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127E7" w14:textId="28FAB399" w:rsidR="009F6D69" w:rsidRDefault="00380008" w:rsidP="00D62E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4886"/>
          <w:tab w:val="left" w:pos="8364"/>
        </w:tabs>
        <w:spacing w:line="240" w:lineRule="auto"/>
        <w:ind w:right="-2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380008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</w:t>
      </w:r>
      <w:proofErr w:type="spellStart"/>
      <w:r w:rsidRPr="00380008">
        <w:rPr>
          <w:rFonts w:ascii="Browallia New" w:hAnsi="Browallia New" w:cs="Browallia New"/>
          <w:b/>
          <w:bCs/>
          <w:sz w:val="28"/>
          <w:szCs w:val="28"/>
          <w:cs/>
        </w:rPr>
        <w:t>เซนต์</w:t>
      </w:r>
      <w:proofErr w:type="spellEnd"/>
      <w:r w:rsidRPr="00380008">
        <w:rPr>
          <w:rFonts w:ascii="Browallia New" w:hAnsi="Browallia New" w:cs="Browallia New"/>
          <w:b/>
          <w:bCs/>
          <w:sz w:val="28"/>
          <w:szCs w:val="28"/>
          <w:cs/>
        </w:rPr>
        <w:t xml:space="preserve">เมด จำกัด </w:t>
      </w:r>
      <w:r w:rsidR="002E7A0D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(มหาชน) </w:t>
      </w:r>
      <w:r w:rsidRPr="00380008">
        <w:rPr>
          <w:rFonts w:ascii="Browallia New" w:hAnsi="Browallia New" w:cs="Browallia New"/>
          <w:b/>
          <w:bCs/>
          <w:sz w:val="28"/>
          <w:szCs w:val="28"/>
          <w:cs/>
        </w:rPr>
        <w:t>และบริษัทย่อย</w:t>
      </w:r>
    </w:p>
    <w:p w14:paraId="0944AD1A" w14:textId="4192A137" w:rsidR="004E29E1" w:rsidRPr="004E29E1" w:rsidRDefault="004E29E1" w:rsidP="004E29E1">
      <w:pPr>
        <w:tabs>
          <w:tab w:val="left" w:pos="720"/>
          <w:tab w:val="left" w:pos="9480"/>
        </w:tabs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4E29E1">
        <w:rPr>
          <w:rFonts w:ascii="Browallia New" w:hAnsi="Browallia New" w:cs="Browallia New"/>
          <w:b/>
          <w:bCs/>
          <w:sz w:val="28"/>
          <w:szCs w:val="28"/>
          <w:cs/>
        </w:rPr>
        <w:t>หมายเหตุประกอบงบการเงินระหว่างกาล</w:t>
      </w:r>
      <w:r w:rsidRPr="004E29E1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แบบย่อ</w:t>
      </w:r>
    </w:p>
    <w:p w14:paraId="16FB9F44" w14:textId="353DD3C9" w:rsidR="009D0008" w:rsidRPr="003A1E5A" w:rsidRDefault="00360058" w:rsidP="003A1E5A">
      <w:pPr>
        <w:tabs>
          <w:tab w:val="left" w:pos="720"/>
        </w:tabs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</w:rPr>
        <w:t>สำหรับงวดสาม</w:t>
      </w:r>
      <w:r w:rsidRPr="003B05D5">
        <w:rPr>
          <w:rFonts w:ascii="Browallia New" w:hAnsi="Browallia New" w:cs="Browallia New" w:hint="cs"/>
          <w:b/>
          <w:bCs/>
          <w:sz w:val="28"/>
          <w:szCs w:val="28"/>
          <w:cs/>
        </w:rPr>
        <w:t>เดือน</w:t>
      </w:r>
      <w:r w:rsidR="00E23D71">
        <w:rPr>
          <w:rFonts w:ascii="Browallia New" w:hAnsi="Browallia New" w:cs="Browallia New" w:hint="cs"/>
          <w:b/>
          <w:bCs/>
          <w:sz w:val="28"/>
          <w:szCs w:val="28"/>
          <w:cs/>
        </w:rPr>
        <w:t>สิ้นสุด</w:t>
      </w:r>
      <w:r w:rsidR="003D2D65" w:rsidRPr="003B05D5">
        <w:rPr>
          <w:rFonts w:ascii="Browallia New" w:hAnsi="Browallia New" w:cs="Browallia New"/>
          <w:b/>
          <w:bCs/>
          <w:sz w:val="28"/>
          <w:szCs w:val="28"/>
          <w:cs/>
        </w:rPr>
        <w:t>วันที่</w:t>
      </w:r>
      <w:r w:rsidR="003D2D65">
        <w:rPr>
          <w:rFonts w:ascii="Browallia New" w:hAnsi="Browallia New" w:cs="Browallia New"/>
          <w:b/>
          <w:bCs/>
          <w:sz w:val="28"/>
          <w:szCs w:val="28"/>
        </w:rPr>
        <w:t xml:space="preserve"> 3</w:t>
      </w:r>
      <w:r w:rsidR="00455D84">
        <w:rPr>
          <w:rFonts w:ascii="Browallia New" w:hAnsi="Browallia New" w:cs="Browallia New"/>
          <w:b/>
          <w:bCs/>
          <w:sz w:val="28"/>
          <w:szCs w:val="28"/>
        </w:rPr>
        <w:t xml:space="preserve">1 </w:t>
      </w:r>
      <w:r w:rsidR="00455D84">
        <w:rPr>
          <w:rFonts w:ascii="Browallia New" w:hAnsi="Browallia New" w:cs="Browallia New" w:hint="cs"/>
          <w:b/>
          <w:bCs/>
          <w:sz w:val="28"/>
          <w:szCs w:val="28"/>
          <w:cs/>
        </w:rPr>
        <w:t>มีนาคม</w:t>
      </w:r>
      <w:r w:rsidR="00455D84">
        <w:rPr>
          <w:rFonts w:ascii="Browallia New" w:hAnsi="Browallia New" w:cs="Browallia New"/>
          <w:b/>
          <w:bCs/>
          <w:sz w:val="28"/>
          <w:szCs w:val="28"/>
        </w:rPr>
        <w:t xml:space="preserve"> 2564</w:t>
      </w:r>
      <w:r w:rsidR="004E29E1" w:rsidRPr="003B05D5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4E29E1" w:rsidRPr="003B05D5">
        <w:rPr>
          <w:rFonts w:ascii="Browallia New" w:hAnsi="Browallia New" w:cs="Browallia New"/>
          <w:b/>
          <w:bCs/>
          <w:sz w:val="28"/>
          <w:szCs w:val="28"/>
          <w:cs/>
        </w:rPr>
        <w:t xml:space="preserve">(ยังไม่ได้ตรวจสอบ แต่สอบทานแล้ว)  </w:t>
      </w:r>
    </w:p>
    <w:p w14:paraId="4E19A647" w14:textId="77777777" w:rsidR="009F6D69" w:rsidRPr="00BE596B" w:rsidRDefault="009F6D69" w:rsidP="003D68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426" w:right="-22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</w:p>
    <w:p w14:paraId="490CE2EF" w14:textId="77777777" w:rsidR="00D60EFD" w:rsidRPr="004817DE" w:rsidRDefault="00D60EFD" w:rsidP="00D60EFD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4817DE">
        <w:rPr>
          <w:rFonts w:ascii="Browallia New" w:hAnsi="Browallia New" w:cs="Browallia New" w:hint="cs"/>
          <w:b/>
          <w:bCs/>
          <w:sz w:val="28"/>
          <w:szCs w:val="28"/>
          <w:cs/>
        </w:rPr>
        <w:t>ลักษณะการดำเนินธุรกิจ</w:t>
      </w:r>
    </w:p>
    <w:p w14:paraId="0E6ACF4E" w14:textId="77777777" w:rsidR="009F6D69" w:rsidRPr="006C5FC1" w:rsidRDefault="009F6D69" w:rsidP="007940C8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40987C16" w14:textId="251D4899" w:rsidR="00272EA5" w:rsidRPr="006C5FC1" w:rsidRDefault="00272EA5" w:rsidP="001418D3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CE7CC3">
        <w:rPr>
          <w:rFonts w:ascii="Browallia New" w:hAnsi="Browallia New" w:cs="Browallia New"/>
          <w:sz w:val="28"/>
          <w:szCs w:val="28"/>
          <w:cs/>
        </w:rPr>
        <w:t xml:space="preserve">บริษัท </w:t>
      </w:r>
      <w:proofErr w:type="spellStart"/>
      <w:r w:rsidRPr="006C5FC1">
        <w:rPr>
          <w:rFonts w:ascii="Browallia New" w:hAnsi="Browallia New" w:cs="Browallia New" w:hint="cs"/>
          <w:sz w:val="28"/>
          <w:szCs w:val="28"/>
          <w:cs/>
        </w:rPr>
        <w:t>เซนต์</w:t>
      </w:r>
      <w:proofErr w:type="spellEnd"/>
      <w:r w:rsidRPr="006C5FC1">
        <w:rPr>
          <w:rFonts w:ascii="Browallia New" w:hAnsi="Browallia New" w:cs="Browallia New" w:hint="cs"/>
          <w:sz w:val="28"/>
          <w:szCs w:val="28"/>
          <w:cs/>
        </w:rPr>
        <w:t>เมด</w:t>
      </w:r>
      <w:r w:rsidRPr="00CE7CC3">
        <w:rPr>
          <w:rFonts w:ascii="Browallia New" w:hAnsi="Browallia New" w:cs="Browallia New"/>
          <w:sz w:val="28"/>
          <w:szCs w:val="28"/>
          <w:cs/>
        </w:rPr>
        <w:t xml:space="preserve"> จำกั</w:t>
      </w:r>
      <w:r w:rsidRPr="00CE7CC3">
        <w:rPr>
          <w:rFonts w:ascii="Browallia New" w:hAnsi="Browallia New" w:cs="Browallia New" w:hint="cs"/>
          <w:sz w:val="28"/>
          <w:szCs w:val="28"/>
          <w:cs/>
        </w:rPr>
        <w:t>ด</w:t>
      </w:r>
      <w:r w:rsidRPr="00CE7CC3">
        <w:rPr>
          <w:rFonts w:ascii="Browallia New" w:hAnsi="Browallia New" w:cs="Browallia New"/>
          <w:sz w:val="28"/>
          <w:szCs w:val="28"/>
        </w:rPr>
        <w:t xml:space="preserve"> </w:t>
      </w:r>
      <w:r w:rsidRPr="00CE7CC3">
        <w:rPr>
          <w:rFonts w:ascii="Browallia New" w:hAnsi="Browallia New" w:cs="Browallia New"/>
          <w:sz w:val="28"/>
          <w:szCs w:val="28"/>
          <w:cs/>
        </w:rPr>
        <w:t>ได้จดทะเบียนเป็นบริษัทจำกัด</w:t>
      </w:r>
      <w:r w:rsidRPr="00CE7CC3">
        <w:rPr>
          <w:rFonts w:ascii="Browallia New" w:hAnsi="Browallia New" w:cs="Browallia New"/>
          <w:sz w:val="28"/>
          <w:szCs w:val="28"/>
        </w:rPr>
        <w:t xml:space="preserve"> </w:t>
      </w:r>
      <w:r w:rsidRPr="00CE7CC3">
        <w:rPr>
          <w:rFonts w:ascii="Browallia New" w:hAnsi="Browallia New" w:cs="Browallia New"/>
          <w:sz w:val="28"/>
          <w:szCs w:val="28"/>
          <w:cs/>
        </w:rPr>
        <w:t>ตามประมวลก</w:t>
      </w:r>
      <w:r w:rsidRPr="00CE7CC3">
        <w:rPr>
          <w:rFonts w:ascii="Browallia New" w:hAnsi="Browallia New" w:cs="Browallia New" w:hint="cs"/>
          <w:sz w:val="28"/>
          <w:szCs w:val="28"/>
          <w:cs/>
        </w:rPr>
        <w:t>ฎ</w:t>
      </w:r>
      <w:r w:rsidRPr="00CE7CC3">
        <w:rPr>
          <w:rFonts w:ascii="Browallia New" w:hAnsi="Browallia New" w:cs="Browallia New"/>
          <w:sz w:val="28"/>
          <w:szCs w:val="28"/>
          <w:cs/>
        </w:rPr>
        <w:t xml:space="preserve">หมายแพ่งและพาณิชย์ </w:t>
      </w:r>
      <w:r w:rsidRPr="00CE7CC3">
        <w:rPr>
          <w:rFonts w:ascii="Browallia New" w:hAnsi="Browallia New" w:cs="Browallia New" w:hint="cs"/>
          <w:sz w:val="28"/>
          <w:szCs w:val="28"/>
          <w:cs/>
        </w:rPr>
        <w:t>และบริษัทได้</w:t>
      </w:r>
      <w:r w:rsidR="00E77730">
        <w:rPr>
          <w:rFonts w:ascii="Browallia New" w:hAnsi="Browallia New" w:cs="Browallia New"/>
          <w:sz w:val="28"/>
          <w:szCs w:val="28"/>
        </w:rPr>
        <w:br/>
      </w:r>
      <w:r w:rsidRPr="00CE7CC3">
        <w:rPr>
          <w:rFonts w:ascii="Browallia New" w:hAnsi="Browallia New" w:cs="Browallia New" w:hint="cs"/>
          <w:sz w:val="28"/>
          <w:szCs w:val="28"/>
          <w:cs/>
        </w:rPr>
        <w:t xml:space="preserve">จดทะเบียนแปรสภาพเป็นบริษัทมหาชนจำกัด กับกระทรวงพาณิชย์ </w:t>
      </w:r>
      <w:r w:rsidRPr="000B7A52">
        <w:rPr>
          <w:rFonts w:ascii="Browallia New" w:hAnsi="Browallia New" w:cs="Browallia New" w:hint="cs"/>
          <w:sz w:val="28"/>
          <w:szCs w:val="28"/>
          <w:cs/>
        </w:rPr>
        <w:t>เมื่อวันที่</w:t>
      </w:r>
      <w:r w:rsidRPr="000B7A52">
        <w:rPr>
          <w:rFonts w:ascii="Browallia New" w:hAnsi="Browallia New" w:cs="Browallia New"/>
          <w:sz w:val="28"/>
          <w:szCs w:val="28"/>
        </w:rPr>
        <w:t xml:space="preserve"> 1 </w:t>
      </w:r>
      <w:r w:rsidRPr="000B7A52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>
        <w:rPr>
          <w:rFonts w:ascii="Browallia New" w:hAnsi="Browallia New" w:cs="Browallia New"/>
          <w:sz w:val="28"/>
          <w:szCs w:val="28"/>
        </w:rPr>
        <w:t>2563</w:t>
      </w:r>
      <w:r w:rsidRPr="00CE7CC3">
        <w:rPr>
          <w:rFonts w:ascii="Browallia New" w:hAnsi="Browallia New" w:cs="Browallia New" w:hint="cs"/>
          <w:sz w:val="28"/>
          <w:szCs w:val="28"/>
          <w:cs/>
        </w:rPr>
        <w:t xml:space="preserve"> โดยเปลี่ยนชื่อเป็น </w:t>
      </w:r>
      <w:r w:rsidRPr="00CE7CC3">
        <w:rPr>
          <w:rFonts w:ascii="Browallia New" w:hAnsi="Browallia New" w:cs="Browallia New"/>
          <w:sz w:val="28"/>
          <w:szCs w:val="28"/>
        </w:rPr>
        <w:t>“</w:t>
      </w:r>
      <w:r w:rsidRPr="00CE7CC3">
        <w:rPr>
          <w:rFonts w:ascii="Browallia New" w:hAnsi="Browallia New" w:cs="Browallia New" w:hint="cs"/>
          <w:sz w:val="28"/>
          <w:szCs w:val="28"/>
          <w:cs/>
        </w:rPr>
        <w:t xml:space="preserve">บริษัท </w:t>
      </w:r>
      <w:proofErr w:type="spellStart"/>
      <w:r w:rsidRPr="00CE7CC3">
        <w:rPr>
          <w:rFonts w:ascii="Browallia New" w:hAnsi="Browallia New" w:cs="Browallia New" w:hint="cs"/>
          <w:sz w:val="28"/>
          <w:szCs w:val="28"/>
          <w:cs/>
        </w:rPr>
        <w:t>เซนต์</w:t>
      </w:r>
      <w:proofErr w:type="spellEnd"/>
      <w:r w:rsidRPr="00CE7CC3">
        <w:rPr>
          <w:rFonts w:ascii="Browallia New" w:hAnsi="Browallia New" w:cs="Browallia New" w:hint="cs"/>
          <w:sz w:val="28"/>
          <w:szCs w:val="28"/>
          <w:cs/>
        </w:rPr>
        <w:t>เมด จำกัด (มหาชน)</w:t>
      </w:r>
      <w:r w:rsidRPr="00CE7CC3">
        <w:rPr>
          <w:rFonts w:ascii="Browallia New" w:hAnsi="Browallia New" w:cs="Browallia New"/>
          <w:sz w:val="28"/>
          <w:szCs w:val="28"/>
        </w:rPr>
        <w:t xml:space="preserve">” </w:t>
      </w:r>
      <w:r w:rsidRPr="00CE7CC3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CE7CC3">
        <w:rPr>
          <w:rFonts w:ascii="Browallia New" w:hAnsi="Browallia New" w:cs="Browallia New"/>
          <w:sz w:val="28"/>
          <w:szCs w:val="28"/>
          <w:cs/>
        </w:rPr>
        <w:t>ดำเนินธุรกิจ</w:t>
      </w:r>
      <w:r w:rsidRPr="006C5FC1">
        <w:rPr>
          <w:rFonts w:ascii="Browallia New" w:hAnsi="Browallia New" w:cs="Browallia New" w:hint="cs"/>
          <w:sz w:val="28"/>
          <w:szCs w:val="28"/>
          <w:cs/>
        </w:rPr>
        <w:t>นำเข้าและจำหน่ายเครื่องมือแพทย์</w:t>
      </w:r>
      <w:r w:rsidRPr="006C5FC1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E7CC3">
        <w:rPr>
          <w:rFonts w:ascii="Browallia New" w:hAnsi="Browallia New" w:cs="Browallia New"/>
          <w:sz w:val="28"/>
          <w:szCs w:val="28"/>
          <w:cs/>
        </w:rPr>
        <w:t xml:space="preserve">ที่อยู่ของบริษัทตั้งอยู่เลขที่ </w:t>
      </w:r>
      <w:r w:rsidRPr="00CE7CC3">
        <w:rPr>
          <w:rFonts w:ascii="Browallia New" w:hAnsi="Browallia New" w:cs="Browallia New"/>
          <w:sz w:val="28"/>
          <w:szCs w:val="28"/>
        </w:rPr>
        <w:t>222,</w:t>
      </w:r>
      <w:r w:rsidRPr="00CE7CC3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CE7CC3">
        <w:rPr>
          <w:rFonts w:ascii="Browallia New" w:hAnsi="Browallia New" w:cs="Browallia New"/>
          <w:sz w:val="28"/>
          <w:szCs w:val="28"/>
        </w:rPr>
        <w:t xml:space="preserve">222/1-2 </w:t>
      </w:r>
      <w:r w:rsidRPr="00CE7CC3">
        <w:rPr>
          <w:rFonts w:ascii="Browallia New" w:hAnsi="Browallia New" w:cs="Browallia New" w:hint="cs"/>
          <w:sz w:val="28"/>
          <w:szCs w:val="28"/>
          <w:cs/>
        </w:rPr>
        <w:t>อาคาร</w:t>
      </w:r>
      <w:proofErr w:type="spellStart"/>
      <w:r w:rsidRPr="00CE7CC3">
        <w:rPr>
          <w:rFonts w:ascii="Browallia New" w:hAnsi="Browallia New" w:cs="Browallia New" w:hint="cs"/>
          <w:sz w:val="28"/>
          <w:szCs w:val="28"/>
          <w:cs/>
        </w:rPr>
        <w:t>เว</w:t>
      </w:r>
      <w:proofErr w:type="spellEnd"/>
      <w:r w:rsidRPr="00CE7CC3">
        <w:rPr>
          <w:rFonts w:ascii="Browallia New" w:hAnsi="Browallia New" w:cs="Browallia New" w:hint="cs"/>
          <w:sz w:val="28"/>
          <w:szCs w:val="28"/>
          <w:cs/>
        </w:rPr>
        <w:t>สต์อิน คอมเพล</w:t>
      </w:r>
      <w:proofErr w:type="spellStart"/>
      <w:r w:rsidRPr="00CE7CC3">
        <w:rPr>
          <w:rFonts w:ascii="Browallia New" w:hAnsi="Browallia New" w:cs="Browallia New" w:hint="cs"/>
          <w:sz w:val="28"/>
          <w:szCs w:val="28"/>
          <w:cs/>
        </w:rPr>
        <w:t>็กซ์</w:t>
      </w:r>
      <w:proofErr w:type="spellEnd"/>
      <w:r w:rsidRPr="00CE7CC3">
        <w:rPr>
          <w:rFonts w:ascii="Browallia New" w:hAnsi="Browallia New" w:cs="Browallia New" w:hint="cs"/>
          <w:sz w:val="28"/>
          <w:szCs w:val="28"/>
          <w:cs/>
        </w:rPr>
        <w:t xml:space="preserve"> ชั้นที่ </w:t>
      </w:r>
      <w:r w:rsidRPr="00CE7CC3">
        <w:rPr>
          <w:rFonts w:ascii="Browallia New" w:hAnsi="Browallia New" w:cs="Browallia New"/>
          <w:sz w:val="28"/>
          <w:szCs w:val="28"/>
        </w:rPr>
        <w:t xml:space="preserve">10 </w:t>
      </w:r>
      <w:r w:rsidRPr="00CE7CC3">
        <w:rPr>
          <w:rFonts w:ascii="Browallia New" w:hAnsi="Browallia New" w:cs="Browallia New" w:hint="cs"/>
          <w:sz w:val="28"/>
          <w:szCs w:val="28"/>
          <w:cs/>
        </w:rPr>
        <w:t xml:space="preserve">หมู่ที่ </w:t>
      </w:r>
      <w:r w:rsidRPr="00CE7CC3">
        <w:rPr>
          <w:rFonts w:ascii="Browallia New" w:hAnsi="Browallia New" w:cs="Browallia New"/>
          <w:sz w:val="28"/>
          <w:szCs w:val="28"/>
        </w:rPr>
        <w:t xml:space="preserve">1 </w:t>
      </w:r>
      <w:r w:rsidRPr="00CE7CC3">
        <w:rPr>
          <w:rFonts w:ascii="Browallia New" w:hAnsi="Browallia New" w:cs="Browallia New" w:hint="cs"/>
          <w:sz w:val="28"/>
          <w:szCs w:val="28"/>
          <w:cs/>
        </w:rPr>
        <w:t>ถนนรัตนา</w:t>
      </w:r>
      <w:proofErr w:type="spellStart"/>
      <w:r w:rsidRPr="00CE7CC3">
        <w:rPr>
          <w:rFonts w:ascii="Browallia New" w:hAnsi="Browallia New" w:cs="Browallia New" w:hint="cs"/>
          <w:sz w:val="28"/>
          <w:szCs w:val="28"/>
          <w:cs/>
        </w:rPr>
        <w:t>ธิเบ</w:t>
      </w:r>
      <w:proofErr w:type="spellEnd"/>
      <w:r w:rsidRPr="00CE7CC3">
        <w:rPr>
          <w:rFonts w:ascii="Browallia New" w:hAnsi="Browallia New" w:cs="Browallia New" w:hint="cs"/>
          <w:sz w:val="28"/>
          <w:szCs w:val="28"/>
          <w:cs/>
        </w:rPr>
        <w:t>ศร์ ตำบลบางรักใหญ่ อำเภอบางบัวทอง</w:t>
      </w:r>
      <w:r w:rsidRPr="006C5FC1">
        <w:rPr>
          <w:rFonts w:ascii="Browallia New" w:hAnsi="Browallia New" w:cs="Browallia New" w:hint="cs"/>
          <w:sz w:val="28"/>
          <w:szCs w:val="28"/>
          <w:cs/>
        </w:rPr>
        <w:t xml:space="preserve"> จังหวัดนนทบุรี</w:t>
      </w:r>
      <w:r w:rsidRPr="006C5FC1">
        <w:rPr>
          <w:rFonts w:ascii="Browallia New" w:hAnsi="Browallia New" w:cs="Browallia New"/>
          <w:sz w:val="28"/>
          <w:szCs w:val="28"/>
        </w:rPr>
        <w:t xml:space="preserve"> </w:t>
      </w:r>
      <w:r w:rsidRPr="006C5FC1">
        <w:rPr>
          <w:rFonts w:ascii="Browallia New" w:hAnsi="Browallia New" w:cs="Browallia New"/>
          <w:sz w:val="28"/>
          <w:szCs w:val="28"/>
          <w:cs/>
        </w:rPr>
        <w:t>โดยมี</w:t>
      </w:r>
      <w:r w:rsidRPr="006C5FC1">
        <w:rPr>
          <w:rFonts w:ascii="Browallia New" w:hAnsi="Browallia New" w:cs="Browallia New" w:hint="cs"/>
          <w:sz w:val="28"/>
          <w:szCs w:val="28"/>
          <w:cs/>
        </w:rPr>
        <w:t>ครอบครัว</w:t>
      </w:r>
      <w:r w:rsidRPr="00CE7CC3">
        <w:rPr>
          <w:rFonts w:ascii="Browallia New" w:hAnsi="Browallia New" w:cs="Browallia New" w:hint="cs"/>
          <w:sz w:val="28"/>
          <w:szCs w:val="28"/>
          <w:cs/>
        </w:rPr>
        <w:t>บุญประสิทธิ์และครอบครัววสุศุทธิกุลกานต์</w:t>
      </w:r>
      <w:r w:rsidRPr="00CE7CC3">
        <w:rPr>
          <w:rFonts w:ascii="Browallia New" w:hAnsi="Browallia New" w:cs="Browallia New"/>
          <w:sz w:val="28"/>
          <w:szCs w:val="28"/>
        </w:rPr>
        <w:t xml:space="preserve"> </w:t>
      </w:r>
      <w:r w:rsidRPr="006C5FC1">
        <w:rPr>
          <w:rFonts w:ascii="Browallia New" w:hAnsi="Browallia New" w:cs="Browallia New"/>
          <w:sz w:val="28"/>
          <w:szCs w:val="28"/>
          <w:cs/>
        </w:rPr>
        <w:t>เป็นผู้ถือหุ้นรายใหญ่</w:t>
      </w:r>
      <w:r w:rsidRPr="006C5FC1">
        <w:rPr>
          <w:rFonts w:ascii="Browallia New" w:hAnsi="Browallia New" w:cs="Browallia New"/>
          <w:sz w:val="28"/>
          <w:szCs w:val="28"/>
        </w:rPr>
        <w:t xml:space="preserve"> </w:t>
      </w:r>
      <w:r w:rsidRPr="006C5FC1">
        <w:rPr>
          <w:rFonts w:ascii="Browallia New" w:hAnsi="Browallia New" w:cs="Browallia New" w:hint="cs"/>
          <w:sz w:val="28"/>
          <w:szCs w:val="28"/>
          <w:cs/>
        </w:rPr>
        <w:t xml:space="preserve">โดยถือหุ้นร้อยละ </w:t>
      </w:r>
      <w:r w:rsidRPr="006C5FC1">
        <w:rPr>
          <w:rFonts w:ascii="Browallia New" w:hAnsi="Browallia New" w:cs="Browallia New"/>
          <w:sz w:val="28"/>
          <w:szCs w:val="28"/>
        </w:rPr>
        <w:t xml:space="preserve">24 </w:t>
      </w:r>
      <w:r w:rsidRPr="006C5FC1">
        <w:rPr>
          <w:rFonts w:ascii="Browallia New" w:hAnsi="Browallia New" w:cs="Browallia New" w:hint="cs"/>
          <w:sz w:val="28"/>
          <w:szCs w:val="28"/>
          <w:cs/>
        </w:rPr>
        <w:t xml:space="preserve">และร้อยละ </w:t>
      </w:r>
      <w:r w:rsidRPr="006C5FC1">
        <w:rPr>
          <w:rFonts w:ascii="Browallia New" w:hAnsi="Browallia New" w:cs="Browallia New"/>
          <w:sz w:val="28"/>
          <w:szCs w:val="28"/>
        </w:rPr>
        <w:t xml:space="preserve">24 </w:t>
      </w:r>
      <w:r w:rsidRPr="006C5FC1">
        <w:rPr>
          <w:rFonts w:ascii="Browallia New" w:hAnsi="Browallia New" w:cs="Browallia New" w:hint="cs"/>
          <w:sz w:val="28"/>
          <w:szCs w:val="28"/>
          <w:cs/>
        </w:rPr>
        <w:t>ตามลำดับ</w:t>
      </w:r>
    </w:p>
    <w:p w14:paraId="32BF34D3" w14:textId="77777777" w:rsidR="00A31942" w:rsidRPr="006C5FC1" w:rsidRDefault="00A31942" w:rsidP="006C5FC1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0728B17B" w14:textId="2515A81F" w:rsidR="00E701AF" w:rsidRPr="004817DE" w:rsidRDefault="00E701AF" w:rsidP="009819E9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4817DE">
        <w:rPr>
          <w:rFonts w:ascii="Browallia New" w:hAnsi="Browallia New" w:cs="Browallia New"/>
          <w:b/>
          <w:bCs/>
          <w:sz w:val="28"/>
          <w:szCs w:val="28"/>
          <w:cs/>
        </w:rPr>
        <w:t>เกณฑ์ในการจัดทำงบการเงิน</w:t>
      </w:r>
    </w:p>
    <w:p w14:paraId="4ADF6A7A" w14:textId="77777777" w:rsidR="006E2A74" w:rsidRPr="00BD7275" w:rsidRDefault="006E2A74" w:rsidP="006E2A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16C0A6B0" w14:textId="513C14C1" w:rsidR="009819E9" w:rsidRPr="00BD7275" w:rsidRDefault="009819E9" w:rsidP="00B1054E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3"/>
          <w:tab w:val="left" w:pos="1277"/>
        </w:tabs>
        <w:spacing w:line="240" w:lineRule="auto"/>
        <w:ind w:left="900" w:right="-22" w:hanging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BD7275">
        <w:rPr>
          <w:rFonts w:ascii="Browallia New" w:hAnsi="Browallia New" w:cs="Browallia New"/>
          <w:sz w:val="28"/>
          <w:szCs w:val="28"/>
          <w:u w:val="single"/>
          <w:cs/>
        </w:rPr>
        <w:t>เกณฑ์ในการจัดทำงบการเงินระหว่างกาล</w:t>
      </w:r>
    </w:p>
    <w:p w14:paraId="5E548F5C" w14:textId="77777777" w:rsidR="000C2D04" w:rsidRPr="006C5FC1" w:rsidRDefault="000C2D04" w:rsidP="006C5F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46A60B64" w14:textId="63F38FA2" w:rsidR="001455E0" w:rsidRPr="00B1054E" w:rsidRDefault="00177D18" w:rsidP="00B105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  <w:r w:rsidRPr="00E77730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 xml:space="preserve">งบการเงินระหว่างกาลจัดทำขึ้นสำหรับงวดสามเดือนสิ้นสุดวันที่ </w:t>
      </w:r>
      <w:r w:rsidRPr="00E77730">
        <w:rPr>
          <w:rFonts w:ascii="Browallia New" w:hAnsi="Browallia New" w:cs="Browallia New"/>
          <w:spacing w:val="-4"/>
          <w:sz w:val="28"/>
          <w:szCs w:val="28"/>
          <w:lang w:val="th-TH"/>
        </w:rPr>
        <w:t>31</w:t>
      </w:r>
      <w:r w:rsidRPr="00E77730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 xml:space="preserve"> มีนาค</w:t>
      </w:r>
      <w:r w:rsidRPr="00E77730">
        <w:rPr>
          <w:rFonts w:ascii="Browallia New" w:hAnsi="Browallia New" w:cs="Browallia New" w:hint="cs"/>
          <w:spacing w:val="-4"/>
          <w:sz w:val="28"/>
          <w:szCs w:val="28"/>
          <w:cs/>
          <w:lang w:val="th-TH"/>
        </w:rPr>
        <w:t xml:space="preserve">ม </w:t>
      </w:r>
      <w:r w:rsidRPr="00E77730">
        <w:rPr>
          <w:rFonts w:ascii="Browallia New" w:hAnsi="Browallia New" w:cs="Browallia New"/>
          <w:spacing w:val="-4"/>
          <w:sz w:val="28"/>
          <w:szCs w:val="28"/>
          <w:lang w:val="th-TH"/>
        </w:rPr>
        <w:t>2564</w:t>
      </w:r>
      <w:r w:rsidRPr="00E77730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 xml:space="preserve"> ตามมาตรฐานการบัญชี ฉบับที่ </w:t>
      </w:r>
      <w:r w:rsidR="005B5A8E" w:rsidRPr="00E77730">
        <w:rPr>
          <w:rFonts w:ascii="Browallia New" w:hAnsi="Browallia New" w:cs="Browallia New"/>
          <w:spacing w:val="-4"/>
          <w:sz w:val="28"/>
          <w:szCs w:val="28"/>
          <w:lang w:val="th-TH"/>
        </w:rPr>
        <w:t>34</w:t>
      </w:r>
      <w:r w:rsidRPr="00555399">
        <w:rPr>
          <w:rFonts w:ascii="Browallia New" w:hAnsi="Browallia New" w:cs="Browallia New"/>
          <w:sz w:val="28"/>
          <w:szCs w:val="28"/>
          <w:cs/>
          <w:lang w:val="th-TH"/>
        </w:rPr>
        <w:t xml:space="preserve"> เรื่อง “การรายงานทางการเงินระหว่างกาล” 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และได้นำเสนอในสกุลเงินบาทไทยโดยไม่ได้รวมข้อมูลทั้งหมดในงบการเงินประจำปีที่ได้จัดทำตามมาตรฐานการรายงานทางการเงินของไทย ผู้ใช้งบการเงินควรใช้งบการเงินระหว่างกาลนี้ควบคู่กับงบการเงินสำหรับปีสิ้นสุดวันที่</w:t>
      </w:r>
      <w:r w:rsidR="00156E43" w:rsidRPr="00555399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 </w:t>
      </w:r>
      <w:r w:rsidRPr="00B1054E">
        <w:rPr>
          <w:rFonts w:ascii="Browallia New" w:hAnsi="Browallia New" w:cs="Browallia New"/>
          <w:sz w:val="28"/>
          <w:szCs w:val="28"/>
          <w:lang w:val="th-TH"/>
        </w:rPr>
        <w:t>31</w:t>
      </w:r>
      <w:r w:rsidRPr="00555399">
        <w:rPr>
          <w:rFonts w:ascii="Browallia New" w:hAnsi="Browallia New" w:cs="Browallia New"/>
          <w:sz w:val="28"/>
          <w:szCs w:val="28"/>
          <w:cs/>
          <w:lang w:val="th-TH"/>
        </w:rPr>
        <w:t xml:space="preserve"> ธันวาค</w:t>
      </w:r>
      <w:r w:rsidRPr="00555399">
        <w:rPr>
          <w:rFonts w:ascii="Browallia New" w:hAnsi="Browallia New" w:cs="Browallia New" w:hint="cs"/>
          <w:sz w:val="28"/>
          <w:szCs w:val="28"/>
          <w:cs/>
          <w:lang w:val="th-TH"/>
        </w:rPr>
        <w:t>ม</w:t>
      </w:r>
      <w:r w:rsidRPr="00B1054E">
        <w:rPr>
          <w:rFonts w:ascii="Browallia New" w:hAnsi="Browallia New" w:cs="Browallia New"/>
          <w:sz w:val="28"/>
          <w:szCs w:val="28"/>
          <w:lang w:val="th-TH"/>
        </w:rPr>
        <w:t xml:space="preserve"> 2563</w:t>
      </w:r>
    </w:p>
    <w:p w14:paraId="7A2CB199" w14:textId="77777777" w:rsidR="000C2D04" w:rsidRPr="00B1054E" w:rsidRDefault="000C2D04" w:rsidP="00B105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p w14:paraId="6B0FCB6D" w14:textId="11DA2347" w:rsidR="001455E0" w:rsidRPr="00B1054E" w:rsidRDefault="00177D18" w:rsidP="00B105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  <w:r w:rsidRPr="00555399">
        <w:rPr>
          <w:rFonts w:ascii="Browallia New" w:hAnsi="Browallia New" w:cs="Browallia New"/>
          <w:sz w:val="28"/>
          <w:szCs w:val="28"/>
          <w:cs/>
          <w:lang w:val="th-TH"/>
        </w:rPr>
        <w:t>งบการเงินระหว่างกาลฉบับนี้จัดทำขึ้นเป็นทางการเป็นภาษาไทย การแปลงบการเงินฉบับนี้เป็นภาษาอื่นให้ยึดถืองบการเงินที่จัดทำขึ้นเป็นภาษาไทยเป็นเกณฑ์</w:t>
      </w:r>
    </w:p>
    <w:p w14:paraId="46F0855A" w14:textId="77777777" w:rsidR="000C2D04" w:rsidRPr="00B1054E" w:rsidRDefault="000C2D04" w:rsidP="00B105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p w14:paraId="73C0440C" w14:textId="1CB16613" w:rsidR="00177D18" w:rsidRPr="00B1054E" w:rsidRDefault="00711689" w:rsidP="00B105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  <w:bookmarkStart w:id="0" w:name="_Hlk71151621"/>
      <w:r w:rsidRPr="00B1054E">
        <w:rPr>
          <w:rFonts w:ascii="Browallia New" w:hAnsi="Browallia New" w:cs="Browallia New"/>
          <w:sz w:val="28"/>
          <w:szCs w:val="28"/>
          <w:cs/>
          <w:lang w:val="th-TH"/>
        </w:rPr>
        <w:t>งบการเงินระหว่างกาลนี้ได้รับอนุมัติจากกรรมการบริษัท เมื่อวันที่</w:t>
      </w:r>
      <w:r w:rsidRPr="00B1054E">
        <w:rPr>
          <w:rFonts w:ascii="Browallia New" w:hAnsi="Browallia New" w:cs="Browallia New"/>
          <w:sz w:val="28"/>
          <w:szCs w:val="28"/>
          <w:lang w:val="th-TH"/>
        </w:rPr>
        <w:t xml:space="preserve"> 14 </w:t>
      </w:r>
      <w:r w:rsidRPr="00B1054E">
        <w:rPr>
          <w:rFonts w:ascii="Browallia New" w:hAnsi="Browallia New" w:cs="Browallia New" w:hint="cs"/>
          <w:sz w:val="28"/>
          <w:szCs w:val="28"/>
          <w:cs/>
          <w:lang w:val="th-TH"/>
        </w:rPr>
        <w:t>พฤษภาคม</w:t>
      </w:r>
      <w:r w:rsidRPr="00B1054E">
        <w:rPr>
          <w:rFonts w:ascii="Browallia New" w:hAnsi="Browallia New" w:cs="Browallia New"/>
          <w:sz w:val="28"/>
          <w:szCs w:val="28"/>
          <w:lang w:val="th-TH"/>
        </w:rPr>
        <w:t xml:space="preserve"> 2564</w:t>
      </w:r>
      <w:bookmarkEnd w:id="0"/>
    </w:p>
    <w:p w14:paraId="54609BC6" w14:textId="77777777" w:rsidR="009819E9" w:rsidRPr="006C5FC1" w:rsidRDefault="009819E9" w:rsidP="006C5F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32DA37C4" w14:textId="6878AF26" w:rsidR="00FF6C9C" w:rsidRPr="00321642" w:rsidRDefault="00FF6C9C" w:rsidP="000C2D04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3"/>
          <w:tab w:val="left" w:pos="1277"/>
        </w:tabs>
        <w:spacing w:line="240" w:lineRule="auto"/>
        <w:ind w:left="900" w:right="-22" w:hanging="450"/>
        <w:jc w:val="thaiDistribute"/>
        <w:rPr>
          <w:rFonts w:ascii="Browallia New" w:hAnsi="Browallia New" w:cs="Browallia New"/>
          <w:sz w:val="28"/>
          <w:szCs w:val="28"/>
          <w:u w:val="single"/>
          <w:cs/>
          <w:lang w:val="th-TH"/>
        </w:rPr>
      </w:pPr>
      <w:r w:rsidRPr="00321642">
        <w:rPr>
          <w:rFonts w:ascii="Browallia New" w:hAnsi="Browallia New" w:cs="Browallia New"/>
          <w:sz w:val="28"/>
          <w:szCs w:val="28"/>
          <w:u w:val="single"/>
          <w:cs/>
          <w:lang w:val="th-TH"/>
        </w:rPr>
        <w:t>เกณฑ์ในการจัดทำงบการเงินรวม</w:t>
      </w:r>
    </w:p>
    <w:p w14:paraId="789A29C6" w14:textId="77777777" w:rsidR="00FF6C9C" w:rsidRPr="006C5FC1" w:rsidRDefault="00FF6C9C" w:rsidP="006C5F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752C77B3" w14:textId="33B9E0B6" w:rsidR="00ED0158" w:rsidRPr="00ED0158" w:rsidRDefault="00FF6C9C" w:rsidP="00B105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  <w:r w:rsidRPr="00321642">
        <w:rPr>
          <w:rFonts w:ascii="Browallia New" w:hAnsi="Browallia New" w:cs="Browallia New" w:hint="cs"/>
          <w:sz w:val="28"/>
          <w:szCs w:val="28"/>
          <w:cs/>
          <w:lang w:val="th-TH"/>
        </w:rPr>
        <w:t>งบการเงินรวมระหว่างกาลได้จัดทำขึ้นโดยรวมงบการเงิน</w:t>
      </w:r>
      <w:r w:rsidR="008B3509" w:rsidRPr="00321642">
        <w:rPr>
          <w:rFonts w:ascii="Browallia New" w:hAnsi="Browallia New" w:cs="Browallia New" w:hint="cs"/>
          <w:sz w:val="28"/>
          <w:szCs w:val="28"/>
          <w:cs/>
          <w:lang w:val="th-TH"/>
        </w:rPr>
        <w:t>ของ</w:t>
      </w:r>
      <w:r w:rsidR="008B3509" w:rsidRPr="00321642">
        <w:rPr>
          <w:rFonts w:ascii="Browallia New" w:hAnsi="Browallia New" w:cs="Browallia New"/>
          <w:sz w:val="28"/>
          <w:szCs w:val="28"/>
          <w:cs/>
          <w:lang w:val="th-TH"/>
        </w:rPr>
        <w:t xml:space="preserve">บริษัท </w:t>
      </w:r>
      <w:proofErr w:type="spellStart"/>
      <w:r w:rsidR="008B3509" w:rsidRPr="00321642">
        <w:rPr>
          <w:rFonts w:ascii="Browallia New" w:hAnsi="Browallia New" w:cs="Browallia New"/>
          <w:sz w:val="28"/>
          <w:szCs w:val="28"/>
          <w:cs/>
          <w:lang w:val="th-TH"/>
        </w:rPr>
        <w:t>เซนต์</w:t>
      </w:r>
      <w:proofErr w:type="spellEnd"/>
      <w:r w:rsidR="008B3509" w:rsidRPr="00321642">
        <w:rPr>
          <w:rFonts w:ascii="Browallia New" w:hAnsi="Browallia New" w:cs="Browallia New"/>
          <w:sz w:val="28"/>
          <w:szCs w:val="28"/>
          <w:cs/>
          <w:lang w:val="th-TH"/>
        </w:rPr>
        <w:t>เมด จำกัด</w:t>
      </w:r>
      <w:r w:rsidR="00D17447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 (</w:t>
      </w:r>
      <w:r w:rsidR="0049743F">
        <w:rPr>
          <w:rFonts w:ascii="Browallia New" w:hAnsi="Browallia New" w:cs="Browallia New" w:hint="cs"/>
          <w:sz w:val="28"/>
          <w:szCs w:val="28"/>
          <w:cs/>
          <w:lang w:val="th-TH"/>
        </w:rPr>
        <w:t>มหาชน)</w:t>
      </w:r>
      <w:r w:rsidR="008B3509" w:rsidRPr="00321642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 </w:t>
      </w:r>
      <w:r w:rsidRPr="00321642">
        <w:rPr>
          <w:rFonts w:ascii="Browallia New" w:hAnsi="Browallia New" w:cs="Browallia New" w:hint="cs"/>
          <w:sz w:val="28"/>
          <w:szCs w:val="28"/>
          <w:cs/>
          <w:lang w:val="th-TH"/>
        </w:rPr>
        <w:t>และบริษัทย่อย และได</w:t>
      </w:r>
      <w:r w:rsidR="005D1600">
        <w:rPr>
          <w:rFonts w:ascii="Browallia New" w:hAnsi="Browallia New" w:cs="Browallia New" w:hint="cs"/>
          <w:sz w:val="28"/>
          <w:szCs w:val="28"/>
          <w:cs/>
          <w:lang w:val="th-TH"/>
        </w:rPr>
        <w:t>้</w:t>
      </w:r>
      <w:r w:rsidRPr="00321642">
        <w:rPr>
          <w:rFonts w:ascii="Browallia New" w:hAnsi="Browallia New" w:cs="Browallia New" w:hint="cs"/>
          <w:sz w:val="28"/>
          <w:szCs w:val="28"/>
          <w:cs/>
          <w:lang w:val="th-TH"/>
        </w:rPr>
        <w:t>จัดทำขึ้นโดยใช้หลักเกณฑ์เดียวกับงบการเงินรวมสำหรับสำหรับปีสิ้นสุดวันที่</w:t>
      </w:r>
      <w:r w:rsidRPr="00321642">
        <w:rPr>
          <w:rFonts w:ascii="Browallia New" w:hAnsi="Browallia New" w:cs="Browallia New"/>
          <w:sz w:val="28"/>
          <w:szCs w:val="28"/>
          <w:lang w:val="th-TH"/>
        </w:rPr>
        <w:t xml:space="preserve"> 31 </w:t>
      </w:r>
      <w:r w:rsidRPr="00321642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ธันวาคม </w:t>
      </w:r>
      <w:r w:rsidRPr="00321642">
        <w:rPr>
          <w:rFonts w:ascii="Browallia New" w:hAnsi="Browallia New" w:cs="Browallia New"/>
          <w:sz w:val="28"/>
          <w:szCs w:val="28"/>
          <w:lang w:val="th-TH"/>
        </w:rPr>
        <w:t>256</w:t>
      </w:r>
      <w:r w:rsidR="002875F2" w:rsidRPr="00321642">
        <w:rPr>
          <w:rFonts w:ascii="Browallia New" w:hAnsi="Browallia New" w:cs="Browallia New"/>
          <w:sz w:val="28"/>
          <w:szCs w:val="28"/>
          <w:lang w:val="th-TH"/>
        </w:rPr>
        <w:t>3</w:t>
      </w:r>
      <w:r w:rsidRPr="00321642">
        <w:rPr>
          <w:rFonts w:ascii="Browallia New" w:hAnsi="Browallia New" w:cs="Browallia New"/>
          <w:sz w:val="28"/>
          <w:szCs w:val="28"/>
          <w:lang w:val="th-TH"/>
        </w:rPr>
        <w:t xml:space="preserve"> </w:t>
      </w:r>
      <w:r w:rsidRPr="00321642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โดยไม่มีการเปลี่ยนแปลงในบริษัทย่อยในระหว่างงวด </w:t>
      </w:r>
    </w:p>
    <w:p w14:paraId="72D00EEA" w14:textId="6F71C62D" w:rsidR="00EB090A" w:rsidRDefault="00EB090A" w:rsidP="006C5F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7ACC9398" w14:textId="15473A1D" w:rsidR="00D70D61" w:rsidRDefault="00D70D61" w:rsidP="006C5F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688D22CE" w14:textId="097D227D" w:rsidR="00D70D61" w:rsidRDefault="00D70D61" w:rsidP="006C5F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20A0CD3C" w14:textId="53EE36A3" w:rsidR="00D70D61" w:rsidRDefault="00D70D61" w:rsidP="006C5F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74B2DBC3" w14:textId="6FB390BB" w:rsidR="00D70D61" w:rsidRDefault="00D70D61" w:rsidP="006C5F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56C43D7C" w14:textId="77777777" w:rsidR="00163BB5" w:rsidRDefault="00163BB5" w:rsidP="006C5F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4ABC7093" w14:textId="75B7BEE3" w:rsidR="00D70D61" w:rsidRDefault="00D70D61" w:rsidP="006C5F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2522F683" w14:textId="77777777" w:rsidR="009B290C" w:rsidRDefault="009B290C" w:rsidP="006C5F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4FE492D0" w14:textId="1342582D" w:rsidR="00EB090A" w:rsidRPr="000C2D04" w:rsidRDefault="00565C62" w:rsidP="000C2D04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5"/>
          <w:tab w:val="left" w:pos="1277"/>
        </w:tabs>
        <w:spacing w:line="240" w:lineRule="auto"/>
        <w:ind w:left="900" w:right="-22" w:hanging="450"/>
        <w:jc w:val="thaiDistribute"/>
        <w:rPr>
          <w:rFonts w:ascii="Browallia New" w:hAnsi="Browallia New" w:cs="Browallia New"/>
          <w:sz w:val="28"/>
          <w:szCs w:val="28"/>
          <w:u w:val="single"/>
          <w:lang w:val="th-TH"/>
        </w:rPr>
      </w:pPr>
      <w:r w:rsidRPr="000C2D04">
        <w:rPr>
          <w:rFonts w:ascii="Browallia New" w:hAnsi="Browallia New" w:cs="Browallia New" w:hint="cs"/>
          <w:sz w:val="28"/>
          <w:szCs w:val="28"/>
          <w:u w:val="single"/>
          <w:cs/>
          <w:lang w:val="th-TH"/>
        </w:rPr>
        <w:lastRenderedPageBreak/>
        <w:t>ผลกระทบจาก</w:t>
      </w:r>
      <w:r w:rsidRPr="000C2D04">
        <w:rPr>
          <w:rFonts w:ascii="Browallia New" w:hAnsi="Browallia New" w:cs="Browallia New"/>
          <w:sz w:val="28"/>
          <w:szCs w:val="28"/>
          <w:u w:val="single"/>
          <w:cs/>
          <w:lang w:val="th-TH" w:bidi="ar-SA"/>
        </w:rPr>
        <w:t>การแพร่ระบาดของเชื้อไวรัสโคโรน่า</w:t>
      </w:r>
      <w:r w:rsidRPr="000C2D04">
        <w:rPr>
          <w:rFonts w:ascii="Browallia New" w:hAnsi="Browallia New" w:cs="Browallia New"/>
          <w:sz w:val="28"/>
          <w:szCs w:val="28"/>
          <w:u w:val="single"/>
          <w:cs/>
          <w:lang w:val="th-TH"/>
        </w:rPr>
        <w:t xml:space="preserve"> </w:t>
      </w:r>
      <w:r w:rsidRPr="000C2D04">
        <w:rPr>
          <w:rFonts w:ascii="Browallia New" w:hAnsi="Browallia New" w:cs="Browallia New"/>
          <w:sz w:val="28"/>
          <w:szCs w:val="28"/>
          <w:u w:val="single"/>
          <w:lang w:val="th-TH"/>
        </w:rPr>
        <w:t>2019</w:t>
      </w:r>
    </w:p>
    <w:p w14:paraId="733D6EC4" w14:textId="07A2D21C" w:rsidR="00565C62" w:rsidRDefault="00565C62" w:rsidP="009B50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2A2D348A" w14:textId="1B810CFB" w:rsidR="00765315" w:rsidRDefault="000C2D04" w:rsidP="002E1B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  <w:r w:rsidRPr="00B92C66">
        <w:rPr>
          <w:rFonts w:ascii="Browallia New" w:hAnsi="Browallia New" w:cs="Browallia New"/>
          <w:sz w:val="28"/>
          <w:szCs w:val="28"/>
          <w:cs/>
          <w:lang w:val="th-TH"/>
        </w:rPr>
        <w:t>สถานการณ์การแพร่ระบาดของโรคติดเชื้อไวรัสโค</w:t>
      </w:r>
      <w:proofErr w:type="spellStart"/>
      <w:r w:rsidRPr="00B92C66">
        <w:rPr>
          <w:rFonts w:ascii="Browallia New" w:hAnsi="Browallia New" w:cs="Browallia New"/>
          <w:sz w:val="28"/>
          <w:szCs w:val="28"/>
          <w:cs/>
          <w:lang w:val="th-TH"/>
        </w:rPr>
        <w:t>โร</w:t>
      </w:r>
      <w:proofErr w:type="spellEnd"/>
      <w:r w:rsidRPr="00B92C66">
        <w:rPr>
          <w:rFonts w:ascii="Browallia New" w:hAnsi="Browallia New" w:cs="Browallia New"/>
          <w:sz w:val="28"/>
          <w:szCs w:val="28"/>
          <w:cs/>
          <w:lang w:val="th-TH"/>
        </w:rPr>
        <w:t xml:space="preserve">นา </w:t>
      </w:r>
      <w:r w:rsidRPr="00B92C66">
        <w:rPr>
          <w:rFonts w:ascii="Browallia New" w:hAnsi="Browallia New" w:cs="Browallia New"/>
          <w:sz w:val="28"/>
          <w:szCs w:val="28"/>
          <w:lang w:val="th-TH"/>
        </w:rPr>
        <w:t xml:space="preserve">2019 (“COVID-19”) </w:t>
      </w:r>
      <w:r w:rsidRPr="00B92C66">
        <w:rPr>
          <w:rFonts w:ascii="Browallia New" w:hAnsi="Browallia New" w:cs="Browallia New"/>
          <w:sz w:val="28"/>
          <w:szCs w:val="28"/>
          <w:cs/>
          <w:lang w:val="th-TH"/>
        </w:rPr>
        <w:t xml:space="preserve">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ซึ่งฝ่ายบริหารของบริษัทและบริษัทย่อย (“กลุ่มบริษัท”) </w:t>
      </w:r>
      <w:r w:rsidRPr="00B92C66">
        <w:rPr>
          <w:rFonts w:ascii="Browallia New" w:hAnsi="Browallia New" w:cs="Browallia New" w:hint="cs"/>
          <w:sz w:val="28"/>
          <w:szCs w:val="28"/>
          <w:cs/>
          <w:lang w:val="th-TH"/>
        </w:rPr>
        <w:t>ได้</w:t>
      </w:r>
      <w:r w:rsidRPr="00B92C66">
        <w:rPr>
          <w:rFonts w:ascii="Browallia New" w:hAnsi="Browallia New" w:cs="Browallia New"/>
          <w:sz w:val="28"/>
          <w:szCs w:val="28"/>
          <w:cs/>
          <w:lang w:val="th-TH"/>
        </w:rPr>
        <w:t>ติดตามความคืบหน้าของสถานการณ์ดังกล่าว</w:t>
      </w:r>
      <w:r w:rsidRPr="00B92C66">
        <w:rPr>
          <w:rFonts w:ascii="Browallia New" w:hAnsi="Browallia New" w:cs="Browallia New" w:hint="cs"/>
          <w:sz w:val="28"/>
          <w:szCs w:val="28"/>
          <w:cs/>
          <w:lang w:val="th-TH"/>
        </w:rPr>
        <w:t>เพื่อประเมินผลกระทบที่อาจเกิดขึ้นต่อมูลค่า</w:t>
      </w:r>
      <w:r>
        <w:rPr>
          <w:rFonts w:ascii="Browallia New" w:hAnsi="Browallia New" w:cs="Browallia New" w:hint="cs"/>
          <w:sz w:val="28"/>
          <w:szCs w:val="28"/>
          <w:cs/>
          <w:lang w:val="th-TH"/>
        </w:rPr>
        <w:t>ของ</w:t>
      </w:r>
      <w:r w:rsidRPr="00B92C66">
        <w:rPr>
          <w:rFonts w:ascii="Browallia New" w:hAnsi="Browallia New" w:cs="Browallia New" w:hint="cs"/>
          <w:sz w:val="28"/>
          <w:szCs w:val="28"/>
          <w:cs/>
          <w:lang w:val="th-TH"/>
        </w:rPr>
        <w:t>สินทรัพย์</w:t>
      </w:r>
      <w:r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 </w:t>
      </w:r>
      <w:r w:rsidRPr="00B92C66">
        <w:rPr>
          <w:rFonts w:ascii="Browallia New" w:hAnsi="Browallia New" w:cs="Browallia New"/>
          <w:sz w:val="28"/>
          <w:szCs w:val="28"/>
          <w:cs/>
          <w:lang w:val="th-TH"/>
        </w:rPr>
        <w:t>ประมาณการหนี้สินและหนี้สินที่อาจจะเกิดขึ้น</w:t>
      </w:r>
      <w:r>
        <w:rPr>
          <w:rFonts w:ascii="Browallia New" w:hAnsi="Browallia New" w:cs="Browallia New" w:hint="cs"/>
          <w:sz w:val="28"/>
          <w:szCs w:val="28"/>
          <w:cs/>
          <w:lang w:val="th-TH"/>
        </w:rPr>
        <w:t>อย่างสม่ำเสมอ</w:t>
      </w:r>
    </w:p>
    <w:p w14:paraId="40DBB37B" w14:textId="77777777" w:rsidR="00D70D61" w:rsidRPr="002E1BA9" w:rsidRDefault="00D70D61" w:rsidP="002E1B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p w14:paraId="0CEF5081" w14:textId="77777777" w:rsidR="00100C47" w:rsidRPr="004817DE" w:rsidRDefault="00100C47" w:rsidP="00ED131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4817DE">
        <w:rPr>
          <w:rFonts w:ascii="Browallia New" w:hAnsi="Browallia New" w:cs="Browallia New"/>
          <w:b/>
          <w:bCs/>
          <w:sz w:val="28"/>
          <w:szCs w:val="28"/>
          <w:cs/>
        </w:rPr>
        <w:t>นโยบายการบัญชีที่สำคัญ</w:t>
      </w:r>
    </w:p>
    <w:p w14:paraId="77AD5596" w14:textId="46916EE4" w:rsidR="003C5D1E" w:rsidRPr="009B50EA" w:rsidRDefault="003C5D1E" w:rsidP="009B50EA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</w:p>
    <w:p w14:paraId="030D22F1" w14:textId="43AB070C" w:rsidR="003426BA" w:rsidRDefault="008B11AD" w:rsidP="008B11AD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 w:rsidRPr="008B11AD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งบการเงินระหว่างกาลนี้จัดทำขึ้นโดยใช้นโยบายการบัญชีเช่นเดียวกับที่ใช้สำหรับการจัดทำงบการเงินของ</w:t>
      </w:r>
      <w:r w:rsidR="00770AE1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>กลุ่ม</w:t>
      </w:r>
      <w:r w:rsidRPr="008B11AD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บริษัทสำหรับปีสิ้นสุดวันที่ </w:t>
      </w:r>
      <w:r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31</w:t>
      </w:r>
      <w:r w:rsidRPr="008B11AD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ธันวาคม </w:t>
      </w:r>
      <w:r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2563</w:t>
      </w:r>
      <w:r w:rsidRPr="008B11AD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ยกเว้น การปฏิบัติตามมาตรฐานการรายงานทางการเงินที่ออกและปรับปรุงใหม่ การตีความมาตรฐาน รวมถึงแนวปฏิบัติทางการบัญชี ซึ่งมีผลบังคับใช้สำหรับรอบระยะเวลาบัญชี ที่เริ่มในหรือหลังวันที่ </w:t>
      </w:r>
      <w:r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1</w:t>
      </w:r>
      <w:r w:rsidRPr="008B11AD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มกราคม </w:t>
      </w:r>
      <w:r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2564</w:t>
      </w:r>
      <w:r w:rsidRPr="008B11AD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ดังต่อไปนี้</w:t>
      </w:r>
    </w:p>
    <w:p w14:paraId="4D3BC4A6" w14:textId="77777777" w:rsidR="002064D4" w:rsidRDefault="002064D4" w:rsidP="008B11AD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</w:p>
    <w:p w14:paraId="405AC58E" w14:textId="77777777" w:rsidR="002064D4" w:rsidRDefault="002064D4" w:rsidP="009B50EA">
      <w:pPr>
        <w:pStyle w:val="ListParagraph"/>
        <w:numPr>
          <w:ilvl w:val="2"/>
          <w:numId w:val="35"/>
        </w:numPr>
        <w:tabs>
          <w:tab w:val="clear" w:pos="907"/>
          <w:tab w:val="clear" w:pos="1644"/>
          <w:tab w:val="clear" w:pos="1871"/>
          <w:tab w:val="left" w:pos="1276"/>
          <w:tab w:val="left" w:pos="1418"/>
        </w:tabs>
        <w:ind w:left="993" w:hanging="526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u w:val="single"/>
          <w:lang w:val="en-GB"/>
        </w:rPr>
      </w:pPr>
      <w:r w:rsidRPr="00F331B1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single"/>
          <w:cs/>
          <w:lang w:val="en-GB"/>
        </w:rPr>
        <w:t xml:space="preserve">มาตรฐานการบัญชีฉบับที่ </w:t>
      </w:r>
      <w:r w:rsidRPr="00F331B1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single"/>
          <w:lang w:val="en-GB"/>
        </w:rPr>
        <w:t>1</w:t>
      </w:r>
      <w:r w:rsidRPr="00F331B1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single"/>
          <w:cs/>
          <w:lang w:val="en-GB"/>
        </w:rPr>
        <w:t xml:space="preserve"> เรื่อง การนำเสนองบการเงิน และมาตรฐานการบัญชีฉบับที่ </w:t>
      </w:r>
      <w:r w:rsidRPr="00F331B1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single"/>
          <w:lang w:val="en-GB"/>
        </w:rPr>
        <w:t>8</w:t>
      </w:r>
      <w:r w:rsidRPr="00F331B1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single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 </w:t>
      </w:r>
    </w:p>
    <w:p w14:paraId="7559A1A3" w14:textId="77777777" w:rsidR="002064D4" w:rsidRPr="00EE0B6F" w:rsidRDefault="002064D4" w:rsidP="009B50EA">
      <w:pPr>
        <w:pStyle w:val="ListParagraph"/>
        <w:tabs>
          <w:tab w:val="clear" w:pos="907"/>
          <w:tab w:val="clear" w:pos="1644"/>
          <w:tab w:val="clear" w:pos="1871"/>
          <w:tab w:val="left" w:pos="924"/>
          <w:tab w:val="left" w:pos="1418"/>
        </w:tabs>
        <w:ind w:left="993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A9AEE3E" w14:textId="16883788" w:rsidR="002064D4" w:rsidRPr="00F331B1" w:rsidRDefault="002F4FE3" w:rsidP="009B50EA">
      <w:pPr>
        <w:pStyle w:val="ListParagraph"/>
        <w:tabs>
          <w:tab w:val="clear" w:pos="907"/>
          <w:tab w:val="clear" w:pos="1644"/>
          <w:tab w:val="clear" w:pos="1871"/>
          <w:tab w:val="left" w:pos="924"/>
          <w:tab w:val="left" w:pos="1418"/>
        </w:tabs>
        <w:ind w:left="993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ได้</w:t>
      </w:r>
      <w:r w:rsidR="002064D4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มีการ</w:t>
      </w:r>
      <w:r w:rsidR="002064D4" w:rsidRPr="00F331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ปรับปรุงคำนิยามของ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 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2064D4" w:rsidRPr="00F331B1">
        <w:rPr>
          <w:rFonts w:ascii="Browallia New" w:eastAsia="Arial Unicode MS" w:hAnsi="Browallia New" w:cs="Browallia New" w:hint="cs"/>
          <w:sz w:val="28"/>
          <w:szCs w:val="28"/>
          <w:lang w:val="en-GB"/>
        </w:rPr>
        <w:t>1</w:t>
      </w:r>
      <w:r w:rsidR="002064D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2064D4" w:rsidRPr="00D733B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ทั้งนี้ การปรับปรุงดังกล่าวยังทำให้มีการปรับปรุง </w:t>
      </w:r>
      <w:r w:rsidR="002064D4" w:rsidRPr="00D733B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TFRS </w:t>
      </w:r>
      <w:r w:rsidR="002064D4" w:rsidRPr="00D733B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ฉบับอื่น ได้แก่</w:t>
      </w:r>
      <w:r w:rsidR="002064D4" w:rsidRPr="00D733B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TAS 8 TAS 10 TAS 34 </w:t>
      </w:r>
      <w:r w:rsidR="002064D4" w:rsidRPr="00D733B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</w:t>
      </w:r>
      <w:r w:rsidR="002064D4" w:rsidRPr="00D733B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TAS 37</w:t>
      </w:r>
    </w:p>
    <w:p w14:paraId="1F21B94E" w14:textId="6B2BA5A1" w:rsidR="008B11AD" w:rsidRPr="00EE0B6F" w:rsidRDefault="008B11AD" w:rsidP="009B50EA">
      <w:pPr>
        <w:pStyle w:val="ListParagraph"/>
        <w:tabs>
          <w:tab w:val="clear" w:pos="1644"/>
          <w:tab w:val="clear" w:pos="1871"/>
          <w:tab w:val="left" w:pos="1418"/>
        </w:tabs>
        <w:ind w:left="993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EBF5B91" w14:textId="77777777" w:rsidR="00C34D39" w:rsidRPr="00D733B6" w:rsidRDefault="00C34D39" w:rsidP="009B50EA">
      <w:pPr>
        <w:pStyle w:val="ListParagraph"/>
        <w:numPr>
          <w:ilvl w:val="2"/>
          <w:numId w:val="35"/>
        </w:numPr>
        <w:tabs>
          <w:tab w:val="clear" w:pos="907"/>
          <w:tab w:val="clear" w:pos="1644"/>
          <w:tab w:val="clear" w:pos="1871"/>
          <w:tab w:val="left" w:pos="1276"/>
          <w:tab w:val="left" w:pos="1418"/>
        </w:tabs>
        <w:ind w:left="993" w:hanging="526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u w:val="single"/>
          <w:lang w:val="en-GB"/>
        </w:rPr>
      </w:pPr>
      <w:r w:rsidRPr="00D733B6">
        <w:rPr>
          <w:rFonts w:ascii="Browallia New" w:eastAsia="Arial Unicode MS" w:hAnsi="Browallia New" w:cs="Browallia New"/>
          <w:color w:val="000000" w:themeColor="text1"/>
          <w:sz w:val="28"/>
          <w:szCs w:val="28"/>
          <w:u w:val="single"/>
          <w:cs/>
          <w:lang w:val="en-GB"/>
        </w:rPr>
        <w:t xml:space="preserve">มาตรฐานการรายงานทางการเงินฉบับที่ </w:t>
      </w:r>
      <w:r w:rsidRPr="00D733B6">
        <w:rPr>
          <w:rFonts w:ascii="Browallia New" w:eastAsia="Arial Unicode MS" w:hAnsi="Browallia New" w:cs="Browallia New"/>
          <w:color w:val="000000" w:themeColor="text1"/>
          <w:sz w:val="28"/>
          <w:szCs w:val="28"/>
          <w:u w:val="single"/>
          <w:lang w:val="en-GB"/>
        </w:rPr>
        <w:t>3</w:t>
      </w:r>
      <w:r w:rsidRPr="00D733B6">
        <w:rPr>
          <w:rFonts w:ascii="Browallia New" w:eastAsia="Arial Unicode MS" w:hAnsi="Browallia New" w:cs="Browallia New"/>
          <w:color w:val="000000" w:themeColor="text1"/>
          <w:sz w:val="28"/>
          <w:szCs w:val="28"/>
          <w:u w:val="single"/>
          <w:cs/>
          <w:lang w:val="en-GB"/>
        </w:rPr>
        <w:t xml:space="preserve"> เรื่อง การรวมธุรกิจ </w:t>
      </w:r>
    </w:p>
    <w:p w14:paraId="3E28B99E" w14:textId="02C72BB0" w:rsidR="00C34D39" w:rsidRDefault="00C34D39" w:rsidP="009B50EA">
      <w:pPr>
        <w:pStyle w:val="ListParagraph"/>
        <w:tabs>
          <w:tab w:val="clear" w:pos="1644"/>
          <w:tab w:val="clear" w:pos="1871"/>
          <w:tab w:val="left" w:pos="1418"/>
        </w:tabs>
        <w:ind w:left="993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DE3A9CC" w14:textId="34B05F24" w:rsidR="002F4FE3" w:rsidRPr="00513EAF" w:rsidRDefault="002F4FE3" w:rsidP="009B50EA">
      <w:pPr>
        <w:pStyle w:val="ListParagraph"/>
        <w:tabs>
          <w:tab w:val="clear" w:pos="1644"/>
          <w:tab w:val="clear" w:pos="1871"/>
          <w:tab w:val="left" w:pos="1418"/>
        </w:tabs>
        <w:ind w:left="993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13EAF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มาตรฐานฉบับนี้ มีการปรับปรุงข้อพิจารณาเรื่องต่างๆ ดังนี้</w:t>
      </w:r>
    </w:p>
    <w:p w14:paraId="6D3EB088" w14:textId="77777777" w:rsidR="002F4FE3" w:rsidRPr="002F4FE3" w:rsidRDefault="002F4FE3" w:rsidP="009B50EA">
      <w:pPr>
        <w:pStyle w:val="ListParagraph"/>
        <w:tabs>
          <w:tab w:val="clear" w:pos="1644"/>
          <w:tab w:val="clear" w:pos="1871"/>
          <w:tab w:val="left" w:pos="1418"/>
        </w:tabs>
        <w:ind w:left="993"/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</w:pPr>
    </w:p>
    <w:p w14:paraId="5FE6E7EE" w14:textId="3F90F5BF" w:rsidR="00C34D39" w:rsidRDefault="00C34D39" w:rsidP="0095571E">
      <w:pPr>
        <w:pStyle w:val="ListParagraph"/>
        <w:numPr>
          <w:ilvl w:val="0"/>
          <w:numId w:val="36"/>
        </w:numPr>
        <w:tabs>
          <w:tab w:val="clear" w:pos="454"/>
          <w:tab w:val="clear" w:pos="680"/>
          <w:tab w:val="clear" w:pos="1644"/>
          <w:tab w:val="left" w:pos="1843"/>
        </w:tabs>
        <w:ind w:hanging="263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C34D3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เพิ่มทางเลือกให้กับกิจการในการทำ</w:t>
      </w:r>
      <w:r w:rsidRPr="00C34D3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“</w:t>
      </w:r>
      <w:r w:rsidRPr="00C34D3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การทดสอบการกระจุ</w:t>
      </w:r>
      <w:proofErr w:type="spellStart"/>
      <w:r w:rsidRPr="00C34D3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ุก</w:t>
      </w:r>
      <w:proofErr w:type="spellEnd"/>
      <w:r w:rsidRPr="00C34D3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ตัว</w:t>
      </w:r>
      <w:r w:rsidRPr="00C34D3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(Concentration Test)” </w:t>
      </w:r>
      <w:r w:rsidRPr="00C34D3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เพื่อประเมินว่ารายการที่่ซื</w:t>
      </w:r>
      <w:r w:rsidR="00917A55">
        <w:rPr>
          <w:rFonts w:ascii="Browallia New" w:eastAsia="Arial Unicode MS" w:hAnsi="Browallia New" w:cs="Browallia New" w:hint="cs"/>
          <w:sz w:val="28"/>
          <w:szCs w:val="28"/>
          <w:cs/>
        </w:rPr>
        <w:t>้</w:t>
      </w:r>
      <w:r w:rsidRPr="00C34D3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อมา</w:t>
      </w:r>
      <w:proofErr w:type="spellStart"/>
      <w:r w:rsidRPr="00C34D3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นั้้น</w:t>
      </w:r>
      <w:proofErr w:type="spellEnd"/>
      <w:r w:rsidRPr="00C34D3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เป็นสินทรั</w:t>
      </w:r>
      <w:r w:rsidRPr="00C34D39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พ</w:t>
      </w:r>
      <w:r w:rsidRPr="00C34D3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ย์หรือการรวมธุรกิจ</w:t>
      </w:r>
    </w:p>
    <w:p w14:paraId="503A4B35" w14:textId="77777777" w:rsidR="00C34D39" w:rsidRPr="00C34D39" w:rsidRDefault="00C34D39" w:rsidP="009B50EA">
      <w:pPr>
        <w:pStyle w:val="ListParagraph"/>
        <w:tabs>
          <w:tab w:val="clear" w:pos="1644"/>
          <w:tab w:val="clear" w:pos="1871"/>
          <w:tab w:val="left" w:pos="1418"/>
        </w:tabs>
        <w:ind w:left="993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C00CCC6" w14:textId="0D61C4BE" w:rsidR="00C34D39" w:rsidRPr="00C34D39" w:rsidRDefault="00C34D39" w:rsidP="0095571E">
      <w:pPr>
        <w:pStyle w:val="ListParagraph"/>
        <w:numPr>
          <w:ilvl w:val="0"/>
          <w:numId w:val="36"/>
        </w:numPr>
        <w:tabs>
          <w:tab w:val="clear" w:pos="454"/>
          <w:tab w:val="clear" w:pos="680"/>
          <w:tab w:val="clear" w:pos="1644"/>
          <w:tab w:val="left" w:pos="1843"/>
        </w:tabs>
        <w:ind w:hanging="263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C34D3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ปรับปรุงคำนิยามของ “ธุรกิจ” ใหม่ 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</w:t>
      </w:r>
      <w:r w:rsidR="0095571E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ร</w:t>
      </w:r>
      <w:r w:rsidRPr="00C34D3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สร้างผลผลิต รวมทั้งปรับปรุงคำนิยามของ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19BF2F1D" w14:textId="223FA438" w:rsidR="00AE2A57" w:rsidRDefault="00AE2A57" w:rsidP="009B50EA">
      <w:pPr>
        <w:pStyle w:val="ListParagraph"/>
        <w:tabs>
          <w:tab w:val="clear" w:pos="1644"/>
          <w:tab w:val="clear" w:pos="1871"/>
          <w:tab w:val="left" w:pos="1418"/>
        </w:tabs>
        <w:ind w:left="993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E8BB435" w14:textId="508D5A7A" w:rsidR="00E77730" w:rsidRDefault="00E77730" w:rsidP="009B50EA">
      <w:pPr>
        <w:pStyle w:val="ListParagraph"/>
        <w:tabs>
          <w:tab w:val="clear" w:pos="1644"/>
          <w:tab w:val="clear" w:pos="1871"/>
          <w:tab w:val="left" w:pos="1418"/>
        </w:tabs>
        <w:ind w:left="993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9D4D2A9" w14:textId="54A27D27" w:rsidR="00E77730" w:rsidRDefault="00E77730" w:rsidP="009B50EA">
      <w:pPr>
        <w:pStyle w:val="ListParagraph"/>
        <w:tabs>
          <w:tab w:val="clear" w:pos="1644"/>
          <w:tab w:val="clear" w:pos="1871"/>
          <w:tab w:val="left" w:pos="1418"/>
        </w:tabs>
        <w:ind w:left="993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8A82040" w14:textId="64EA2458" w:rsidR="00E77730" w:rsidRDefault="00E77730" w:rsidP="009B50EA">
      <w:pPr>
        <w:pStyle w:val="ListParagraph"/>
        <w:tabs>
          <w:tab w:val="clear" w:pos="1644"/>
          <w:tab w:val="clear" w:pos="1871"/>
          <w:tab w:val="left" w:pos="1418"/>
        </w:tabs>
        <w:ind w:left="993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5812FCB" w14:textId="481340D5" w:rsidR="00E77730" w:rsidRDefault="00E77730" w:rsidP="009B50EA">
      <w:pPr>
        <w:pStyle w:val="ListParagraph"/>
        <w:tabs>
          <w:tab w:val="clear" w:pos="1644"/>
          <w:tab w:val="clear" w:pos="1871"/>
          <w:tab w:val="left" w:pos="1418"/>
        </w:tabs>
        <w:ind w:left="993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5AB0D2A" w14:textId="77777777" w:rsidR="00E77730" w:rsidRPr="009B50EA" w:rsidRDefault="00E77730" w:rsidP="009B50EA">
      <w:pPr>
        <w:pStyle w:val="ListParagraph"/>
        <w:tabs>
          <w:tab w:val="clear" w:pos="1644"/>
          <w:tab w:val="clear" w:pos="1871"/>
          <w:tab w:val="left" w:pos="1418"/>
        </w:tabs>
        <w:ind w:left="993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3432B0E" w14:textId="7F044141" w:rsidR="00AE2A57" w:rsidRPr="00D733B6" w:rsidRDefault="00AE2A57" w:rsidP="007979AF">
      <w:pPr>
        <w:pStyle w:val="ListParagraph"/>
        <w:numPr>
          <w:ilvl w:val="2"/>
          <w:numId w:val="35"/>
        </w:numPr>
        <w:tabs>
          <w:tab w:val="clear" w:pos="907"/>
          <w:tab w:val="clear" w:pos="1644"/>
          <w:tab w:val="clear" w:pos="1871"/>
          <w:tab w:val="left" w:pos="1276"/>
          <w:tab w:val="left" w:pos="1418"/>
        </w:tabs>
        <w:ind w:left="993" w:hanging="526"/>
        <w:contextualSpacing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D733B6">
        <w:rPr>
          <w:rFonts w:ascii="Browallia New" w:eastAsia="Arial Unicode MS" w:hAnsi="Browallia New" w:cs="Browallia New"/>
          <w:color w:val="000000" w:themeColor="text1"/>
          <w:sz w:val="28"/>
          <w:szCs w:val="28"/>
          <w:u w:val="single"/>
          <w:cs/>
          <w:lang w:val="en-GB"/>
        </w:rPr>
        <w:lastRenderedPageBreak/>
        <w:t xml:space="preserve">มาตรฐานการรายงานทางการเงินฉบับที่ </w:t>
      </w:r>
      <w:r w:rsidRPr="00D733B6">
        <w:rPr>
          <w:rFonts w:ascii="Browallia New" w:eastAsia="Arial Unicode MS" w:hAnsi="Browallia New" w:cs="Browallia New"/>
          <w:color w:val="000000" w:themeColor="text1"/>
          <w:sz w:val="28"/>
          <w:szCs w:val="28"/>
          <w:u w:val="single"/>
          <w:lang w:val="en-GB"/>
        </w:rPr>
        <w:t>9</w:t>
      </w:r>
      <w:r w:rsidRPr="00D733B6">
        <w:rPr>
          <w:rFonts w:ascii="Browallia New" w:eastAsia="Arial Unicode MS" w:hAnsi="Browallia New" w:cs="Browallia New"/>
          <w:color w:val="000000" w:themeColor="text1"/>
          <w:sz w:val="28"/>
          <w:szCs w:val="28"/>
          <w:u w:val="single"/>
          <w:cs/>
          <w:lang w:val="en-GB"/>
        </w:rPr>
        <w:t xml:space="preserve"> เรื่อง เครื่องมือทางการเงิน และมาตรฐานการรายงานทางการเงินฉบับที่ </w:t>
      </w:r>
      <w:r w:rsidRPr="00D733B6">
        <w:rPr>
          <w:rFonts w:ascii="Browallia New" w:eastAsia="Arial Unicode MS" w:hAnsi="Browallia New" w:cs="Browallia New"/>
          <w:color w:val="000000" w:themeColor="text1"/>
          <w:sz w:val="28"/>
          <w:szCs w:val="28"/>
          <w:u w:val="single"/>
          <w:lang w:val="en-GB"/>
        </w:rPr>
        <w:t>7</w:t>
      </w:r>
      <w:r w:rsidRPr="00D733B6">
        <w:rPr>
          <w:rFonts w:ascii="Browallia New" w:eastAsia="Arial Unicode MS" w:hAnsi="Browallia New" w:cs="Browallia New"/>
          <w:color w:val="000000" w:themeColor="text1"/>
          <w:sz w:val="28"/>
          <w:szCs w:val="28"/>
          <w:u w:val="single"/>
          <w:cs/>
          <w:lang w:val="en-GB"/>
        </w:rPr>
        <w:t xml:space="preserve"> เรื่อง การเปิดเผยข้อมูลเครื่องมือทางการเงิน </w:t>
      </w:r>
    </w:p>
    <w:p w14:paraId="42D759E1" w14:textId="77777777" w:rsidR="00AE2A57" w:rsidRDefault="00AE2A57" w:rsidP="00EE0B6F">
      <w:pPr>
        <w:pStyle w:val="ListParagraph"/>
        <w:tabs>
          <w:tab w:val="clear" w:pos="907"/>
          <w:tab w:val="clear" w:pos="1644"/>
          <w:tab w:val="clear" w:pos="1871"/>
          <w:tab w:val="left" w:pos="924"/>
          <w:tab w:val="left" w:pos="1418"/>
        </w:tabs>
        <w:ind w:left="993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A9FE382" w14:textId="7013B008" w:rsidR="00AE2A57" w:rsidRPr="00E77730" w:rsidRDefault="00641F3C" w:rsidP="007979AF">
      <w:pPr>
        <w:pStyle w:val="ListParagraph"/>
        <w:tabs>
          <w:tab w:val="clear" w:pos="1644"/>
          <w:tab w:val="clear" w:pos="1871"/>
          <w:tab w:val="left" w:pos="1418"/>
        </w:tabs>
        <w:ind w:left="993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มาตรฐานฯเหล่านี้ได้</w:t>
      </w:r>
      <w:r w:rsidR="00AE2A5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มีการ</w:t>
      </w:r>
      <w:r w:rsidR="00AE2A57" w:rsidRPr="00D733B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ปรับเปลี่ยนข้อกำหนดการบัญชีป้องกันความเสี่ยงโดยเฉพาะ เพื่อ</w:t>
      </w:r>
      <w:r w:rsidR="00AE2A5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ลด</w:t>
      </w:r>
      <w:r w:rsidR="00AE2A57" w:rsidRPr="00D733B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="00AE2A57" w:rsidRPr="00D733B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(Interbank offer rates - IBORs) </w:t>
      </w:r>
      <w:r w:rsidR="00AE2A57" w:rsidRPr="00D733B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นอกจากนี้ การปรับปรุงได้กำหนดให้กิจการให้ข้อมูล</w:t>
      </w:r>
      <w:r w:rsidR="00AE2A57" w:rsidRPr="00E7773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6971A0A3" w14:textId="782D7D8C" w:rsidR="00AE2A57" w:rsidRPr="00EE0B6F" w:rsidRDefault="00AE2A57" w:rsidP="00EE0B6F">
      <w:pPr>
        <w:pStyle w:val="ListParagraph"/>
        <w:tabs>
          <w:tab w:val="clear" w:pos="1644"/>
          <w:tab w:val="clear" w:pos="1871"/>
          <w:tab w:val="left" w:pos="1418"/>
        </w:tabs>
        <w:ind w:left="993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3E6025C" w14:textId="77777777" w:rsidR="008E51C5" w:rsidRPr="00F331B1" w:rsidRDefault="008E51C5" w:rsidP="00A27383">
      <w:pPr>
        <w:pStyle w:val="ListParagraph"/>
        <w:numPr>
          <w:ilvl w:val="2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hanging="525"/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lang w:val="en-GB" w:bidi="ar-SA"/>
        </w:rPr>
      </w:pPr>
      <w:r w:rsidRPr="00F331B1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single"/>
          <w:cs/>
          <w:lang w:val="en-GB"/>
        </w:rPr>
        <w:t>กรอบแนวคิด</w:t>
      </w:r>
      <w:r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single"/>
          <w:cs/>
          <w:lang w:val="en-GB"/>
        </w:rPr>
        <w:t>สำหรับการราย</w:t>
      </w:r>
      <w:r w:rsidRPr="00F331B1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single"/>
          <w:cs/>
          <w:lang w:val="en-GB"/>
        </w:rPr>
        <w:t>งานทางการเงิน</w:t>
      </w:r>
    </w:p>
    <w:p w14:paraId="29F522D2" w14:textId="77777777" w:rsidR="008E51C5" w:rsidRDefault="008E51C5" w:rsidP="008E51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</w:p>
    <w:p w14:paraId="3C4589E3" w14:textId="582253B0" w:rsidR="008E51C5" w:rsidRPr="00315449" w:rsidRDefault="008E51C5" w:rsidP="003154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 w:rsidRPr="00315449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>กรอบแนวคิด</w:t>
      </w:r>
      <w:r w:rsidR="00641F3C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>นี้</w:t>
      </w:r>
      <w:r w:rsidRPr="00315449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>ได้ปรับปรุงคำนิยามของสินทรัพย์และหนี้สิน และเกณฑ์ในการรับรู้รายการสินทรัพย์และหนี้สินในงบการเงิน โดย</w:t>
      </w:r>
      <w:r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มีการเพิ่มเติมหลักการและแนวปฏิบัติในเรื่องต่อไปนี้</w:t>
      </w:r>
    </w:p>
    <w:p w14:paraId="52C79AC3" w14:textId="77777777" w:rsidR="008E51C5" w:rsidRPr="00F331B1" w:rsidRDefault="008E51C5" w:rsidP="008E51C5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331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การวัดมูลค่า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รายการ</w:t>
      </w:r>
      <w:r w:rsidRPr="00F331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ซึ่งรวมถึงปัจจัยที่ต้องพิจารณาในการเลือกเกณฑ์การวัดมูลค่า</w:t>
      </w:r>
    </w:p>
    <w:p w14:paraId="4E8907C0" w14:textId="77777777" w:rsidR="008E51C5" w:rsidRPr="00F331B1" w:rsidRDefault="008E51C5" w:rsidP="008E51C5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331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79FB3394" w14:textId="77777777" w:rsidR="008E51C5" w:rsidRPr="00F331B1" w:rsidRDefault="008E51C5" w:rsidP="008E51C5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331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การตัดรายการสินทรัพย์และหนี้สิน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ออกจากงบการเงิน</w:t>
      </w:r>
    </w:p>
    <w:p w14:paraId="34F6A502" w14:textId="77777777" w:rsidR="008E51C5" w:rsidRPr="00315449" w:rsidRDefault="008E51C5" w:rsidP="003154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</w:p>
    <w:p w14:paraId="75251B75" w14:textId="11992105" w:rsidR="008E51C5" w:rsidRPr="00315449" w:rsidRDefault="008E51C5" w:rsidP="003154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 w:rsidRPr="00315449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นอกจากนี้ </w:t>
      </w:r>
      <w:r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กรอบแนวคิดนี้ยังอธิบายเกี่ยวกับความรับผิดชอบตามหน้าที่</w:t>
      </w:r>
      <w:r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การใช้ความระมัดระวัง</w:t>
      </w:r>
      <w:r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และความไม่แน่นอนของการวัดมูลค่าในการจัดทำข้อมูลทางการเงิน</w:t>
      </w:r>
      <w:r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โดยการปรับปรุงกรอบแนวคิดทำให้มีการปรับปรุงการอ้างอิงกรอบแนวคิดใน </w:t>
      </w:r>
      <w:r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TFRS </w:t>
      </w:r>
      <w:r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หลายฉบับ ได้แก่ </w:t>
      </w:r>
      <w:r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TAS 1</w:t>
      </w:r>
      <w:r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TAS 8 TAS 34 TAS 37 TAS 38 TFRS 2 TFRS 3 TFRS 6 TFRIC 12 TFRIC 19 TFRIC 20 TFRIC 22 </w:t>
      </w:r>
      <w:r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และ </w:t>
      </w:r>
      <w:r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TSIC 32</w:t>
      </w:r>
    </w:p>
    <w:p w14:paraId="3A9474A3" w14:textId="45C2D3E7" w:rsidR="004D4425" w:rsidRPr="00315449" w:rsidRDefault="004D4425" w:rsidP="003154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</w:p>
    <w:p w14:paraId="3F16C7AA" w14:textId="77777777" w:rsidR="00923867" w:rsidRPr="00434934" w:rsidRDefault="00923867" w:rsidP="00923867">
      <w:pPr>
        <w:pStyle w:val="ListParagraph"/>
        <w:numPr>
          <w:ilvl w:val="2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hanging="567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u w:val="single"/>
          <w:lang w:val="en-GB"/>
        </w:rPr>
      </w:pPr>
      <w:r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single"/>
          <w:cs/>
          <w:lang w:val="en-GB"/>
        </w:rPr>
        <w:t xml:space="preserve">มาตรฐานการรายงานทางการเงินฉบับที่ </w:t>
      </w:r>
      <w:r>
        <w:rPr>
          <w:rFonts w:ascii="Browallia New" w:eastAsia="Arial Unicode MS" w:hAnsi="Browallia New" w:cs="Browallia New"/>
          <w:color w:val="000000" w:themeColor="text1"/>
          <w:sz w:val="28"/>
          <w:szCs w:val="28"/>
          <w:u w:val="single"/>
        </w:rPr>
        <w:t xml:space="preserve">16 </w:t>
      </w:r>
      <w:r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single"/>
          <w:cs/>
        </w:rPr>
        <w:t>เรื่อง สัญญาเช่า</w:t>
      </w:r>
    </w:p>
    <w:p w14:paraId="67F6A364" w14:textId="77777777" w:rsidR="00923867" w:rsidRPr="00315449" w:rsidRDefault="00923867" w:rsidP="003154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</w:p>
    <w:p w14:paraId="7BE71CF9" w14:textId="2F82A8BF" w:rsidR="00923867" w:rsidRPr="00315449" w:rsidRDefault="00641F3C" w:rsidP="003154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>มาตรฐานฉบับนี้ได้</w:t>
      </w:r>
      <w:r w:rsidR="00923867" w:rsidRPr="00315449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มีการปรับปรุง </w:t>
      </w:r>
      <w:r w:rsidR="00923867"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เรื่อง การ</w:t>
      </w:r>
      <w:r w:rsidR="00923867" w:rsidRPr="00315449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>ยินยอม</w:t>
      </w:r>
      <w:r w:rsidR="00923867"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ลดค่าเช่าที่เกี่ยวข้องกับ </w:t>
      </w:r>
      <w:r w:rsidR="00923867"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Covid-19 </w:t>
      </w:r>
      <w:r w:rsidR="00923867"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ซึ่งให้ทางเลือกแก่ผู้เช่าในการไม่ต้องประเมินว่าการได้รับการลดค่าเช่าที่เกี่ยวข้องกับ </w:t>
      </w:r>
      <w:r w:rsidR="00923867"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Covid-19 </w:t>
      </w:r>
      <w:r w:rsidR="00923867"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ที่เข้าเงื่อนไข</w:t>
      </w:r>
      <w:r w:rsidR="00923867" w:rsidRPr="00315449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>ตามมาตรฐานนั้น</w:t>
      </w:r>
      <w:r w:rsidR="008A13CD" w:rsidRPr="00315449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 </w:t>
      </w:r>
      <w:r w:rsidR="00923867"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เป็นการเปลี่ยนแปลงสัญญาเช่า</w:t>
      </w:r>
    </w:p>
    <w:p w14:paraId="43B8A963" w14:textId="1E470B11" w:rsidR="00921CB1" w:rsidRPr="00315449" w:rsidRDefault="00921CB1" w:rsidP="003154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</w:p>
    <w:p w14:paraId="26804552" w14:textId="5203CDFD" w:rsidR="00921CB1" w:rsidRPr="00315449" w:rsidRDefault="00921CB1" w:rsidP="003154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อย่างไรก็ตาม </w:t>
      </w:r>
      <w:r w:rsidR="00407B48" w:rsidRPr="00315449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>กลุ่ม</w:t>
      </w:r>
      <w:r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บริษัทไ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 </w:t>
      </w:r>
      <w:r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1</w:t>
      </w:r>
      <w:r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มกราคม </w:t>
      </w:r>
      <w:r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2564</w:t>
      </w:r>
      <w:r w:rsidRPr="00315449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และไม่ได้นำมาตรฐานการรายงานทางการเงินที่ยังไม่มีผลบังคับใช้มาถือปฏิบัติก่อนวันที่มีผลบังคับใช้ ทั้งนี้ การถือปฏิบัติดังกล่าวไม่มีผลกระทบอย่างมีสาระสำคัญต่องบการเงิน</w:t>
      </w:r>
    </w:p>
    <w:p w14:paraId="4F086B88" w14:textId="77777777" w:rsidR="00A632F9" w:rsidRPr="00315449" w:rsidRDefault="00A632F9" w:rsidP="003154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</w:p>
    <w:p w14:paraId="7055D84D" w14:textId="77777777" w:rsidR="00100C47" w:rsidRPr="006B79A3" w:rsidRDefault="00100C47" w:rsidP="008C411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6B79A3">
        <w:rPr>
          <w:rFonts w:ascii="Browallia New" w:hAnsi="Browallia New" w:cs="Browallia New"/>
          <w:b/>
          <w:bCs/>
          <w:sz w:val="28"/>
          <w:szCs w:val="28"/>
          <w:cs/>
        </w:rPr>
        <w:t>การประมาณการ</w:t>
      </w:r>
      <w:r w:rsidR="00281433" w:rsidRPr="006B79A3">
        <w:rPr>
          <w:rFonts w:ascii="Browallia New" w:hAnsi="Browallia New" w:cs="Browallia New" w:hint="cs"/>
          <w:b/>
          <w:bCs/>
          <w:sz w:val="28"/>
          <w:szCs w:val="28"/>
          <w:cs/>
        </w:rPr>
        <w:t>และการใช้ดุลยพินิจ</w:t>
      </w:r>
    </w:p>
    <w:p w14:paraId="2857FF1B" w14:textId="77777777" w:rsidR="00100C47" w:rsidRPr="00765A76" w:rsidRDefault="00100C47" w:rsidP="00765A76">
      <w:pPr>
        <w:ind w:left="426" w:right="-5"/>
        <w:jc w:val="thaiDistribute"/>
        <w:rPr>
          <w:rFonts w:ascii="Browallia New" w:hAnsi="Browallia New" w:cs="Browallia New"/>
          <w:sz w:val="28"/>
          <w:szCs w:val="28"/>
        </w:rPr>
      </w:pPr>
    </w:p>
    <w:p w14:paraId="53DB456E" w14:textId="1D5C2DD3" w:rsidR="00100C47" w:rsidRDefault="00100C47" w:rsidP="00EE6776">
      <w:pPr>
        <w:ind w:left="426" w:right="-5"/>
        <w:jc w:val="thaiDistribute"/>
        <w:rPr>
          <w:rFonts w:ascii="Browallia New" w:hAnsi="Browallia New" w:cs="Browallia New"/>
          <w:sz w:val="28"/>
          <w:szCs w:val="28"/>
        </w:rPr>
      </w:pPr>
      <w:r w:rsidRPr="00100C47">
        <w:rPr>
          <w:rFonts w:ascii="Browallia New" w:hAnsi="Browallia New" w:cs="Browallia New"/>
          <w:sz w:val="28"/>
          <w:szCs w:val="28"/>
          <w:cs/>
        </w:rPr>
        <w:t xml:space="preserve"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 และข้อสมมติฐานที่จัดทำโดยฝ่ายบริหาร </w:t>
      </w:r>
    </w:p>
    <w:p w14:paraId="62D89957" w14:textId="77777777" w:rsidR="00EE6776" w:rsidRPr="00535B34" w:rsidRDefault="00EE6776" w:rsidP="00EE6776">
      <w:pPr>
        <w:ind w:left="426" w:right="-5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50C86345" w14:textId="3CBC1A7D" w:rsidR="00651BF4" w:rsidRDefault="00100C47" w:rsidP="00B51DEB">
      <w:pPr>
        <w:ind w:left="426" w:right="-5"/>
        <w:jc w:val="thaiDistribute"/>
        <w:rPr>
          <w:rFonts w:ascii="Browallia New" w:hAnsi="Browallia New" w:cs="Browallia New"/>
          <w:sz w:val="28"/>
          <w:szCs w:val="28"/>
        </w:rPr>
      </w:pPr>
      <w:r w:rsidRPr="00100C47">
        <w:rPr>
          <w:rFonts w:ascii="Browallia New" w:hAnsi="Browallia New" w:cs="Browallia New"/>
          <w:sz w:val="28"/>
          <w:szCs w:val="28"/>
          <w:cs/>
        </w:rPr>
        <w:t xml:space="preserve">การใช้ดุลยพินิจ การประมาณการ และข้อสมมติฐาน </w:t>
      </w:r>
      <w:r w:rsidR="00FC3CFA" w:rsidRPr="00DA7B68">
        <w:rPr>
          <w:rFonts w:ascii="Browallia New" w:hAnsi="Browallia New" w:cs="Browallia New"/>
          <w:sz w:val="28"/>
          <w:szCs w:val="28"/>
          <w:cs/>
        </w:rPr>
        <w:t>รวมถึงแหล่งข้อมูลสำคัญ</w:t>
      </w:r>
      <w:r w:rsidRPr="00100C47">
        <w:rPr>
          <w:rFonts w:ascii="Browallia New" w:hAnsi="Browallia New" w:cs="Browallia New"/>
          <w:sz w:val="28"/>
          <w:szCs w:val="28"/>
          <w:cs/>
        </w:rPr>
        <w:t>ที่นำมาใช้ใน</w:t>
      </w:r>
      <w:r w:rsidR="00FC3CFA">
        <w:rPr>
          <w:rFonts w:ascii="Browallia New" w:hAnsi="Browallia New" w:cs="Browallia New" w:hint="cs"/>
          <w:sz w:val="28"/>
          <w:szCs w:val="28"/>
          <w:cs/>
        </w:rPr>
        <w:t>การจัดทำ</w:t>
      </w:r>
      <w:r w:rsidRPr="00100C47">
        <w:rPr>
          <w:rFonts w:ascii="Browallia New" w:hAnsi="Browallia New" w:cs="Browallia New"/>
          <w:sz w:val="28"/>
          <w:szCs w:val="28"/>
          <w:cs/>
        </w:rPr>
        <w:t>งบการเงิน</w:t>
      </w:r>
      <w:r w:rsidR="00DE41EB">
        <w:rPr>
          <w:rFonts w:ascii="Browallia New" w:hAnsi="Browallia New" w:cs="Browallia New"/>
          <w:sz w:val="28"/>
          <w:szCs w:val="28"/>
          <w:cs/>
        </w:rPr>
        <w:br/>
      </w:r>
      <w:r w:rsidRPr="00100C47">
        <w:rPr>
          <w:rFonts w:ascii="Browallia New" w:hAnsi="Browallia New" w:cs="Browallia New"/>
          <w:sz w:val="28"/>
          <w:szCs w:val="28"/>
          <w:cs/>
        </w:rPr>
        <w:t>ระหว่างกาล ถือตามเกณฑ์</w:t>
      </w:r>
      <w:r w:rsidR="00FC3CFA">
        <w:rPr>
          <w:rFonts w:ascii="Browallia New" w:hAnsi="Browallia New" w:cs="Browallia New" w:hint="cs"/>
          <w:sz w:val="28"/>
          <w:szCs w:val="28"/>
          <w:cs/>
        </w:rPr>
        <w:t>เหมือนกับ</w:t>
      </w:r>
      <w:r w:rsidRPr="00100C47">
        <w:rPr>
          <w:rFonts w:ascii="Browallia New" w:hAnsi="Browallia New" w:cs="Browallia New"/>
          <w:sz w:val="28"/>
          <w:szCs w:val="28"/>
          <w:cs/>
        </w:rPr>
        <w:t>ที่ใช้</w:t>
      </w:r>
      <w:r w:rsidR="00FC3CFA">
        <w:rPr>
          <w:rFonts w:ascii="Browallia New" w:hAnsi="Browallia New" w:cs="Browallia New" w:hint="cs"/>
          <w:sz w:val="28"/>
          <w:szCs w:val="28"/>
          <w:cs/>
        </w:rPr>
        <w:t>ใน</w:t>
      </w:r>
      <w:r w:rsidRPr="00100C47">
        <w:rPr>
          <w:rFonts w:ascii="Browallia New" w:hAnsi="Browallia New" w:cs="Browallia New"/>
          <w:sz w:val="28"/>
          <w:szCs w:val="28"/>
          <w:cs/>
        </w:rPr>
        <w:t xml:space="preserve">การจัดทำงบการเงินประจำปีสิ้นสุดวันที่ </w:t>
      </w:r>
      <w:r w:rsidRPr="00765A76">
        <w:rPr>
          <w:rFonts w:ascii="Browallia New" w:hAnsi="Browallia New" w:cs="Browallia New"/>
          <w:sz w:val="28"/>
          <w:szCs w:val="28"/>
        </w:rPr>
        <w:t>31</w:t>
      </w:r>
      <w:r w:rsidRPr="00100C47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765A76">
        <w:rPr>
          <w:rFonts w:ascii="Browallia New" w:hAnsi="Browallia New" w:cs="Browallia New"/>
          <w:sz w:val="28"/>
          <w:szCs w:val="28"/>
        </w:rPr>
        <w:t>25</w:t>
      </w:r>
      <w:r w:rsidR="006F16C3" w:rsidRPr="00765A76">
        <w:rPr>
          <w:rFonts w:ascii="Browallia New" w:hAnsi="Browallia New" w:cs="Browallia New"/>
          <w:sz w:val="28"/>
          <w:szCs w:val="28"/>
        </w:rPr>
        <w:t>6</w:t>
      </w:r>
      <w:r w:rsidR="00DE41EB">
        <w:rPr>
          <w:rFonts w:ascii="Browallia New" w:hAnsi="Browallia New" w:cs="Browallia New"/>
          <w:sz w:val="28"/>
          <w:szCs w:val="28"/>
        </w:rPr>
        <w:t>3</w:t>
      </w:r>
    </w:p>
    <w:p w14:paraId="34E5FC3D" w14:textId="690409B7" w:rsidR="00642891" w:rsidRPr="006B79A3" w:rsidRDefault="0015310E" w:rsidP="008C411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6B79A3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รายการ</w:t>
      </w:r>
      <w:r w:rsidRPr="006B79A3">
        <w:rPr>
          <w:rFonts w:ascii="Browallia New" w:hAnsi="Browallia New" w:cs="Browallia New" w:hint="cs"/>
          <w:b/>
          <w:bCs/>
          <w:sz w:val="28"/>
          <w:szCs w:val="28"/>
          <w:cs/>
        </w:rPr>
        <w:t>กับ</w:t>
      </w:r>
      <w:r w:rsidRPr="006B79A3">
        <w:rPr>
          <w:rFonts w:ascii="Browallia New" w:hAnsi="Browallia New" w:cs="Browallia New"/>
          <w:b/>
          <w:bCs/>
          <w:sz w:val="28"/>
          <w:szCs w:val="28"/>
          <w:cs/>
        </w:rPr>
        <w:t>บุคคลและ</w:t>
      </w:r>
      <w:r w:rsidR="00642891" w:rsidRPr="006B79A3">
        <w:rPr>
          <w:rFonts w:ascii="Browallia New" w:hAnsi="Browallia New" w:cs="Browallia New"/>
          <w:b/>
          <w:bCs/>
          <w:sz w:val="28"/>
          <w:szCs w:val="28"/>
          <w:cs/>
        </w:rPr>
        <w:t>บริษัทที่เกี่ยวข้องกัน</w:t>
      </w:r>
    </w:p>
    <w:p w14:paraId="760A8E1E" w14:textId="77777777" w:rsidR="00642891" w:rsidRPr="00FF0426" w:rsidRDefault="00642891" w:rsidP="00FF0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A7A128B" w14:textId="53CAE77D" w:rsidR="00A136CE" w:rsidRDefault="0015310E" w:rsidP="0098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/>
        <w:jc w:val="thaiDistribute"/>
        <w:rPr>
          <w:rFonts w:ascii="Browallia New" w:hAnsi="Browallia New" w:cs="Browallia New"/>
          <w:sz w:val="28"/>
          <w:szCs w:val="28"/>
        </w:rPr>
      </w:pPr>
      <w:r w:rsidRPr="00C04DF6">
        <w:rPr>
          <w:rFonts w:ascii="Browallia New" w:hAnsi="Browallia New" w:cs="Browallia New"/>
          <w:sz w:val="28"/>
          <w:szCs w:val="28"/>
          <w:cs/>
        </w:rPr>
        <w:t>บริษัทมีรายการบัญ</w:t>
      </w:r>
      <w:r w:rsidR="0033386B" w:rsidRPr="00C04DF6">
        <w:rPr>
          <w:rFonts w:ascii="Browallia New" w:hAnsi="Browallia New" w:cs="Browallia New"/>
          <w:sz w:val="28"/>
          <w:szCs w:val="28"/>
          <w:cs/>
        </w:rPr>
        <w:t>ชี</w:t>
      </w:r>
      <w:r w:rsidR="0033386B">
        <w:rPr>
          <w:rFonts w:ascii="Browallia New" w:hAnsi="Browallia New" w:cs="Browallia New" w:hint="cs"/>
          <w:sz w:val="28"/>
          <w:szCs w:val="28"/>
          <w:cs/>
        </w:rPr>
        <w:t>ที่</w:t>
      </w:r>
      <w:r w:rsidRPr="00C04DF6">
        <w:rPr>
          <w:rFonts w:ascii="Browallia New" w:hAnsi="Browallia New" w:cs="Browallia New"/>
          <w:sz w:val="28"/>
          <w:szCs w:val="28"/>
          <w:cs/>
        </w:rPr>
        <w:t>เกิดขึ้นกับบุคคลและบริษัทที่เกี่ยวข้องกัน บริษัทเหล่านี้เกี่ยวข้องกันโดยการมีผู้ถือหุ้นและหรือกรรมการร่วมกัน ดังนั้นงบการเงินนี้จึงแสดงรวมถึงผลของรายการเหล่านี้ตามมูลฐานที่พิจารณาร่วมกันระหว่างบริษัทกับบุคคลและบริษัทที่เกี่ยวข้องกัน ซึ่งมูลฐานที่ใช้บางกรณีอาจแตกต่างจากมูลฐานที่ใช้สำหรับรายการที่เกิดขึ้นกับบุคคลหรือบริษัทที่ไม่เกี่ยวข้องกัน</w:t>
      </w:r>
    </w:p>
    <w:p w14:paraId="608EF85F" w14:textId="77777777" w:rsidR="00EC4217" w:rsidRPr="00FF0426" w:rsidRDefault="00EC4217" w:rsidP="00FF0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539A089F" w14:textId="3A54E921" w:rsidR="0015310E" w:rsidRDefault="0015310E" w:rsidP="00FF0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/>
        <w:jc w:val="thaiDistribute"/>
        <w:rPr>
          <w:rFonts w:ascii="Browallia New" w:hAnsi="Browallia New" w:cs="Browallia New"/>
          <w:sz w:val="28"/>
          <w:szCs w:val="28"/>
        </w:rPr>
      </w:pPr>
      <w:r w:rsidRPr="00C04DF6">
        <w:rPr>
          <w:rFonts w:ascii="Browallia New" w:hAnsi="Browallia New" w:cs="Browallia New"/>
          <w:sz w:val="28"/>
          <w:szCs w:val="28"/>
          <w:cs/>
        </w:rPr>
        <w:t>รายการบัญชีที่</w:t>
      </w:r>
      <w:r w:rsidR="00281433">
        <w:rPr>
          <w:rFonts w:ascii="Browallia New" w:hAnsi="Browallia New" w:cs="Browallia New" w:hint="cs"/>
          <w:sz w:val="28"/>
          <w:szCs w:val="28"/>
          <w:cs/>
        </w:rPr>
        <w:t>มีสาระ</w:t>
      </w:r>
      <w:r w:rsidRPr="00C04DF6">
        <w:rPr>
          <w:rFonts w:ascii="Browallia New" w:hAnsi="Browallia New" w:cs="Browallia New"/>
          <w:sz w:val="28"/>
          <w:szCs w:val="28"/>
          <w:cs/>
        </w:rPr>
        <w:t>สำคัญกับ</w:t>
      </w:r>
      <w:r w:rsidRPr="003B05D5">
        <w:rPr>
          <w:rFonts w:ascii="Browallia New" w:hAnsi="Browallia New" w:cs="Browallia New"/>
          <w:sz w:val="28"/>
          <w:szCs w:val="28"/>
          <w:cs/>
        </w:rPr>
        <w:t>บุคคลและบริษัทที่เกี่ยวข้องกันสำหรับงวดสามเดือนสิ้นสุดวันที่</w:t>
      </w:r>
      <w:r w:rsidR="008C1CDC">
        <w:rPr>
          <w:rFonts w:ascii="Browallia New" w:hAnsi="Browallia New" w:cs="Browallia New"/>
          <w:sz w:val="28"/>
          <w:szCs w:val="28"/>
        </w:rPr>
        <w:t xml:space="preserve"> </w:t>
      </w:r>
      <w:r w:rsidR="00502756">
        <w:rPr>
          <w:rFonts w:ascii="Browallia New" w:hAnsi="Browallia New" w:cs="Browallia New"/>
          <w:sz w:val="28"/>
          <w:szCs w:val="28"/>
        </w:rPr>
        <w:t>31</w:t>
      </w:r>
      <w:r w:rsidR="00502756">
        <w:rPr>
          <w:rFonts w:ascii="Browallia New" w:hAnsi="Browallia New" w:cs="Browallia New" w:hint="cs"/>
          <w:sz w:val="28"/>
          <w:szCs w:val="28"/>
          <w:cs/>
        </w:rPr>
        <w:t xml:space="preserve"> มีนาคม</w:t>
      </w:r>
      <w:r w:rsidR="00502756">
        <w:rPr>
          <w:rFonts w:ascii="Browallia New" w:hAnsi="Browallia New" w:cs="Browallia New"/>
          <w:sz w:val="28"/>
          <w:szCs w:val="28"/>
        </w:rPr>
        <w:t xml:space="preserve"> 2564</w:t>
      </w:r>
      <w:r w:rsidRPr="003B05D5">
        <w:rPr>
          <w:rFonts w:ascii="Browallia New" w:hAnsi="Browallia New" w:cs="Browallia New"/>
          <w:sz w:val="28"/>
          <w:szCs w:val="28"/>
        </w:rPr>
        <w:t xml:space="preserve"> </w:t>
      </w:r>
      <w:r w:rsidRPr="003B05D5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Pr="003B05D5">
        <w:rPr>
          <w:rFonts w:ascii="Browallia New" w:hAnsi="Browallia New" w:cs="Browallia New"/>
          <w:sz w:val="28"/>
          <w:szCs w:val="28"/>
        </w:rPr>
        <w:t>25</w:t>
      </w:r>
      <w:r w:rsidR="006F16C3">
        <w:rPr>
          <w:rFonts w:ascii="Browallia New" w:hAnsi="Browallia New" w:cs="Browallia New"/>
          <w:sz w:val="28"/>
          <w:szCs w:val="28"/>
        </w:rPr>
        <w:t>6</w:t>
      </w:r>
      <w:r w:rsidR="00502756">
        <w:rPr>
          <w:rFonts w:ascii="Browallia New" w:hAnsi="Browallia New" w:cs="Browallia New"/>
          <w:sz w:val="28"/>
          <w:szCs w:val="28"/>
        </w:rPr>
        <w:t>3</w:t>
      </w:r>
      <w:r w:rsidRPr="003B05D5">
        <w:rPr>
          <w:rFonts w:ascii="Browallia New" w:hAnsi="Browallia New" w:cs="Browallia New"/>
          <w:sz w:val="28"/>
          <w:szCs w:val="28"/>
        </w:rPr>
        <w:t xml:space="preserve"> </w:t>
      </w:r>
      <w:r w:rsidRPr="003B05D5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42D52DD3" w14:textId="77777777" w:rsidR="00651C31" w:rsidRPr="00FF0426" w:rsidRDefault="00651C31" w:rsidP="00FF0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93" w:type="dxa"/>
        <w:tblInd w:w="324" w:type="dxa"/>
        <w:tblLayout w:type="fixed"/>
        <w:tblLook w:val="0000" w:firstRow="0" w:lastRow="0" w:firstColumn="0" w:lastColumn="0" w:noHBand="0" w:noVBand="0"/>
      </w:tblPr>
      <w:tblGrid>
        <w:gridCol w:w="2628"/>
        <w:gridCol w:w="1786"/>
        <w:gridCol w:w="1161"/>
        <w:gridCol w:w="1209"/>
        <w:gridCol w:w="1167"/>
        <w:gridCol w:w="1242"/>
      </w:tblGrid>
      <w:tr w:rsidR="00651C31" w:rsidRPr="001412FD" w14:paraId="7BEB9F89" w14:textId="77777777" w:rsidTr="00A1297B">
        <w:trPr>
          <w:cantSplit/>
          <w:tblHeader/>
        </w:trPr>
        <w:tc>
          <w:tcPr>
            <w:tcW w:w="2628" w:type="dxa"/>
          </w:tcPr>
          <w:p w14:paraId="074BE19B" w14:textId="77777777" w:rsidR="00651C31" w:rsidRPr="001412FD" w:rsidRDefault="00651C31" w:rsidP="001412FD">
            <w:pPr>
              <w:tabs>
                <w:tab w:val="clear" w:pos="454"/>
                <w:tab w:val="left" w:pos="459"/>
                <w:tab w:val="left" w:pos="488"/>
              </w:tabs>
              <w:spacing w:line="240" w:lineRule="auto"/>
              <w:ind w:left="426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86" w:type="dxa"/>
          </w:tcPr>
          <w:p w14:paraId="051AA4A5" w14:textId="77777777" w:rsidR="00651C31" w:rsidRPr="001412FD" w:rsidRDefault="00651C31" w:rsidP="001412FD">
            <w:pPr>
              <w:tabs>
                <w:tab w:val="clear" w:pos="454"/>
                <w:tab w:val="left" w:pos="0"/>
                <w:tab w:val="left" w:pos="459"/>
              </w:tabs>
              <w:spacing w:line="240" w:lineRule="auto"/>
              <w:ind w:left="426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6A2AFD4B" w14:textId="77777777" w:rsidR="00651C31" w:rsidRPr="001412FD" w:rsidRDefault="00651C31" w:rsidP="001412FD">
            <w:pPr>
              <w:tabs>
                <w:tab w:val="left" w:pos="713"/>
                <w:tab w:val="left" w:pos="983"/>
              </w:tabs>
              <w:spacing w:line="240" w:lineRule="auto"/>
              <w:ind w:left="90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09" w:type="dxa"/>
          </w:tcPr>
          <w:p w14:paraId="0E441EA9" w14:textId="77777777" w:rsidR="00651C31" w:rsidRPr="001412FD" w:rsidRDefault="00651C31" w:rsidP="001412FD">
            <w:pPr>
              <w:tabs>
                <w:tab w:val="left" w:pos="713"/>
                <w:tab w:val="left" w:pos="983"/>
              </w:tabs>
              <w:spacing w:line="240" w:lineRule="auto"/>
              <w:ind w:left="90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2"/>
          </w:tcPr>
          <w:p w14:paraId="6658E8E6" w14:textId="77777777" w:rsidR="00651C31" w:rsidRPr="001412FD" w:rsidRDefault="00651C31" w:rsidP="001412FD">
            <w:pPr>
              <w:tabs>
                <w:tab w:val="left" w:pos="713"/>
                <w:tab w:val="left" w:pos="983"/>
              </w:tabs>
              <w:spacing w:line="240" w:lineRule="auto"/>
              <w:ind w:left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412FD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51C31" w:rsidRPr="001412FD" w14:paraId="338691D6" w14:textId="77777777" w:rsidTr="00A1297B">
        <w:trPr>
          <w:cantSplit/>
          <w:tblHeader/>
        </w:trPr>
        <w:tc>
          <w:tcPr>
            <w:tcW w:w="2628" w:type="dxa"/>
          </w:tcPr>
          <w:p w14:paraId="19543EC3" w14:textId="77777777" w:rsidR="00651C31" w:rsidRPr="001412FD" w:rsidRDefault="00651C31" w:rsidP="001412FD">
            <w:pPr>
              <w:tabs>
                <w:tab w:val="clear" w:pos="454"/>
                <w:tab w:val="left" w:pos="0"/>
                <w:tab w:val="left" w:pos="459"/>
              </w:tabs>
              <w:spacing w:line="240" w:lineRule="auto"/>
              <w:ind w:left="426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86" w:type="dxa"/>
          </w:tcPr>
          <w:p w14:paraId="4FF87935" w14:textId="77777777" w:rsidR="00651C31" w:rsidRPr="001412FD" w:rsidRDefault="00651C31" w:rsidP="001412FD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70" w:type="dxa"/>
            <w:gridSpan w:val="2"/>
          </w:tcPr>
          <w:p w14:paraId="0A4ED334" w14:textId="77777777" w:rsidR="00651C31" w:rsidRPr="001412FD" w:rsidRDefault="00651C31" w:rsidP="001412FD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12FD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9" w:type="dxa"/>
            <w:gridSpan w:val="2"/>
          </w:tcPr>
          <w:p w14:paraId="0D09296A" w14:textId="77777777" w:rsidR="00651C31" w:rsidRPr="001412FD" w:rsidRDefault="00651C31" w:rsidP="001412FD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12FD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651C31" w:rsidRPr="001412FD" w14:paraId="2FBAB1FA" w14:textId="77777777" w:rsidTr="00A1297B">
        <w:trPr>
          <w:tblHeader/>
        </w:trPr>
        <w:tc>
          <w:tcPr>
            <w:tcW w:w="2628" w:type="dxa"/>
          </w:tcPr>
          <w:p w14:paraId="4C959FC6" w14:textId="77777777" w:rsidR="00651C31" w:rsidRPr="001412FD" w:rsidRDefault="00651C31" w:rsidP="001412FD">
            <w:pPr>
              <w:tabs>
                <w:tab w:val="clear" w:pos="454"/>
                <w:tab w:val="left" w:pos="0"/>
                <w:tab w:val="left" w:pos="459"/>
              </w:tabs>
              <w:spacing w:line="240" w:lineRule="auto"/>
              <w:ind w:left="426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86" w:type="dxa"/>
          </w:tcPr>
          <w:p w14:paraId="231F5163" w14:textId="77777777" w:rsidR="00651C31" w:rsidRPr="001412FD" w:rsidRDefault="00651C31" w:rsidP="001412FD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12FD">
              <w:rPr>
                <w:rFonts w:ascii="Browallia New" w:hAnsi="Browallia New" w:cs="Browallia New"/>
                <w:sz w:val="28"/>
                <w:szCs w:val="28"/>
                <w:cs/>
              </w:rPr>
              <w:t>นโยบาย</w:t>
            </w:r>
          </w:p>
        </w:tc>
        <w:tc>
          <w:tcPr>
            <w:tcW w:w="4779" w:type="dxa"/>
            <w:gridSpan w:val="4"/>
          </w:tcPr>
          <w:p w14:paraId="0382105F" w14:textId="132E04B2" w:rsidR="00651C31" w:rsidRPr="001412FD" w:rsidRDefault="00651C31" w:rsidP="001412F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412FD">
              <w:rPr>
                <w:rFonts w:ascii="Browallia New" w:hAnsi="Browallia New" w:cs="Browallia New"/>
                <w:sz w:val="28"/>
                <w:szCs w:val="28"/>
                <w:cs/>
              </w:rPr>
              <w:t>สำหรับ</w:t>
            </w:r>
            <w:r w:rsidRPr="001412F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งวดสามเดือนสิ้นสุดวันที่ </w:t>
            </w:r>
            <w:r w:rsidR="003A50AC" w:rsidRPr="001412FD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="003A50AC" w:rsidRPr="001412F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มีนาคม</w:t>
            </w:r>
          </w:p>
        </w:tc>
      </w:tr>
      <w:tr w:rsidR="003A50AC" w:rsidRPr="001412FD" w14:paraId="148DAF8B" w14:textId="77777777" w:rsidTr="00A1297B">
        <w:trPr>
          <w:tblHeader/>
        </w:trPr>
        <w:tc>
          <w:tcPr>
            <w:tcW w:w="2628" w:type="dxa"/>
          </w:tcPr>
          <w:p w14:paraId="284A96C5" w14:textId="77777777" w:rsidR="003A50AC" w:rsidRPr="001412FD" w:rsidRDefault="003A50AC" w:rsidP="001412FD">
            <w:pPr>
              <w:tabs>
                <w:tab w:val="clear" w:pos="454"/>
                <w:tab w:val="left" w:pos="6"/>
              </w:tabs>
              <w:spacing w:line="240" w:lineRule="auto"/>
              <w:ind w:left="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786" w:type="dxa"/>
          </w:tcPr>
          <w:p w14:paraId="5086B9F7" w14:textId="77777777" w:rsidR="003A50AC" w:rsidRPr="001412FD" w:rsidRDefault="003A50AC" w:rsidP="001412FD">
            <w:pPr>
              <w:pBdr>
                <w:bottom w:val="single" w:sz="4" w:space="1" w:color="auto"/>
              </w:pBd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12FD">
              <w:rPr>
                <w:rFonts w:ascii="Browallia New" w:hAnsi="Browallia New" w:cs="Browallia New"/>
                <w:sz w:val="28"/>
                <w:szCs w:val="28"/>
                <w:cs/>
              </w:rPr>
              <w:t>การกำหนดราคา</w:t>
            </w:r>
          </w:p>
        </w:tc>
        <w:tc>
          <w:tcPr>
            <w:tcW w:w="1161" w:type="dxa"/>
            <w:vAlign w:val="bottom"/>
          </w:tcPr>
          <w:p w14:paraId="5B990D9F" w14:textId="2C740A6D" w:rsidR="003A50AC" w:rsidRPr="001412FD" w:rsidRDefault="003A50AC" w:rsidP="001412F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412FD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09" w:type="dxa"/>
            <w:vAlign w:val="bottom"/>
          </w:tcPr>
          <w:p w14:paraId="19AC8540" w14:textId="50CB2E66" w:rsidR="003A50AC" w:rsidRPr="001412FD" w:rsidRDefault="003A50AC" w:rsidP="001412F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412FD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167" w:type="dxa"/>
            <w:vAlign w:val="bottom"/>
          </w:tcPr>
          <w:p w14:paraId="0A809EBA" w14:textId="7B97145E" w:rsidR="003A50AC" w:rsidRPr="001412FD" w:rsidRDefault="003A50AC" w:rsidP="001412F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412FD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42" w:type="dxa"/>
            <w:vAlign w:val="bottom"/>
          </w:tcPr>
          <w:p w14:paraId="0355FB13" w14:textId="77FCC76C" w:rsidR="003A50AC" w:rsidRPr="001412FD" w:rsidRDefault="003A50AC" w:rsidP="001412F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412FD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</w:tr>
      <w:tr w:rsidR="001A41E8" w:rsidRPr="00576F89" w14:paraId="503A7A6E" w14:textId="77777777" w:rsidTr="00A1297B">
        <w:trPr>
          <w:trHeight w:val="346"/>
          <w:tblHeader/>
        </w:trPr>
        <w:tc>
          <w:tcPr>
            <w:tcW w:w="2628" w:type="dxa"/>
          </w:tcPr>
          <w:p w14:paraId="57779C9B" w14:textId="77777777" w:rsidR="001A41E8" w:rsidRPr="00576F89" w:rsidRDefault="001A41E8" w:rsidP="00576F89">
            <w:pPr>
              <w:tabs>
                <w:tab w:val="clear" w:pos="454"/>
                <w:tab w:val="left" w:pos="6"/>
              </w:tabs>
              <w:spacing w:line="240" w:lineRule="auto"/>
              <w:ind w:firstLine="46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86" w:type="dxa"/>
          </w:tcPr>
          <w:p w14:paraId="22BFBE5A" w14:textId="77777777" w:rsidR="001A41E8" w:rsidRPr="001412FD" w:rsidRDefault="001A41E8" w:rsidP="00576F89">
            <w:pPr>
              <w:tabs>
                <w:tab w:val="clear" w:pos="454"/>
                <w:tab w:val="left" w:pos="0"/>
              </w:tabs>
              <w:spacing w:line="240" w:lineRule="auto"/>
              <w:ind w:firstLine="46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1" w:type="dxa"/>
            <w:vAlign w:val="bottom"/>
          </w:tcPr>
          <w:p w14:paraId="30F64695" w14:textId="77777777" w:rsidR="001A41E8" w:rsidRPr="00576F89" w:rsidRDefault="001A41E8" w:rsidP="00576F89">
            <w:pPr>
              <w:tabs>
                <w:tab w:val="clear" w:pos="454"/>
                <w:tab w:val="left" w:pos="6"/>
              </w:tabs>
              <w:spacing w:line="240" w:lineRule="auto"/>
              <w:ind w:firstLine="46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72FE8B55" w14:textId="77777777" w:rsidR="001A41E8" w:rsidRPr="00576F89" w:rsidRDefault="001A41E8" w:rsidP="00576F89">
            <w:pPr>
              <w:tabs>
                <w:tab w:val="clear" w:pos="454"/>
                <w:tab w:val="left" w:pos="6"/>
              </w:tabs>
              <w:spacing w:line="240" w:lineRule="auto"/>
              <w:ind w:firstLine="46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2A34277A" w14:textId="77777777" w:rsidR="001A41E8" w:rsidRPr="00576F89" w:rsidRDefault="001A41E8" w:rsidP="00576F89">
            <w:pPr>
              <w:tabs>
                <w:tab w:val="clear" w:pos="454"/>
                <w:tab w:val="left" w:pos="6"/>
              </w:tabs>
              <w:spacing w:line="240" w:lineRule="auto"/>
              <w:ind w:firstLine="46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2DDB46DE" w14:textId="77777777" w:rsidR="001A41E8" w:rsidRPr="00576F89" w:rsidRDefault="001A41E8" w:rsidP="00576F89">
            <w:pPr>
              <w:tabs>
                <w:tab w:val="clear" w:pos="454"/>
                <w:tab w:val="left" w:pos="6"/>
              </w:tabs>
              <w:spacing w:line="240" w:lineRule="auto"/>
              <w:ind w:firstLine="468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A50AC" w:rsidRPr="001412FD" w14:paraId="7AFD4339" w14:textId="77777777" w:rsidTr="00A1297B">
        <w:trPr>
          <w:trHeight w:val="346"/>
          <w:tblHeader/>
        </w:trPr>
        <w:tc>
          <w:tcPr>
            <w:tcW w:w="2628" w:type="dxa"/>
          </w:tcPr>
          <w:p w14:paraId="726784FC" w14:textId="7D41E4B4" w:rsidR="003A50AC" w:rsidRPr="001412FD" w:rsidRDefault="003A50AC" w:rsidP="001412FD">
            <w:pPr>
              <w:tabs>
                <w:tab w:val="clear" w:pos="454"/>
                <w:tab w:val="left" w:pos="6"/>
              </w:tabs>
              <w:spacing w:line="240" w:lineRule="auto"/>
              <w:ind w:left="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1412F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ขายสินค้า</w:t>
            </w:r>
          </w:p>
        </w:tc>
        <w:tc>
          <w:tcPr>
            <w:tcW w:w="1786" w:type="dxa"/>
          </w:tcPr>
          <w:p w14:paraId="0865BCC6" w14:textId="77777777" w:rsidR="003A50AC" w:rsidRPr="001412FD" w:rsidRDefault="003A50AC" w:rsidP="001412FD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1" w:type="dxa"/>
            <w:vAlign w:val="bottom"/>
          </w:tcPr>
          <w:p w14:paraId="4207A9E8" w14:textId="77777777" w:rsidR="003A50AC" w:rsidRPr="001412FD" w:rsidRDefault="003A50AC" w:rsidP="001412FD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09" w:type="dxa"/>
            <w:vAlign w:val="bottom"/>
          </w:tcPr>
          <w:p w14:paraId="3B0E090A" w14:textId="77777777" w:rsidR="003A50AC" w:rsidRPr="001412FD" w:rsidRDefault="003A50AC" w:rsidP="001412FD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7" w:type="dxa"/>
            <w:vAlign w:val="bottom"/>
          </w:tcPr>
          <w:p w14:paraId="247DA3B8" w14:textId="77777777" w:rsidR="003A50AC" w:rsidRPr="001412FD" w:rsidRDefault="003A50AC" w:rsidP="001412FD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2" w:type="dxa"/>
            <w:vAlign w:val="bottom"/>
          </w:tcPr>
          <w:p w14:paraId="02FE9095" w14:textId="77777777" w:rsidR="003A50AC" w:rsidRPr="001412FD" w:rsidRDefault="003A50AC" w:rsidP="001412FD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1412FD" w:rsidRPr="001412FD" w14:paraId="011BDC48" w14:textId="77777777" w:rsidTr="00A1297B">
        <w:trPr>
          <w:trHeight w:val="346"/>
          <w:tblHeader/>
        </w:trPr>
        <w:tc>
          <w:tcPr>
            <w:tcW w:w="2628" w:type="dxa"/>
          </w:tcPr>
          <w:p w14:paraId="1D582F98" w14:textId="63EFCF17" w:rsidR="001412FD" w:rsidRPr="001412FD" w:rsidRDefault="001412FD" w:rsidP="001412FD">
            <w:pPr>
              <w:tabs>
                <w:tab w:val="clear" w:pos="454"/>
                <w:tab w:val="left" w:pos="6"/>
              </w:tabs>
              <w:spacing w:line="240" w:lineRule="auto"/>
              <w:ind w:left="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1412F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บริษัทที่เกี่ยวข้องกัน</w:t>
            </w:r>
          </w:p>
        </w:tc>
        <w:tc>
          <w:tcPr>
            <w:tcW w:w="1786" w:type="dxa"/>
          </w:tcPr>
          <w:p w14:paraId="5B26A1D9" w14:textId="5E2C2BB2" w:rsidR="001412FD" w:rsidRPr="00AA6B4A" w:rsidRDefault="00661AC8" w:rsidP="001412FD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  <w:highlight w:val="yellow"/>
                <w:cs/>
              </w:rPr>
            </w:pPr>
            <w:r w:rsidRPr="005A750C">
              <w:rPr>
                <w:rFonts w:ascii="Browallia New" w:hAnsi="Browallia New" w:cs="Browallia New" w:hint="cs"/>
                <w:sz w:val="28"/>
                <w:szCs w:val="28"/>
                <w:cs/>
              </w:rPr>
              <w:t>ราคาตลาด</w:t>
            </w:r>
          </w:p>
        </w:tc>
        <w:tc>
          <w:tcPr>
            <w:tcW w:w="1161" w:type="dxa"/>
            <w:vAlign w:val="bottom"/>
          </w:tcPr>
          <w:p w14:paraId="741BF48B" w14:textId="1A5410AB" w:rsidR="001412FD" w:rsidRPr="00D12BD9" w:rsidRDefault="00D12BD9" w:rsidP="00D12BD9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126</w:t>
            </w:r>
          </w:p>
        </w:tc>
        <w:tc>
          <w:tcPr>
            <w:tcW w:w="1209" w:type="dxa"/>
            <w:vAlign w:val="bottom"/>
          </w:tcPr>
          <w:p w14:paraId="6F817C38" w14:textId="3BE1BDB8" w:rsidR="001412FD" w:rsidRPr="001412FD" w:rsidRDefault="00D12BD9" w:rsidP="00D12BD9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137</w:t>
            </w:r>
          </w:p>
        </w:tc>
        <w:tc>
          <w:tcPr>
            <w:tcW w:w="1167" w:type="dxa"/>
            <w:vAlign w:val="bottom"/>
          </w:tcPr>
          <w:p w14:paraId="558756C5" w14:textId="0FBB8E76" w:rsidR="001412FD" w:rsidRPr="001412FD" w:rsidRDefault="00D12BD9" w:rsidP="00D12BD9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126</w:t>
            </w:r>
          </w:p>
        </w:tc>
        <w:tc>
          <w:tcPr>
            <w:tcW w:w="1242" w:type="dxa"/>
            <w:vAlign w:val="bottom"/>
          </w:tcPr>
          <w:p w14:paraId="4418A918" w14:textId="00D73F7B" w:rsidR="001412FD" w:rsidRPr="001412FD" w:rsidRDefault="00D12BD9" w:rsidP="00D12BD9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137</w:t>
            </w:r>
          </w:p>
        </w:tc>
      </w:tr>
      <w:tr w:rsidR="001412FD" w:rsidRPr="001412FD" w14:paraId="14A09D82" w14:textId="77777777" w:rsidTr="00A1297B">
        <w:trPr>
          <w:trHeight w:val="346"/>
        </w:trPr>
        <w:tc>
          <w:tcPr>
            <w:tcW w:w="2628" w:type="dxa"/>
          </w:tcPr>
          <w:p w14:paraId="05984653" w14:textId="77777777" w:rsidR="001412FD" w:rsidRPr="001412FD" w:rsidRDefault="001412FD" w:rsidP="001412FD">
            <w:pPr>
              <w:tabs>
                <w:tab w:val="clear" w:pos="454"/>
                <w:tab w:val="left" w:pos="6"/>
              </w:tabs>
              <w:spacing w:line="240" w:lineRule="auto"/>
              <w:ind w:firstLine="46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86" w:type="dxa"/>
          </w:tcPr>
          <w:p w14:paraId="3DCE8A10" w14:textId="77777777" w:rsidR="001412FD" w:rsidRPr="001412FD" w:rsidRDefault="001412FD" w:rsidP="001412FD">
            <w:pPr>
              <w:tabs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37934C39" w14:textId="77777777" w:rsidR="001412FD" w:rsidRPr="001412FD" w:rsidRDefault="001412FD" w:rsidP="001412FD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28DFFA54" w14:textId="77777777" w:rsidR="001412FD" w:rsidRPr="001412FD" w:rsidRDefault="001412FD" w:rsidP="001412FD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7" w:type="dxa"/>
            <w:vAlign w:val="center"/>
          </w:tcPr>
          <w:p w14:paraId="33933744" w14:textId="77777777" w:rsidR="001412FD" w:rsidRPr="001412FD" w:rsidRDefault="001412FD" w:rsidP="001412FD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31BC01DF" w14:textId="77777777" w:rsidR="001412FD" w:rsidRPr="001412FD" w:rsidRDefault="001412FD" w:rsidP="001412FD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1412FD" w:rsidRPr="001412FD" w14:paraId="7923641D" w14:textId="77777777" w:rsidTr="00A1297B">
        <w:trPr>
          <w:trHeight w:val="346"/>
        </w:trPr>
        <w:tc>
          <w:tcPr>
            <w:tcW w:w="2628" w:type="dxa"/>
          </w:tcPr>
          <w:p w14:paraId="70C7415E" w14:textId="77777777" w:rsidR="001412FD" w:rsidRPr="001412FD" w:rsidRDefault="001412FD" w:rsidP="001412FD">
            <w:pPr>
              <w:tabs>
                <w:tab w:val="clear" w:pos="454"/>
                <w:tab w:val="left" w:pos="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1412F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ค่าตอบแทนผู้บริหาร</w:t>
            </w:r>
          </w:p>
        </w:tc>
        <w:tc>
          <w:tcPr>
            <w:tcW w:w="1786" w:type="dxa"/>
          </w:tcPr>
          <w:p w14:paraId="27239562" w14:textId="77777777" w:rsidR="001412FD" w:rsidRPr="001412FD" w:rsidRDefault="001412FD" w:rsidP="001412FD">
            <w:pPr>
              <w:tabs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1B26892D" w14:textId="77777777" w:rsidR="001412FD" w:rsidRPr="001412FD" w:rsidRDefault="001412FD" w:rsidP="001412FD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09" w:type="dxa"/>
          </w:tcPr>
          <w:p w14:paraId="30693C25" w14:textId="77777777" w:rsidR="001412FD" w:rsidRPr="001412FD" w:rsidRDefault="001412FD" w:rsidP="001412FD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7" w:type="dxa"/>
            <w:vAlign w:val="center"/>
          </w:tcPr>
          <w:p w14:paraId="50352524" w14:textId="77777777" w:rsidR="001412FD" w:rsidRPr="001412FD" w:rsidRDefault="001412FD" w:rsidP="001412FD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21DEBDC8" w14:textId="77777777" w:rsidR="001412FD" w:rsidRPr="001412FD" w:rsidRDefault="001412FD" w:rsidP="001412FD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1412FD" w:rsidRPr="001412FD" w14:paraId="692745A0" w14:textId="77777777" w:rsidTr="00A1297B">
        <w:trPr>
          <w:trHeight w:val="346"/>
        </w:trPr>
        <w:tc>
          <w:tcPr>
            <w:tcW w:w="2628" w:type="dxa"/>
          </w:tcPr>
          <w:p w14:paraId="5DC4B128" w14:textId="3975451A" w:rsidR="001412FD" w:rsidRPr="001412FD" w:rsidRDefault="00A834C8" w:rsidP="001412FD">
            <w:pPr>
              <w:tabs>
                <w:tab w:val="clear" w:pos="454"/>
                <w:tab w:val="left" w:pos="6"/>
              </w:tabs>
              <w:spacing w:line="240" w:lineRule="auto"/>
              <w:ind w:firstLine="32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ผลประโยชน์</w:t>
            </w:r>
            <w:r w:rsidR="001950E4">
              <w:rPr>
                <w:rFonts w:ascii="Browallia New" w:hAnsi="Browallia New" w:cs="Browallia New" w:hint="cs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786" w:type="dxa"/>
          </w:tcPr>
          <w:p w14:paraId="5DCD38DA" w14:textId="77777777" w:rsidR="001412FD" w:rsidRPr="001412FD" w:rsidRDefault="001412FD" w:rsidP="001412FD">
            <w:pPr>
              <w:tabs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250ADD90" w14:textId="5E1EFD53" w:rsidR="001412FD" w:rsidRPr="001412FD" w:rsidRDefault="00D12BD9" w:rsidP="001412FD">
            <w:pPr>
              <w:pBdr>
                <w:bottom w:val="single" w:sz="12" w:space="1" w:color="auto"/>
              </w:pBd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4,462</w:t>
            </w:r>
          </w:p>
        </w:tc>
        <w:tc>
          <w:tcPr>
            <w:tcW w:w="1209" w:type="dxa"/>
          </w:tcPr>
          <w:p w14:paraId="2CE2930A" w14:textId="75D7A8FC" w:rsidR="001412FD" w:rsidRPr="001412FD" w:rsidRDefault="001412FD" w:rsidP="001412FD">
            <w:pPr>
              <w:pBdr>
                <w:bottom w:val="single" w:sz="12" w:space="1" w:color="auto"/>
              </w:pBd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12FD">
              <w:rPr>
                <w:rFonts w:ascii="Browallia New" w:hAnsi="Browallia New" w:cs="Browallia New"/>
                <w:sz w:val="28"/>
                <w:szCs w:val="28"/>
                <w:lang w:val="en-GB"/>
              </w:rPr>
              <w:t>4,215</w:t>
            </w:r>
          </w:p>
        </w:tc>
        <w:tc>
          <w:tcPr>
            <w:tcW w:w="1167" w:type="dxa"/>
            <w:vAlign w:val="center"/>
          </w:tcPr>
          <w:p w14:paraId="0B2FA32E" w14:textId="15051A95" w:rsidR="001412FD" w:rsidRPr="001412FD" w:rsidRDefault="00D12BD9" w:rsidP="001412FD">
            <w:pPr>
              <w:pBdr>
                <w:bottom w:val="single" w:sz="12" w:space="1" w:color="auto"/>
              </w:pBd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4,462</w:t>
            </w:r>
          </w:p>
        </w:tc>
        <w:tc>
          <w:tcPr>
            <w:tcW w:w="1242" w:type="dxa"/>
            <w:vAlign w:val="center"/>
          </w:tcPr>
          <w:p w14:paraId="3D93C632" w14:textId="522E4D5C" w:rsidR="001412FD" w:rsidRPr="001412FD" w:rsidRDefault="001412FD" w:rsidP="001412FD">
            <w:pPr>
              <w:pBdr>
                <w:bottom w:val="single" w:sz="12" w:space="1" w:color="auto"/>
              </w:pBd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412FD">
              <w:rPr>
                <w:rFonts w:ascii="Browallia New" w:hAnsi="Browallia New" w:cs="Browallia New"/>
                <w:sz w:val="28"/>
                <w:szCs w:val="28"/>
                <w:lang w:val="en-GB"/>
              </w:rPr>
              <w:t>4,215</w:t>
            </w:r>
          </w:p>
        </w:tc>
      </w:tr>
    </w:tbl>
    <w:p w14:paraId="60F1B66B" w14:textId="33F014CB" w:rsidR="00651C31" w:rsidRPr="00A1297B" w:rsidRDefault="00651C31" w:rsidP="00A12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3A51F975" w14:textId="0B82DE89" w:rsidR="00390D49" w:rsidRDefault="008825AA" w:rsidP="00A12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/>
        <w:jc w:val="thaiDistribute"/>
        <w:rPr>
          <w:rFonts w:ascii="Browallia New" w:hAnsi="Browallia New" w:cs="Browallia New"/>
          <w:sz w:val="28"/>
          <w:szCs w:val="28"/>
        </w:rPr>
      </w:pPr>
      <w:r w:rsidRPr="003020C8">
        <w:rPr>
          <w:rFonts w:ascii="Browallia New" w:hAnsi="Browallia New" w:cs="Browallia New"/>
          <w:sz w:val="28"/>
          <w:szCs w:val="28"/>
          <w:cs/>
        </w:rPr>
        <w:t xml:space="preserve">ยอดคงเหลือกับบริษัทที่เกี่ยวข้องกันที่มีสาระสำคัญ ณ วันที่ </w:t>
      </w:r>
      <w:r w:rsidR="003A50AC">
        <w:rPr>
          <w:rFonts w:ascii="Browallia New" w:hAnsi="Browallia New" w:cs="Browallia New"/>
          <w:sz w:val="28"/>
          <w:szCs w:val="28"/>
        </w:rPr>
        <w:t>31</w:t>
      </w:r>
      <w:r w:rsidR="003A50AC">
        <w:rPr>
          <w:rFonts w:ascii="Browallia New" w:hAnsi="Browallia New" w:cs="Browallia New" w:hint="cs"/>
          <w:sz w:val="28"/>
          <w:szCs w:val="28"/>
          <w:cs/>
        </w:rPr>
        <w:t xml:space="preserve"> มีนาคม </w:t>
      </w:r>
      <w:r w:rsidR="003A50AC">
        <w:rPr>
          <w:rFonts w:ascii="Browallia New" w:hAnsi="Browallia New" w:cs="Browallia New"/>
          <w:sz w:val="28"/>
          <w:szCs w:val="28"/>
        </w:rPr>
        <w:t>2564</w:t>
      </w:r>
      <w:r w:rsidRPr="003020C8">
        <w:rPr>
          <w:rFonts w:ascii="Browallia New" w:hAnsi="Browallia New" w:cs="Browallia New"/>
          <w:sz w:val="28"/>
          <w:szCs w:val="28"/>
        </w:rPr>
        <w:t xml:space="preserve"> </w:t>
      </w:r>
      <w:r w:rsidRPr="003020C8">
        <w:rPr>
          <w:rFonts w:ascii="Browallia New" w:hAnsi="Browallia New" w:cs="Browallia New" w:hint="cs"/>
          <w:sz w:val="28"/>
          <w:szCs w:val="28"/>
          <w:cs/>
        </w:rPr>
        <w:t xml:space="preserve">และ วันที่ </w:t>
      </w:r>
      <w:r w:rsidRPr="00A1297B">
        <w:rPr>
          <w:rFonts w:ascii="Browallia New" w:hAnsi="Browallia New" w:cs="Browallia New"/>
          <w:sz w:val="28"/>
          <w:szCs w:val="28"/>
        </w:rPr>
        <w:t>31</w:t>
      </w:r>
      <w:r w:rsidRPr="00A1297B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3020C8">
        <w:rPr>
          <w:rFonts w:ascii="Browallia New" w:hAnsi="Browallia New" w:cs="Browallia New"/>
          <w:sz w:val="28"/>
          <w:szCs w:val="28"/>
        </w:rPr>
        <w:t>25</w:t>
      </w:r>
      <w:r w:rsidR="006F16C3">
        <w:rPr>
          <w:rFonts w:ascii="Browallia New" w:hAnsi="Browallia New" w:cs="Browallia New"/>
          <w:sz w:val="28"/>
          <w:szCs w:val="28"/>
        </w:rPr>
        <w:t>6</w:t>
      </w:r>
      <w:r w:rsidR="003A50AC">
        <w:rPr>
          <w:rFonts w:ascii="Browallia New" w:hAnsi="Browallia New" w:cs="Browallia New"/>
          <w:sz w:val="28"/>
          <w:szCs w:val="28"/>
        </w:rPr>
        <w:t>3</w:t>
      </w:r>
      <w:r w:rsidRPr="00A1297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020C8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369FF46E" w14:textId="77777777" w:rsidR="00B56E22" w:rsidRPr="003B1948" w:rsidRDefault="00B56E22" w:rsidP="00A12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18" w:type="dxa"/>
        <w:tblInd w:w="315" w:type="dxa"/>
        <w:tblLayout w:type="fixed"/>
        <w:tblLook w:val="0000" w:firstRow="0" w:lastRow="0" w:firstColumn="0" w:lastColumn="0" w:noHBand="0" w:noVBand="0"/>
      </w:tblPr>
      <w:tblGrid>
        <w:gridCol w:w="3419"/>
        <w:gridCol w:w="1214"/>
        <w:gridCol w:w="32"/>
        <w:gridCol w:w="204"/>
        <w:gridCol w:w="32"/>
        <w:gridCol w:w="1247"/>
        <w:gridCol w:w="239"/>
        <w:gridCol w:w="1247"/>
        <w:gridCol w:w="236"/>
        <w:gridCol w:w="1248"/>
      </w:tblGrid>
      <w:tr w:rsidR="002E1F79" w:rsidRPr="00CB7087" w14:paraId="0E33622C" w14:textId="77777777" w:rsidTr="00A1297B">
        <w:trPr>
          <w:cantSplit/>
          <w:tblHeader/>
        </w:trPr>
        <w:tc>
          <w:tcPr>
            <w:tcW w:w="3419" w:type="dxa"/>
          </w:tcPr>
          <w:p w14:paraId="3347BF3D" w14:textId="77777777" w:rsidR="002E1F79" w:rsidRPr="00CB7087" w:rsidRDefault="002E1F79" w:rsidP="005172D9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214" w:type="dxa"/>
            <w:tcBorders>
              <w:right w:val="nil"/>
            </w:tcBorders>
          </w:tcPr>
          <w:p w14:paraId="62804FD7" w14:textId="77777777" w:rsidR="002E1F79" w:rsidRPr="00010B27" w:rsidRDefault="002E1F79" w:rsidP="005172D9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  <w:tcBorders>
              <w:right w:val="nil"/>
            </w:tcBorders>
          </w:tcPr>
          <w:p w14:paraId="6F83CC49" w14:textId="77777777" w:rsidR="002E1F79" w:rsidRPr="00010B27" w:rsidRDefault="002E1F79" w:rsidP="005172D9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249" w:type="dxa"/>
            <w:gridSpan w:val="6"/>
            <w:tcBorders>
              <w:left w:val="nil"/>
            </w:tcBorders>
          </w:tcPr>
          <w:p w14:paraId="2E40FCEA" w14:textId="77777777" w:rsidR="002E1F79" w:rsidRPr="00010B27" w:rsidRDefault="002E1F79" w:rsidP="005172D9">
            <w:pPr>
              <w:pStyle w:val="Heading4"/>
              <w:framePr w:w="0" w:hRule="auto" w:hSpace="0" w:wrap="auto" w:vAnchor="margin" w:hAnchor="text" w:xAlign="left" w:yAlign="inline"/>
              <w:ind w:right="-178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 xml:space="preserve">                                           </w:t>
            </w:r>
            <w:r w:rsidRPr="00010B2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(หน่วย </w:t>
            </w:r>
            <w:r w:rsidRPr="00010B2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:</w:t>
            </w:r>
            <w:r w:rsidRPr="00010B2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พัน</w:t>
            </w:r>
            <w:r w:rsidRPr="00010B2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บาท)</w:t>
            </w:r>
          </w:p>
        </w:tc>
      </w:tr>
      <w:tr w:rsidR="002E1F79" w:rsidRPr="00CB7087" w14:paraId="208635B9" w14:textId="77777777" w:rsidTr="00A1297B">
        <w:trPr>
          <w:cantSplit/>
          <w:tblHeader/>
        </w:trPr>
        <w:tc>
          <w:tcPr>
            <w:tcW w:w="3419" w:type="dxa"/>
          </w:tcPr>
          <w:p w14:paraId="6449D832" w14:textId="77777777" w:rsidR="002E1F79" w:rsidRPr="00CB7087" w:rsidRDefault="002E1F79" w:rsidP="005172D9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2729" w:type="dxa"/>
            <w:gridSpan w:val="5"/>
            <w:tcBorders>
              <w:left w:val="nil"/>
              <w:bottom w:val="single" w:sz="4" w:space="0" w:color="auto"/>
            </w:tcBorders>
            <w:vAlign w:val="bottom"/>
          </w:tcPr>
          <w:p w14:paraId="7FF7E86D" w14:textId="77777777" w:rsidR="002E1F79" w:rsidRPr="00010B27" w:rsidRDefault="002E1F79" w:rsidP="005172D9">
            <w:pPr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10B27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  <w:tcBorders>
              <w:left w:val="nil"/>
            </w:tcBorders>
          </w:tcPr>
          <w:p w14:paraId="649C9DDF" w14:textId="77777777" w:rsidR="002E1F79" w:rsidRPr="00010B27" w:rsidRDefault="002E1F79" w:rsidP="005172D9">
            <w:pPr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731" w:type="dxa"/>
            <w:gridSpan w:val="3"/>
            <w:tcBorders>
              <w:bottom w:val="single" w:sz="4" w:space="0" w:color="auto"/>
            </w:tcBorders>
            <w:vAlign w:val="bottom"/>
          </w:tcPr>
          <w:p w14:paraId="67617303" w14:textId="77777777" w:rsidR="002E1F79" w:rsidRPr="00010B27" w:rsidRDefault="002E1F79" w:rsidP="005172D9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10B27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ของ</w:t>
            </w:r>
            <w:r w:rsidRPr="00010B27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</w:p>
        </w:tc>
      </w:tr>
      <w:tr w:rsidR="002E1F79" w:rsidRPr="00CB7087" w14:paraId="235E9A4D" w14:textId="77777777" w:rsidTr="00A1297B">
        <w:trPr>
          <w:cantSplit/>
          <w:tblHeader/>
        </w:trPr>
        <w:tc>
          <w:tcPr>
            <w:tcW w:w="3419" w:type="dxa"/>
          </w:tcPr>
          <w:p w14:paraId="57C7C8CE" w14:textId="77777777" w:rsidR="002E1F79" w:rsidRPr="00684B43" w:rsidRDefault="002E1F79" w:rsidP="005172D9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66F756F" w14:textId="77777777" w:rsidR="002E1F79" w:rsidRPr="00475B0C" w:rsidRDefault="002E1F79" w:rsidP="005172D9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31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236" w:type="dxa"/>
            <w:gridSpan w:val="2"/>
            <w:tcBorders>
              <w:left w:val="nil"/>
            </w:tcBorders>
          </w:tcPr>
          <w:p w14:paraId="1CF8DAB3" w14:textId="77777777" w:rsidR="002E1F79" w:rsidRPr="00475B0C" w:rsidRDefault="002E1F79" w:rsidP="005172D9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</w:tcPr>
          <w:p w14:paraId="11EAC16C" w14:textId="77777777" w:rsidR="002E1F79" w:rsidRPr="00475B0C" w:rsidRDefault="002E1F79" w:rsidP="005172D9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84B43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684B4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684B43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63</w:t>
            </w:r>
          </w:p>
        </w:tc>
        <w:tc>
          <w:tcPr>
            <w:tcW w:w="239" w:type="dxa"/>
            <w:tcBorders>
              <w:left w:val="nil"/>
            </w:tcBorders>
          </w:tcPr>
          <w:p w14:paraId="760B0F24" w14:textId="77777777" w:rsidR="002E1F79" w:rsidRPr="00475B0C" w:rsidRDefault="002E1F79" w:rsidP="005172D9">
            <w:pPr>
              <w:pStyle w:val="CordiaNew"/>
              <w:ind w:left="-151" w:right="-98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2150E026" w14:textId="77777777" w:rsidR="002E1F79" w:rsidRPr="00475B0C" w:rsidRDefault="002E1F79" w:rsidP="005172D9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31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6B3E640" w14:textId="77777777" w:rsidR="002E1F79" w:rsidRPr="00CB7087" w:rsidRDefault="002E1F79" w:rsidP="005172D9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2E94F3ED" w14:textId="77777777" w:rsidR="002E1F79" w:rsidRPr="00010B27" w:rsidRDefault="002E1F79" w:rsidP="005172D9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84B43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684B4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684B43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63</w:t>
            </w:r>
          </w:p>
        </w:tc>
      </w:tr>
      <w:tr w:rsidR="002E1F79" w:rsidRPr="00722258" w14:paraId="684F6C9A" w14:textId="77777777" w:rsidTr="00A1297B">
        <w:trPr>
          <w:cantSplit/>
          <w:trHeight w:val="346"/>
        </w:trPr>
        <w:tc>
          <w:tcPr>
            <w:tcW w:w="3419" w:type="dxa"/>
          </w:tcPr>
          <w:p w14:paraId="7F522F38" w14:textId="77777777" w:rsidR="002E1F79" w:rsidRPr="00722258" w:rsidRDefault="002E1F79" w:rsidP="005172D9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46" w:type="dxa"/>
            <w:gridSpan w:val="2"/>
            <w:tcBorders>
              <w:left w:val="nil"/>
            </w:tcBorders>
          </w:tcPr>
          <w:p w14:paraId="0EEA80D7" w14:textId="77777777" w:rsidR="002E1F79" w:rsidRPr="00722258" w:rsidRDefault="002E1F79" w:rsidP="005172D9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left w:val="nil"/>
            </w:tcBorders>
          </w:tcPr>
          <w:p w14:paraId="555D7792" w14:textId="77777777" w:rsidR="002E1F79" w:rsidRPr="00722258" w:rsidRDefault="002E1F79" w:rsidP="005172D9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</w:tcPr>
          <w:p w14:paraId="7DC0F01B" w14:textId="77777777" w:rsidR="002E1F79" w:rsidRPr="00722258" w:rsidRDefault="002E1F79" w:rsidP="005172D9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9" w:type="dxa"/>
            <w:tcBorders>
              <w:left w:val="nil"/>
            </w:tcBorders>
          </w:tcPr>
          <w:p w14:paraId="6DC8345E" w14:textId="77777777" w:rsidR="002E1F79" w:rsidRPr="00722258" w:rsidRDefault="002E1F79" w:rsidP="005172D9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7" w:type="dxa"/>
          </w:tcPr>
          <w:p w14:paraId="348DDE07" w14:textId="77777777" w:rsidR="002E1F79" w:rsidRPr="00722258" w:rsidRDefault="002E1F79" w:rsidP="005172D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418B9154" w14:textId="77777777" w:rsidR="002E1F79" w:rsidRPr="00722258" w:rsidRDefault="002E1F79" w:rsidP="005172D9">
            <w:pPr>
              <w:pStyle w:val="a0"/>
              <w:jc w:val="center"/>
              <w:rPr>
                <w:rFonts w:ascii="Browallia New" w:hAnsi="Browallia New" w:cs="Browallia New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248" w:type="dxa"/>
          </w:tcPr>
          <w:p w14:paraId="225314BD" w14:textId="77777777" w:rsidR="002E1F79" w:rsidRPr="00722258" w:rsidRDefault="002E1F79" w:rsidP="005172D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715259" w:rsidRPr="00CB7087" w14:paraId="216C68FB" w14:textId="77777777" w:rsidTr="00A1297B">
        <w:trPr>
          <w:cantSplit/>
        </w:trPr>
        <w:tc>
          <w:tcPr>
            <w:tcW w:w="3419" w:type="dxa"/>
            <w:vAlign w:val="bottom"/>
          </w:tcPr>
          <w:p w14:paraId="2AFA1DED" w14:textId="5847799A" w:rsidR="00715259" w:rsidRPr="004F1F5A" w:rsidRDefault="00715259" w:rsidP="00715259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84B43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เงินกู้ยืม</w:t>
            </w:r>
            <w:r w:rsidRPr="00684B43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จาก</w:t>
            </w:r>
            <w:r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บริษัทย่อย</w:t>
            </w:r>
            <w:r w:rsidRPr="00684B43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 xml:space="preserve"> </w:t>
            </w:r>
          </w:p>
        </w:tc>
        <w:tc>
          <w:tcPr>
            <w:tcW w:w="1246" w:type="dxa"/>
            <w:gridSpan w:val="2"/>
            <w:tcBorders>
              <w:left w:val="nil"/>
            </w:tcBorders>
          </w:tcPr>
          <w:p w14:paraId="585AD182" w14:textId="59D89E63" w:rsidR="00715259" w:rsidRPr="000459D1" w:rsidRDefault="00715259" w:rsidP="00715259">
            <w:pPr>
              <w:ind w:left="-106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left w:val="nil"/>
            </w:tcBorders>
          </w:tcPr>
          <w:p w14:paraId="2F243BD9" w14:textId="77777777" w:rsidR="00715259" w:rsidRPr="000459D1" w:rsidRDefault="00715259" w:rsidP="00715259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</w:tcPr>
          <w:p w14:paraId="1C18C296" w14:textId="6F20D6AD" w:rsidR="00715259" w:rsidRPr="000459D1" w:rsidRDefault="00715259" w:rsidP="007152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6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9" w:type="dxa"/>
            <w:tcBorders>
              <w:left w:val="nil"/>
            </w:tcBorders>
          </w:tcPr>
          <w:p w14:paraId="7CEDA44B" w14:textId="77777777" w:rsidR="00715259" w:rsidRPr="000459D1" w:rsidRDefault="00715259" w:rsidP="00715259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</w:tcPr>
          <w:p w14:paraId="43C4CD1A" w14:textId="68891CC0" w:rsidR="00715259" w:rsidRPr="000459D1" w:rsidRDefault="00715259" w:rsidP="00715259">
            <w:pPr>
              <w:ind w:left="-106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FFD4206" w14:textId="77777777" w:rsidR="00715259" w:rsidRPr="000459D1" w:rsidRDefault="00715259" w:rsidP="00715259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8" w:type="dxa"/>
          </w:tcPr>
          <w:p w14:paraId="61DAC961" w14:textId="71691CF7" w:rsidR="00715259" w:rsidRPr="000459D1" w:rsidRDefault="00715259" w:rsidP="007152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6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715259" w:rsidRPr="00F8339B" w14:paraId="41EE10C1" w14:textId="77777777" w:rsidTr="00A1297B">
        <w:trPr>
          <w:cantSplit/>
        </w:trPr>
        <w:tc>
          <w:tcPr>
            <w:tcW w:w="3419" w:type="dxa"/>
            <w:vAlign w:val="bottom"/>
          </w:tcPr>
          <w:p w14:paraId="749F2F4B" w14:textId="2865E45B" w:rsidR="00715259" w:rsidRPr="004F1F5A" w:rsidRDefault="00715259" w:rsidP="00715259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84B43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684B43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6" w:type="dxa"/>
            <w:gridSpan w:val="2"/>
            <w:tcBorders>
              <w:left w:val="nil"/>
              <w:bottom w:val="single" w:sz="12" w:space="0" w:color="auto"/>
            </w:tcBorders>
          </w:tcPr>
          <w:p w14:paraId="19E63541" w14:textId="6067D378" w:rsidR="00715259" w:rsidRPr="000459D1" w:rsidRDefault="00354D5A" w:rsidP="00354D5A">
            <w:pPr>
              <w:ind w:right="-4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="0071525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</w:tcBorders>
            <w:vAlign w:val="bottom"/>
          </w:tcPr>
          <w:p w14:paraId="2F95AC65" w14:textId="77777777" w:rsidR="00715259" w:rsidRPr="000459D1" w:rsidRDefault="00715259" w:rsidP="00715259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left w:val="nil"/>
              <w:bottom w:val="single" w:sz="12" w:space="0" w:color="auto"/>
              <w:right w:val="nil"/>
            </w:tcBorders>
            <w:vAlign w:val="center"/>
          </w:tcPr>
          <w:p w14:paraId="1C0377DC" w14:textId="3931505C" w:rsidR="00715259" w:rsidRPr="000459D1" w:rsidRDefault="00354D5A" w:rsidP="00354D5A">
            <w:pPr>
              <w:ind w:right="-43" w:hanging="13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="0071525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left w:val="nil"/>
            </w:tcBorders>
            <w:vAlign w:val="bottom"/>
          </w:tcPr>
          <w:p w14:paraId="4C19EC3E" w14:textId="77777777" w:rsidR="00715259" w:rsidRPr="000459D1" w:rsidRDefault="00715259" w:rsidP="00715259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bottom w:val="single" w:sz="12" w:space="0" w:color="auto"/>
            </w:tcBorders>
            <w:vAlign w:val="bottom"/>
          </w:tcPr>
          <w:p w14:paraId="1988DEA4" w14:textId="05471799" w:rsidR="00715259" w:rsidRPr="000459D1" w:rsidRDefault="00715259" w:rsidP="00715259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32D2046F" w14:textId="77777777" w:rsidR="00715259" w:rsidRPr="000459D1" w:rsidRDefault="00715259" w:rsidP="00715259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8" w:type="dxa"/>
            <w:tcBorders>
              <w:bottom w:val="single" w:sz="12" w:space="0" w:color="auto"/>
            </w:tcBorders>
            <w:vAlign w:val="bottom"/>
          </w:tcPr>
          <w:p w14:paraId="3E00DB69" w14:textId="0925EEF9" w:rsidR="00715259" w:rsidRPr="000459D1" w:rsidRDefault="00715259" w:rsidP="00715259">
            <w:pPr>
              <w:ind w:right="-43" w:hanging="13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8128A">
              <w:rPr>
                <w:rFonts w:ascii="Browallia New" w:hAnsi="Browallia New" w:cs="Browallia New"/>
                <w:sz w:val="28"/>
                <w:szCs w:val="28"/>
              </w:rPr>
              <w:t>10,000</w:t>
            </w:r>
          </w:p>
        </w:tc>
      </w:tr>
    </w:tbl>
    <w:p w14:paraId="6A9362F2" w14:textId="77777777" w:rsidR="002E1F79" w:rsidRPr="00E62D1D" w:rsidRDefault="002E1F79" w:rsidP="00306FED">
      <w:pPr>
        <w:ind w:left="426"/>
        <w:jc w:val="thaiDistribute"/>
        <w:rPr>
          <w:rFonts w:ascii="Browallia New" w:hAnsi="Browallia New" w:cs="Browallia New"/>
          <w:sz w:val="24"/>
          <w:szCs w:val="24"/>
        </w:rPr>
      </w:pPr>
    </w:p>
    <w:p w14:paraId="597C044A" w14:textId="2D547BE5" w:rsidR="00715259" w:rsidRDefault="00C96009" w:rsidP="003B1948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302CEF">
        <w:rPr>
          <w:rFonts w:ascii="Browallia New" w:hAnsi="Browallia New" w:cs="Browallia New" w:hint="cs"/>
          <w:sz w:val="28"/>
          <w:szCs w:val="28"/>
          <w:cs/>
        </w:rPr>
        <w:t>เงินกู้ยืม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จากบริษัทย่อยไม่มีหลักประกันและมีกำหนดเรียกชำระคืนเมื่อทวงถาม </w:t>
      </w:r>
      <w:r w:rsidR="00560CD7">
        <w:rPr>
          <w:rFonts w:ascii="Browallia New" w:hAnsi="Browallia New" w:cs="Browallia New" w:hint="cs"/>
          <w:sz w:val="28"/>
          <w:szCs w:val="28"/>
          <w:cs/>
        </w:rPr>
        <w:t>ทั้งนี้</w:t>
      </w:r>
      <w:r w:rsidR="008A0240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560CD7">
        <w:rPr>
          <w:rFonts w:ascii="Browallia New" w:hAnsi="Browallia New" w:cs="Browallia New" w:hint="cs"/>
          <w:sz w:val="28"/>
          <w:szCs w:val="28"/>
          <w:cs/>
        </w:rPr>
        <w:t>เงินกู้ยืม</w:t>
      </w:r>
      <w:r w:rsidR="00865953">
        <w:rPr>
          <w:rFonts w:ascii="Browallia New" w:hAnsi="Browallia New" w:cs="Browallia New" w:hint="cs"/>
          <w:sz w:val="28"/>
          <w:szCs w:val="28"/>
          <w:cs/>
        </w:rPr>
        <w:t>ดังกล่าว</w:t>
      </w:r>
      <w:r>
        <w:rPr>
          <w:rFonts w:ascii="Browallia New" w:hAnsi="Browallia New" w:cs="Browallia New" w:hint="cs"/>
          <w:sz w:val="28"/>
          <w:szCs w:val="28"/>
          <w:cs/>
        </w:rPr>
        <w:t>ไม่มีการคิดดอกเบี้</w:t>
      </w:r>
      <w:r w:rsidR="003B1948">
        <w:rPr>
          <w:rFonts w:ascii="Browallia New" w:hAnsi="Browallia New" w:cs="Browallia New" w:hint="cs"/>
          <w:sz w:val="28"/>
          <w:szCs w:val="28"/>
          <w:cs/>
        </w:rPr>
        <w:t>ย</w:t>
      </w:r>
    </w:p>
    <w:p w14:paraId="1D21BE62" w14:textId="4EAD436D" w:rsidR="00B5317B" w:rsidRDefault="00B5317B" w:rsidP="003B1948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68008CF4" w14:textId="782C5D1B" w:rsidR="00FB3E9D" w:rsidRDefault="00FB3E9D" w:rsidP="003B1948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58FCC74C" w14:textId="74769D6D" w:rsidR="00FB3E9D" w:rsidRDefault="00FB3E9D" w:rsidP="003B1948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0582513E" w14:textId="737367B3" w:rsidR="00FB3E9D" w:rsidRDefault="00FB3E9D" w:rsidP="003B1948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2D5E365D" w14:textId="12585CD6" w:rsidR="00FB3E9D" w:rsidRDefault="00FB3E9D" w:rsidP="003B1948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62EE496B" w14:textId="6A83793E" w:rsidR="00FB3E9D" w:rsidRDefault="00FB3E9D" w:rsidP="003B1948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50CF2487" w14:textId="35B92330" w:rsidR="00FB3E9D" w:rsidRDefault="00FB3E9D" w:rsidP="003B1948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019258B1" w14:textId="2CE5A2EE" w:rsidR="00CA077C" w:rsidRPr="00CE5202" w:rsidRDefault="00CA077C" w:rsidP="008C411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E5202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ลูกหนี้การค้า</w:t>
      </w:r>
      <w:r w:rsidR="00FD63CB" w:rsidRPr="00CE5202">
        <w:rPr>
          <w:rFonts w:ascii="Browallia New" w:hAnsi="Browallia New" w:cs="Browallia New" w:hint="cs"/>
          <w:b/>
          <w:bCs/>
          <w:sz w:val="28"/>
          <w:szCs w:val="28"/>
          <w:cs/>
        </w:rPr>
        <w:t>และลูกหนี้อื่น</w:t>
      </w:r>
    </w:p>
    <w:p w14:paraId="66613D77" w14:textId="77777777" w:rsidR="00CA077C" w:rsidRPr="009965E5" w:rsidRDefault="00CA077C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B7FDCCB" w14:textId="31BD583B" w:rsidR="00DF1D62" w:rsidRPr="00293ED1" w:rsidRDefault="00DF1D62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293ED1">
        <w:rPr>
          <w:rFonts w:ascii="Browallia New" w:hAnsi="Browallia New" w:cs="Browallia New"/>
          <w:sz w:val="28"/>
          <w:szCs w:val="28"/>
          <w:cs/>
        </w:rPr>
        <w:t xml:space="preserve">ณ </w:t>
      </w:r>
      <w:r w:rsidRPr="00475B0C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A2138D">
        <w:rPr>
          <w:rFonts w:ascii="Browallia New" w:hAnsi="Browallia New" w:cs="Browallia New"/>
          <w:sz w:val="28"/>
          <w:szCs w:val="28"/>
        </w:rPr>
        <w:t>31</w:t>
      </w:r>
      <w:r w:rsidR="00A2138D">
        <w:rPr>
          <w:rFonts w:ascii="Browallia New" w:hAnsi="Browallia New" w:cs="Browallia New" w:hint="cs"/>
          <w:sz w:val="28"/>
          <w:szCs w:val="28"/>
          <w:cs/>
        </w:rPr>
        <w:t xml:space="preserve"> มีนาคม </w:t>
      </w:r>
      <w:r w:rsidR="00A2138D">
        <w:rPr>
          <w:rFonts w:ascii="Browallia New" w:hAnsi="Browallia New" w:cs="Browallia New"/>
          <w:sz w:val="28"/>
          <w:szCs w:val="28"/>
        </w:rPr>
        <w:t>2564</w:t>
      </w:r>
      <w:r w:rsidRPr="00475B0C">
        <w:rPr>
          <w:rFonts w:ascii="Browallia New" w:hAnsi="Browallia New" w:cs="Browallia New"/>
          <w:sz w:val="28"/>
          <w:szCs w:val="28"/>
          <w:cs/>
        </w:rPr>
        <w:t xml:space="preserve"> และ วันที่ </w:t>
      </w:r>
      <w:r w:rsidRPr="009965E5">
        <w:rPr>
          <w:rFonts w:ascii="Browallia New" w:hAnsi="Browallia New" w:cs="Browallia New"/>
          <w:sz w:val="28"/>
          <w:szCs w:val="28"/>
        </w:rPr>
        <w:t>31</w:t>
      </w:r>
      <w:r w:rsidRPr="00475B0C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9965E5">
        <w:rPr>
          <w:rFonts w:ascii="Browallia New" w:hAnsi="Browallia New" w:cs="Browallia New"/>
          <w:sz w:val="28"/>
          <w:szCs w:val="28"/>
        </w:rPr>
        <w:t>25</w:t>
      </w:r>
      <w:r w:rsidR="003647B1" w:rsidRPr="009965E5">
        <w:rPr>
          <w:rFonts w:ascii="Browallia New" w:hAnsi="Browallia New" w:cs="Browallia New"/>
          <w:sz w:val="28"/>
          <w:szCs w:val="28"/>
        </w:rPr>
        <w:t>6</w:t>
      </w:r>
      <w:r w:rsidR="00A2138D">
        <w:rPr>
          <w:rFonts w:ascii="Browallia New" w:hAnsi="Browallia New" w:cs="Browallia New"/>
          <w:sz w:val="28"/>
          <w:szCs w:val="28"/>
        </w:rPr>
        <w:t>3</w:t>
      </w:r>
      <w:r w:rsidRPr="00475B0C">
        <w:rPr>
          <w:rFonts w:ascii="Browallia New" w:hAnsi="Browallia New" w:cs="Browallia New"/>
          <w:sz w:val="28"/>
          <w:szCs w:val="28"/>
          <w:cs/>
        </w:rPr>
        <w:t xml:space="preserve"> มียอด</w:t>
      </w:r>
      <w:r w:rsidRPr="00293ED1">
        <w:rPr>
          <w:rFonts w:ascii="Browallia New" w:hAnsi="Browallia New" w:cs="Browallia New"/>
          <w:sz w:val="28"/>
          <w:szCs w:val="28"/>
          <w:cs/>
        </w:rPr>
        <w:t>คงเหลือลูกหนี้การค้า</w:t>
      </w:r>
      <w:r w:rsidR="005738A6">
        <w:rPr>
          <w:rFonts w:ascii="Browallia New" w:hAnsi="Browallia New" w:cs="Browallia New" w:hint="cs"/>
          <w:sz w:val="28"/>
          <w:szCs w:val="28"/>
          <w:cs/>
        </w:rPr>
        <w:t>และลูกหนี้อื่น</w:t>
      </w:r>
      <w:r w:rsidRPr="00293ED1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33461F87" w14:textId="77777777" w:rsidR="00DF1D62" w:rsidRPr="009965E5" w:rsidRDefault="00DF1D62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18" w:type="dxa"/>
        <w:tblInd w:w="315" w:type="dxa"/>
        <w:tblLayout w:type="fixed"/>
        <w:tblLook w:val="0000" w:firstRow="0" w:lastRow="0" w:firstColumn="0" w:lastColumn="0" w:noHBand="0" w:noVBand="0"/>
      </w:tblPr>
      <w:tblGrid>
        <w:gridCol w:w="3419"/>
        <w:gridCol w:w="1214"/>
        <w:gridCol w:w="32"/>
        <w:gridCol w:w="204"/>
        <w:gridCol w:w="32"/>
        <w:gridCol w:w="1247"/>
        <w:gridCol w:w="239"/>
        <w:gridCol w:w="1247"/>
        <w:gridCol w:w="236"/>
        <w:gridCol w:w="1248"/>
      </w:tblGrid>
      <w:tr w:rsidR="00DF1D62" w:rsidRPr="00CB7087" w14:paraId="03710893" w14:textId="77777777" w:rsidTr="00964F01">
        <w:trPr>
          <w:cantSplit/>
          <w:tblHeader/>
        </w:trPr>
        <w:tc>
          <w:tcPr>
            <w:tcW w:w="3419" w:type="dxa"/>
          </w:tcPr>
          <w:p w14:paraId="24345855" w14:textId="77777777" w:rsidR="00DF1D62" w:rsidRPr="00CB7087" w:rsidRDefault="00DF1D62" w:rsidP="001A025B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214" w:type="dxa"/>
            <w:tcBorders>
              <w:right w:val="nil"/>
            </w:tcBorders>
          </w:tcPr>
          <w:p w14:paraId="072D8A00" w14:textId="77777777" w:rsidR="00DF1D62" w:rsidRPr="00010B27" w:rsidRDefault="00DF1D62" w:rsidP="001A025B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  <w:tcBorders>
              <w:right w:val="nil"/>
            </w:tcBorders>
          </w:tcPr>
          <w:p w14:paraId="7913E2A9" w14:textId="77777777" w:rsidR="00DF1D62" w:rsidRPr="00010B27" w:rsidRDefault="00DF1D62" w:rsidP="001A025B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249" w:type="dxa"/>
            <w:gridSpan w:val="6"/>
            <w:tcBorders>
              <w:left w:val="nil"/>
            </w:tcBorders>
          </w:tcPr>
          <w:p w14:paraId="0AEB643C" w14:textId="62B90D80" w:rsidR="00DF1D62" w:rsidRPr="00010B27" w:rsidRDefault="00E71E2F" w:rsidP="00E71E2F">
            <w:pPr>
              <w:pStyle w:val="Heading4"/>
              <w:framePr w:w="0" w:hRule="auto" w:hSpace="0" w:wrap="auto" w:vAnchor="margin" w:hAnchor="text" w:xAlign="left" w:yAlign="inline"/>
              <w:ind w:right="-178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 xml:space="preserve">                                           </w:t>
            </w:r>
            <w:r w:rsidR="00DF1D62" w:rsidRPr="00010B2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(หน่วย </w:t>
            </w:r>
            <w:r w:rsidR="00DF1D62" w:rsidRPr="00010B2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:</w:t>
            </w:r>
            <w:r w:rsidR="00DF1D62" w:rsidRPr="00010B2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="009819E9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พัน</w:t>
            </w:r>
            <w:r w:rsidR="00DF1D62" w:rsidRPr="00010B2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บาท)</w:t>
            </w:r>
          </w:p>
        </w:tc>
      </w:tr>
      <w:tr w:rsidR="00DF1D62" w:rsidRPr="00CB7087" w14:paraId="5A04BEB1" w14:textId="77777777" w:rsidTr="00964F01">
        <w:trPr>
          <w:cantSplit/>
          <w:tblHeader/>
        </w:trPr>
        <w:tc>
          <w:tcPr>
            <w:tcW w:w="3419" w:type="dxa"/>
          </w:tcPr>
          <w:p w14:paraId="22629A6A" w14:textId="77777777" w:rsidR="00DF1D62" w:rsidRPr="00CB7087" w:rsidRDefault="00DF1D62" w:rsidP="001A025B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2729" w:type="dxa"/>
            <w:gridSpan w:val="5"/>
            <w:tcBorders>
              <w:left w:val="nil"/>
              <w:bottom w:val="single" w:sz="4" w:space="0" w:color="auto"/>
            </w:tcBorders>
            <w:vAlign w:val="bottom"/>
          </w:tcPr>
          <w:p w14:paraId="3BCA9206" w14:textId="77777777" w:rsidR="00DF1D62" w:rsidRPr="00010B27" w:rsidRDefault="00DF1D62" w:rsidP="001A025B">
            <w:pPr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10B27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  <w:tcBorders>
              <w:left w:val="nil"/>
            </w:tcBorders>
          </w:tcPr>
          <w:p w14:paraId="6550CEE3" w14:textId="77777777" w:rsidR="00DF1D62" w:rsidRPr="00010B27" w:rsidRDefault="00DF1D62" w:rsidP="001A025B">
            <w:pPr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731" w:type="dxa"/>
            <w:gridSpan w:val="3"/>
            <w:tcBorders>
              <w:bottom w:val="single" w:sz="4" w:space="0" w:color="auto"/>
            </w:tcBorders>
            <w:vAlign w:val="bottom"/>
          </w:tcPr>
          <w:p w14:paraId="681DCB14" w14:textId="31108700" w:rsidR="00DF1D62" w:rsidRPr="00010B27" w:rsidRDefault="00DF1D62" w:rsidP="002130D7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10B27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</w:t>
            </w:r>
            <w:r w:rsidR="0032219D">
              <w:rPr>
                <w:rFonts w:ascii="Browallia New" w:hAnsi="Browallia New" w:cs="Browallia New" w:hint="cs"/>
                <w:sz w:val="28"/>
                <w:szCs w:val="28"/>
                <w:cs/>
              </w:rPr>
              <w:t>ของ</w:t>
            </w:r>
            <w:r w:rsidRPr="00010B27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</w:p>
        </w:tc>
      </w:tr>
      <w:tr w:rsidR="00A2138D" w:rsidRPr="00CB7087" w14:paraId="41DC6A20" w14:textId="77777777" w:rsidTr="00964F01">
        <w:trPr>
          <w:cantSplit/>
          <w:tblHeader/>
        </w:trPr>
        <w:tc>
          <w:tcPr>
            <w:tcW w:w="3419" w:type="dxa"/>
          </w:tcPr>
          <w:p w14:paraId="031472E2" w14:textId="77777777" w:rsidR="00A2138D" w:rsidRPr="00684B43" w:rsidRDefault="00A2138D" w:rsidP="00A2138D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3DFA48D" w14:textId="3CAFF64F" w:rsidR="00A2138D" w:rsidRPr="00475B0C" w:rsidRDefault="00A2138D" w:rsidP="00A2138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31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236" w:type="dxa"/>
            <w:gridSpan w:val="2"/>
            <w:tcBorders>
              <w:left w:val="nil"/>
            </w:tcBorders>
          </w:tcPr>
          <w:p w14:paraId="65B8B3C6" w14:textId="77777777" w:rsidR="00A2138D" w:rsidRPr="00475B0C" w:rsidRDefault="00A2138D" w:rsidP="00A2138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</w:tcPr>
          <w:p w14:paraId="79D5AB30" w14:textId="326D7EEE" w:rsidR="00A2138D" w:rsidRPr="00475B0C" w:rsidRDefault="00A2138D" w:rsidP="00A2138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84B43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684B4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684B43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63</w:t>
            </w:r>
          </w:p>
        </w:tc>
        <w:tc>
          <w:tcPr>
            <w:tcW w:w="239" w:type="dxa"/>
            <w:tcBorders>
              <w:left w:val="nil"/>
            </w:tcBorders>
          </w:tcPr>
          <w:p w14:paraId="15153EBC" w14:textId="77777777" w:rsidR="00A2138D" w:rsidRPr="00475B0C" w:rsidRDefault="00A2138D" w:rsidP="00A2138D">
            <w:pPr>
              <w:pStyle w:val="CordiaNew"/>
              <w:ind w:left="-151" w:right="-98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0AB915C6" w14:textId="0FBF835C" w:rsidR="00A2138D" w:rsidRPr="00475B0C" w:rsidRDefault="00A2138D" w:rsidP="00A2138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31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9850E7D" w14:textId="77777777" w:rsidR="00A2138D" w:rsidRPr="00CB7087" w:rsidRDefault="00A2138D" w:rsidP="00A2138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0089CF25" w14:textId="60BE2B0D" w:rsidR="00A2138D" w:rsidRPr="00010B27" w:rsidRDefault="00A2138D" w:rsidP="00A2138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84B43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684B4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684B43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63</w:t>
            </w:r>
          </w:p>
        </w:tc>
      </w:tr>
      <w:tr w:rsidR="00DF1D62" w:rsidRPr="00964F01" w14:paraId="2DD1C437" w14:textId="77777777" w:rsidTr="00964F01">
        <w:trPr>
          <w:cantSplit/>
          <w:trHeight w:val="383"/>
        </w:trPr>
        <w:tc>
          <w:tcPr>
            <w:tcW w:w="3419" w:type="dxa"/>
          </w:tcPr>
          <w:p w14:paraId="3FE0237F" w14:textId="77777777" w:rsidR="00DF1D62" w:rsidRPr="00964F01" w:rsidRDefault="00DF1D62" w:rsidP="00964F01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46" w:type="dxa"/>
            <w:gridSpan w:val="2"/>
            <w:tcBorders>
              <w:left w:val="nil"/>
            </w:tcBorders>
          </w:tcPr>
          <w:p w14:paraId="14BE8439" w14:textId="77777777" w:rsidR="00DF1D62" w:rsidRPr="00964F01" w:rsidRDefault="00DF1D62" w:rsidP="00964F01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left w:val="nil"/>
            </w:tcBorders>
          </w:tcPr>
          <w:p w14:paraId="6BE34450" w14:textId="77777777" w:rsidR="00DF1D62" w:rsidRPr="00964F01" w:rsidRDefault="00DF1D62" w:rsidP="00964F01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</w:tcPr>
          <w:p w14:paraId="08C0A774" w14:textId="77777777" w:rsidR="00DF1D62" w:rsidRPr="00964F01" w:rsidRDefault="00DF1D62" w:rsidP="00964F01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9" w:type="dxa"/>
            <w:tcBorders>
              <w:left w:val="nil"/>
            </w:tcBorders>
          </w:tcPr>
          <w:p w14:paraId="61E4C051" w14:textId="77777777" w:rsidR="00DF1D62" w:rsidRPr="00964F01" w:rsidRDefault="00DF1D62" w:rsidP="00964F01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7" w:type="dxa"/>
          </w:tcPr>
          <w:p w14:paraId="1FB2BF97" w14:textId="77777777" w:rsidR="00DF1D62" w:rsidRPr="00964F01" w:rsidRDefault="00DF1D62" w:rsidP="00964F01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6CC75E" w14:textId="77777777" w:rsidR="00DF1D62" w:rsidRPr="00964F01" w:rsidRDefault="00DF1D62" w:rsidP="00964F01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48" w:type="dxa"/>
          </w:tcPr>
          <w:p w14:paraId="13292DE1" w14:textId="77777777" w:rsidR="00DF1D62" w:rsidRPr="00964F01" w:rsidRDefault="00DF1D62" w:rsidP="00964F01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4150E" w:rsidRPr="00CB7087" w14:paraId="70A8CB87" w14:textId="77777777" w:rsidTr="00964F01">
        <w:trPr>
          <w:cantSplit/>
        </w:trPr>
        <w:tc>
          <w:tcPr>
            <w:tcW w:w="3419" w:type="dxa"/>
          </w:tcPr>
          <w:p w14:paraId="636143A7" w14:textId="77777777" w:rsidR="0094150E" w:rsidRPr="004F1F5A" w:rsidRDefault="0094150E" w:rsidP="0094150E">
            <w:pPr>
              <w:pStyle w:val="AAheadingwocontents"/>
              <w:spacing w:line="240" w:lineRule="auto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ลูกหนี้การค้า - ลูกค้าทั่วไป</w:t>
            </w:r>
          </w:p>
        </w:tc>
        <w:tc>
          <w:tcPr>
            <w:tcW w:w="1246" w:type="dxa"/>
            <w:gridSpan w:val="2"/>
            <w:tcBorders>
              <w:left w:val="nil"/>
            </w:tcBorders>
          </w:tcPr>
          <w:p w14:paraId="256D370F" w14:textId="023D7625" w:rsidR="0094150E" w:rsidRPr="000459D1" w:rsidRDefault="00314BDB" w:rsidP="0094150E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152,425</w:t>
            </w:r>
          </w:p>
        </w:tc>
        <w:tc>
          <w:tcPr>
            <w:tcW w:w="236" w:type="dxa"/>
            <w:gridSpan w:val="2"/>
            <w:tcBorders>
              <w:left w:val="nil"/>
            </w:tcBorders>
          </w:tcPr>
          <w:p w14:paraId="69E608AC" w14:textId="77777777" w:rsidR="0094150E" w:rsidRPr="000459D1" w:rsidRDefault="0094150E" w:rsidP="0094150E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</w:tcPr>
          <w:p w14:paraId="38E7A09A" w14:textId="3004D86D" w:rsidR="0094150E" w:rsidRPr="000459D1" w:rsidRDefault="0094150E" w:rsidP="0094150E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</w:rPr>
              <w:t>177</w:t>
            </w:r>
            <w:r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41</w:t>
            </w:r>
            <w:r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239" w:type="dxa"/>
            <w:tcBorders>
              <w:left w:val="nil"/>
            </w:tcBorders>
          </w:tcPr>
          <w:p w14:paraId="2908FFED" w14:textId="77777777" w:rsidR="0094150E" w:rsidRPr="000459D1" w:rsidRDefault="0094150E" w:rsidP="0094150E">
            <w:pPr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</w:tcPr>
          <w:p w14:paraId="594EE19E" w14:textId="5FBEB521" w:rsidR="0094150E" w:rsidRPr="000459D1" w:rsidRDefault="00A82398" w:rsidP="0094150E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152,425</w:t>
            </w:r>
          </w:p>
        </w:tc>
        <w:tc>
          <w:tcPr>
            <w:tcW w:w="236" w:type="dxa"/>
          </w:tcPr>
          <w:p w14:paraId="42323EEB" w14:textId="77777777" w:rsidR="0094150E" w:rsidRPr="000459D1" w:rsidRDefault="0094150E" w:rsidP="0094150E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8" w:type="dxa"/>
          </w:tcPr>
          <w:p w14:paraId="1CA49304" w14:textId="1B901A3A" w:rsidR="0094150E" w:rsidRPr="000459D1" w:rsidRDefault="0094150E" w:rsidP="0094150E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</w:rPr>
              <w:t>177</w:t>
            </w:r>
            <w:r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36</w:t>
            </w:r>
            <w:r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</w:tr>
      <w:tr w:rsidR="0094150E" w:rsidRPr="00CB7087" w14:paraId="7191C690" w14:textId="77777777" w:rsidTr="00964F01">
        <w:trPr>
          <w:cantSplit/>
        </w:trPr>
        <w:tc>
          <w:tcPr>
            <w:tcW w:w="3419" w:type="dxa"/>
          </w:tcPr>
          <w:p w14:paraId="1694FA66" w14:textId="04961B79" w:rsidR="0094150E" w:rsidRPr="004F1F5A" w:rsidRDefault="0094150E" w:rsidP="0094150E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F1F5A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4F1F5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ค่าเผื่อ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ผลขาดทุนจากการด้อยค่า</w:t>
            </w:r>
          </w:p>
        </w:tc>
        <w:tc>
          <w:tcPr>
            <w:tcW w:w="1246" w:type="dxa"/>
            <w:gridSpan w:val="2"/>
            <w:tcBorders>
              <w:left w:val="nil"/>
              <w:bottom w:val="single" w:sz="4" w:space="0" w:color="auto"/>
            </w:tcBorders>
          </w:tcPr>
          <w:p w14:paraId="6C56D45F" w14:textId="5A660089" w:rsidR="0094150E" w:rsidRPr="000459D1" w:rsidRDefault="00314BDB" w:rsidP="0094150E">
            <w:pPr>
              <w:ind w:left="-106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(6,640)</w:t>
            </w:r>
          </w:p>
        </w:tc>
        <w:tc>
          <w:tcPr>
            <w:tcW w:w="236" w:type="dxa"/>
            <w:gridSpan w:val="2"/>
            <w:tcBorders>
              <w:left w:val="nil"/>
            </w:tcBorders>
          </w:tcPr>
          <w:p w14:paraId="5A1E3EFD" w14:textId="77777777" w:rsidR="0094150E" w:rsidRPr="000459D1" w:rsidRDefault="0094150E" w:rsidP="0094150E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</w:tcPr>
          <w:p w14:paraId="55636120" w14:textId="4EEB94FE" w:rsidR="0094150E" w:rsidRPr="000459D1" w:rsidRDefault="0094150E" w:rsidP="009415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6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342C0A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4</w:t>
            </w:r>
            <w:r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Pr="00342C0A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tcBorders>
              <w:left w:val="nil"/>
            </w:tcBorders>
          </w:tcPr>
          <w:p w14:paraId="6091F412" w14:textId="77777777" w:rsidR="0094150E" w:rsidRPr="000459D1" w:rsidRDefault="0094150E" w:rsidP="0094150E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5A4D4282" w14:textId="4CB1FFEF" w:rsidR="0094150E" w:rsidRPr="000459D1" w:rsidRDefault="00314BDB" w:rsidP="0094150E">
            <w:pPr>
              <w:ind w:left="-106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(6,640)</w:t>
            </w:r>
          </w:p>
        </w:tc>
        <w:tc>
          <w:tcPr>
            <w:tcW w:w="236" w:type="dxa"/>
          </w:tcPr>
          <w:p w14:paraId="60FD6B9D" w14:textId="77777777" w:rsidR="0094150E" w:rsidRPr="000459D1" w:rsidRDefault="0094150E" w:rsidP="0094150E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75163F92" w14:textId="74C77286" w:rsidR="0094150E" w:rsidRPr="000459D1" w:rsidRDefault="0094150E" w:rsidP="009415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6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342C0A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36</w:t>
            </w:r>
            <w:r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342C0A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94150E" w:rsidRPr="00F8339B" w14:paraId="5A02BC1A" w14:textId="77777777" w:rsidTr="00964F01">
        <w:trPr>
          <w:cantSplit/>
        </w:trPr>
        <w:tc>
          <w:tcPr>
            <w:tcW w:w="3419" w:type="dxa"/>
          </w:tcPr>
          <w:p w14:paraId="007B6C57" w14:textId="4294F183" w:rsidR="0094150E" w:rsidRPr="004F1F5A" w:rsidRDefault="0094150E" w:rsidP="0094150E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</w:tcBorders>
          </w:tcPr>
          <w:p w14:paraId="19F7F9FC" w14:textId="48AAE52D" w:rsidR="0094150E" w:rsidRPr="000459D1" w:rsidRDefault="00314BDB" w:rsidP="0094150E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145,785</w:t>
            </w:r>
          </w:p>
        </w:tc>
        <w:tc>
          <w:tcPr>
            <w:tcW w:w="236" w:type="dxa"/>
            <w:gridSpan w:val="2"/>
            <w:tcBorders>
              <w:left w:val="nil"/>
            </w:tcBorders>
          </w:tcPr>
          <w:p w14:paraId="593DEAC0" w14:textId="77777777" w:rsidR="0094150E" w:rsidRPr="000459D1" w:rsidRDefault="0094150E" w:rsidP="0094150E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</w:tcPr>
          <w:p w14:paraId="3763A18D" w14:textId="356DCE19" w:rsidR="0094150E" w:rsidRPr="000459D1" w:rsidRDefault="0094150E" w:rsidP="0094150E">
            <w:pPr>
              <w:ind w:right="-43" w:hanging="13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</w:rPr>
              <w:t>170</w:t>
            </w:r>
            <w:r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99</w:t>
            </w:r>
            <w:r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239" w:type="dxa"/>
            <w:tcBorders>
              <w:left w:val="nil"/>
            </w:tcBorders>
          </w:tcPr>
          <w:p w14:paraId="04397FA2" w14:textId="77777777" w:rsidR="0094150E" w:rsidRPr="000459D1" w:rsidRDefault="0094150E" w:rsidP="0094150E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2CE2226D" w14:textId="3A096A06" w:rsidR="0094150E" w:rsidRPr="000459D1" w:rsidRDefault="00314BDB" w:rsidP="0094150E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145,785</w:t>
            </w:r>
          </w:p>
        </w:tc>
        <w:tc>
          <w:tcPr>
            <w:tcW w:w="236" w:type="dxa"/>
          </w:tcPr>
          <w:p w14:paraId="7A4F6864" w14:textId="77777777" w:rsidR="0094150E" w:rsidRPr="000459D1" w:rsidRDefault="0094150E" w:rsidP="0094150E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5364B864" w14:textId="321EC96F" w:rsidR="0094150E" w:rsidRPr="000459D1" w:rsidRDefault="0094150E" w:rsidP="0094150E">
            <w:pPr>
              <w:ind w:right="-43" w:hanging="13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</w:rPr>
              <w:t>170</w:t>
            </w:r>
            <w:r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99</w:t>
            </w:r>
            <w:r w:rsidR="00216B98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</w:tr>
      <w:tr w:rsidR="0094150E" w:rsidRPr="00F8339B" w14:paraId="75A27818" w14:textId="77777777" w:rsidTr="00964F01">
        <w:trPr>
          <w:cantSplit/>
        </w:trPr>
        <w:tc>
          <w:tcPr>
            <w:tcW w:w="3419" w:type="dxa"/>
          </w:tcPr>
          <w:p w14:paraId="35F7213D" w14:textId="77777777" w:rsidR="0094150E" w:rsidRPr="004F1F5A" w:rsidRDefault="0094150E" w:rsidP="0094150E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ลูกหนี้อื่น - บริษัทอื่น</w:t>
            </w:r>
          </w:p>
        </w:tc>
        <w:tc>
          <w:tcPr>
            <w:tcW w:w="1246" w:type="dxa"/>
            <w:gridSpan w:val="2"/>
            <w:tcBorders>
              <w:left w:val="nil"/>
            </w:tcBorders>
          </w:tcPr>
          <w:p w14:paraId="64C2FB4C" w14:textId="3BDEC9F1" w:rsidR="0094150E" w:rsidRPr="000459D1" w:rsidRDefault="00314BDB" w:rsidP="0094150E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5,151</w:t>
            </w:r>
          </w:p>
        </w:tc>
        <w:tc>
          <w:tcPr>
            <w:tcW w:w="236" w:type="dxa"/>
            <w:gridSpan w:val="2"/>
            <w:tcBorders>
              <w:left w:val="nil"/>
            </w:tcBorders>
          </w:tcPr>
          <w:p w14:paraId="272F8028" w14:textId="77777777" w:rsidR="0094150E" w:rsidRPr="000459D1" w:rsidRDefault="0094150E" w:rsidP="0094150E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</w:tcPr>
          <w:p w14:paraId="6454476F" w14:textId="2F9347BF" w:rsidR="0094150E" w:rsidRPr="000459D1" w:rsidRDefault="0094150E" w:rsidP="0094150E">
            <w:pPr>
              <w:ind w:right="-43" w:hanging="13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09</w:t>
            </w:r>
            <w:r>
              <w:rPr>
                <w:rFonts w:ascii="Browallia New" w:hAnsi="Browallia New" w:cs="Browallia New"/>
                <w:sz w:val="28"/>
                <w:szCs w:val="28"/>
              </w:rPr>
              <w:t>9</w:t>
            </w:r>
          </w:p>
        </w:tc>
        <w:tc>
          <w:tcPr>
            <w:tcW w:w="239" w:type="dxa"/>
            <w:tcBorders>
              <w:left w:val="nil"/>
            </w:tcBorders>
          </w:tcPr>
          <w:p w14:paraId="1045636A" w14:textId="77777777" w:rsidR="0094150E" w:rsidRPr="000459D1" w:rsidRDefault="0094150E" w:rsidP="0094150E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</w:tcPr>
          <w:p w14:paraId="5103972C" w14:textId="012F63AA" w:rsidR="0094150E" w:rsidRPr="000459D1" w:rsidRDefault="00314BDB" w:rsidP="0094150E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5,151</w:t>
            </w:r>
          </w:p>
        </w:tc>
        <w:tc>
          <w:tcPr>
            <w:tcW w:w="236" w:type="dxa"/>
          </w:tcPr>
          <w:p w14:paraId="11CB5FA2" w14:textId="77777777" w:rsidR="0094150E" w:rsidRPr="000459D1" w:rsidRDefault="0094150E" w:rsidP="0094150E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8" w:type="dxa"/>
          </w:tcPr>
          <w:p w14:paraId="42208BDD" w14:textId="24C18CC7" w:rsidR="0094150E" w:rsidRPr="000459D1" w:rsidRDefault="0094150E" w:rsidP="0094150E">
            <w:pPr>
              <w:ind w:right="-43" w:hanging="13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09</w:t>
            </w:r>
            <w:r w:rsidR="00216B98">
              <w:rPr>
                <w:rFonts w:ascii="Browallia New" w:hAnsi="Browallia New" w:cs="Browallia New"/>
                <w:sz w:val="28"/>
                <w:szCs w:val="28"/>
              </w:rPr>
              <w:t>9</w:t>
            </w:r>
          </w:p>
        </w:tc>
      </w:tr>
      <w:tr w:rsidR="0094150E" w:rsidRPr="00F8339B" w14:paraId="0D3AB4CA" w14:textId="77777777" w:rsidTr="00964F01">
        <w:trPr>
          <w:cantSplit/>
        </w:trPr>
        <w:tc>
          <w:tcPr>
            <w:tcW w:w="3419" w:type="dxa"/>
          </w:tcPr>
          <w:p w14:paraId="4F675E81" w14:textId="2E4930BC" w:rsidR="0094150E" w:rsidRPr="004F1F5A" w:rsidRDefault="0094150E" w:rsidP="0094150E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4BA15228" w14:textId="68705284" w:rsidR="0094150E" w:rsidRPr="000459D1" w:rsidRDefault="00314BDB" w:rsidP="0094150E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150,936</w:t>
            </w:r>
          </w:p>
        </w:tc>
        <w:tc>
          <w:tcPr>
            <w:tcW w:w="236" w:type="dxa"/>
            <w:gridSpan w:val="2"/>
            <w:tcBorders>
              <w:left w:val="nil"/>
            </w:tcBorders>
          </w:tcPr>
          <w:p w14:paraId="06D99377" w14:textId="77777777" w:rsidR="0094150E" w:rsidRPr="000459D1" w:rsidRDefault="0094150E" w:rsidP="0094150E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3FAE1EB" w14:textId="41FAB2D1" w:rsidR="0094150E" w:rsidRPr="000459D1" w:rsidRDefault="0094150E" w:rsidP="0094150E">
            <w:pPr>
              <w:ind w:right="-43" w:hanging="13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</w:rPr>
              <w:t>175</w:t>
            </w:r>
            <w:r w:rsidRPr="00342C0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09</w:t>
            </w:r>
            <w:r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239" w:type="dxa"/>
            <w:tcBorders>
              <w:left w:val="nil"/>
            </w:tcBorders>
          </w:tcPr>
          <w:p w14:paraId="2AB9DC39" w14:textId="77777777" w:rsidR="0094150E" w:rsidRPr="000459D1" w:rsidRDefault="0094150E" w:rsidP="0094150E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12" w:space="0" w:color="auto"/>
            </w:tcBorders>
          </w:tcPr>
          <w:p w14:paraId="3742471B" w14:textId="6742748F" w:rsidR="0094150E" w:rsidRPr="000459D1" w:rsidRDefault="00314BDB" w:rsidP="0094150E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150,936</w:t>
            </w:r>
          </w:p>
        </w:tc>
        <w:tc>
          <w:tcPr>
            <w:tcW w:w="236" w:type="dxa"/>
          </w:tcPr>
          <w:p w14:paraId="04AEACD5" w14:textId="77777777" w:rsidR="0094150E" w:rsidRPr="000459D1" w:rsidRDefault="0094150E" w:rsidP="0094150E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12" w:space="0" w:color="auto"/>
            </w:tcBorders>
          </w:tcPr>
          <w:p w14:paraId="3C290893" w14:textId="2CADDB7F" w:rsidR="0094150E" w:rsidRPr="000459D1" w:rsidRDefault="0094150E" w:rsidP="0094150E">
            <w:pPr>
              <w:ind w:right="-43" w:hanging="13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2C0A">
              <w:rPr>
                <w:rFonts w:ascii="Browallia New" w:hAnsi="Browallia New" w:cs="Browallia New"/>
                <w:sz w:val="28"/>
                <w:szCs w:val="28"/>
              </w:rPr>
              <w:t>175</w:t>
            </w:r>
            <w:r w:rsidRPr="00342C0A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342C0A">
              <w:rPr>
                <w:rFonts w:ascii="Browallia New" w:hAnsi="Browallia New" w:cs="Browallia New"/>
                <w:sz w:val="28"/>
                <w:szCs w:val="28"/>
              </w:rPr>
              <w:t>09</w:t>
            </w:r>
            <w:r w:rsidR="00216B98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</w:tr>
    </w:tbl>
    <w:p w14:paraId="592BAFC9" w14:textId="77777777" w:rsidR="00F71124" w:rsidRDefault="00F71124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61BA6867" w14:textId="4F5DB669" w:rsidR="000178A8" w:rsidRDefault="000178A8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293ED1">
        <w:rPr>
          <w:rFonts w:ascii="Browallia New" w:hAnsi="Browallia New" w:cs="Browallia New"/>
          <w:sz w:val="28"/>
          <w:szCs w:val="28"/>
          <w:cs/>
        </w:rPr>
        <w:t>ยอดคงเหลือลูกหนี้การค้าแยกตามอายุหนี้ได้ดังนี้</w:t>
      </w:r>
    </w:p>
    <w:p w14:paraId="47441275" w14:textId="77777777" w:rsidR="00D578BE" w:rsidRPr="009965E5" w:rsidRDefault="00D578BE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19" w:type="dxa"/>
        <w:tblInd w:w="315" w:type="dxa"/>
        <w:tblLayout w:type="fixed"/>
        <w:tblLook w:val="0000" w:firstRow="0" w:lastRow="0" w:firstColumn="0" w:lastColumn="0" w:noHBand="0" w:noVBand="0"/>
      </w:tblPr>
      <w:tblGrid>
        <w:gridCol w:w="3414"/>
        <w:gridCol w:w="1246"/>
        <w:gridCol w:w="236"/>
        <w:gridCol w:w="1247"/>
        <w:gridCol w:w="241"/>
        <w:gridCol w:w="1247"/>
        <w:gridCol w:w="241"/>
        <w:gridCol w:w="1247"/>
      </w:tblGrid>
      <w:tr w:rsidR="0083096B" w:rsidRPr="00A2138D" w14:paraId="574C95AF" w14:textId="77777777" w:rsidTr="00964F01">
        <w:trPr>
          <w:cantSplit/>
          <w:tblHeader/>
        </w:trPr>
        <w:tc>
          <w:tcPr>
            <w:tcW w:w="9119" w:type="dxa"/>
            <w:gridSpan w:val="8"/>
          </w:tcPr>
          <w:p w14:paraId="1525697D" w14:textId="127C6460" w:rsidR="0083096B" w:rsidRPr="00A2138D" w:rsidRDefault="00E71E2F" w:rsidP="00E71E2F">
            <w:pPr>
              <w:pStyle w:val="Heading4"/>
              <w:framePr w:w="0" w:hRule="auto" w:hSpace="0" w:wrap="auto" w:vAnchor="margin" w:hAnchor="text" w:xAlign="left" w:yAlign="inline"/>
              <w:spacing w:line="240" w:lineRule="auto"/>
              <w:ind w:right="-168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A2138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                                                                                                                       </w:t>
            </w:r>
            <w:r w:rsidR="0083096B" w:rsidRPr="00A2138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(หน่วย </w:t>
            </w:r>
            <w:r w:rsidR="0083096B" w:rsidRPr="00A2138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:</w:t>
            </w:r>
            <w:r w:rsidR="0083096B" w:rsidRPr="00A2138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="0083096B" w:rsidRPr="00A2138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พันบาท)</w:t>
            </w:r>
          </w:p>
        </w:tc>
      </w:tr>
      <w:tr w:rsidR="001D555F" w:rsidRPr="00A2138D" w14:paraId="5CBBD7E9" w14:textId="77777777" w:rsidTr="00964F01">
        <w:trPr>
          <w:cantSplit/>
          <w:tblHeader/>
        </w:trPr>
        <w:tc>
          <w:tcPr>
            <w:tcW w:w="3414" w:type="dxa"/>
          </w:tcPr>
          <w:p w14:paraId="30173A09" w14:textId="77777777" w:rsidR="001D555F" w:rsidRPr="00A2138D" w:rsidRDefault="001D555F" w:rsidP="00F97F0C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2729" w:type="dxa"/>
            <w:gridSpan w:val="3"/>
            <w:tcBorders>
              <w:left w:val="nil"/>
              <w:bottom w:val="single" w:sz="4" w:space="0" w:color="auto"/>
            </w:tcBorders>
            <w:vAlign w:val="bottom"/>
          </w:tcPr>
          <w:p w14:paraId="061A2E7C" w14:textId="77777777" w:rsidR="001D555F" w:rsidRPr="00A2138D" w:rsidRDefault="001D555F" w:rsidP="00F97F0C">
            <w:pPr>
              <w:spacing w:line="240" w:lineRule="auto"/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2138D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left w:val="nil"/>
            </w:tcBorders>
          </w:tcPr>
          <w:p w14:paraId="3575FBE7" w14:textId="77777777" w:rsidR="001D555F" w:rsidRPr="00A2138D" w:rsidRDefault="001D555F" w:rsidP="00F97F0C">
            <w:pPr>
              <w:spacing w:line="240" w:lineRule="auto"/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735" w:type="dxa"/>
            <w:gridSpan w:val="3"/>
            <w:tcBorders>
              <w:bottom w:val="single" w:sz="4" w:space="0" w:color="auto"/>
            </w:tcBorders>
            <w:vAlign w:val="bottom"/>
          </w:tcPr>
          <w:p w14:paraId="0A4D90E2" w14:textId="590727FB" w:rsidR="001D555F" w:rsidRPr="00A2138D" w:rsidRDefault="001D555F" w:rsidP="00F97F0C">
            <w:pPr>
              <w:spacing w:line="240" w:lineRule="auto"/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2138D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</w:t>
            </w:r>
            <w:r w:rsidR="0032219D" w:rsidRPr="00A2138D">
              <w:rPr>
                <w:rFonts w:ascii="Browallia New" w:hAnsi="Browallia New" w:cs="Browallia New"/>
                <w:sz w:val="28"/>
                <w:szCs w:val="28"/>
                <w:cs/>
              </w:rPr>
              <w:t>ของ</w:t>
            </w:r>
            <w:r w:rsidRPr="00A2138D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</w:p>
        </w:tc>
      </w:tr>
      <w:tr w:rsidR="00A2138D" w:rsidRPr="00A2138D" w14:paraId="01FDC2F6" w14:textId="77777777" w:rsidTr="00964F01">
        <w:trPr>
          <w:cantSplit/>
          <w:trHeight w:val="315"/>
          <w:tblHeader/>
        </w:trPr>
        <w:tc>
          <w:tcPr>
            <w:tcW w:w="3414" w:type="dxa"/>
          </w:tcPr>
          <w:p w14:paraId="2D56ED1F" w14:textId="77777777" w:rsidR="00A2138D" w:rsidRPr="00A2138D" w:rsidRDefault="00A2138D" w:rsidP="00A2138D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19BD956" w14:textId="3CA7AA52" w:rsidR="00A2138D" w:rsidRPr="00A2138D" w:rsidRDefault="00A2138D" w:rsidP="00A2138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2138D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A2138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มีนาคม </w:t>
            </w:r>
            <w:r w:rsidRPr="00A2138D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left w:val="nil"/>
            </w:tcBorders>
          </w:tcPr>
          <w:p w14:paraId="72ED7DFF" w14:textId="77777777" w:rsidR="00A2138D" w:rsidRPr="00A2138D" w:rsidRDefault="00A2138D" w:rsidP="00A2138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</w:tcPr>
          <w:p w14:paraId="1C07A3F6" w14:textId="6E87CD2C" w:rsidR="00A2138D" w:rsidRPr="00A2138D" w:rsidRDefault="00A2138D" w:rsidP="00A2138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2138D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A2138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A2138D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241" w:type="dxa"/>
            <w:tcBorders>
              <w:left w:val="nil"/>
            </w:tcBorders>
          </w:tcPr>
          <w:p w14:paraId="6C29E5D0" w14:textId="77777777" w:rsidR="00A2138D" w:rsidRPr="00A2138D" w:rsidRDefault="00A2138D" w:rsidP="00A2138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3B5A61E2" w14:textId="3C77A2FC" w:rsidR="00A2138D" w:rsidRPr="00A2138D" w:rsidRDefault="00A2138D" w:rsidP="00A2138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2138D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A2138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มีนาคม </w:t>
            </w:r>
            <w:r w:rsidRPr="00A2138D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1569F3AB" w14:textId="77777777" w:rsidR="00A2138D" w:rsidRPr="00A2138D" w:rsidRDefault="00A2138D" w:rsidP="00A2138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1CB5B56C" w14:textId="28EAB2EF" w:rsidR="00A2138D" w:rsidRPr="00A2138D" w:rsidRDefault="00A2138D" w:rsidP="00A2138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2138D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A2138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A2138D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</w:tr>
      <w:tr w:rsidR="001D555F" w:rsidRPr="00A2138D" w14:paraId="5DE89902" w14:textId="77777777" w:rsidTr="00964F01">
        <w:trPr>
          <w:cantSplit/>
          <w:trHeight w:val="70"/>
          <w:tblHeader/>
        </w:trPr>
        <w:tc>
          <w:tcPr>
            <w:tcW w:w="3414" w:type="dxa"/>
          </w:tcPr>
          <w:p w14:paraId="7F2CF8DB" w14:textId="77777777" w:rsidR="001D555F" w:rsidRPr="00A2138D" w:rsidRDefault="001D555F" w:rsidP="00F97F0C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46" w:type="dxa"/>
            <w:tcBorders>
              <w:left w:val="nil"/>
            </w:tcBorders>
          </w:tcPr>
          <w:p w14:paraId="7B53F12E" w14:textId="77777777" w:rsidR="001D555F" w:rsidRPr="00A2138D" w:rsidRDefault="001D555F" w:rsidP="00F97F0C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5E5859C9" w14:textId="77777777" w:rsidR="001D555F" w:rsidRPr="00A2138D" w:rsidRDefault="001D555F" w:rsidP="00F97F0C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</w:tcPr>
          <w:p w14:paraId="7E795965" w14:textId="77777777" w:rsidR="001D555F" w:rsidRPr="00A2138D" w:rsidRDefault="001D555F" w:rsidP="00F97F0C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  <w:tcBorders>
              <w:left w:val="nil"/>
            </w:tcBorders>
          </w:tcPr>
          <w:p w14:paraId="10676EAE" w14:textId="77777777" w:rsidR="001D555F" w:rsidRPr="00A2138D" w:rsidRDefault="001D555F" w:rsidP="00F97F0C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7" w:type="dxa"/>
          </w:tcPr>
          <w:p w14:paraId="6B0DCDC5" w14:textId="77777777" w:rsidR="001D555F" w:rsidRPr="00A2138D" w:rsidRDefault="001D555F" w:rsidP="00F97F0C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1" w:type="dxa"/>
          </w:tcPr>
          <w:p w14:paraId="0B9BE020" w14:textId="77777777" w:rsidR="001D555F" w:rsidRPr="00A2138D" w:rsidRDefault="001D555F" w:rsidP="00F97F0C">
            <w:pPr>
              <w:pStyle w:val="a0"/>
              <w:jc w:val="center"/>
              <w:rPr>
                <w:rFonts w:ascii="Browallia New" w:hAnsi="Browallia New" w:cs="Browallia New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247" w:type="dxa"/>
          </w:tcPr>
          <w:p w14:paraId="75F1F248" w14:textId="77777777" w:rsidR="001D555F" w:rsidRPr="00A2138D" w:rsidRDefault="001D555F" w:rsidP="00F97F0C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797AAB" w:rsidRPr="00A2138D" w14:paraId="5CC466B1" w14:textId="77777777" w:rsidTr="00964F01">
        <w:trPr>
          <w:cantSplit/>
        </w:trPr>
        <w:tc>
          <w:tcPr>
            <w:tcW w:w="3414" w:type="dxa"/>
          </w:tcPr>
          <w:p w14:paraId="3F42CE73" w14:textId="77777777" w:rsidR="00797AAB" w:rsidRPr="00A2138D" w:rsidRDefault="00797AAB" w:rsidP="00F97F0C">
            <w:pPr>
              <w:pStyle w:val="AAheadingwocontents"/>
              <w:spacing w:line="240" w:lineRule="auto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u w:val="single"/>
                <w:cs/>
              </w:rPr>
            </w:pPr>
            <w:r w:rsidRPr="00A2138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u w:val="single"/>
                <w:cs/>
              </w:rPr>
              <w:t>ลูกหนี้การค้า - ลูกค้าทั่วไป</w:t>
            </w:r>
          </w:p>
        </w:tc>
        <w:tc>
          <w:tcPr>
            <w:tcW w:w="1246" w:type="dxa"/>
            <w:tcBorders>
              <w:left w:val="nil"/>
            </w:tcBorders>
          </w:tcPr>
          <w:p w14:paraId="00F6DAC3" w14:textId="77777777" w:rsidR="00797AAB" w:rsidRPr="00A2138D" w:rsidRDefault="00797AAB" w:rsidP="00F97F0C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19331B2C" w14:textId="77777777" w:rsidR="00797AAB" w:rsidRPr="00A2138D" w:rsidRDefault="00797AAB" w:rsidP="00F97F0C">
            <w:pPr>
              <w:spacing w:line="240" w:lineRule="auto"/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</w:tcPr>
          <w:p w14:paraId="58A62088" w14:textId="7310F57B" w:rsidR="00797AAB" w:rsidRPr="00A2138D" w:rsidRDefault="00797AAB" w:rsidP="00F97F0C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1" w:type="dxa"/>
            <w:tcBorders>
              <w:left w:val="nil"/>
            </w:tcBorders>
          </w:tcPr>
          <w:p w14:paraId="783AD390" w14:textId="77777777" w:rsidR="00797AAB" w:rsidRPr="00A2138D" w:rsidRDefault="00797AAB" w:rsidP="00F97F0C">
            <w:pPr>
              <w:spacing w:line="240" w:lineRule="auto"/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</w:tcPr>
          <w:p w14:paraId="03D32EDB" w14:textId="77777777" w:rsidR="00797AAB" w:rsidRPr="00A2138D" w:rsidRDefault="00797AAB" w:rsidP="00F97F0C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41" w:type="dxa"/>
          </w:tcPr>
          <w:p w14:paraId="57B93EA1" w14:textId="77777777" w:rsidR="00797AAB" w:rsidRPr="00A2138D" w:rsidRDefault="00797AAB" w:rsidP="00F97F0C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highlight w:val="green"/>
                <w:lang w:val="en-GB"/>
              </w:rPr>
            </w:pPr>
          </w:p>
        </w:tc>
        <w:tc>
          <w:tcPr>
            <w:tcW w:w="1247" w:type="dxa"/>
          </w:tcPr>
          <w:p w14:paraId="78A493BB" w14:textId="028D75D6" w:rsidR="00797AAB" w:rsidRPr="00A2138D" w:rsidRDefault="00797AAB" w:rsidP="00F97F0C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314BDB" w:rsidRPr="00A2138D" w14:paraId="7D1B9BAD" w14:textId="77777777" w:rsidTr="00964F01">
        <w:trPr>
          <w:cantSplit/>
        </w:trPr>
        <w:tc>
          <w:tcPr>
            <w:tcW w:w="3414" w:type="dxa"/>
          </w:tcPr>
          <w:p w14:paraId="75A47495" w14:textId="77777777" w:rsidR="00314BDB" w:rsidRPr="00A2138D" w:rsidRDefault="00314BDB" w:rsidP="00314BDB">
            <w:pPr>
              <w:pStyle w:val="AAheadingwocontents"/>
              <w:spacing w:line="240" w:lineRule="auto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A2138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46" w:type="dxa"/>
            <w:tcBorders>
              <w:left w:val="nil"/>
            </w:tcBorders>
          </w:tcPr>
          <w:p w14:paraId="411961A1" w14:textId="4A650279" w:rsidR="00314BDB" w:rsidRPr="00A2138D" w:rsidRDefault="00314BDB" w:rsidP="00314BDB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73,115</w:t>
            </w:r>
          </w:p>
        </w:tc>
        <w:tc>
          <w:tcPr>
            <w:tcW w:w="236" w:type="dxa"/>
            <w:tcBorders>
              <w:left w:val="nil"/>
            </w:tcBorders>
          </w:tcPr>
          <w:p w14:paraId="05C32DBE" w14:textId="77777777" w:rsidR="00314BDB" w:rsidRPr="00A2138D" w:rsidRDefault="00314BDB" w:rsidP="00314BDB">
            <w:pPr>
              <w:spacing w:line="240" w:lineRule="auto"/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</w:tcPr>
          <w:p w14:paraId="2BBE73BE" w14:textId="7A75E115" w:rsidR="00314BDB" w:rsidRPr="00A2138D" w:rsidRDefault="00314BDB" w:rsidP="00314BDB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01F49">
              <w:rPr>
                <w:rFonts w:ascii="Browallia New" w:hAnsi="Browallia New" w:cs="Browallia New"/>
                <w:sz w:val="28"/>
                <w:szCs w:val="28"/>
                <w:lang w:val="en-GB"/>
              </w:rPr>
              <w:t>46,890</w:t>
            </w:r>
          </w:p>
        </w:tc>
        <w:tc>
          <w:tcPr>
            <w:tcW w:w="241" w:type="dxa"/>
            <w:tcBorders>
              <w:left w:val="nil"/>
            </w:tcBorders>
          </w:tcPr>
          <w:p w14:paraId="446B0FD2" w14:textId="77777777" w:rsidR="00314BDB" w:rsidRPr="00A2138D" w:rsidRDefault="00314BDB" w:rsidP="00314BDB">
            <w:pPr>
              <w:spacing w:line="240" w:lineRule="auto"/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</w:tcPr>
          <w:p w14:paraId="5A4AD649" w14:textId="654682E2" w:rsidR="00314BDB" w:rsidRPr="00A2138D" w:rsidRDefault="00314BDB" w:rsidP="00314BDB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73,115</w:t>
            </w:r>
          </w:p>
        </w:tc>
        <w:tc>
          <w:tcPr>
            <w:tcW w:w="241" w:type="dxa"/>
          </w:tcPr>
          <w:p w14:paraId="040B970C" w14:textId="77777777" w:rsidR="00314BDB" w:rsidRPr="00A2138D" w:rsidRDefault="00314BDB" w:rsidP="00314BDB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</w:tcPr>
          <w:p w14:paraId="4BAE69BF" w14:textId="5AB37B00" w:rsidR="00314BDB" w:rsidRPr="00A2138D" w:rsidRDefault="00314BDB" w:rsidP="00314BDB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804DF">
              <w:rPr>
                <w:rFonts w:ascii="Browallia New" w:hAnsi="Browallia New" w:cs="Browallia New"/>
                <w:sz w:val="28"/>
                <w:szCs w:val="28"/>
                <w:lang w:val="en-GB"/>
              </w:rPr>
              <w:t>46,890</w:t>
            </w:r>
          </w:p>
        </w:tc>
      </w:tr>
      <w:tr w:rsidR="00314BDB" w:rsidRPr="00A2138D" w14:paraId="5A2664A5" w14:textId="77777777" w:rsidTr="00964F01">
        <w:trPr>
          <w:cantSplit/>
        </w:trPr>
        <w:tc>
          <w:tcPr>
            <w:tcW w:w="3414" w:type="dxa"/>
          </w:tcPr>
          <w:p w14:paraId="27302D24" w14:textId="77777777" w:rsidR="00314BDB" w:rsidRPr="00A2138D" w:rsidRDefault="00314BDB" w:rsidP="00314BDB">
            <w:pPr>
              <w:pStyle w:val="AAheadingwocontents"/>
              <w:spacing w:line="240" w:lineRule="auto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A2138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เกินกำหนดชำระ </w:t>
            </w:r>
            <w:r w:rsidRPr="00A2138D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1246" w:type="dxa"/>
            <w:tcBorders>
              <w:left w:val="nil"/>
            </w:tcBorders>
          </w:tcPr>
          <w:p w14:paraId="7E408A20" w14:textId="77777777" w:rsidR="00314BDB" w:rsidRPr="00A2138D" w:rsidRDefault="00314BDB" w:rsidP="00314BDB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0CFFFBD8" w14:textId="77777777" w:rsidR="00314BDB" w:rsidRPr="00A2138D" w:rsidRDefault="00314BDB" w:rsidP="00314BDB">
            <w:pPr>
              <w:spacing w:line="240" w:lineRule="auto"/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</w:tcPr>
          <w:p w14:paraId="536D37A7" w14:textId="6CA65476" w:rsidR="00314BDB" w:rsidRPr="00A2138D" w:rsidRDefault="00314BDB" w:rsidP="00314BDB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1" w:type="dxa"/>
            <w:tcBorders>
              <w:left w:val="nil"/>
            </w:tcBorders>
          </w:tcPr>
          <w:p w14:paraId="1FFCE5A0" w14:textId="77777777" w:rsidR="00314BDB" w:rsidRPr="00A2138D" w:rsidRDefault="00314BDB" w:rsidP="00314BDB">
            <w:pPr>
              <w:spacing w:line="240" w:lineRule="auto"/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</w:tcPr>
          <w:p w14:paraId="4401EA71" w14:textId="77777777" w:rsidR="00314BDB" w:rsidRPr="00A2138D" w:rsidRDefault="00314BDB" w:rsidP="00314BDB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188BB730" w14:textId="77777777" w:rsidR="00314BDB" w:rsidRPr="00A2138D" w:rsidRDefault="00314BDB" w:rsidP="00314BDB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</w:tcPr>
          <w:p w14:paraId="42FF6083" w14:textId="07EE3C2E" w:rsidR="00314BDB" w:rsidRPr="00A2138D" w:rsidRDefault="00314BDB" w:rsidP="00314BDB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314BDB" w:rsidRPr="00A2138D" w14:paraId="31FA67CF" w14:textId="77777777" w:rsidTr="00964F01">
        <w:trPr>
          <w:cantSplit/>
        </w:trPr>
        <w:tc>
          <w:tcPr>
            <w:tcW w:w="3414" w:type="dxa"/>
          </w:tcPr>
          <w:p w14:paraId="0DEFECBB" w14:textId="77777777" w:rsidR="00314BDB" w:rsidRPr="00A2138D" w:rsidRDefault="00314BDB" w:rsidP="00314BDB">
            <w:pPr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2138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Pr="00A2138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A2138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6" w:type="dxa"/>
            <w:tcBorders>
              <w:left w:val="nil"/>
            </w:tcBorders>
          </w:tcPr>
          <w:p w14:paraId="48596CCB" w14:textId="201CB460" w:rsidR="00314BDB" w:rsidRPr="00A2138D" w:rsidRDefault="00314BDB" w:rsidP="00314BDB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42,249</w:t>
            </w:r>
          </w:p>
        </w:tc>
        <w:tc>
          <w:tcPr>
            <w:tcW w:w="236" w:type="dxa"/>
            <w:tcBorders>
              <w:left w:val="nil"/>
            </w:tcBorders>
          </w:tcPr>
          <w:p w14:paraId="29AF7DB1" w14:textId="77777777" w:rsidR="00314BDB" w:rsidRPr="00A2138D" w:rsidRDefault="00314BDB" w:rsidP="00314BDB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</w:tcPr>
          <w:p w14:paraId="4C75AFE3" w14:textId="4F6A6ECA" w:rsidR="00314BDB" w:rsidRPr="00A2138D" w:rsidRDefault="00314BDB" w:rsidP="00314BDB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B69F7">
              <w:rPr>
                <w:rFonts w:ascii="Browallia New" w:hAnsi="Browallia New" w:cs="Browallia New"/>
                <w:sz w:val="28"/>
                <w:szCs w:val="28"/>
              </w:rPr>
              <w:t>109,52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41" w:type="dxa"/>
            <w:tcBorders>
              <w:left w:val="nil"/>
            </w:tcBorders>
          </w:tcPr>
          <w:p w14:paraId="59E98755" w14:textId="77777777" w:rsidR="00314BDB" w:rsidRPr="00A2138D" w:rsidRDefault="00314BDB" w:rsidP="00314BDB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shd w:val="clear" w:color="auto" w:fill="auto"/>
          </w:tcPr>
          <w:p w14:paraId="6EF9A8FC" w14:textId="0802D6AA" w:rsidR="00314BDB" w:rsidRPr="00A2138D" w:rsidRDefault="00314BDB" w:rsidP="00314BDB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42,249</w:t>
            </w:r>
          </w:p>
        </w:tc>
        <w:tc>
          <w:tcPr>
            <w:tcW w:w="241" w:type="dxa"/>
          </w:tcPr>
          <w:p w14:paraId="7AD4B4F8" w14:textId="77777777" w:rsidR="00314BDB" w:rsidRPr="00A2138D" w:rsidRDefault="00314BDB" w:rsidP="00314BDB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</w:tcPr>
          <w:p w14:paraId="4D2F7DD0" w14:textId="4EE60A50" w:rsidR="00314BDB" w:rsidRPr="00A2138D" w:rsidRDefault="00314BDB" w:rsidP="00314BDB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4FC3">
              <w:rPr>
                <w:rFonts w:ascii="Browallia New" w:hAnsi="Browallia New" w:cs="Browallia New"/>
                <w:sz w:val="28"/>
                <w:szCs w:val="28"/>
              </w:rPr>
              <w:t>109,52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</w:tr>
      <w:tr w:rsidR="00314BDB" w:rsidRPr="00A2138D" w14:paraId="318D1E32" w14:textId="77777777" w:rsidTr="00964F01">
        <w:trPr>
          <w:cantSplit/>
        </w:trPr>
        <w:tc>
          <w:tcPr>
            <w:tcW w:w="3414" w:type="dxa"/>
          </w:tcPr>
          <w:p w14:paraId="6E6D4278" w14:textId="3C351D04" w:rsidR="00314BDB" w:rsidRPr="00A2138D" w:rsidRDefault="00314BDB" w:rsidP="00314BDB">
            <w:pPr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2138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A2138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A2138D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A2138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A2138D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A2138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6" w:type="dxa"/>
            <w:tcBorders>
              <w:left w:val="nil"/>
            </w:tcBorders>
          </w:tcPr>
          <w:p w14:paraId="709BE05D" w14:textId="0840873E" w:rsidR="00314BDB" w:rsidRPr="00A2138D" w:rsidRDefault="00314BDB" w:rsidP="00314BDB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23,132</w:t>
            </w:r>
          </w:p>
        </w:tc>
        <w:tc>
          <w:tcPr>
            <w:tcW w:w="236" w:type="dxa"/>
            <w:tcBorders>
              <w:left w:val="nil"/>
            </w:tcBorders>
          </w:tcPr>
          <w:p w14:paraId="26FB49D8" w14:textId="77777777" w:rsidR="00314BDB" w:rsidRPr="00A2138D" w:rsidRDefault="00314BDB" w:rsidP="00314BDB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</w:tcPr>
          <w:p w14:paraId="114CB944" w14:textId="043D486D" w:rsidR="00314BDB" w:rsidRPr="00A2138D" w:rsidRDefault="00314BDB" w:rsidP="00314BDB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35880">
              <w:rPr>
                <w:rFonts w:ascii="Browallia New" w:hAnsi="Browallia New" w:cs="Browallia New"/>
                <w:sz w:val="28"/>
                <w:szCs w:val="28"/>
                <w:lang w:val="en-GB"/>
              </w:rPr>
              <w:t>8,546</w:t>
            </w:r>
          </w:p>
        </w:tc>
        <w:tc>
          <w:tcPr>
            <w:tcW w:w="241" w:type="dxa"/>
            <w:tcBorders>
              <w:left w:val="nil"/>
            </w:tcBorders>
          </w:tcPr>
          <w:p w14:paraId="476C185B" w14:textId="77777777" w:rsidR="00314BDB" w:rsidRPr="00A2138D" w:rsidRDefault="00314BDB" w:rsidP="00314BDB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shd w:val="clear" w:color="auto" w:fill="auto"/>
          </w:tcPr>
          <w:p w14:paraId="18EF2CCF" w14:textId="44F3552C" w:rsidR="00314BDB" w:rsidRPr="00A2138D" w:rsidRDefault="00314BDB" w:rsidP="00314BDB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23,132</w:t>
            </w:r>
          </w:p>
        </w:tc>
        <w:tc>
          <w:tcPr>
            <w:tcW w:w="241" w:type="dxa"/>
          </w:tcPr>
          <w:p w14:paraId="2A96BB32" w14:textId="77777777" w:rsidR="00314BDB" w:rsidRPr="00A2138D" w:rsidRDefault="00314BDB" w:rsidP="00314BDB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</w:tcPr>
          <w:p w14:paraId="73983744" w14:textId="443AE52E" w:rsidR="00314BDB" w:rsidRPr="00A2138D" w:rsidRDefault="00314BDB" w:rsidP="00314BDB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61445">
              <w:rPr>
                <w:rFonts w:ascii="Browallia New" w:hAnsi="Browallia New" w:cs="Browallia New"/>
                <w:sz w:val="28"/>
                <w:szCs w:val="28"/>
                <w:lang w:val="en-GB"/>
              </w:rPr>
              <w:t>8,546</w:t>
            </w:r>
          </w:p>
        </w:tc>
      </w:tr>
      <w:tr w:rsidR="00314BDB" w:rsidRPr="00A2138D" w14:paraId="515D9CF0" w14:textId="77777777" w:rsidTr="00964F01">
        <w:trPr>
          <w:cantSplit/>
        </w:trPr>
        <w:tc>
          <w:tcPr>
            <w:tcW w:w="3414" w:type="dxa"/>
          </w:tcPr>
          <w:p w14:paraId="0DCC2CA0" w14:textId="126ADA80" w:rsidR="00314BDB" w:rsidRPr="00A2138D" w:rsidRDefault="00314BDB" w:rsidP="00314BDB">
            <w:pPr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2138D">
              <w:rPr>
                <w:rFonts w:ascii="Browallia New" w:hAnsi="Browallia New" w:cs="Browallia New"/>
                <w:sz w:val="28"/>
                <w:szCs w:val="28"/>
              </w:rPr>
              <w:t xml:space="preserve">6 - </w:t>
            </w:r>
            <w:r w:rsidRPr="00A2138D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A2138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6" w:type="dxa"/>
            <w:tcBorders>
              <w:left w:val="nil"/>
            </w:tcBorders>
          </w:tcPr>
          <w:p w14:paraId="6CD89C09" w14:textId="2E910A20" w:rsidR="00314BDB" w:rsidRPr="00A2138D" w:rsidRDefault="00314BDB" w:rsidP="00314BDB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5,461</w:t>
            </w:r>
          </w:p>
        </w:tc>
        <w:tc>
          <w:tcPr>
            <w:tcW w:w="236" w:type="dxa"/>
            <w:tcBorders>
              <w:left w:val="nil"/>
            </w:tcBorders>
          </w:tcPr>
          <w:p w14:paraId="4CE70206" w14:textId="77777777" w:rsidR="00314BDB" w:rsidRPr="00A2138D" w:rsidRDefault="00314BDB" w:rsidP="00314BDB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</w:tcPr>
          <w:p w14:paraId="55458AA7" w14:textId="33D3AB97" w:rsidR="00314BDB" w:rsidRPr="00A2138D" w:rsidRDefault="00314BDB" w:rsidP="00314BDB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F4FA4">
              <w:rPr>
                <w:rFonts w:ascii="Browallia New" w:hAnsi="Browallia New" w:cs="Browallia New"/>
                <w:sz w:val="28"/>
                <w:szCs w:val="28"/>
                <w:lang w:val="en-GB"/>
              </w:rPr>
              <w:t>3,80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241" w:type="dxa"/>
            <w:tcBorders>
              <w:left w:val="nil"/>
            </w:tcBorders>
          </w:tcPr>
          <w:p w14:paraId="67E506C7" w14:textId="77777777" w:rsidR="00314BDB" w:rsidRPr="00A2138D" w:rsidRDefault="00314BDB" w:rsidP="00314BDB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shd w:val="clear" w:color="auto" w:fill="auto"/>
          </w:tcPr>
          <w:p w14:paraId="5841DF87" w14:textId="7C988CE8" w:rsidR="00314BDB" w:rsidRPr="00A2138D" w:rsidRDefault="00314BDB" w:rsidP="00314BDB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5,461</w:t>
            </w:r>
          </w:p>
        </w:tc>
        <w:tc>
          <w:tcPr>
            <w:tcW w:w="241" w:type="dxa"/>
          </w:tcPr>
          <w:p w14:paraId="722912B6" w14:textId="77777777" w:rsidR="00314BDB" w:rsidRPr="00A2138D" w:rsidRDefault="00314BDB" w:rsidP="00314BDB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</w:tcPr>
          <w:p w14:paraId="2CBFB3B3" w14:textId="29547D5B" w:rsidR="00314BDB" w:rsidRPr="00A2138D" w:rsidRDefault="00314BDB" w:rsidP="00314BDB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777FC">
              <w:rPr>
                <w:rFonts w:ascii="Browallia New" w:hAnsi="Browallia New" w:cs="Browallia New"/>
                <w:sz w:val="28"/>
                <w:szCs w:val="28"/>
                <w:lang w:val="en-GB"/>
              </w:rPr>
              <w:t>3,80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</w:p>
        </w:tc>
      </w:tr>
      <w:tr w:rsidR="00314BDB" w:rsidRPr="00A2138D" w14:paraId="3E004E57" w14:textId="77777777" w:rsidTr="00964F01">
        <w:trPr>
          <w:cantSplit/>
        </w:trPr>
        <w:tc>
          <w:tcPr>
            <w:tcW w:w="3414" w:type="dxa"/>
          </w:tcPr>
          <w:p w14:paraId="0F5A84E6" w14:textId="77777777" w:rsidR="00314BDB" w:rsidRPr="00A2138D" w:rsidRDefault="00314BDB" w:rsidP="00314BDB">
            <w:pPr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2138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Pr="00A2138D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A2138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6" w:type="dxa"/>
            <w:tcBorders>
              <w:left w:val="nil"/>
              <w:bottom w:val="single" w:sz="4" w:space="0" w:color="auto"/>
            </w:tcBorders>
          </w:tcPr>
          <w:p w14:paraId="1EA919A3" w14:textId="0D3E34BC" w:rsidR="00314BDB" w:rsidRPr="00A2138D" w:rsidRDefault="00314BDB" w:rsidP="00314BDB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8,468</w:t>
            </w:r>
          </w:p>
        </w:tc>
        <w:tc>
          <w:tcPr>
            <w:tcW w:w="236" w:type="dxa"/>
            <w:tcBorders>
              <w:left w:val="nil"/>
            </w:tcBorders>
          </w:tcPr>
          <w:p w14:paraId="584950E3" w14:textId="77777777" w:rsidR="00314BDB" w:rsidRPr="00A2138D" w:rsidRDefault="00314BDB" w:rsidP="00314BDB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</w:tcPr>
          <w:p w14:paraId="0FB10A08" w14:textId="0E65F60E" w:rsidR="00314BDB" w:rsidRPr="00CA1433" w:rsidRDefault="00314BDB" w:rsidP="00314BDB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A1433">
              <w:rPr>
                <w:rFonts w:ascii="Browallia New" w:hAnsi="Browallia New" w:cs="Browallia New"/>
                <w:sz w:val="28"/>
                <w:szCs w:val="28"/>
                <w:lang w:val="en-GB"/>
              </w:rPr>
              <w:t>8,65</w:t>
            </w:r>
            <w:r w:rsidR="006953C7" w:rsidRPr="00CA1433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241" w:type="dxa"/>
            <w:tcBorders>
              <w:left w:val="nil"/>
            </w:tcBorders>
          </w:tcPr>
          <w:p w14:paraId="15DA8829" w14:textId="77777777" w:rsidR="00314BDB" w:rsidRPr="00CA1433" w:rsidRDefault="00314BDB" w:rsidP="00314BDB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7BA649A8" w14:textId="0E7CD1A8" w:rsidR="00314BDB" w:rsidRPr="00CA1433" w:rsidRDefault="00314BDB" w:rsidP="00314BDB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A1433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8,468</w:t>
            </w:r>
          </w:p>
        </w:tc>
        <w:tc>
          <w:tcPr>
            <w:tcW w:w="241" w:type="dxa"/>
          </w:tcPr>
          <w:p w14:paraId="3564BE26" w14:textId="77777777" w:rsidR="00314BDB" w:rsidRPr="00CA1433" w:rsidRDefault="00314BDB" w:rsidP="00314BDB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74DF850E" w14:textId="3DB0868C" w:rsidR="00314BDB" w:rsidRPr="00CA1433" w:rsidRDefault="00314BDB" w:rsidP="00314BDB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1433">
              <w:rPr>
                <w:rFonts w:ascii="Browallia New" w:hAnsi="Browallia New" w:cs="Browallia New"/>
                <w:sz w:val="28"/>
                <w:szCs w:val="28"/>
              </w:rPr>
              <w:t>8,59</w:t>
            </w:r>
            <w:r w:rsidR="0007627C" w:rsidRPr="00CA1433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</w:p>
        </w:tc>
      </w:tr>
      <w:tr w:rsidR="00314BDB" w:rsidRPr="00A2138D" w14:paraId="21DB7002" w14:textId="77777777" w:rsidTr="00964F01">
        <w:trPr>
          <w:cantSplit/>
        </w:trPr>
        <w:tc>
          <w:tcPr>
            <w:tcW w:w="3414" w:type="dxa"/>
          </w:tcPr>
          <w:p w14:paraId="2CCA3AF2" w14:textId="77777777" w:rsidR="00314BDB" w:rsidRPr="00A2138D" w:rsidRDefault="00314BDB" w:rsidP="00314BDB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2138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</w:tcBorders>
          </w:tcPr>
          <w:p w14:paraId="6544197F" w14:textId="2679D23C" w:rsidR="00314BDB" w:rsidRPr="00A2138D" w:rsidRDefault="00314BDB" w:rsidP="00314BDB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152,425</w:t>
            </w:r>
          </w:p>
        </w:tc>
        <w:tc>
          <w:tcPr>
            <w:tcW w:w="236" w:type="dxa"/>
            <w:tcBorders>
              <w:left w:val="nil"/>
            </w:tcBorders>
          </w:tcPr>
          <w:p w14:paraId="00931733" w14:textId="77777777" w:rsidR="00314BDB" w:rsidRPr="00A2138D" w:rsidRDefault="00314BDB" w:rsidP="00314BDB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</w:tcPr>
          <w:p w14:paraId="25EDAEE2" w14:textId="19EC1434" w:rsidR="00314BDB" w:rsidRPr="00CA1433" w:rsidRDefault="00314BDB" w:rsidP="00314BDB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A1433">
              <w:rPr>
                <w:rFonts w:ascii="Browallia New" w:hAnsi="Browallia New" w:cs="Browallia New"/>
                <w:sz w:val="28"/>
                <w:szCs w:val="28"/>
                <w:lang w:val="en-GB"/>
              </w:rPr>
              <w:t>177,41</w:t>
            </w:r>
            <w:r w:rsidR="006953C7" w:rsidRPr="00CA1433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241" w:type="dxa"/>
            <w:tcBorders>
              <w:left w:val="nil"/>
            </w:tcBorders>
          </w:tcPr>
          <w:p w14:paraId="2A5AE627" w14:textId="77777777" w:rsidR="00314BDB" w:rsidRPr="00CA1433" w:rsidRDefault="00314BDB" w:rsidP="00314BDB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7C3C212C" w14:textId="79F92155" w:rsidR="00314BDB" w:rsidRPr="00CA1433" w:rsidRDefault="00314BDB" w:rsidP="00314BDB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A1433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152,425</w:t>
            </w:r>
          </w:p>
        </w:tc>
        <w:tc>
          <w:tcPr>
            <w:tcW w:w="241" w:type="dxa"/>
          </w:tcPr>
          <w:p w14:paraId="29D1839E" w14:textId="77777777" w:rsidR="00314BDB" w:rsidRPr="00CA1433" w:rsidRDefault="00314BDB" w:rsidP="00314BDB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65B3128C" w14:textId="7B1B6B47" w:rsidR="00314BDB" w:rsidRPr="00CA1433" w:rsidRDefault="00314BDB" w:rsidP="00314BDB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A1433">
              <w:rPr>
                <w:rFonts w:ascii="Browallia New" w:hAnsi="Browallia New" w:cs="Browallia New"/>
                <w:sz w:val="28"/>
                <w:szCs w:val="28"/>
                <w:lang w:val="en-GB"/>
              </w:rPr>
              <w:t>177,36</w:t>
            </w:r>
            <w:r w:rsidR="00D97BF9" w:rsidRPr="00CA1433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</w:p>
        </w:tc>
      </w:tr>
      <w:tr w:rsidR="00314BDB" w:rsidRPr="00A2138D" w14:paraId="364F15FE" w14:textId="77777777" w:rsidTr="00964F01">
        <w:trPr>
          <w:cantSplit/>
        </w:trPr>
        <w:tc>
          <w:tcPr>
            <w:tcW w:w="3414" w:type="dxa"/>
          </w:tcPr>
          <w:p w14:paraId="7A64CCD2" w14:textId="1C39599B" w:rsidR="00314BDB" w:rsidRPr="00A2138D" w:rsidRDefault="00314BDB" w:rsidP="00314BDB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2138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A2138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246" w:type="dxa"/>
            <w:tcBorders>
              <w:left w:val="nil"/>
              <w:bottom w:val="single" w:sz="4" w:space="0" w:color="auto"/>
            </w:tcBorders>
          </w:tcPr>
          <w:p w14:paraId="08129B2A" w14:textId="2A831BA5" w:rsidR="00314BDB" w:rsidRPr="00A2138D" w:rsidRDefault="00314BDB" w:rsidP="00314BDB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(6,640)</w:t>
            </w:r>
          </w:p>
        </w:tc>
        <w:tc>
          <w:tcPr>
            <w:tcW w:w="236" w:type="dxa"/>
            <w:tcBorders>
              <w:left w:val="nil"/>
            </w:tcBorders>
          </w:tcPr>
          <w:p w14:paraId="4CD74BEF" w14:textId="77777777" w:rsidR="00314BDB" w:rsidRPr="00A2138D" w:rsidRDefault="00314BDB" w:rsidP="00314BDB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</w:tcPr>
          <w:p w14:paraId="7A88FA12" w14:textId="62390B15" w:rsidR="00314BDB" w:rsidRPr="00CA1433" w:rsidRDefault="00314BDB" w:rsidP="00314BDB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1433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(</w:t>
            </w:r>
            <w:r w:rsidRPr="00CA1433">
              <w:rPr>
                <w:rFonts w:ascii="Browallia New" w:hAnsi="Browallia New" w:cs="Browallia New"/>
                <w:sz w:val="28"/>
                <w:szCs w:val="28"/>
                <w:lang w:val="en-GB"/>
              </w:rPr>
              <w:t>6,420</w:t>
            </w:r>
            <w:r w:rsidRPr="00CA1433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41" w:type="dxa"/>
            <w:tcBorders>
              <w:left w:val="nil"/>
            </w:tcBorders>
          </w:tcPr>
          <w:p w14:paraId="73EE741B" w14:textId="77777777" w:rsidR="00314BDB" w:rsidRPr="00CA1433" w:rsidRDefault="00314BDB" w:rsidP="00314BDB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1DE91B7C" w14:textId="219458DE" w:rsidR="00314BDB" w:rsidRPr="00CA1433" w:rsidRDefault="00314BDB" w:rsidP="00314BDB">
            <w:pPr>
              <w:spacing w:line="240" w:lineRule="auto"/>
              <w:ind w:left="-106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1433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(6,640)</w:t>
            </w:r>
          </w:p>
        </w:tc>
        <w:tc>
          <w:tcPr>
            <w:tcW w:w="241" w:type="dxa"/>
          </w:tcPr>
          <w:p w14:paraId="12D01846" w14:textId="77777777" w:rsidR="00314BDB" w:rsidRPr="00CA1433" w:rsidRDefault="00314BDB" w:rsidP="00314BDB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5440000F" w14:textId="5B80E534" w:rsidR="00314BDB" w:rsidRPr="00CA1433" w:rsidRDefault="00314BDB" w:rsidP="00314BDB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1433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(</w:t>
            </w:r>
            <w:r w:rsidRPr="00CA1433">
              <w:rPr>
                <w:rFonts w:ascii="Browallia New" w:hAnsi="Browallia New" w:cs="Browallia New"/>
                <w:sz w:val="28"/>
                <w:szCs w:val="28"/>
                <w:lang w:val="en-GB"/>
              </w:rPr>
              <w:t>6,367</w:t>
            </w:r>
            <w:r w:rsidRPr="00CA1433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)</w:t>
            </w:r>
          </w:p>
        </w:tc>
      </w:tr>
      <w:tr w:rsidR="00314BDB" w:rsidRPr="00A2138D" w14:paraId="0E495043" w14:textId="77777777" w:rsidTr="00964F01">
        <w:trPr>
          <w:cantSplit/>
          <w:trHeight w:val="212"/>
        </w:trPr>
        <w:tc>
          <w:tcPr>
            <w:tcW w:w="3414" w:type="dxa"/>
          </w:tcPr>
          <w:p w14:paraId="130B8340" w14:textId="79E9AB35" w:rsidR="00314BDB" w:rsidRPr="00A2138D" w:rsidRDefault="00314BDB" w:rsidP="00314BDB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2138D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3BB6D6C9" w14:textId="02C8463D" w:rsidR="00314BDB" w:rsidRPr="00A2138D" w:rsidRDefault="00314BDB" w:rsidP="00314BDB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145,785</w:t>
            </w:r>
          </w:p>
        </w:tc>
        <w:tc>
          <w:tcPr>
            <w:tcW w:w="236" w:type="dxa"/>
            <w:tcBorders>
              <w:left w:val="nil"/>
            </w:tcBorders>
          </w:tcPr>
          <w:p w14:paraId="705AC11F" w14:textId="77777777" w:rsidR="00314BDB" w:rsidRPr="00A2138D" w:rsidRDefault="00314BDB" w:rsidP="00314BDB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4AFB5E0" w14:textId="10ADF534" w:rsidR="00314BDB" w:rsidRPr="00CA1433" w:rsidRDefault="00314BDB" w:rsidP="00314BDB">
            <w:pPr>
              <w:spacing w:line="240" w:lineRule="auto"/>
              <w:ind w:right="-43" w:hanging="13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1433">
              <w:rPr>
                <w:rFonts w:ascii="Browallia New" w:hAnsi="Browallia New" w:cs="Browallia New"/>
                <w:sz w:val="28"/>
                <w:szCs w:val="28"/>
                <w:lang w:val="en-GB"/>
              </w:rPr>
              <w:t>170,99</w:t>
            </w:r>
            <w:r w:rsidR="00DA0C78" w:rsidRPr="00CA1433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241" w:type="dxa"/>
            <w:tcBorders>
              <w:left w:val="nil"/>
            </w:tcBorders>
          </w:tcPr>
          <w:p w14:paraId="43E136B4" w14:textId="77777777" w:rsidR="00314BDB" w:rsidRPr="00CA1433" w:rsidRDefault="00314BDB" w:rsidP="00314BDB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12" w:space="0" w:color="auto"/>
            </w:tcBorders>
          </w:tcPr>
          <w:p w14:paraId="31FC798C" w14:textId="0DD4702E" w:rsidR="00314BDB" w:rsidRPr="00CA1433" w:rsidRDefault="00314BDB" w:rsidP="00314BDB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1433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145,785</w:t>
            </w:r>
          </w:p>
        </w:tc>
        <w:tc>
          <w:tcPr>
            <w:tcW w:w="241" w:type="dxa"/>
          </w:tcPr>
          <w:p w14:paraId="3DCFC7C0" w14:textId="77777777" w:rsidR="00314BDB" w:rsidRPr="00CA1433" w:rsidRDefault="00314BDB" w:rsidP="00314BDB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12" w:space="0" w:color="auto"/>
            </w:tcBorders>
          </w:tcPr>
          <w:p w14:paraId="672EED0F" w14:textId="6FCD78E9" w:rsidR="00314BDB" w:rsidRPr="00CA1433" w:rsidRDefault="00314BDB" w:rsidP="00314BDB">
            <w:pPr>
              <w:spacing w:line="240" w:lineRule="auto"/>
              <w:ind w:right="-43" w:hanging="13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A1433">
              <w:rPr>
                <w:rFonts w:ascii="Browallia New" w:hAnsi="Browallia New" w:cs="Browallia New"/>
                <w:sz w:val="28"/>
                <w:szCs w:val="28"/>
                <w:lang w:val="en-GB"/>
              </w:rPr>
              <w:t>170,99</w:t>
            </w:r>
            <w:r w:rsidR="006953C7" w:rsidRPr="00CA1433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</w:p>
        </w:tc>
      </w:tr>
    </w:tbl>
    <w:p w14:paraId="3FBF4937" w14:textId="77777777" w:rsidR="00C373E0" w:rsidRPr="009965E5" w:rsidRDefault="00C373E0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2B94B5F8" w14:textId="77777777" w:rsidR="00E70C3B" w:rsidRDefault="00E70C3B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72B2B334" w14:textId="77777777" w:rsidR="00E70C3B" w:rsidRDefault="00E70C3B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10445643" w14:textId="77777777" w:rsidR="00E70C3B" w:rsidRDefault="00E70C3B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457C179" w14:textId="77777777" w:rsidR="00E70C3B" w:rsidRDefault="00E70C3B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6C49675D" w14:textId="000ADD98" w:rsidR="00E70C3B" w:rsidRDefault="00E70C3B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BE3B575" w14:textId="29B52DE9" w:rsidR="000E5BD0" w:rsidRDefault="000E5BD0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26AF140B" w14:textId="25A0C004" w:rsidR="000E5BD0" w:rsidRDefault="000E5BD0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63F9DBB5" w14:textId="64463579" w:rsidR="001B0265" w:rsidRDefault="001B0265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4B2842">
        <w:rPr>
          <w:rFonts w:ascii="Browallia New" w:hAnsi="Browallia New" w:cs="Browallia New" w:hint="cs"/>
          <w:sz w:val="28"/>
          <w:szCs w:val="28"/>
          <w:cs/>
        </w:rPr>
        <w:lastRenderedPageBreak/>
        <w:t>ในระหว่างงว</w:t>
      </w:r>
      <w:r w:rsidR="00CA6A32" w:rsidRPr="004B2842">
        <w:rPr>
          <w:rFonts w:ascii="Browallia New" w:hAnsi="Browallia New" w:cs="Browallia New" w:hint="cs"/>
          <w:sz w:val="28"/>
          <w:szCs w:val="28"/>
          <w:cs/>
        </w:rPr>
        <w:t>ด</w:t>
      </w:r>
      <w:r w:rsidRPr="004B284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4B2842">
        <w:rPr>
          <w:rFonts w:ascii="Browallia New" w:hAnsi="Browallia New" w:cs="Browallia New" w:hint="cs"/>
          <w:sz w:val="28"/>
          <w:szCs w:val="28"/>
          <w:cs/>
        </w:rPr>
        <w:t>มีรายการเคลื่อนไหวของค่าเผื่อผลขาดทุนจากการด้อยค่าของลูกหนี้การค้า ดังต่อไปนี้</w:t>
      </w:r>
    </w:p>
    <w:p w14:paraId="036E9C87" w14:textId="77777777" w:rsidR="001B0265" w:rsidRPr="009965E5" w:rsidRDefault="001B0265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98" w:type="dxa"/>
        <w:tblInd w:w="315" w:type="dxa"/>
        <w:tblLook w:val="01E0" w:firstRow="1" w:lastRow="1" w:firstColumn="1" w:lastColumn="1" w:noHBand="0" w:noVBand="0"/>
      </w:tblPr>
      <w:tblGrid>
        <w:gridCol w:w="5497"/>
        <w:gridCol w:w="1701"/>
        <w:gridCol w:w="284"/>
        <w:gridCol w:w="1716"/>
      </w:tblGrid>
      <w:tr w:rsidR="001B0265" w:rsidRPr="004B2842" w14:paraId="649FFC81" w14:textId="77777777" w:rsidTr="00D06933">
        <w:trPr>
          <w:tblHeader/>
        </w:trPr>
        <w:tc>
          <w:tcPr>
            <w:tcW w:w="5497" w:type="dxa"/>
            <w:vAlign w:val="bottom"/>
          </w:tcPr>
          <w:p w14:paraId="45779E7D" w14:textId="77777777" w:rsidR="001B0265" w:rsidRPr="004B2842" w:rsidRDefault="001B0265" w:rsidP="009A566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Browallia New" w:hAnsi="Browallia New" w:cs="Browall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701" w:type="dxa"/>
            <w:gridSpan w:val="3"/>
            <w:vAlign w:val="bottom"/>
          </w:tcPr>
          <w:p w14:paraId="19080B23" w14:textId="144C52A0" w:rsidR="001B0265" w:rsidRPr="004B2842" w:rsidRDefault="00E71E2F" w:rsidP="00E71E2F">
            <w:pPr>
              <w:tabs>
                <w:tab w:val="clear" w:pos="3515"/>
                <w:tab w:val="center" w:pos="4536"/>
                <w:tab w:val="right" w:pos="9072"/>
              </w:tabs>
              <w:ind w:right="-17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                          </w:t>
            </w:r>
            <w:r w:rsidR="001B0265" w:rsidRPr="004B2842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(หน่วย </w:t>
            </w:r>
            <w:r w:rsidR="001B0265" w:rsidRPr="004B2842">
              <w:rPr>
                <w:rFonts w:ascii="Browallia New" w:hAnsi="Browallia New" w:cs="Browallia New"/>
                <w:sz w:val="28"/>
                <w:szCs w:val="28"/>
              </w:rPr>
              <w:t xml:space="preserve">: </w:t>
            </w:r>
            <w:r w:rsidR="00D6675F">
              <w:rPr>
                <w:rFonts w:ascii="Browallia New" w:hAnsi="Browallia New" w:cs="Browallia New" w:hint="cs"/>
                <w:sz w:val="28"/>
                <w:szCs w:val="28"/>
                <w:cs/>
              </w:rPr>
              <w:t>พัน</w:t>
            </w:r>
            <w:r w:rsidR="001B0265" w:rsidRPr="004B2842">
              <w:rPr>
                <w:rFonts w:ascii="Browallia New" w:hAnsi="Browallia New" w:cs="Browallia New" w:hint="cs"/>
                <w:sz w:val="28"/>
                <w:szCs w:val="28"/>
                <w:cs/>
              </w:rPr>
              <w:t>บาท)</w:t>
            </w:r>
          </w:p>
        </w:tc>
      </w:tr>
      <w:tr w:rsidR="001B0265" w:rsidRPr="004B2842" w14:paraId="0F2DB23E" w14:textId="77777777" w:rsidTr="00D06933">
        <w:trPr>
          <w:tblHeader/>
        </w:trPr>
        <w:tc>
          <w:tcPr>
            <w:tcW w:w="5497" w:type="dxa"/>
            <w:vAlign w:val="bottom"/>
          </w:tcPr>
          <w:p w14:paraId="68A6C2F1" w14:textId="77777777" w:rsidR="001B0265" w:rsidRPr="004B2842" w:rsidRDefault="001B0265" w:rsidP="009A566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Browallia New" w:hAnsi="Browallia New" w:cs="Browall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0918ED6" w14:textId="77777777" w:rsidR="001B0265" w:rsidRPr="004B2842" w:rsidRDefault="001B0265" w:rsidP="009A5669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B284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84" w:type="dxa"/>
            <w:vAlign w:val="bottom"/>
          </w:tcPr>
          <w:p w14:paraId="4B21882D" w14:textId="77777777" w:rsidR="001B0265" w:rsidRPr="004B2842" w:rsidRDefault="001B0265" w:rsidP="009A5669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6" w:type="dxa"/>
            <w:tcBorders>
              <w:bottom w:val="single" w:sz="4" w:space="0" w:color="auto"/>
            </w:tcBorders>
            <w:vAlign w:val="bottom"/>
          </w:tcPr>
          <w:p w14:paraId="6071F76B" w14:textId="77777777" w:rsidR="001B0265" w:rsidRPr="004B2842" w:rsidRDefault="001B0265" w:rsidP="009A5669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B2842"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1B0265" w:rsidRPr="003A4A56" w14:paraId="4F903ADC" w14:textId="77777777" w:rsidTr="00D06933">
        <w:trPr>
          <w:tblHeader/>
        </w:trPr>
        <w:tc>
          <w:tcPr>
            <w:tcW w:w="5497" w:type="dxa"/>
            <w:vAlign w:val="bottom"/>
          </w:tcPr>
          <w:p w14:paraId="671BBD5A" w14:textId="77777777" w:rsidR="001B0265" w:rsidRPr="003A4A56" w:rsidRDefault="001B0265" w:rsidP="009A566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Browallia New" w:hAnsi="Browallia New" w:cs="Browallia New"/>
                <w:b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701" w:type="dxa"/>
            <w:vAlign w:val="bottom"/>
          </w:tcPr>
          <w:p w14:paraId="2E3C14D1" w14:textId="77777777" w:rsidR="001B0265" w:rsidRPr="003A4A56" w:rsidRDefault="001B0265" w:rsidP="009A5669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84" w:type="dxa"/>
            <w:vAlign w:val="bottom"/>
          </w:tcPr>
          <w:p w14:paraId="51F757B6" w14:textId="77777777" w:rsidR="001B0265" w:rsidRPr="003A4A56" w:rsidRDefault="001B0265" w:rsidP="009A5669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16" w:type="dxa"/>
            <w:vAlign w:val="bottom"/>
          </w:tcPr>
          <w:p w14:paraId="18ECCD64" w14:textId="77777777" w:rsidR="001B0265" w:rsidRPr="003A4A56" w:rsidRDefault="001B0265" w:rsidP="009A5669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1B0265" w:rsidRPr="004B2842" w14:paraId="729ED3F2" w14:textId="77777777" w:rsidTr="00D06933">
        <w:trPr>
          <w:tblHeader/>
        </w:trPr>
        <w:tc>
          <w:tcPr>
            <w:tcW w:w="5497" w:type="dxa"/>
          </w:tcPr>
          <w:p w14:paraId="6B2EF957" w14:textId="07A69B43" w:rsidR="001B0265" w:rsidRPr="004B2842" w:rsidRDefault="001B0265" w:rsidP="009A566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Browallia New" w:hAnsi="Browallia New" w:cs="Browallia New"/>
                <w:b/>
                <w:sz w:val="28"/>
                <w:szCs w:val="28"/>
                <w:cs/>
              </w:rPr>
            </w:pPr>
            <w:r w:rsidRPr="004B2842">
              <w:rPr>
                <w:rFonts w:ascii="Browallia New" w:hAnsi="Browallia New" w:cs="Browallia New"/>
                <w:sz w:val="28"/>
                <w:szCs w:val="28"/>
                <w:cs/>
              </w:rPr>
              <w:t>ณ วันที่</w:t>
            </w:r>
            <w:r w:rsidRPr="004B2842">
              <w:rPr>
                <w:rFonts w:ascii="Browallia New" w:hAnsi="Browallia New" w:cs="Browallia New"/>
                <w:sz w:val="28"/>
                <w:szCs w:val="28"/>
              </w:rPr>
              <w:t xml:space="preserve"> 1</w:t>
            </w:r>
            <w:r w:rsidRPr="004B284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 </w:t>
            </w:r>
            <w:r w:rsidRPr="004B2842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E70C3B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1701" w:type="dxa"/>
            <w:vAlign w:val="bottom"/>
          </w:tcPr>
          <w:p w14:paraId="04205C45" w14:textId="24FAA33F" w:rsidR="001B0265" w:rsidRPr="004B2842" w:rsidRDefault="00C20EAE" w:rsidP="009A5669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20EAE">
              <w:rPr>
                <w:rFonts w:ascii="Browallia New" w:hAnsi="Browallia New" w:cs="Browallia New"/>
                <w:sz w:val="28"/>
                <w:szCs w:val="28"/>
              </w:rPr>
              <w:t>(6,4</w:t>
            </w:r>
            <w:r w:rsidR="00E228F9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Pr="00C20EA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center"/>
          </w:tcPr>
          <w:p w14:paraId="688078A3" w14:textId="77777777" w:rsidR="001B0265" w:rsidRPr="004B2842" w:rsidRDefault="001B0265" w:rsidP="009A5669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716" w:type="dxa"/>
            <w:vAlign w:val="bottom"/>
          </w:tcPr>
          <w:p w14:paraId="23A1008D" w14:textId="1917B405" w:rsidR="001B0265" w:rsidRPr="004B2842" w:rsidRDefault="00E228F9" w:rsidP="009A5669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228F9">
              <w:rPr>
                <w:rFonts w:ascii="Browallia New" w:hAnsi="Browallia New" w:cs="Browallia New"/>
                <w:sz w:val="28"/>
                <w:szCs w:val="28"/>
              </w:rPr>
              <w:t>(6,36</w:t>
            </w:r>
            <w:r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E228F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B703F9" w:rsidRPr="004B2842" w14:paraId="6C372596" w14:textId="77777777" w:rsidTr="00D06933">
        <w:trPr>
          <w:tblHeader/>
        </w:trPr>
        <w:tc>
          <w:tcPr>
            <w:tcW w:w="5497" w:type="dxa"/>
          </w:tcPr>
          <w:p w14:paraId="244FE26B" w14:textId="25F056A5" w:rsidR="00B703F9" w:rsidRPr="004B2842" w:rsidRDefault="00C712E7" w:rsidP="009A566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01" w:type="dxa"/>
            <w:vAlign w:val="bottom"/>
          </w:tcPr>
          <w:p w14:paraId="27ADDD18" w14:textId="33DB11BE" w:rsidR="00B703F9" w:rsidRDefault="00192713" w:rsidP="003A4C17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(354)</w:t>
            </w:r>
          </w:p>
        </w:tc>
        <w:tc>
          <w:tcPr>
            <w:tcW w:w="284" w:type="dxa"/>
            <w:vAlign w:val="center"/>
          </w:tcPr>
          <w:p w14:paraId="54079A5D" w14:textId="77777777" w:rsidR="00B703F9" w:rsidRPr="004B2842" w:rsidRDefault="00B703F9" w:rsidP="009A5669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716" w:type="dxa"/>
            <w:vAlign w:val="bottom"/>
          </w:tcPr>
          <w:p w14:paraId="42B9C7EA" w14:textId="1DF4F239" w:rsidR="00B703F9" w:rsidRDefault="00192713" w:rsidP="009A5669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(354)</w:t>
            </w:r>
          </w:p>
        </w:tc>
      </w:tr>
      <w:tr w:rsidR="001B0265" w:rsidRPr="004B2842" w14:paraId="511E7780" w14:textId="77777777" w:rsidTr="00D06933">
        <w:trPr>
          <w:tblHeader/>
        </w:trPr>
        <w:tc>
          <w:tcPr>
            <w:tcW w:w="5497" w:type="dxa"/>
          </w:tcPr>
          <w:p w14:paraId="1CE38FF7" w14:textId="579FFB32" w:rsidR="001B0265" w:rsidRPr="004B2842" w:rsidRDefault="00C712E7" w:rsidP="009A566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701" w:type="dxa"/>
            <w:vAlign w:val="bottom"/>
          </w:tcPr>
          <w:p w14:paraId="6116BC43" w14:textId="2DF0DE8C" w:rsidR="001B0265" w:rsidRPr="004B2842" w:rsidRDefault="00192713" w:rsidP="009A5669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134</w:t>
            </w:r>
          </w:p>
        </w:tc>
        <w:tc>
          <w:tcPr>
            <w:tcW w:w="284" w:type="dxa"/>
            <w:vAlign w:val="center"/>
          </w:tcPr>
          <w:p w14:paraId="404145C2" w14:textId="77777777" w:rsidR="001B0265" w:rsidRPr="004B2842" w:rsidRDefault="001B0265" w:rsidP="009A5669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716" w:type="dxa"/>
            <w:vAlign w:val="bottom"/>
          </w:tcPr>
          <w:p w14:paraId="231E0124" w14:textId="16BE34F6" w:rsidR="001B0265" w:rsidRPr="004B2842" w:rsidRDefault="00314BDB" w:rsidP="003A4C17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81</w:t>
            </w:r>
          </w:p>
        </w:tc>
      </w:tr>
      <w:tr w:rsidR="001B0265" w:rsidRPr="000E1AB2" w14:paraId="553E563D" w14:textId="77777777" w:rsidTr="00D06933">
        <w:trPr>
          <w:tblHeader/>
        </w:trPr>
        <w:tc>
          <w:tcPr>
            <w:tcW w:w="5497" w:type="dxa"/>
          </w:tcPr>
          <w:p w14:paraId="12316722" w14:textId="1F1C013A" w:rsidR="001B0265" w:rsidRPr="004B2842" w:rsidRDefault="001B0265" w:rsidP="009A566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B284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E70C3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="00E70C3B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มีนาคม </w:t>
            </w:r>
            <w:r w:rsidR="00E70C3B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C4E340F" w14:textId="4B1768C9" w:rsidR="001B0265" w:rsidRPr="004B2842" w:rsidRDefault="00192713" w:rsidP="009A5669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(6,640)</w:t>
            </w:r>
          </w:p>
        </w:tc>
        <w:tc>
          <w:tcPr>
            <w:tcW w:w="284" w:type="dxa"/>
            <w:vAlign w:val="center"/>
          </w:tcPr>
          <w:p w14:paraId="2F2FD979" w14:textId="77777777" w:rsidR="001B0265" w:rsidRPr="004B2842" w:rsidRDefault="001B0265" w:rsidP="009A5669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9B6CF5F" w14:textId="54668C94" w:rsidR="001B0265" w:rsidRPr="000E1AB2" w:rsidRDefault="00192713" w:rsidP="009A5669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(6,640)</w:t>
            </w:r>
          </w:p>
        </w:tc>
      </w:tr>
    </w:tbl>
    <w:p w14:paraId="5B4691D0" w14:textId="77777777" w:rsidR="00E70C3B" w:rsidRPr="0068610D" w:rsidRDefault="00E70C3B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5EEA7576" w14:textId="30417CB4" w:rsidR="009156FA" w:rsidRPr="006A1BD3" w:rsidRDefault="00593952" w:rsidP="008C411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6A1BD3">
        <w:rPr>
          <w:rFonts w:ascii="Browallia New" w:hAnsi="Browallia New" w:cs="Browallia New"/>
          <w:b/>
          <w:bCs/>
          <w:sz w:val="28"/>
          <w:szCs w:val="28"/>
          <w:cs/>
        </w:rPr>
        <w:t>สินค้าคงเหลือ</w:t>
      </w:r>
    </w:p>
    <w:p w14:paraId="63A9110C" w14:textId="77777777" w:rsidR="003E534D" w:rsidRPr="00D06933" w:rsidRDefault="003E534D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228" w:type="dxa"/>
        <w:tblInd w:w="300" w:type="dxa"/>
        <w:tblLayout w:type="fixed"/>
        <w:tblLook w:val="0000" w:firstRow="0" w:lastRow="0" w:firstColumn="0" w:lastColumn="0" w:noHBand="0" w:noVBand="0"/>
      </w:tblPr>
      <w:tblGrid>
        <w:gridCol w:w="4665"/>
        <w:gridCol w:w="822"/>
        <w:gridCol w:w="1782"/>
        <w:gridCol w:w="236"/>
        <w:gridCol w:w="1723"/>
      </w:tblGrid>
      <w:tr w:rsidR="00A926C8" w:rsidRPr="001C3DB7" w14:paraId="17758802" w14:textId="77777777" w:rsidTr="00B3765E">
        <w:trPr>
          <w:cantSplit/>
        </w:trPr>
        <w:tc>
          <w:tcPr>
            <w:tcW w:w="4665" w:type="dxa"/>
          </w:tcPr>
          <w:p w14:paraId="67FFE9C0" w14:textId="77777777" w:rsidR="00A926C8" w:rsidRPr="001C3DB7" w:rsidRDefault="00A926C8" w:rsidP="0045291E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  <w:bookmarkStart w:id="1" w:name="_Hlk494369948"/>
          </w:p>
        </w:tc>
        <w:tc>
          <w:tcPr>
            <w:tcW w:w="4563" w:type="dxa"/>
            <w:gridSpan w:val="4"/>
          </w:tcPr>
          <w:p w14:paraId="5FB75645" w14:textId="77777777" w:rsidR="00A926C8" w:rsidRPr="001C3DB7" w:rsidRDefault="00A926C8" w:rsidP="005F70C1">
            <w:pPr>
              <w:pStyle w:val="Heading4"/>
              <w:framePr w:w="0" w:hRule="auto" w:hSpace="0" w:wrap="auto" w:vAnchor="margin" w:hAnchor="text" w:xAlign="left" w:yAlign="inline"/>
              <w:ind w:right="-76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1C3DB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(หน่วย </w:t>
            </w:r>
            <w:r w:rsidRPr="001C3DB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:</w:t>
            </w:r>
            <w:r w:rsidRPr="001C3DB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พัน</w:t>
            </w:r>
            <w:r w:rsidRPr="001C3DB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บาท)</w:t>
            </w:r>
          </w:p>
        </w:tc>
      </w:tr>
      <w:tr w:rsidR="00A926C8" w:rsidRPr="001C3DB7" w14:paraId="444D06B8" w14:textId="77777777" w:rsidTr="00B3765E">
        <w:trPr>
          <w:cantSplit/>
        </w:trPr>
        <w:tc>
          <w:tcPr>
            <w:tcW w:w="4665" w:type="dxa"/>
          </w:tcPr>
          <w:p w14:paraId="12EF80A2" w14:textId="77777777" w:rsidR="00A926C8" w:rsidRPr="001C3DB7" w:rsidRDefault="00A926C8" w:rsidP="0045291E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22" w:type="dxa"/>
            <w:tcBorders>
              <w:left w:val="nil"/>
            </w:tcBorders>
            <w:vAlign w:val="bottom"/>
          </w:tcPr>
          <w:p w14:paraId="09267A68" w14:textId="77777777" w:rsidR="00A926C8" w:rsidRPr="001C3DB7" w:rsidRDefault="00A926C8" w:rsidP="0045291E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741" w:type="dxa"/>
            <w:gridSpan w:val="3"/>
            <w:tcBorders>
              <w:bottom w:val="single" w:sz="4" w:space="0" w:color="auto"/>
            </w:tcBorders>
          </w:tcPr>
          <w:p w14:paraId="24329A0F" w14:textId="67819ED0" w:rsidR="00A926C8" w:rsidRPr="001C3DB7" w:rsidRDefault="00A926C8" w:rsidP="0045291E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งบการเงินรวมและ</w:t>
            </w:r>
            <w:r w:rsidRPr="001C3DB7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</w:t>
            </w:r>
            <w:r w:rsidR="0032219D">
              <w:rPr>
                <w:rFonts w:ascii="Browallia New" w:hAnsi="Browallia New" w:cs="Browallia New" w:hint="cs"/>
                <w:sz w:val="28"/>
                <w:szCs w:val="28"/>
                <w:cs/>
              </w:rPr>
              <w:t>ของ</w:t>
            </w:r>
            <w:r w:rsidRPr="001C3DB7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</w:p>
        </w:tc>
      </w:tr>
      <w:tr w:rsidR="00E70C3B" w:rsidRPr="001C3DB7" w14:paraId="604BE2F0" w14:textId="77777777" w:rsidTr="00B3765E">
        <w:trPr>
          <w:cantSplit/>
        </w:trPr>
        <w:tc>
          <w:tcPr>
            <w:tcW w:w="4665" w:type="dxa"/>
          </w:tcPr>
          <w:p w14:paraId="5A078F71" w14:textId="77777777" w:rsidR="00E70C3B" w:rsidRPr="001C3DB7" w:rsidRDefault="00E70C3B" w:rsidP="00E70C3B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22" w:type="dxa"/>
            <w:tcBorders>
              <w:left w:val="nil"/>
            </w:tcBorders>
          </w:tcPr>
          <w:p w14:paraId="6F16D0A4" w14:textId="77777777" w:rsidR="00E70C3B" w:rsidRPr="001C3DB7" w:rsidRDefault="00E70C3B" w:rsidP="00E70C3B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82" w:type="dxa"/>
            <w:tcBorders>
              <w:left w:val="nil"/>
              <w:bottom w:val="single" w:sz="4" w:space="0" w:color="auto"/>
            </w:tcBorders>
          </w:tcPr>
          <w:p w14:paraId="594F27AD" w14:textId="27A94AED" w:rsidR="00E70C3B" w:rsidRPr="001C3DB7" w:rsidRDefault="00E70C3B" w:rsidP="00E70C3B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31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CB1FAAD" w14:textId="77777777" w:rsidR="00E70C3B" w:rsidRPr="001C3DB7" w:rsidRDefault="00E70C3B" w:rsidP="00E70C3B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</w:tcPr>
          <w:p w14:paraId="62EAAF17" w14:textId="28EA3A79" w:rsidR="00E70C3B" w:rsidRPr="001C3DB7" w:rsidRDefault="00E70C3B" w:rsidP="00E70C3B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</w:rPr>
              <w:t>31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Browallia New" w:hAnsi="Browallia New" w:cs="Browallia New" w:hint="cs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</w:tr>
      <w:tr w:rsidR="00D161BA" w:rsidRPr="001C3DB7" w14:paraId="6C2BAF80" w14:textId="77777777" w:rsidTr="00B3765E">
        <w:trPr>
          <w:cantSplit/>
          <w:trHeight w:val="329"/>
        </w:trPr>
        <w:tc>
          <w:tcPr>
            <w:tcW w:w="4665" w:type="dxa"/>
          </w:tcPr>
          <w:p w14:paraId="5A4E0C5E" w14:textId="77777777" w:rsidR="00D161BA" w:rsidRPr="00552E1A" w:rsidRDefault="00D161BA" w:rsidP="0045291E">
            <w:pPr>
              <w:ind w:left="31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2" w:type="dxa"/>
            <w:tcBorders>
              <w:left w:val="nil"/>
            </w:tcBorders>
          </w:tcPr>
          <w:p w14:paraId="7F3D63A9" w14:textId="77777777" w:rsidR="00D161BA" w:rsidRPr="00552E1A" w:rsidRDefault="00D161BA" w:rsidP="0045291E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</w:tcBorders>
          </w:tcPr>
          <w:p w14:paraId="712551B6" w14:textId="77777777" w:rsidR="00D161BA" w:rsidRPr="00552E1A" w:rsidRDefault="00D161BA" w:rsidP="0045291E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36" w:type="dxa"/>
          </w:tcPr>
          <w:p w14:paraId="3FBCB51E" w14:textId="77777777" w:rsidR="00D161BA" w:rsidRPr="00552E1A" w:rsidRDefault="00D161BA" w:rsidP="0045291E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723" w:type="dxa"/>
            <w:vAlign w:val="center"/>
          </w:tcPr>
          <w:p w14:paraId="457D1F6F" w14:textId="77777777" w:rsidR="00D161BA" w:rsidRPr="00552E1A" w:rsidRDefault="00D161BA" w:rsidP="0045291E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</w:tr>
      <w:tr w:rsidR="00211E5A" w:rsidRPr="00C32162" w14:paraId="1AEFAA62" w14:textId="77777777" w:rsidTr="00B3765E">
        <w:trPr>
          <w:cantSplit/>
        </w:trPr>
        <w:tc>
          <w:tcPr>
            <w:tcW w:w="4665" w:type="dxa"/>
          </w:tcPr>
          <w:p w14:paraId="62F8BAF5" w14:textId="77777777" w:rsidR="00211E5A" w:rsidRPr="00C32162" w:rsidRDefault="00211E5A" w:rsidP="00211E5A">
            <w:pPr>
              <w:pStyle w:val="BodyText2"/>
              <w:tabs>
                <w:tab w:val="left" w:pos="175"/>
                <w:tab w:val="left" w:pos="426"/>
              </w:tabs>
              <w:ind w:left="0" w:firstLine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3216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สินค้าสำเร็จรูป</w:t>
            </w:r>
          </w:p>
        </w:tc>
        <w:tc>
          <w:tcPr>
            <w:tcW w:w="822" w:type="dxa"/>
            <w:tcBorders>
              <w:left w:val="nil"/>
            </w:tcBorders>
          </w:tcPr>
          <w:p w14:paraId="7B2933C6" w14:textId="77777777" w:rsidR="00211E5A" w:rsidRPr="00C32162" w:rsidRDefault="00211E5A" w:rsidP="00211E5A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82" w:type="dxa"/>
            <w:tcBorders>
              <w:left w:val="nil"/>
            </w:tcBorders>
          </w:tcPr>
          <w:p w14:paraId="76B42CE9" w14:textId="70F974E6" w:rsidR="00211E5A" w:rsidRPr="00C32162" w:rsidRDefault="00192713" w:rsidP="00211E5A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217,668</w:t>
            </w:r>
          </w:p>
        </w:tc>
        <w:tc>
          <w:tcPr>
            <w:tcW w:w="236" w:type="dxa"/>
          </w:tcPr>
          <w:p w14:paraId="792BDBC1" w14:textId="77777777" w:rsidR="00211E5A" w:rsidRPr="00C32162" w:rsidRDefault="00211E5A" w:rsidP="00211E5A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3" w:type="dxa"/>
          </w:tcPr>
          <w:p w14:paraId="229A77B9" w14:textId="05D572E4" w:rsidR="00211E5A" w:rsidRPr="00C32162" w:rsidRDefault="00211E5A" w:rsidP="00211E5A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</w:rPr>
              <w:t>184</w:t>
            </w:r>
            <w:r w:rsidRPr="00850D24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850D24">
              <w:rPr>
                <w:rFonts w:ascii="Browallia New" w:hAnsi="Browallia New" w:cs="Browallia New"/>
                <w:sz w:val="28"/>
                <w:szCs w:val="28"/>
              </w:rPr>
              <w:t>770</w:t>
            </w:r>
          </w:p>
        </w:tc>
      </w:tr>
      <w:tr w:rsidR="00211E5A" w:rsidRPr="00C32162" w14:paraId="57E437DC" w14:textId="77777777" w:rsidTr="00B3765E">
        <w:trPr>
          <w:cantSplit/>
        </w:trPr>
        <w:tc>
          <w:tcPr>
            <w:tcW w:w="4665" w:type="dxa"/>
          </w:tcPr>
          <w:p w14:paraId="77683196" w14:textId="77777777" w:rsidR="00211E5A" w:rsidRPr="00C32162" w:rsidRDefault="00211E5A" w:rsidP="00211E5A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C32162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สินค้า</w:t>
            </w:r>
            <w:r w:rsidRPr="00C3216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ระหว่างทาง</w:t>
            </w:r>
          </w:p>
        </w:tc>
        <w:tc>
          <w:tcPr>
            <w:tcW w:w="822" w:type="dxa"/>
            <w:tcBorders>
              <w:left w:val="nil"/>
            </w:tcBorders>
          </w:tcPr>
          <w:p w14:paraId="73434C56" w14:textId="77777777" w:rsidR="00211E5A" w:rsidRPr="00C32162" w:rsidRDefault="00211E5A" w:rsidP="00211E5A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82" w:type="dxa"/>
            <w:tcBorders>
              <w:left w:val="nil"/>
              <w:bottom w:val="single" w:sz="4" w:space="0" w:color="auto"/>
            </w:tcBorders>
          </w:tcPr>
          <w:p w14:paraId="77D48164" w14:textId="5645107A" w:rsidR="00211E5A" w:rsidRPr="00C32162" w:rsidRDefault="00192713" w:rsidP="00211E5A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19,309</w:t>
            </w:r>
          </w:p>
        </w:tc>
        <w:tc>
          <w:tcPr>
            <w:tcW w:w="236" w:type="dxa"/>
          </w:tcPr>
          <w:p w14:paraId="2E74C6CD" w14:textId="77777777" w:rsidR="00211E5A" w:rsidRPr="00C32162" w:rsidRDefault="00211E5A" w:rsidP="00211E5A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</w:tcPr>
          <w:p w14:paraId="50FB687C" w14:textId="62436889" w:rsidR="00211E5A" w:rsidRPr="00C32162" w:rsidRDefault="00211E5A" w:rsidP="00211E5A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850D2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50D24">
              <w:rPr>
                <w:rFonts w:ascii="Browallia New" w:hAnsi="Browallia New" w:cs="Browallia New"/>
                <w:sz w:val="28"/>
                <w:szCs w:val="28"/>
              </w:rPr>
              <w:t>66</w:t>
            </w:r>
            <w:r w:rsidR="00465AF1">
              <w:rPr>
                <w:rFonts w:ascii="Browallia New" w:hAnsi="Browallia New" w:cs="Browallia New" w:hint="cs"/>
                <w:sz w:val="28"/>
                <w:szCs w:val="28"/>
                <w:cs/>
              </w:rPr>
              <w:t>1</w:t>
            </w:r>
          </w:p>
        </w:tc>
      </w:tr>
      <w:tr w:rsidR="00211E5A" w:rsidRPr="00C32162" w14:paraId="55B1966C" w14:textId="77777777" w:rsidTr="00B3765E">
        <w:trPr>
          <w:cantSplit/>
        </w:trPr>
        <w:tc>
          <w:tcPr>
            <w:tcW w:w="4665" w:type="dxa"/>
            <w:vAlign w:val="bottom"/>
          </w:tcPr>
          <w:p w14:paraId="693FD274" w14:textId="77777777" w:rsidR="00211E5A" w:rsidRPr="00C32162" w:rsidRDefault="00211E5A" w:rsidP="00211E5A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C32162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822" w:type="dxa"/>
            <w:tcBorders>
              <w:left w:val="nil"/>
            </w:tcBorders>
          </w:tcPr>
          <w:p w14:paraId="50799CAF" w14:textId="77777777" w:rsidR="00211E5A" w:rsidRPr="00C32162" w:rsidRDefault="00211E5A" w:rsidP="00211E5A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</w:tcBorders>
          </w:tcPr>
          <w:p w14:paraId="647CB8AB" w14:textId="144E0D3B" w:rsidR="00211E5A" w:rsidRPr="00C32162" w:rsidRDefault="00192713" w:rsidP="00211E5A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236,977</w:t>
            </w:r>
          </w:p>
        </w:tc>
        <w:tc>
          <w:tcPr>
            <w:tcW w:w="236" w:type="dxa"/>
          </w:tcPr>
          <w:p w14:paraId="1FC562D2" w14:textId="77777777" w:rsidR="00211E5A" w:rsidRPr="00C32162" w:rsidRDefault="00211E5A" w:rsidP="00211E5A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14:paraId="726CDEF0" w14:textId="41C97D78" w:rsidR="00211E5A" w:rsidRPr="00C32162" w:rsidRDefault="00211E5A" w:rsidP="00211E5A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</w:rPr>
              <w:t>189</w:t>
            </w:r>
            <w:r w:rsidRPr="00850D2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50D24">
              <w:rPr>
                <w:rFonts w:ascii="Browallia New" w:hAnsi="Browallia New" w:cs="Browallia New"/>
                <w:sz w:val="28"/>
                <w:szCs w:val="28"/>
              </w:rPr>
              <w:t>43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</w:tr>
      <w:tr w:rsidR="00211E5A" w:rsidRPr="00C32162" w14:paraId="29435E76" w14:textId="77777777" w:rsidTr="00B3765E">
        <w:trPr>
          <w:cantSplit/>
        </w:trPr>
        <w:tc>
          <w:tcPr>
            <w:tcW w:w="4665" w:type="dxa"/>
          </w:tcPr>
          <w:p w14:paraId="18E4832E" w14:textId="0DF9E677" w:rsidR="00211E5A" w:rsidRPr="00C32162" w:rsidRDefault="00211E5A" w:rsidP="00211E5A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32162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C3216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C32162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ค่า</w:t>
            </w:r>
            <w:r w:rsidRPr="00C3216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เผื่อสินค้า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เสื่อมคุณภาพ</w:t>
            </w:r>
          </w:p>
        </w:tc>
        <w:tc>
          <w:tcPr>
            <w:tcW w:w="822" w:type="dxa"/>
            <w:tcBorders>
              <w:left w:val="nil"/>
            </w:tcBorders>
          </w:tcPr>
          <w:p w14:paraId="11893C4D" w14:textId="77777777" w:rsidR="00211E5A" w:rsidRPr="00C32162" w:rsidRDefault="00211E5A" w:rsidP="00211E5A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left w:val="nil"/>
            </w:tcBorders>
          </w:tcPr>
          <w:p w14:paraId="58DB1F7A" w14:textId="16E87CC0" w:rsidR="00211E5A" w:rsidRPr="004B02DC" w:rsidRDefault="00192713" w:rsidP="00211E5A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(10,330)</w:t>
            </w:r>
          </w:p>
        </w:tc>
        <w:tc>
          <w:tcPr>
            <w:tcW w:w="236" w:type="dxa"/>
          </w:tcPr>
          <w:p w14:paraId="69536C6D" w14:textId="77777777" w:rsidR="00211E5A" w:rsidRPr="004B02DC" w:rsidRDefault="00211E5A" w:rsidP="00211E5A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3" w:type="dxa"/>
          </w:tcPr>
          <w:p w14:paraId="40737B06" w14:textId="1223CD02" w:rsidR="00211E5A" w:rsidRPr="00C32162" w:rsidRDefault="00211E5A" w:rsidP="00211E5A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</w:rPr>
              <w:t>(9,224)</w:t>
            </w:r>
          </w:p>
        </w:tc>
      </w:tr>
      <w:tr w:rsidR="00211E5A" w:rsidRPr="00C32162" w14:paraId="7BE446DC" w14:textId="77777777" w:rsidTr="00B3765E">
        <w:trPr>
          <w:cantSplit/>
        </w:trPr>
        <w:tc>
          <w:tcPr>
            <w:tcW w:w="4665" w:type="dxa"/>
            <w:shd w:val="clear" w:color="auto" w:fill="auto"/>
          </w:tcPr>
          <w:p w14:paraId="4A001014" w14:textId="4A09D008" w:rsidR="00211E5A" w:rsidRPr="00874119" w:rsidRDefault="00211E5A" w:rsidP="00211E5A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7411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</w:t>
            </w:r>
            <w:r w:rsidRPr="00874119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ค่าเผื่อการลดมูลค่าของสินค้า</w:t>
            </w:r>
          </w:p>
        </w:tc>
        <w:tc>
          <w:tcPr>
            <w:tcW w:w="822" w:type="dxa"/>
            <w:tcBorders>
              <w:left w:val="nil"/>
            </w:tcBorders>
          </w:tcPr>
          <w:p w14:paraId="7F759E9C" w14:textId="77777777" w:rsidR="00211E5A" w:rsidRPr="00C32162" w:rsidRDefault="00211E5A" w:rsidP="00211E5A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left w:val="nil"/>
              <w:bottom w:val="single" w:sz="4" w:space="0" w:color="auto"/>
            </w:tcBorders>
          </w:tcPr>
          <w:p w14:paraId="5E52D496" w14:textId="347CEC92" w:rsidR="00211E5A" w:rsidRPr="004B02DC" w:rsidRDefault="00192713" w:rsidP="00192713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(4,675)</w:t>
            </w:r>
          </w:p>
        </w:tc>
        <w:tc>
          <w:tcPr>
            <w:tcW w:w="236" w:type="dxa"/>
          </w:tcPr>
          <w:p w14:paraId="2AB25988" w14:textId="77777777" w:rsidR="00211E5A" w:rsidRPr="004B02DC" w:rsidRDefault="00211E5A" w:rsidP="00211E5A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</w:tcPr>
          <w:p w14:paraId="1721847C" w14:textId="4D3AA553" w:rsidR="00211E5A" w:rsidRPr="00C32162" w:rsidRDefault="00211E5A" w:rsidP="00211E5A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</w:rPr>
              <w:t>(4,748)</w:t>
            </w:r>
          </w:p>
        </w:tc>
      </w:tr>
      <w:tr w:rsidR="00211E5A" w:rsidRPr="004B2A8B" w14:paraId="664C0D99" w14:textId="77777777" w:rsidTr="00B3765E">
        <w:trPr>
          <w:cantSplit/>
        </w:trPr>
        <w:tc>
          <w:tcPr>
            <w:tcW w:w="4665" w:type="dxa"/>
          </w:tcPr>
          <w:p w14:paraId="188BA112" w14:textId="77777777" w:rsidR="00211E5A" w:rsidRPr="00C32162" w:rsidRDefault="00211E5A" w:rsidP="00211E5A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3216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822" w:type="dxa"/>
            <w:tcBorders>
              <w:left w:val="nil"/>
            </w:tcBorders>
          </w:tcPr>
          <w:p w14:paraId="3FAEFEF7" w14:textId="77777777" w:rsidR="00211E5A" w:rsidRPr="00C32162" w:rsidRDefault="00211E5A" w:rsidP="00211E5A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377811E3" w14:textId="605928F2" w:rsidR="00211E5A" w:rsidRPr="00C32162" w:rsidRDefault="00192713" w:rsidP="00211E5A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221,972</w:t>
            </w:r>
          </w:p>
        </w:tc>
        <w:tc>
          <w:tcPr>
            <w:tcW w:w="236" w:type="dxa"/>
          </w:tcPr>
          <w:p w14:paraId="1453083C" w14:textId="77777777" w:rsidR="00211E5A" w:rsidRPr="00C32162" w:rsidRDefault="00211E5A" w:rsidP="00211E5A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3" w:type="dxa"/>
            <w:tcBorders>
              <w:top w:val="single" w:sz="4" w:space="0" w:color="auto"/>
              <w:bottom w:val="single" w:sz="12" w:space="0" w:color="auto"/>
            </w:tcBorders>
          </w:tcPr>
          <w:p w14:paraId="506FA64F" w14:textId="29A306B7" w:rsidR="00211E5A" w:rsidRPr="00C32162" w:rsidRDefault="00211E5A" w:rsidP="00211E5A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0D24">
              <w:rPr>
                <w:rFonts w:ascii="Browallia New" w:hAnsi="Browallia New" w:cs="Browallia New"/>
                <w:sz w:val="28"/>
                <w:szCs w:val="28"/>
              </w:rPr>
              <w:t>175</w:t>
            </w:r>
            <w:r w:rsidRPr="00850D2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850D24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="001B12E7">
              <w:rPr>
                <w:rFonts w:ascii="Browallia New" w:hAnsi="Browallia New" w:cs="Browallia New" w:hint="cs"/>
                <w:sz w:val="28"/>
                <w:szCs w:val="28"/>
                <w:cs/>
              </w:rPr>
              <w:t>9</w:t>
            </w:r>
          </w:p>
        </w:tc>
      </w:tr>
      <w:bookmarkEnd w:id="1"/>
    </w:tbl>
    <w:p w14:paraId="15691BBD" w14:textId="77777777" w:rsidR="00CC349B" w:rsidRDefault="00CC349B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72AA6D3F" w14:textId="5AADD34F" w:rsidR="00F91C67" w:rsidRDefault="00F91C67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5A049B">
        <w:rPr>
          <w:rFonts w:ascii="Browallia New" w:hAnsi="Browallia New" w:cs="Browallia New"/>
          <w:sz w:val="28"/>
          <w:szCs w:val="28"/>
          <w:cs/>
        </w:rPr>
        <w:t>ในระหว่างงวด รายการเคลื่อนไหวของ</w:t>
      </w:r>
      <w:r w:rsidRPr="002749C0">
        <w:rPr>
          <w:rFonts w:ascii="Browallia New" w:hAnsi="Browallia New" w:cs="Browallia New"/>
          <w:sz w:val="28"/>
          <w:szCs w:val="28"/>
          <w:cs/>
        </w:rPr>
        <w:t>ค่าเผื่อสินค้า</w:t>
      </w:r>
      <w:r w:rsidR="000F67F5" w:rsidRPr="00D06933">
        <w:rPr>
          <w:rFonts w:ascii="Browallia New" w:hAnsi="Browallia New" w:cs="Browallia New" w:hint="cs"/>
          <w:sz w:val="28"/>
          <w:szCs w:val="28"/>
          <w:cs/>
        </w:rPr>
        <w:t>เสื่อมคุณภาพ</w:t>
      </w:r>
      <w:r w:rsidR="000E7CEE" w:rsidRPr="00D06933">
        <w:rPr>
          <w:rFonts w:ascii="Browallia New" w:hAnsi="Browallia New" w:cs="Browallia New" w:hint="cs"/>
          <w:sz w:val="28"/>
          <w:szCs w:val="28"/>
          <w:cs/>
        </w:rPr>
        <w:t xml:space="preserve">และการลดมูลค่าของสินค้า </w:t>
      </w:r>
      <w:r w:rsidRPr="005A049B">
        <w:rPr>
          <w:rFonts w:ascii="Browallia New" w:hAnsi="Browallia New" w:cs="Browallia New"/>
          <w:sz w:val="28"/>
          <w:szCs w:val="28"/>
          <w:cs/>
        </w:rPr>
        <w:t>มีดังต่อไปนี้</w:t>
      </w:r>
    </w:p>
    <w:p w14:paraId="0F2DFD0E" w14:textId="77777777" w:rsidR="00A30DA6" w:rsidRPr="00D06933" w:rsidRDefault="00A30DA6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228" w:type="dxa"/>
        <w:tblInd w:w="301" w:type="dxa"/>
        <w:tblLayout w:type="fixed"/>
        <w:tblLook w:val="01E0" w:firstRow="1" w:lastRow="1" w:firstColumn="1" w:lastColumn="1" w:noHBand="0" w:noVBand="0"/>
      </w:tblPr>
      <w:tblGrid>
        <w:gridCol w:w="6393"/>
        <w:gridCol w:w="2835"/>
      </w:tblGrid>
      <w:tr w:rsidR="008F4660" w:rsidRPr="00293ED1" w14:paraId="2F524CA9" w14:textId="77777777" w:rsidTr="00B3765E">
        <w:tc>
          <w:tcPr>
            <w:tcW w:w="6393" w:type="dxa"/>
          </w:tcPr>
          <w:p w14:paraId="7251BC9A" w14:textId="77777777" w:rsidR="008F4660" w:rsidRPr="00293ED1" w:rsidRDefault="008F4660" w:rsidP="008F46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5" w:type="dxa"/>
          </w:tcPr>
          <w:p w14:paraId="2ACA4669" w14:textId="3F1B275B" w:rsidR="008F4660" w:rsidRPr="00293ED1" w:rsidRDefault="008F4660" w:rsidP="008F4660">
            <w:pPr>
              <w:tabs>
                <w:tab w:val="clear" w:pos="454"/>
                <w:tab w:val="clear" w:pos="680"/>
                <w:tab w:val="clear" w:pos="4451"/>
                <w:tab w:val="left" w:pos="0"/>
              </w:tabs>
              <w:spacing w:line="240" w:lineRule="auto"/>
              <w:ind w:right="-6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93ED1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8F4660" w:rsidRPr="00293ED1" w14:paraId="7EC168D4" w14:textId="77777777" w:rsidTr="00B3765E">
        <w:trPr>
          <w:trHeight w:val="351"/>
        </w:trPr>
        <w:tc>
          <w:tcPr>
            <w:tcW w:w="6393" w:type="dxa"/>
          </w:tcPr>
          <w:p w14:paraId="0353BA7A" w14:textId="77777777" w:rsidR="008F4660" w:rsidRPr="00293ED1" w:rsidRDefault="008F4660" w:rsidP="008F46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E91F089" w14:textId="77777777" w:rsidR="00760AEC" w:rsidRDefault="008F4660" w:rsidP="008F46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งบการเงินรวมและ</w:t>
            </w:r>
          </w:p>
          <w:p w14:paraId="5CE043AB" w14:textId="3E347C50" w:rsidR="008F4660" w:rsidRPr="00293ED1" w:rsidRDefault="008F4660" w:rsidP="008F46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C3DB7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ของ</w:t>
            </w:r>
            <w:r w:rsidRPr="001C3DB7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</w:p>
        </w:tc>
      </w:tr>
      <w:tr w:rsidR="00333FA6" w:rsidRPr="00293ED1" w14:paraId="09FB0951" w14:textId="77777777" w:rsidTr="00B3765E">
        <w:trPr>
          <w:trHeight w:val="351"/>
        </w:trPr>
        <w:tc>
          <w:tcPr>
            <w:tcW w:w="6393" w:type="dxa"/>
          </w:tcPr>
          <w:p w14:paraId="4917F77E" w14:textId="77777777" w:rsidR="00333FA6" w:rsidRPr="00293ED1" w:rsidRDefault="00333FA6" w:rsidP="008F46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377E792A" w14:textId="77777777" w:rsidR="00333FA6" w:rsidRDefault="00333FA6" w:rsidP="008F46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8F4660" w:rsidRPr="00293ED1" w14:paraId="3CE6C6BA" w14:textId="77777777" w:rsidTr="00B3765E">
        <w:trPr>
          <w:trHeight w:val="113"/>
        </w:trPr>
        <w:tc>
          <w:tcPr>
            <w:tcW w:w="6393" w:type="dxa"/>
          </w:tcPr>
          <w:p w14:paraId="51EBEE80" w14:textId="63E2827C" w:rsidR="008F4660" w:rsidRPr="000F67F5" w:rsidRDefault="008F4660" w:rsidP="008F4660">
            <w:pPr>
              <w:pStyle w:val="a7"/>
              <w:widowControl/>
              <w:ind w:right="0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  <w:lang w:val="en-GB"/>
              </w:rPr>
              <w:t xml:space="preserve">ณ วันที่ </w:t>
            </w:r>
            <w:r>
              <w:rPr>
                <w:rFonts w:ascii="Browallia New" w:hAnsi="Browallia New" w:cs="Browallia New"/>
              </w:rPr>
              <w:t xml:space="preserve">1 </w:t>
            </w:r>
            <w:r>
              <w:rPr>
                <w:rFonts w:ascii="Browallia New" w:hAnsi="Browallia New" w:cs="Browallia New" w:hint="cs"/>
                <w:cs/>
              </w:rPr>
              <w:t xml:space="preserve">มกราคม </w:t>
            </w:r>
            <w:r>
              <w:rPr>
                <w:rFonts w:ascii="Browallia New" w:hAnsi="Browallia New" w:cs="Browallia New"/>
              </w:rPr>
              <w:t>256</w:t>
            </w:r>
            <w:r w:rsidR="00E70C3B">
              <w:rPr>
                <w:rFonts w:ascii="Browallia New" w:hAnsi="Browallia New" w:cs="Browallia New"/>
              </w:rPr>
              <w:t>4</w:t>
            </w:r>
          </w:p>
        </w:tc>
        <w:tc>
          <w:tcPr>
            <w:tcW w:w="2835" w:type="dxa"/>
            <w:vAlign w:val="bottom"/>
          </w:tcPr>
          <w:p w14:paraId="20DD3C2F" w14:textId="791AEE6E" w:rsidR="008F4660" w:rsidRPr="00293ED1" w:rsidRDefault="00192713" w:rsidP="0007624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(13,972)</w:t>
            </w:r>
          </w:p>
        </w:tc>
      </w:tr>
      <w:tr w:rsidR="008F4660" w:rsidRPr="00293ED1" w14:paraId="31051F8F" w14:textId="77777777" w:rsidTr="00B3765E">
        <w:trPr>
          <w:trHeight w:val="113"/>
        </w:trPr>
        <w:tc>
          <w:tcPr>
            <w:tcW w:w="6393" w:type="dxa"/>
          </w:tcPr>
          <w:p w14:paraId="7C62AF0C" w14:textId="3AED2948" w:rsidR="008F4660" w:rsidRPr="00293ED1" w:rsidRDefault="008F4660" w:rsidP="008F4660">
            <w:pPr>
              <w:pStyle w:val="a7"/>
              <w:widowControl/>
              <w:ind w:right="0"/>
              <w:rPr>
                <w:rFonts w:ascii="Browallia New" w:hAnsi="Browallia New" w:cs="Browallia New"/>
              </w:rPr>
            </w:pPr>
            <w:r w:rsidRPr="00DF115C">
              <w:rPr>
                <w:rFonts w:ascii="Browallia New" w:hAnsi="Browallia New" w:cs="Browallia New"/>
                <w:cs/>
              </w:rPr>
              <w:t>เพิ่มขึ้น</w:t>
            </w:r>
          </w:p>
        </w:tc>
        <w:tc>
          <w:tcPr>
            <w:tcW w:w="2835" w:type="dxa"/>
            <w:vAlign w:val="bottom"/>
          </w:tcPr>
          <w:p w14:paraId="20BB9526" w14:textId="19E8537E" w:rsidR="008F4660" w:rsidRPr="00293ED1" w:rsidRDefault="00192713" w:rsidP="0007624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(1,</w:t>
            </w:r>
            <w:r w:rsidR="00480F65">
              <w:rPr>
                <w:rFonts w:ascii="Browallia New" w:hAnsi="Browallia New" w:cs="Browallia New"/>
                <w:sz w:val="28"/>
                <w:szCs w:val="28"/>
                <w:lang w:val="en-GB"/>
              </w:rPr>
              <w:t>106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996518" w:rsidRPr="00293ED1" w14:paraId="06907196" w14:textId="77777777" w:rsidTr="00B3765E">
        <w:trPr>
          <w:trHeight w:val="113"/>
        </w:trPr>
        <w:tc>
          <w:tcPr>
            <w:tcW w:w="6393" w:type="dxa"/>
          </w:tcPr>
          <w:p w14:paraId="2FDC3B6F" w14:textId="4DEC9FDC" w:rsidR="00996518" w:rsidRPr="00DF115C" w:rsidRDefault="003E3940" w:rsidP="008F4660">
            <w:pPr>
              <w:pStyle w:val="a7"/>
              <w:widowControl/>
              <w:ind w:right="0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ลดลง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14:paraId="2EE0F129" w14:textId="748A082E" w:rsidR="00996518" w:rsidRDefault="000B30B6" w:rsidP="004D65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                         </w:t>
            </w:r>
            <w:r w:rsidR="004D65F8">
              <w:rPr>
                <w:rFonts w:ascii="Browallia New" w:hAnsi="Browallia New" w:cs="Browallia New"/>
                <w:sz w:val="28"/>
                <w:szCs w:val="28"/>
              </w:rPr>
              <w:t>73</w:t>
            </w:r>
          </w:p>
        </w:tc>
      </w:tr>
      <w:tr w:rsidR="008F4660" w:rsidRPr="00F6226B" w14:paraId="2E06B97C" w14:textId="77777777" w:rsidTr="00B3765E">
        <w:trPr>
          <w:trHeight w:val="230"/>
        </w:trPr>
        <w:tc>
          <w:tcPr>
            <w:tcW w:w="6393" w:type="dxa"/>
          </w:tcPr>
          <w:p w14:paraId="2C989189" w14:textId="6AF8D73F" w:rsidR="008F4660" w:rsidRPr="00F6226B" w:rsidRDefault="008F4660" w:rsidP="008F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ณ วันที่ </w:t>
            </w:r>
            <w:r w:rsidR="00E70C3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="00E70C3B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มีนาคม </w:t>
            </w:r>
            <w:r w:rsidR="00E70C3B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A50F90D" w14:textId="4A9C9F6B" w:rsidR="008F4660" w:rsidRPr="007D2512" w:rsidRDefault="00192713" w:rsidP="00076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(15,005)</w:t>
            </w:r>
          </w:p>
        </w:tc>
      </w:tr>
    </w:tbl>
    <w:p w14:paraId="14B2F5A3" w14:textId="30861A20" w:rsidR="00AF3A3E" w:rsidRPr="00D06933" w:rsidRDefault="00AF3A3E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E6E684C" w14:textId="59F591B0" w:rsidR="003F38C0" w:rsidRPr="006A1BD3" w:rsidRDefault="003F38C0" w:rsidP="00BC6679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6A1BD3">
        <w:rPr>
          <w:rFonts w:ascii="Browallia New" w:hAnsi="Browallia New" w:cs="Browallia New"/>
          <w:b/>
          <w:bCs/>
          <w:sz w:val="28"/>
          <w:szCs w:val="28"/>
          <w:cs/>
        </w:rPr>
        <w:t>เงินฝากธนาคารที่มีข้อจำกัดในการใช้</w:t>
      </w:r>
    </w:p>
    <w:p w14:paraId="2CA3F411" w14:textId="77777777" w:rsidR="003F38C0" w:rsidRPr="00D06933" w:rsidRDefault="003F38C0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5D19BA50" w14:textId="451CC3AB" w:rsidR="001F4AF0" w:rsidRDefault="00033D67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D06933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E70C3B" w:rsidRPr="00192713">
        <w:rPr>
          <w:rFonts w:ascii="Browallia New" w:hAnsi="Browallia New" w:cs="Browallia New"/>
          <w:sz w:val="28"/>
          <w:szCs w:val="28"/>
        </w:rPr>
        <w:t>31</w:t>
      </w:r>
      <w:r w:rsidR="00E70C3B" w:rsidRPr="00192713">
        <w:rPr>
          <w:rFonts w:ascii="Browallia New" w:hAnsi="Browallia New" w:cs="Browallia New" w:hint="cs"/>
          <w:sz w:val="28"/>
          <w:szCs w:val="28"/>
          <w:cs/>
        </w:rPr>
        <w:t xml:space="preserve"> มีนาคม </w:t>
      </w:r>
      <w:r w:rsidR="00E70C3B" w:rsidRPr="00192713">
        <w:rPr>
          <w:rFonts w:ascii="Browallia New" w:hAnsi="Browallia New" w:cs="Browallia New"/>
          <w:sz w:val="28"/>
          <w:szCs w:val="28"/>
        </w:rPr>
        <w:t>2564</w:t>
      </w:r>
      <w:r w:rsidR="0048392C" w:rsidRPr="00D06933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="0048392C" w:rsidRPr="00D06933">
        <w:rPr>
          <w:rFonts w:ascii="Browallia New" w:hAnsi="Browallia New" w:cs="Browallia New" w:hint="cs"/>
          <w:sz w:val="28"/>
          <w:szCs w:val="28"/>
          <w:cs/>
        </w:rPr>
        <w:t xml:space="preserve">วันที่ </w:t>
      </w:r>
      <w:r w:rsidRPr="00D06933">
        <w:rPr>
          <w:rFonts w:ascii="Browallia New" w:hAnsi="Browallia New" w:cs="Browallia New"/>
          <w:sz w:val="28"/>
          <w:szCs w:val="28"/>
        </w:rPr>
        <w:t xml:space="preserve">31 </w:t>
      </w:r>
      <w:r w:rsidRPr="00D06933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 w:rsidRPr="00D06933">
        <w:rPr>
          <w:rFonts w:ascii="Browallia New" w:hAnsi="Browallia New" w:cs="Browallia New"/>
          <w:sz w:val="28"/>
          <w:szCs w:val="28"/>
        </w:rPr>
        <w:t>25</w:t>
      </w:r>
      <w:r w:rsidR="0015083A" w:rsidRPr="00D06933">
        <w:rPr>
          <w:rFonts w:ascii="Browallia New" w:hAnsi="Browallia New" w:cs="Browallia New"/>
          <w:sz w:val="28"/>
          <w:szCs w:val="28"/>
        </w:rPr>
        <w:t>6</w:t>
      </w:r>
      <w:r w:rsidR="00E70C3B" w:rsidRPr="00D06933">
        <w:rPr>
          <w:rFonts w:ascii="Browallia New" w:hAnsi="Browallia New" w:cs="Browallia New"/>
          <w:sz w:val="28"/>
          <w:szCs w:val="28"/>
        </w:rPr>
        <w:t>3</w:t>
      </w:r>
      <w:r w:rsidRPr="00D06933">
        <w:rPr>
          <w:rFonts w:ascii="Browallia New" w:hAnsi="Browallia New" w:cs="Browallia New"/>
          <w:sz w:val="28"/>
          <w:szCs w:val="28"/>
        </w:rPr>
        <w:t xml:space="preserve"> </w:t>
      </w:r>
      <w:r w:rsidRPr="00D06933">
        <w:rPr>
          <w:rFonts w:ascii="Browallia New" w:hAnsi="Browallia New" w:cs="Browallia New"/>
          <w:sz w:val="28"/>
          <w:szCs w:val="28"/>
          <w:cs/>
        </w:rPr>
        <w:t>บริษัท</w:t>
      </w:r>
      <w:r w:rsidR="00AA4A39" w:rsidRPr="00D06933">
        <w:rPr>
          <w:rFonts w:ascii="Browallia New" w:hAnsi="Browallia New" w:cs="Browallia New" w:hint="cs"/>
          <w:sz w:val="28"/>
          <w:szCs w:val="28"/>
          <w:cs/>
        </w:rPr>
        <w:t>มี</w:t>
      </w:r>
      <w:r w:rsidRPr="00D06933">
        <w:rPr>
          <w:rFonts w:ascii="Browallia New" w:hAnsi="Browallia New" w:cs="Browallia New"/>
          <w:sz w:val="28"/>
          <w:szCs w:val="28"/>
          <w:cs/>
        </w:rPr>
        <w:t>เงินฝากประจำกับธนาคารพาณิชย์</w:t>
      </w:r>
      <w:r w:rsidR="00271CD8" w:rsidRPr="00D06933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192713">
        <w:rPr>
          <w:rFonts w:ascii="Browallia New" w:hAnsi="Browallia New" w:cs="Browallia New"/>
          <w:sz w:val="28"/>
          <w:szCs w:val="28"/>
          <w:cs/>
        </w:rPr>
        <w:t>จำนวน</w:t>
      </w:r>
      <w:r w:rsidR="009C33CA" w:rsidRPr="00192713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3C74EA" w:rsidRPr="00192713">
        <w:rPr>
          <w:rFonts w:ascii="Browallia New" w:hAnsi="Browallia New" w:cs="Browallia New" w:hint="cs"/>
          <w:sz w:val="28"/>
          <w:szCs w:val="28"/>
          <w:cs/>
        </w:rPr>
        <w:t xml:space="preserve">                  </w:t>
      </w:r>
      <w:r w:rsidR="00C32162" w:rsidRPr="00192713">
        <w:rPr>
          <w:rFonts w:ascii="Browallia New" w:hAnsi="Browallia New" w:cs="Browallia New"/>
          <w:sz w:val="28"/>
          <w:szCs w:val="28"/>
        </w:rPr>
        <w:t>15</w:t>
      </w:r>
      <w:r w:rsidR="00580B6C" w:rsidRPr="00192713">
        <w:rPr>
          <w:rFonts w:ascii="Browallia New" w:hAnsi="Browallia New" w:cs="Browallia New"/>
          <w:sz w:val="28"/>
          <w:szCs w:val="28"/>
        </w:rPr>
        <w:t>.00</w:t>
      </w:r>
      <w:r w:rsidR="003B72AF" w:rsidRPr="00192713">
        <w:rPr>
          <w:rFonts w:ascii="Browallia New" w:hAnsi="Browallia New" w:cs="Browallia New" w:hint="cs"/>
          <w:sz w:val="28"/>
          <w:szCs w:val="28"/>
          <w:cs/>
        </w:rPr>
        <w:t xml:space="preserve"> ล้า</w:t>
      </w:r>
      <w:r w:rsidR="003B72AF" w:rsidRPr="009C71BC">
        <w:rPr>
          <w:rFonts w:ascii="Browallia New" w:hAnsi="Browallia New" w:cs="Browallia New" w:hint="cs"/>
          <w:sz w:val="28"/>
          <w:szCs w:val="28"/>
          <w:cs/>
        </w:rPr>
        <w:t>น</w:t>
      </w:r>
      <w:r w:rsidR="003B72AF" w:rsidRPr="00C32162">
        <w:rPr>
          <w:rFonts w:ascii="Browallia New" w:hAnsi="Browallia New" w:cs="Browallia New" w:hint="cs"/>
          <w:sz w:val="28"/>
          <w:szCs w:val="28"/>
          <w:cs/>
        </w:rPr>
        <w:t xml:space="preserve">บาท </w:t>
      </w:r>
      <w:r w:rsidRPr="00C32162">
        <w:rPr>
          <w:rFonts w:ascii="Browallia New" w:hAnsi="Browallia New" w:cs="Browallia New" w:hint="cs"/>
          <w:sz w:val="28"/>
          <w:szCs w:val="28"/>
          <w:cs/>
        </w:rPr>
        <w:t>เป็น</w:t>
      </w:r>
      <w:r w:rsidRPr="00597228">
        <w:rPr>
          <w:rFonts w:ascii="Browallia New" w:hAnsi="Browallia New" w:cs="Browallia New" w:hint="cs"/>
          <w:sz w:val="28"/>
          <w:szCs w:val="28"/>
          <w:cs/>
        </w:rPr>
        <w:t>หลักทรัพย์ค้ำประกันสัญญา</w:t>
      </w:r>
      <w:r w:rsidRPr="00597228">
        <w:rPr>
          <w:rFonts w:ascii="Browallia New" w:hAnsi="Browallia New" w:cs="Browallia New"/>
          <w:sz w:val="28"/>
          <w:szCs w:val="28"/>
          <w:cs/>
        </w:rPr>
        <w:t>เลต</w:t>
      </w:r>
      <w:proofErr w:type="spellStart"/>
      <w:r w:rsidRPr="00597228">
        <w:rPr>
          <w:rFonts w:ascii="Browallia New" w:hAnsi="Browallia New" w:cs="Browallia New"/>
          <w:sz w:val="28"/>
          <w:szCs w:val="28"/>
          <w:cs/>
        </w:rPr>
        <w:t>เต</w:t>
      </w:r>
      <w:proofErr w:type="spellEnd"/>
      <w:r w:rsidRPr="00597228">
        <w:rPr>
          <w:rFonts w:ascii="Browallia New" w:hAnsi="Browallia New" w:cs="Browallia New"/>
          <w:sz w:val="28"/>
          <w:szCs w:val="28"/>
          <w:cs/>
        </w:rPr>
        <w:t>อร์</w:t>
      </w:r>
      <w:proofErr w:type="spellStart"/>
      <w:r w:rsidRPr="00597228">
        <w:rPr>
          <w:rFonts w:ascii="Browallia New" w:hAnsi="Browallia New" w:cs="Browallia New"/>
          <w:sz w:val="28"/>
          <w:szCs w:val="28"/>
          <w:cs/>
        </w:rPr>
        <w:t>ออฟ</w:t>
      </w:r>
      <w:proofErr w:type="spellEnd"/>
      <w:r w:rsidRPr="00597228">
        <w:rPr>
          <w:rFonts w:ascii="Browallia New" w:hAnsi="Browallia New" w:cs="Browallia New"/>
          <w:sz w:val="28"/>
          <w:szCs w:val="28"/>
          <w:cs/>
        </w:rPr>
        <w:t>เครดิต</w:t>
      </w:r>
      <w:r w:rsidRPr="00597228">
        <w:rPr>
          <w:rFonts w:ascii="Browallia New" w:hAnsi="Browallia New" w:cs="Browallia New"/>
          <w:sz w:val="28"/>
          <w:szCs w:val="28"/>
        </w:rPr>
        <w:t xml:space="preserve"> </w:t>
      </w:r>
      <w:proofErr w:type="spellStart"/>
      <w:r w:rsidRPr="00597228">
        <w:rPr>
          <w:rFonts w:ascii="Browallia New" w:hAnsi="Browallia New" w:cs="Browallia New"/>
          <w:sz w:val="28"/>
          <w:szCs w:val="28"/>
          <w:cs/>
        </w:rPr>
        <w:t>ทรั</w:t>
      </w:r>
      <w:proofErr w:type="spellEnd"/>
      <w:r w:rsidRPr="00597228">
        <w:rPr>
          <w:rFonts w:ascii="Browallia New" w:hAnsi="Browallia New" w:cs="Browallia New"/>
          <w:sz w:val="28"/>
          <w:szCs w:val="28"/>
          <w:cs/>
        </w:rPr>
        <w:t>สต์รี</w:t>
      </w:r>
      <w:proofErr w:type="spellStart"/>
      <w:r w:rsidRPr="00597228">
        <w:rPr>
          <w:rFonts w:ascii="Browallia New" w:hAnsi="Browallia New" w:cs="Browallia New"/>
          <w:sz w:val="28"/>
          <w:szCs w:val="28"/>
          <w:cs/>
        </w:rPr>
        <w:t>ซีทส์</w:t>
      </w:r>
      <w:proofErr w:type="spellEnd"/>
      <w:r w:rsidRPr="00597228">
        <w:rPr>
          <w:rFonts w:ascii="Browallia New" w:hAnsi="Browallia New" w:cs="Browallia New" w:hint="cs"/>
          <w:sz w:val="28"/>
          <w:szCs w:val="28"/>
          <w:cs/>
        </w:rPr>
        <w:t xml:space="preserve"> และหนังสือค้ำประกัน</w:t>
      </w:r>
      <w:r w:rsidR="00C67684">
        <w:rPr>
          <w:rFonts w:ascii="Browallia New" w:hAnsi="Browallia New" w:cs="Browallia New" w:hint="cs"/>
          <w:sz w:val="28"/>
          <w:szCs w:val="28"/>
          <w:cs/>
        </w:rPr>
        <w:t xml:space="preserve"> ตามที่กล่าว</w:t>
      </w:r>
      <w:r w:rsidR="008829A9">
        <w:rPr>
          <w:rFonts w:ascii="Browallia New" w:hAnsi="Browallia New" w:cs="Browallia New" w:hint="cs"/>
          <w:sz w:val="28"/>
          <w:szCs w:val="28"/>
          <w:cs/>
        </w:rPr>
        <w:t xml:space="preserve">ไว้ในหมายเหตุ </w:t>
      </w:r>
      <w:r w:rsidR="008829A9">
        <w:rPr>
          <w:rFonts w:ascii="Browallia New" w:hAnsi="Browallia New" w:cs="Browallia New"/>
          <w:sz w:val="28"/>
          <w:szCs w:val="28"/>
        </w:rPr>
        <w:t>1</w:t>
      </w:r>
      <w:r w:rsidR="004D65F8">
        <w:rPr>
          <w:rFonts w:ascii="Browallia New" w:hAnsi="Browallia New" w:cs="Browallia New"/>
          <w:sz w:val="28"/>
          <w:szCs w:val="28"/>
        </w:rPr>
        <w:t>4</w:t>
      </w:r>
    </w:p>
    <w:p w14:paraId="36EE5EF1" w14:textId="77777777" w:rsidR="00B56E22" w:rsidRPr="00D06933" w:rsidRDefault="00B56E22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5CB2EA98" w14:textId="18F78D17" w:rsidR="00B56E22" w:rsidRDefault="00B56E22" w:rsidP="00BC6679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14:paraId="6BEC7588" w14:textId="77777777" w:rsidR="00B56E22" w:rsidRPr="00D06933" w:rsidRDefault="00B56E22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9111" w:type="dxa"/>
        <w:tblInd w:w="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40"/>
        <w:gridCol w:w="1210"/>
        <w:gridCol w:w="1001"/>
        <w:gridCol w:w="1036"/>
        <w:gridCol w:w="983"/>
        <w:gridCol w:w="1069"/>
        <w:gridCol w:w="983"/>
        <w:gridCol w:w="1089"/>
      </w:tblGrid>
      <w:tr w:rsidR="00B56E22" w:rsidRPr="00124879" w14:paraId="3026F44E" w14:textId="77777777" w:rsidTr="00046168">
        <w:tc>
          <w:tcPr>
            <w:tcW w:w="1740" w:type="dxa"/>
            <w:vAlign w:val="bottom"/>
          </w:tcPr>
          <w:p w14:paraId="6EA84514" w14:textId="77777777" w:rsidR="00B56E22" w:rsidRPr="00B56E22" w:rsidRDefault="00B56E22" w:rsidP="00434C7B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486F0E25" w14:textId="77777777" w:rsidR="00B56E22" w:rsidRPr="00B56E22" w:rsidRDefault="00B56E22" w:rsidP="00434C7B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1" w:type="dxa"/>
            <w:vAlign w:val="bottom"/>
          </w:tcPr>
          <w:p w14:paraId="677E8146" w14:textId="77777777" w:rsidR="00B56E22" w:rsidRPr="00B56E22" w:rsidRDefault="00B56E22" w:rsidP="00434C7B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36" w:type="dxa"/>
            <w:vAlign w:val="bottom"/>
          </w:tcPr>
          <w:p w14:paraId="7B32407B" w14:textId="77777777" w:rsidR="00B56E22" w:rsidRPr="00B56E22" w:rsidRDefault="00B56E22" w:rsidP="00434C7B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124" w:type="dxa"/>
            <w:gridSpan w:val="4"/>
            <w:vAlign w:val="bottom"/>
          </w:tcPr>
          <w:p w14:paraId="51E097A8" w14:textId="77777777" w:rsidR="00B56E22" w:rsidRPr="00B56E22" w:rsidRDefault="00B56E22" w:rsidP="00434C7B">
            <w:pPr>
              <w:ind w:lef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56E22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proofErr w:type="gramStart"/>
            <w:r w:rsidRPr="00B56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หน่วย :</w:t>
            </w:r>
            <w:proofErr w:type="gramEnd"/>
            <w:r w:rsidRPr="00B56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B56E22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พัน</w:t>
            </w:r>
            <w:r w:rsidRPr="00B56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บาท)</w:t>
            </w:r>
          </w:p>
        </w:tc>
      </w:tr>
      <w:tr w:rsidR="00B56E22" w:rsidRPr="00124879" w14:paraId="49F2CCE4" w14:textId="77777777" w:rsidTr="00046168">
        <w:tc>
          <w:tcPr>
            <w:tcW w:w="1740" w:type="dxa"/>
            <w:vAlign w:val="bottom"/>
          </w:tcPr>
          <w:p w14:paraId="617719DE" w14:textId="77777777" w:rsidR="00B56E22" w:rsidRPr="00B56E22" w:rsidRDefault="00B56E22" w:rsidP="00434C7B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31284911" w14:textId="77777777" w:rsidR="00B56E22" w:rsidRPr="00B56E22" w:rsidRDefault="00B56E22" w:rsidP="00434C7B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1" w:type="dxa"/>
            <w:vAlign w:val="bottom"/>
          </w:tcPr>
          <w:p w14:paraId="7187EED5" w14:textId="77777777" w:rsidR="00B56E22" w:rsidRPr="00B56E22" w:rsidRDefault="00B56E22" w:rsidP="00434C7B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36" w:type="dxa"/>
            <w:vAlign w:val="bottom"/>
          </w:tcPr>
          <w:p w14:paraId="06E26388" w14:textId="77777777" w:rsidR="00B56E22" w:rsidRPr="00B56E22" w:rsidRDefault="00B56E22" w:rsidP="00434C7B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124" w:type="dxa"/>
            <w:gridSpan w:val="4"/>
            <w:vAlign w:val="bottom"/>
          </w:tcPr>
          <w:p w14:paraId="36111F84" w14:textId="77777777" w:rsidR="00B56E22" w:rsidRPr="00B56E22" w:rsidRDefault="00B56E22" w:rsidP="00434C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US"/>
              </w:rPr>
            </w:pPr>
            <w:r w:rsidRPr="00B56E22">
              <w:rPr>
                <w:rFonts w:ascii="Browallia New" w:hAnsi="Browallia New" w:cs="Browallia New"/>
                <w:sz w:val="24"/>
                <w:szCs w:val="24"/>
                <w:cs/>
                <w:lang w:val="th-TH" w:eastAsia="en-US"/>
              </w:rPr>
              <w:t>งบการเงินเฉพาะของบริษัท</w:t>
            </w:r>
          </w:p>
        </w:tc>
      </w:tr>
      <w:tr w:rsidR="00B56E22" w:rsidRPr="00124879" w14:paraId="3F7CDB62" w14:textId="77777777" w:rsidTr="00046168">
        <w:tc>
          <w:tcPr>
            <w:tcW w:w="1740" w:type="dxa"/>
            <w:vAlign w:val="bottom"/>
          </w:tcPr>
          <w:p w14:paraId="02AB1AAD" w14:textId="77777777" w:rsidR="00B56E22" w:rsidRPr="00B56E22" w:rsidRDefault="00B56E22" w:rsidP="00434C7B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792B1C23" w14:textId="77777777" w:rsidR="00B56E22" w:rsidRPr="00B56E22" w:rsidRDefault="00B56E22" w:rsidP="00434C7B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37" w:type="dxa"/>
            <w:gridSpan w:val="2"/>
            <w:vAlign w:val="bottom"/>
          </w:tcPr>
          <w:p w14:paraId="05E35AE4" w14:textId="77777777" w:rsidR="00B56E22" w:rsidRPr="00B56E22" w:rsidRDefault="00B56E22" w:rsidP="00434C7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56E22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ร้อยละการถือหุ้น</w:t>
            </w:r>
          </w:p>
        </w:tc>
        <w:tc>
          <w:tcPr>
            <w:tcW w:w="2052" w:type="dxa"/>
            <w:gridSpan w:val="2"/>
            <w:vAlign w:val="bottom"/>
          </w:tcPr>
          <w:p w14:paraId="7E227DB8" w14:textId="77777777" w:rsidR="00B56E22" w:rsidRPr="00B56E22" w:rsidRDefault="00B56E22" w:rsidP="00434C7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56E22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072" w:type="dxa"/>
            <w:gridSpan w:val="2"/>
            <w:vAlign w:val="bottom"/>
          </w:tcPr>
          <w:p w14:paraId="0C3DF216" w14:textId="77777777" w:rsidR="00B56E22" w:rsidRPr="00B56E22" w:rsidRDefault="00B56E22" w:rsidP="00434C7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56E22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ราคาทุน</w:t>
            </w:r>
          </w:p>
        </w:tc>
      </w:tr>
      <w:tr w:rsidR="00B56E22" w:rsidRPr="00124879" w14:paraId="5D796AF7" w14:textId="77777777" w:rsidTr="00046168">
        <w:tc>
          <w:tcPr>
            <w:tcW w:w="1740" w:type="dxa"/>
            <w:vAlign w:val="bottom"/>
          </w:tcPr>
          <w:p w14:paraId="33F90A94" w14:textId="77777777" w:rsidR="00B56E22" w:rsidRPr="00B56E22" w:rsidRDefault="00B56E22" w:rsidP="00434C7B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7417B0A5" w14:textId="77777777" w:rsidR="00B56E22" w:rsidRPr="00B56E22" w:rsidRDefault="00B56E22" w:rsidP="00434C7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56E22">
              <w:rPr>
                <w:rFonts w:ascii="Browallia New" w:eastAsia="Angsana New" w:hAnsi="Browallia New" w:cs="Browallia New" w:hint="cs"/>
                <w:sz w:val="24"/>
                <w:szCs w:val="24"/>
                <w:cs/>
                <w:lang w:val="en-GB"/>
              </w:rPr>
              <w:t>ลักษณะธุร</w:t>
            </w:r>
            <w:r w:rsidRPr="00B56E22"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  <w:t>กิจ</w:t>
            </w:r>
          </w:p>
        </w:tc>
        <w:tc>
          <w:tcPr>
            <w:tcW w:w="1001" w:type="dxa"/>
          </w:tcPr>
          <w:p w14:paraId="4BE0A4D3" w14:textId="77777777" w:rsidR="00B56E22" w:rsidRPr="00B56E22" w:rsidRDefault="00B56E22" w:rsidP="00434C7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56E22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B56E22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มีนาคม </w:t>
            </w:r>
            <w:r w:rsidRPr="00B56E22">
              <w:rPr>
                <w:rFonts w:ascii="Browallia New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1036" w:type="dxa"/>
            <w:vAlign w:val="bottom"/>
          </w:tcPr>
          <w:p w14:paraId="0420084D" w14:textId="77777777" w:rsidR="00B56E22" w:rsidRPr="00B56E22" w:rsidRDefault="00B56E22" w:rsidP="00434C7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56E22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B56E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Pr="00B56E22">
              <w:rPr>
                <w:rFonts w:ascii="Browallia New" w:hAnsi="Browallia New" w:cs="Browallia New"/>
                <w:sz w:val="24"/>
                <w:szCs w:val="24"/>
              </w:rPr>
              <w:t>2563</w:t>
            </w:r>
          </w:p>
        </w:tc>
        <w:tc>
          <w:tcPr>
            <w:tcW w:w="983" w:type="dxa"/>
          </w:tcPr>
          <w:p w14:paraId="5BEB16B0" w14:textId="77777777" w:rsidR="00B56E22" w:rsidRPr="00B56E22" w:rsidRDefault="00B56E22" w:rsidP="00434C7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56E22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B56E22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มีนาคม </w:t>
            </w:r>
            <w:r w:rsidRPr="00B56E22">
              <w:rPr>
                <w:rFonts w:ascii="Browallia New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1069" w:type="dxa"/>
            <w:vAlign w:val="bottom"/>
          </w:tcPr>
          <w:p w14:paraId="64D237ED" w14:textId="77777777" w:rsidR="00B56E22" w:rsidRPr="00B56E22" w:rsidRDefault="00B56E22" w:rsidP="00434C7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56E22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B56E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Pr="00B56E22">
              <w:rPr>
                <w:rFonts w:ascii="Browallia New" w:hAnsi="Browallia New" w:cs="Browallia New"/>
                <w:sz w:val="24"/>
                <w:szCs w:val="24"/>
              </w:rPr>
              <w:t>2563</w:t>
            </w:r>
          </w:p>
        </w:tc>
        <w:tc>
          <w:tcPr>
            <w:tcW w:w="983" w:type="dxa"/>
          </w:tcPr>
          <w:p w14:paraId="6FB85EB4" w14:textId="77777777" w:rsidR="00B56E22" w:rsidRPr="00B56E22" w:rsidRDefault="00B56E22" w:rsidP="00434C7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56E22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B56E22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มีนาคม </w:t>
            </w:r>
            <w:r w:rsidRPr="00B56E22">
              <w:rPr>
                <w:rFonts w:ascii="Browallia New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1089" w:type="dxa"/>
            <w:vAlign w:val="bottom"/>
          </w:tcPr>
          <w:p w14:paraId="0F1616E8" w14:textId="77777777" w:rsidR="00B56E22" w:rsidRPr="00B56E22" w:rsidRDefault="00B56E22" w:rsidP="00434C7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56E22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B56E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Pr="00B56E22">
              <w:rPr>
                <w:rFonts w:ascii="Browallia New" w:hAnsi="Browallia New" w:cs="Browallia New"/>
                <w:sz w:val="24"/>
                <w:szCs w:val="24"/>
              </w:rPr>
              <w:t>2563</w:t>
            </w:r>
          </w:p>
        </w:tc>
      </w:tr>
      <w:tr w:rsidR="00B56E22" w:rsidRPr="00124879" w14:paraId="578AFFF1" w14:textId="77777777" w:rsidTr="00046168">
        <w:trPr>
          <w:trHeight w:val="582"/>
        </w:trPr>
        <w:tc>
          <w:tcPr>
            <w:tcW w:w="1740" w:type="dxa"/>
          </w:tcPr>
          <w:p w14:paraId="160977C6" w14:textId="6EE4D4FB" w:rsidR="00B56E22" w:rsidRPr="00B56E22" w:rsidRDefault="00B56E22" w:rsidP="00B56E22">
            <w:pPr>
              <w:tabs>
                <w:tab w:val="clear" w:pos="227"/>
                <w:tab w:val="clear" w:pos="3515"/>
                <w:tab w:val="left" w:pos="3132"/>
              </w:tabs>
              <w:spacing w:line="276" w:lineRule="auto"/>
              <w:ind w:left="72" w:hanging="9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56E22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B56E22">
              <w:rPr>
                <w:rFonts w:ascii="Browallia New" w:hAnsi="Browallia New" w:cs="Browallia New" w:hint="cs"/>
                <w:sz w:val="24"/>
                <w:szCs w:val="24"/>
                <w:cs/>
              </w:rPr>
              <w:t>เซนต์</w:t>
            </w:r>
            <w:proofErr w:type="spellEnd"/>
            <w:r w:rsidRPr="00B56E22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เมดิคอล เทรด</w:t>
            </w:r>
            <w:proofErr w:type="spellStart"/>
            <w:r w:rsidRPr="00B56E22">
              <w:rPr>
                <w:rFonts w:ascii="Browallia New" w:hAnsi="Browallia New" w:cs="Browallia New" w:hint="cs"/>
                <w:sz w:val="24"/>
                <w:szCs w:val="24"/>
                <w:cs/>
              </w:rPr>
              <w:t>ดิ้ง</w:t>
            </w:r>
            <w:proofErr w:type="spellEnd"/>
            <w:r w:rsidRPr="00B56E22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210" w:type="dxa"/>
            <w:vAlign w:val="bottom"/>
          </w:tcPr>
          <w:p w14:paraId="12045582" w14:textId="77777777" w:rsidR="00B56E22" w:rsidRPr="00B56E22" w:rsidRDefault="00B56E22" w:rsidP="00B56E22">
            <w:pPr>
              <w:tabs>
                <w:tab w:val="clear" w:pos="227"/>
              </w:tabs>
              <w:spacing w:line="276" w:lineRule="auto"/>
              <w:ind w:left="72" w:right="-108" w:hanging="9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56E22">
              <w:rPr>
                <w:rFonts w:ascii="Browallia New" w:hAnsi="Browallia New" w:cs="Browallia New" w:hint="cs"/>
                <w:sz w:val="24"/>
                <w:szCs w:val="24"/>
                <w:cs/>
              </w:rPr>
              <w:t>จำหน่ายเครื่อง</w:t>
            </w:r>
          </w:p>
          <w:p w14:paraId="0444ABF1" w14:textId="205FB08A" w:rsidR="00B56E22" w:rsidRPr="00B56E22" w:rsidRDefault="00B56E22" w:rsidP="00B56E22">
            <w:pPr>
              <w:tabs>
                <w:tab w:val="clear" w:pos="227"/>
              </w:tabs>
              <w:spacing w:line="276" w:lineRule="auto"/>
              <w:ind w:left="72" w:right="-108" w:hanging="9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56E22">
              <w:rPr>
                <w:rFonts w:ascii="Browallia New" w:hAnsi="Browallia New" w:cs="Browallia New" w:hint="cs"/>
                <w:sz w:val="24"/>
                <w:szCs w:val="24"/>
                <w:cs/>
              </w:rPr>
              <w:t>มือแพทย์</w:t>
            </w:r>
          </w:p>
        </w:tc>
        <w:tc>
          <w:tcPr>
            <w:tcW w:w="1001" w:type="dxa"/>
            <w:vAlign w:val="bottom"/>
          </w:tcPr>
          <w:p w14:paraId="5984FB31" w14:textId="77777777" w:rsidR="00B56E22" w:rsidRPr="00B56E22" w:rsidRDefault="00B56E22" w:rsidP="00434C7B">
            <w:pPr>
              <w:spacing w:line="276" w:lineRule="auto"/>
              <w:ind w:left="-1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56E22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100</w:t>
            </w:r>
          </w:p>
        </w:tc>
        <w:tc>
          <w:tcPr>
            <w:tcW w:w="1036" w:type="dxa"/>
            <w:vAlign w:val="bottom"/>
          </w:tcPr>
          <w:p w14:paraId="5DA55AF2" w14:textId="77777777" w:rsidR="00B56E22" w:rsidRPr="00B56E22" w:rsidRDefault="00B56E22" w:rsidP="00434C7B">
            <w:pPr>
              <w:spacing w:line="276" w:lineRule="auto"/>
              <w:ind w:left="-1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56E22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100</w:t>
            </w:r>
          </w:p>
        </w:tc>
        <w:tc>
          <w:tcPr>
            <w:tcW w:w="983" w:type="dxa"/>
            <w:vAlign w:val="bottom"/>
          </w:tcPr>
          <w:p w14:paraId="2B9ECF15" w14:textId="77777777" w:rsidR="00B56E22" w:rsidRPr="00B56E22" w:rsidRDefault="00B56E22" w:rsidP="00434C7B">
            <w:pPr>
              <w:pBdr>
                <w:bottom w:val="single" w:sz="12" w:space="1" w:color="auto"/>
              </w:pBd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56E22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10</w:t>
            </w:r>
            <w:r w:rsidRPr="00B56E22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Pr="00B56E22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9" w:type="dxa"/>
            <w:vAlign w:val="bottom"/>
          </w:tcPr>
          <w:p w14:paraId="067B11F4" w14:textId="77777777" w:rsidR="00B56E22" w:rsidRPr="00B56E22" w:rsidRDefault="00B56E22" w:rsidP="00434C7B">
            <w:pPr>
              <w:pBdr>
                <w:bottom w:val="single" w:sz="12" w:space="1" w:color="auto"/>
              </w:pBd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56E22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10</w:t>
            </w:r>
            <w:r w:rsidRPr="00B56E22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Pr="00B56E22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000</w:t>
            </w:r>
          </w:p>
        </w:tc>
        <w:tc>
          <w:tcPr>
            <w:tcW w:w="983" w:type="dxa"/>
            <w:vAlign w:val="bottom"/>
          </w:tcPr>
          <w:p w14:paraId="3A6C6F65" w14:textId="77777777" w:rsidR="00B56E22" w:rsidRPr="00B56E22" w:rsidRDefault="00B56E22" w:rsidP="00434C7B">
            <w:pPr>
              <w:pBdr>
                <w:bottom w:val="single" w:sz="12" w:space="1" w:color="auto"/>
              </w:pBd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56E22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10</w:t>
            </w:r>
            <w:r w:rsidRPr="00B56E22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Pr="00B56E22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9" w:type="dxa"/>
            <w:vAlign w:val="bottom"/>
          </w:tcPr>
          <w:p w14:paraId="6CFA408B" w14:textId="77777777" w:rsidR="00B56E22" w:rsidRPr="00B56E22" w:rsidRDefault="00B56E22" w:rsidP="00434C7B">
            <w:pPr>
              <w:pBdr>
                <w:bottom w:val="single" w:sz="12" w:space="1" w:color="auto"/>
              </w:pBd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56E22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10</w:t>
            </w:r>
            <w:r w:rsidRPr="00B56E22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Pr="00B56E22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000</w:t>
            </w:r>
          </w:p>
        </w:tc>
      </w:tr>
    </w:tbl>
    <w:p w14:paraId="41979126" w14:textId="77777777" w:rsidR="00B56E22" w:rsidRPr="00D06933" w:rsidRDefault="00B56E22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1545AA85" w14:textId="2887F373" w:rsidR="00FD713F" w:rsidRPr="00FD713F" w:rsidRDefault="00FD713F" w:rsidP="00BC6679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6A1BD3">
        <w:rPr>
          <w:rFonts w:ascii="Browallia New" w:hAnsi="Browallia New" w:cs="Browallia New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5112D72D" w14:textId="327372CC" w:rsidR="00E22563" w:rsidRPr="00D06933" w:rsidRDefault="00E22563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228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6393"/>
        <w:gridCol w:w="2835"/>
      </w:tblGrid>
      <w:tr w:rsidR="00811B62" w:rsidRPr="00293ED1" w14:paraId="7B862025" w14:textId="77777777" w:rsidTr="00046168">
        <w:tc>
          <w:tcPr>
            <w:tcW w:w="6393" w:type="dxa"/>
          </w:tcPr>
          <w:p w14:paraId="52797382" w14:textId="77777777" w:rsidR="00811B62" w:rsidRPr="00293ED1" w:rsidRDefault="00811B62" w:rsidP="008B26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5" w:type="dxa"/>
          </w:tcPr>
          <w:p w14:paraId="185121B0" w14:textId="794D8774" w:rsidR="00811B62" w:rsidRPr="00293ED1" w:rsidRDefault="00021654" w:rsidP="00021654">
            <w:pPr>
              <w:tabs>
                <w:tab w:val="clear" w:pos="454"/>
                <w:tab w:val="clear" w:pos="680"/>
                <w:tab w:val="clear" w:pos="2580"/>
                <w:tab w:val="clear" w:pos="2807"/>
                <w:tab w:val="clear" w:pos="4451"/>
                <w:tab w:val="left" w:pos="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              </w:t>
            </w:r>
            <w:r w:rsidR="00811B62" w:rsidRPr="00293ED1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811B62" w:rsidRPr="00293ED1" w14:paraId="30962841" w14:textId="77777777" w:rsidTr="00046168">
        <w:trPr>
          <w:trHeight w:val="351"/>
        </w:trPr>
        <w:tc>
          <w:tcPr>
            <w:tcW w:w="6393" w:type="dxa"/>
          </w:tcPr>
          <w:p w14:paraId="638C2905" w14:textId="77777777" w:rsidR="00811B62" w:rsidRPr="00293ED1" w:rsidRDefault="00811B62" w:rsidP="008B26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C36D273" w14:textId="77777777" w:rsidR="00760AEC" w:rsidRDefault="00811B62" w:rsidP="008B26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งบการเงินรวมและ</w:t>
            </w:r>
          </w:p>
          <w:p w14:paraId="130E8F25" w14:textId="4280A495" w:rsidR="00811B62" w:rsidRPr="00293ED1" w:rsidRDefault="00811B62" w:rsidP="008B26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C3DB7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ของ</w:t>
            </w:r>
            <w:r w:rsidRPr="001C3DB7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</w:p>
        </w:tc>
      </w:tr>
      <w:tr w:rsidR="00811B62" w:rsidRPr="004256AB" w14:paraId="1F586309" w14:textId="77777777" w:rsidTr="00046168">
        <w:trPr>
          <w:trHeight w:val="283"/>
        </w:trPr>
        <w:tc>
          <w:tcPr>
            <w:tcW w:w="6393" w:type="dxa"/>
          </w:tcPr>
          <w:p w14:paraId="0B9306BB" w14:textId="77777777" w:rsidR="00811B62" w:rsidRPr="004256AB" w:rsidRDefault="00811B62" w:rsidP="004256AB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2275E17E" w14:textId="77777777" w:rsidR="00811B62" w:rsidRPr="004256AB" w:rsidRDefault="00811B62" w:rsidP="004256AB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811B62" w:rsidRPr="00293ED1" w14:paraId="20AF0446" w14:textId="77777777" w:rsidTr="00046168">
        <w:trPr>
          <w:trHeight w:val="113"/>
        </w:trPr>
        <w:tc>
          <w:tcPr>
            <w:tcW w:w="6393" w:type="dxa"/>
          </w:tcPr>
          <w:p w14:paraId="1CDC15F5" w14:textId="4BCCBE0A" w:rsidR="00811B62" w:rsidRPr="000F67F5" w:rsidRDefault="0011005E" w:rsidP="008B26BD">
            <w:pPr>
              <w:pStyle w:val="a7"/>
              <w:widowControl/>
              <w:ind w:right="0"/>
              <w:rPr>
                <w:rFonts w:ascii="Browallia New" w:hAnsi="Browallia New" w:cs="Browallia New"/>
              </w:rPr>
            </w:pPr>
            <w:r w:rsidRPr="00373C94">
              <w:rPr>
                <w:rFonts w:ascii="Browallia New" w:hAnsi="Browallia New" w:cs="Browallia New" w:hint="cs"/>
                <w:cs/>
              </w:rPr>
              <w:t xml:space="preserve">มูลค่าสุทธิตามบัญชี ณ วันที่ </w:t>
            </w:r>
            <w:r w:rsidRPr="00373C94">
              <w:rPr>
                <w:rFonts w:ascii="Browallia New" w:hAnsi="Browallia New" w:cs="Browallia New"/>
              </w:rPr>
              <w:t xml:space="preserve">1 </w:t>
            </w:r>
            <w:r w:rsidRPr="00373C94">
              <w:rPr>
                <w:rFonts w:ascii="Browallia New" w:hAnsi="Browallia New" w:cs="Browallia New" w:hint="cs"/>
                <w:cs/>
              </w:rPr>
              <w:t xml:space="preserve">มกราคม </w:t>
            </w:r>
            <w:r w:rsidRPr="00373C94">
              <w:rPr>
                <w:rFonts w:ascii="Browallia New" w:hAnsi="Browallia New" w:cs="Browallia New"/>
              </w:rPr>
              <w:t>256</w:t>
            </w:r>
            <w:r>
              <w:rPr>
                <w:rFonts w:ascii="Browallia New" w:hAnsi="Browallia New" w:cs="Browallia New"/>
              </w:rPr>
              <w:t>4</w:t>
            </w:r>
          </w:p>
        </w:tc>
        <w:tc>
          <w:tcPr>
            <w:tcW w:w="2835" w:type="dxa"/>
            <w:vAlign w:val="bottom"/>
          </w:tcPr>
          <w:p w14:paraId="424308A2" w14:textId="27FDAEAD" w:rsidR="00811B62" w:rsidRPr="00293ED1" w:rsidRDefault="003A36C2" w:rsidP="008B26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A36C2">
              <w:rPr>
                <w:rFonts w:ascii="Browallia New" w:hAnsi="Browallia New" w:cs="Browallia New"/>
                <w:sz w:val="28"/>
                <w:szCs w:val="28"/>
              </w:rPr>
              <w:t>70,82</w:t>
            </w:r>
            <w:r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</w:tr>
      <w:tr w:rsidR="00811B62" w:rsidRPr="00293ED1" w14:paraId="4CC5C890" w14:textId="77777777" w:rsidTr="00046168">
        <w:trPr>
          <w:trHeight w:val="113"/>
        </w:trPr>
        <w:tc>
          <w:tcPr>
            <w:tcW w:w="6393" w:type="dxa"/>
          </w:tcPr>
          <w:p w14:paraId="3B4DBB2C" w14:textId="26D9DABC" w:rsidR="00811B62" w:rsidRPr="00CE77BC" w:rsidRDefault="00CE77BC" w:rsidP="008B26BD">
            <w:pPr>
              <w:pStyle w:val="a7"/>
              <w:widowControl/>
              <w:ind w:right="0"/>
              <w:rPr>
                <w:rFonts w:ascii="Browallia New" w:hAnsi="Browallia New" w:cs="Browallia New"/>
                <w:u w:val="single"/>
                <w:cs/>
              </w:rPr>
            </w:pPr>
            <w:r w:rsidRPr="00CE77BC">
              <w:rPr>
                <w:rFonts w:ascii="Browallia New" w:hAnsi="Browallia New" w:cs="Browallia New" w:hint="cs"/>
                <w:u w:val="single"/>
                <w:cs/>
              </w:rPr>
              <w:t>หัก</w:t>
            </w:r>
            <w:r w:rsidRPr="009F7847">
              <w:rPr>
                <w:rFonts w:ascii="Browallia New" w:hAnsi="Browallia New" w:cs="Browallia New" w:hint="cs"/>
                <w:cs/>
              </w:rPr>
              <w:t xml:space="preserve"> </w:t>
            </w:r>
            <w:r w:rsidR="00A24BE3" w:rsidRPr="009F7847">
              <w:rPr>
                <w:rFonts w:ascii="Browallia New" w:hAnsi="Browallia New" w:cs="Browallia New" w:hint="cs"/>
                <w:cs/>
              </w:rPr>
              <w:t>ค่าเ</w:t>
            </w:r>
            <w:r w:rsidR="009F7847" w:rsidRPr="009F7847">
              <w:rPr>
                <w:rFonts w:ascii="Browallia New" w:hAnsi="Browallia New" w:cs="Browallia New" w:hint="cs"/>
                <w:cs/>
              </w:rPr>
              <w:t>สื่</w:t>
            </w:r>
            <w:r w:rsidR="00A24BE3" w:rsidRPr="009F7847">
              <w:rPr>
                <w:rFonts w:ascii="Browallia New" w:hAnsi="Browallia New" w:cs="Browallia New" w:hint="cs"/>
                <w:cs/>
              </w:rPr>
              <w:t>อ</w:t>
            </w:r>
            <w:r w:rsidR="009F7847" w:rsidRPr="009F7847">
              <w:rPr>
                <w:rFonts w:ascii="Browallia New" w:hAnsi="Browallia New" w:cs="Browallia New" w:hint="cs"/>
                <w:cs/>
              </w:rPr>
              <w:t>ม</w:t>
            </w:r>
            <w:r w:rsidR="00A24BE3" w:rsidRPr="009F7847">
              <w:rPr>
                <w:rFonts w:ascii="Browallia New" w:hAnsi="Browallia New" w:cs="Browallia New" w:hint="cs"/>
                <w:cs/>
              </w:rPr>
              <w:t>ราคาสำหรับงวด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14:paraId="30126552" w14:textId="6CDE2101" w:rsidR="00811B62" w:rsidRDefault="00364192" w:rsidP="008B26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(111)</w:t>
            </w:r>
          </w:p>
        </w:tc>
      </w:tr>
      <w:tr w:rsidR="00811B62" w:rsidRPr="00F6226B" w14:paraId="1DDCBA1A" w14:textId="77777777" w:rsidTr="00046168">
        <w:trPr>
          <w:trHeight w:val="230"/>
        </w:trPr>
        <w:tc>
          <w:tcPr>
            <w:tcW w:w="6393" w:type="dxa"/>
          </w:tcPr>
          <w:p w14:paraId="5AAC2AFB" w14:textId="32C51B35" w:rsidR="00811B62" w:rsidRPr="00F6226B" w:rsidRDefault="0011005E" w:rsidP="008B2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373C94">
              <w:rPr>
                <w:rFonts w:ascii="Browallia New" w:hAnsi="Browallia New" w:cs="Browallia New" w:hint="cs"/>
                <w:sz w:val="28"/>
                <w:szCs w:val="28"/>
                <w:cs/>
              </w:rPr>
              <w:t>มูลค่าสุทธิตามบัญชี</w:t>
            </w:r>
            <w:r w:rsidRPr="00373C9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ณ วันที่ </w:t>
            </w:r>
            <w:r>
              <w:rPr>
                <w:rFonts w:ascii="Browallia New" w:hAnsi="Browallia New" w:cs="Browallia New"/>
                <w:sz w:val="28"/>
                <w:szCs w:val="28"/>
              </w:rPr>
              <w:t>31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9F9C3E4" w14:textId="0E82093D" w:rsidR="00811B62" w:rsidRPr="007D2512" w:rsidRDefault="00364192" w:rsidP="008B2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70,712</w:t>
            </w:r>
          </w:p>
        </w:tc>
      </w:tr>
    </w:tbl>
    <w:p w14:paraId="686CEA91" w14:textId="77777777" w:rsidR="00797CC6" w:rsidRPr="00D06933" w:rsidRDefault="00797CC6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5A198C4B" w14:textId="288B6E6E" w:rsidR="0008643B" w:rsidRDefault="00E22563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08643B">
        <w:rPr>
          <w:rFonts w:ascii="Browallia New" w:hAnsi="Browallia New" w:cs="Browallia New"/>
          <w:sz w:val="28"/>
          <w:szCs w:val="28"/>
          <w:cs/>
        </w:rPr>
        <w:t>อสังหาริมทรัพย์เพื่อการลงทุน</w:t>
      </w:r>
      <w:r w:rsidR="00F70122">
        <w:rPr>
          <w:rFonts w:ascii="Browallia New" w:hAnsi="Browallia New" w:cs="Browallia New" w:hint="cs"/>
          <w:sz w:val="28"/>
          <w:szCs w:val="28"/>
          <w:cs/>
        </w:rPr>
        <w:t>เป็น</w:t>
      </w:r>
      <w:r w:rsidR="000812F6">
        <w:rPr>
          <w:rFonts w:ascii="Browallia New" w:hAnsi="Browallia New" w:cs="Browallia New" w:hint="cs"/>
          <w:sz w:val="28"/>
          <w:szCs w:val="28"/>
          <w:cs/>
        </w:rPr>
        <w:t>ที่ดินและ</w:t>
      </w:r>
      <w:r w:rsidR="00D14868">
        <w:rPr>
          <w:rFonts w:ascii="Browallia New" w:hAnsi="Browallia New" w:cs="Browallia New" w:hint="cs"/>
          <w:sz w:val="28"/>
          <w:szCs w:val="28"/>
          <w:cs/>
        </w:rPr>
        <w:t>อาคาร</w:t>
      </w:r>
      <w:r w:rsidR="000812F6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08643B">
        <w:rPr>
          <w:rFonts w:ascii="Browallia New" w:hAnsi="Browallia New" w:cs="Browallia New"/>
          <w:sz w:val="28"/>
          <w:szCs w:val="28"/>
          <w:cs/>
        </w:rPr>
        <w:t>ซึ่งแสดงในงบการเงินด้วย</w:t>
      </w:r>
      <w:r w:rsidR="00BF3226">
        <w:rPr>
          <w:rFonts w:ascii="Browallia New" w:hAnsi="Browallia New" w:cs="Browallia New" w:hint="cs"/>
          <w:sz w:val="28"/>
          <w:szCs w:val="28"/>
          <w:cs/>
        </w:rPr>
        <w:t>วิธี</w:t>
      </w:r>
      <w:r w:rsidRPr="0008643B">
        <w:rPr>
          <w:rFonts w:ascii="Browallia New" w:hAnsi="Browallia New" w:cs="Browallia New"/>
          <w:sz w:val="28"/>
          <w:szCs w:val="28"/>
          <w:cs/>
        </w:rPr>
        <w:t>ราคาทุน</w:t>
      </w:r>
      <w:r w:rsidR="00BF3226">
        <w:rPr>
          <w:rFonts w:ascii="Browallia New" w:hAnsi="Browallia New" w:cs="Browallia New" w:hint="cs"/>
          <w:sz w:val="28"/>
          <w:szCs w:val="28"/>
          <w:cs/>
        </w:rPr>
        <w:t>หักค่าเสื่อมราคาสะสม</w:t>
      </w:r>
      <w:r w:rsidRPr="0008643B">
        <w:rPr>
          <w:rFonts w:ascii="Browallia New" w:hAnsi="Browallia New" w:cs="Browallia New"/>
          <w:sz w:val="28"/>
          <w:szCs w:val="28"/>
          <w:cs/>
        </w:rPr>
        <w:t xml:space="preserve"> โดยมี</w:t>
      </w:r>
      <w:r w:rsidR="00253348">
        <w:rPr>
          <w:rFonts w:ascii="Browallia New" w:hAnsi="Browallia New" w:cs="Browallia New" w:hint="cs"/>
          <w:sz w:val="28"/>
          <w:szCs w:val="28"/>
          <w:cs/>
        </w:rPr>
        <w:t>มูลค่า</w:t>
      </w:r>
      <w:r w:rsidR="00253348" w:rsidRPr="00364192">
        <w:rPr>
          <w:rFonts w:ascii="Browallia New" w:hAnsi="Browallia New" w:cs="Browallia New" w:hint="cs"/>
          <w:sz w:val="28"/>
          <w:szCs w:val="28"/>
          <w:cs/>
        </w:rPr>
        <w:t>ยุติธรรม</w:t>
      </w:r>
      <w:r w:rsidRPr="00364192">
        <w:rPr>
          <w:rFonts w:ascii="Browallia New" w:hAnsi="Browallia New" w:cs="Browallia New"/>
          <w:sz w:val="28"/>
          <w:szCs w:val="28"/>
          <w:cs/>
        </w:rPr>
        <w:t>จำนวน</w:t>
      </w:r>
      <w:r w:rsidR="00A31698" w:rsidRPr="00364192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A218B0" w:rsidRPr="00364192">
        <w:rPr>
          <w:rFonts w:ascii="Browallia New" w:hAnsi="Browallia New" w:cs="Browallia New"/>
          <w:sz w:val="28"/>
          <w:szCs w:val="28"/>
        </w:rPr>
        <w:t xml:space="preserve">95.10 </w:t>
      </w:r>
      <w:r w:rsidRPr="00364192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08643B">
        <w:rPr>
          <w:rFonts w:ascii="Browallia New" w:hAnsi="Browallia New" w:cs="Browallia New"/>
          <w:sz w:val="28"/>
          <w:szCs w:val="28"/>
          <w:cs/>
        </w:rPr>
        <w:t xml:space="preserve"> ตามรายงาน</w:t>
      </w:r>
      <w:r w:rsidR="00D1251A">
        <w:rPr>
          <w:rFonts w:ascii="Browallia New" w:hAnsi="Browallia New" w:cs="Browallia New" w:hint="cs"/>
          <w:sz w:val="28"/>
          <w:szCs w:val="28"/>
          <w:cs/>
        </w:rPr>
        <w:t>การประเมิน</w:t>
      </w:r>
      <w:r w:rsidRPr="0008643B">
        <w:rPr>
          <w:rFonts w:ascii="Browallia New" w:hAnsi="Browallia New" w:cs="Browallia New"/>
          <w:sz w:val="28"/>
          <w:szCs w:val="28"/>
          <w:cs/>
        </w:rPr>
        <w:t>ของผู้ปร</w:t>
      </w:r>
      <w:r w:rsidR="00EF3E25">
        <w:rPr>
          <w:rFonts w:ascii="Browallia New" w:hAnsi="Browallia New" w:cs="Browallia New" w:hint="cs"/>
          <w:sz w:val="28"/>
          <w:szCs w:val="28"/>
          <w:cs/>
        </w:rPr>
        <w:t>ะ</w:t>
      </w:r>
      <w:r w:rsidRPr="0008643B">
        <w:rPr>
          <w:rFonts w:ascii="Browallia New" w:hAnsi="Browallia New" w:cs="Browallia New"/>
          <w:sz w:val="28"/>
          <w:szCs w:val="28"/>
          <w:cs/>
        </w:rPr>
        <w:t>เมินราคาอิสระ</w:t>
      </w:r>
      <w:r w:rsidR="0008643B" w:rsidRPr="0008643B">
        <w:rPr>
          <w:rFonts w:ascii="Browallia New" w:hAnsi="Browallia New" w:cs="Browallia New"/>
          <w:sz w:val="28"/>
          <w:szCs w:val="28"/>
        </w:rPr>
        <w:t xml:space="preserve"> </w:t>
      </w:r>
      <w:r w:rsidR="00253348" w:rsidRPr="0008643B">
        <w:rPr>
          <w:rFonts w:ascii="Browallia New" w:hAnsi="Browallia New" w:cs="Browallia New"/>
          <w:sz w:val="28"/>
          <w:szCs w:val="28"/>
          <w:cs/>
        </w:rPr>
        <w:t xml:space="preserve">(ข้อมูลระดับ </w:t>
      </w:r>
      <w:r w:rsidR="00253348" w:rsidRPr="0008643B">
        <w:rPr>
          <w:rFonts w:ascii="Browallia New" w:hAnsi="Browallia New" w:cs="Browallia New"/>
          <w:sz w:val="28"/>
          <w:szCs w:val="28"/>
        </w:rPr>
        <w:t>2)</w:t>
      </w:r>
      <w:r w:rsidR="00253348">
        <w:rPr>
          <w:rFonts w:ascii="Browallia New" w:hAnsi="Browallia New" w:cs="Browallia New"/>
          <w:sz w:val="28"/>
          <w:szCs w:val="28"/>
        </w:rPr>
        <w:t xml:space="preserve"> </w:t>
      </w:r>
      <w:r w:rsidR="0008643B" w:rsidRPr="0008643B">
        <w:rPr>
          <w:rFonts w:ascii="Browallia New" w:hAnsi="Browallia New" w:cs="Browallia New"/>
          <w:sz w:val="28"/>
          <w:szCs w:val="28"/>
        </w:rPr>
        <w:t xml:space="preserve"> </w:t>
      </w:r>
    </w:p>
    <w:p w14:paraId="2FDA5E9A" w14:textId="676BF609" w:rsidR="00001585" w:rsidRPr="00D06933" w:rsidRDefault="00001585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76409C5B" w14:textId="2C236E3A" w:rsidR="00DC7E9E" w:rsidRPr="00D06933" w:rsidRDefault="00001585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>อสังหาริมทรัพย์เพื่อการลงทุน</w:t>
      </w:r>
      <w:r w:rsidR="00CC1D3D">
        <w:rPr>
          <w:rFonts w:ascii="Browallia New" w:hAnsi="Browallia New" w:cs="Browallia New" w:hint="cs"/>
          <w:sz w:val="28"/>
          <w:szCs w:val="28"/>
          <w:cs/>
        </w:rPr>
        <w:t>ดังกล่าวได้ถูกจดจ</w:t>
      </w:r>
      <w:r w:rsidR="0093017F">
        <w:rPr>
          <w:rFonts w:ascii="Browallia New" w:hAnsi="Browallia New" w:cs="Browallia New" w:hint="cs"/>
          <w:sz w:val="28"/>
          <w:szCs w:val="28"/>
          <w:cs/>
        </w:rPr>
        <w:t>ำนองเพื่อใช้เป็นหลักประกันสำหรับวงเงินสินเชื่อจากธนาคาร</w:t>
      </w:r>
      <w:r w:rsidR="00CC28A1">
        <w:rPr>
          <w:rFonts w:ascii="Browallia New" w:hAnsi="Browallia New" w:cs="Browallia New"/>
          <w:sz w:val="28"/>
          <w:szCs w:val="28"/>
        </w:rPr>
        <w:t xml:space="preserve">           </w:t>
      </w:r>
      <w:r w:rsidR="0093017F">
        <w:rPr>
          <w:rFonts w:ascii="Browallia New" w:hAnsi="Browallia New" w:cs="Browallia New" w:hint="cs"/>
          <w:sz w:val="28"/>
          <w:szCs w:val="28"/>
          <w:cs/>
        </w:rPr>
        <w:t>แห่งหนึ่ง ตามที่กล่าวในหมายเหตุ</w:t>
      </w:r>
      <w:r w:rsidR="00C32162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181450">
        <w:rPr>
          <w:rFonts w:ascii="Browallia New" w:hAnsi="Browallia New" w:cs="Browallia New"/>
          <w:sz w:val="28"/>
          <w:szCs w:val="28"/>
        </w:rPr>
        <w:t>1</w:t>
      </w:r>
      <w:r w:rsidR="004D65F8" w:rsidRPr="00D06933">
        <w:rPr>
          <w:rFonts w:ascii="Browallia New" w:hAnsi="Browallia New" w:cs="Browallia New"/>
          <w:sz w:val="28"/>
          <w:szCs w:val="28"/>
        </w:rPr>
        <w:t>5</w:t>
      </w:r>
    </w:p>
    <w:p w14:paraId="765A0EDF" w14:textId="77777777" w:rsidR="008A2B5A" w:rsidRPr="00D06933" w:rsidRDefault="008A2B5A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7DF58249" w14:textId="1D4B163B" w:rsidR="009F6D69" w:rsidRPr="00191D62" w:rsidRDefault="00014478" w:rsidP="008C411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191D62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ที่ดิน </w:t>
      </w:r>
      <w:r w:rsidR="00520FCE" w:rsidRPr="00191D62">
        <w:rPr>
          <w:rFonts w:ascii="Browallia New" w:hAnsi="Browallia New" w:cs="Browallia New" w:hint="cs"/>
          <w:b/>
          <w:bCs/>
          <w:sz w:val="28"/>
          <w:szCs w:val="28"/>
          <w:cs/>
        </w:rPr>
        <w:t>อาคาร</w:t>
      </w:r>
      <w:r w:rsidR="00CD5716" w:rsidRPr="00191D62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520FCE" w:rsidRPr="00191D62">
        <w:rPr>
          <w:rFonts w:ascii="Browallia New" w:hAnsi="Browallia New" w:cs="Browallia New" w:hint="cs"/>
          <w:b/>
          <w:bCs/>
          <w:sz w:val="28"/>
          <w:szCs w:val="28"/>
          <w:cs/>
        </w:rPr>
        <w:t>และ</w:t>
      </w:r>
      <w:r w:rsidR="009F6D69" w:rsidRPr="00191D62">
        <w:rPr>
          <w:rFonts w:ascii="Browallia New" w:hAnsi="Browallia New" w:cs="Browallia New"/>
          <w:b/>
          <w:bCs/>
          <w:sz w:val="28"/>
          <w:szCs w:val="28"/>
          <w:cs/>
        </w:rPr>
        <w:t>อุปกรณ์</w:t>
      </w:r>
    </w:p>
    <w:p w14:paraId="4E9418F7" w14:textId="77777777" w:rsidR="003B06E0" w:rsidRPr="00D06933" w:rsidRDefault="003B06E0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BF7AC17" w14:textId="128B73D7" w:rsidR="002C1576" w:rsidRDefault="007D0168" w:rsidP="00A27383">
      <w:pPr>
        <w:tabs>
          <w:tab w:val="clear" w:pos="454"/>
          <w:tab w:val="left" w:pos="810"/>
        </w:tabs>
        <w:ind w:left="441"/>
        <w:jc w:val="thaiDistribute"/>
        <w:rPr>
          <w:rFonts w:ascii="Browallia New" w:hAnsi="Browallia New" w:cs="Browallia New"/>
          <w:sz w:val="28"/>
          <w:szCs w:val="28"/>
        </w:rPr>
      </w:pPr>
      <w:r w:rsidRPr="005446EF">
        <w:rPr>
          <w:rFonts w:ascii="Browallia New" w:hAnsi="Browallia New" w:cs="Browallia New"/>
          <w:sz w:val="28"/>
          <w:szCs w:val="28"/>
          <w:cs/>
        </w:rPr>
        <w:t>ในระหว่าง</w:t>
      </w:r>
      <w:r w:rsidRPr="00D06933">
        <w:rPr>
          <w:rFonts w:ascii="Browallia New" w:hAnsi="Browallia New" w:cs="Browallia New"/>
          <w:sz w:val="28"/>
          <w:szCs w:val="28"/>
          <w:cs/>
        </w:rPr>
        <w:t>งวด</w:t>
      </w:r>
      <w:r w:rsidR="003A36C2" w:rsidRPr="00D06933">
        <w:rPr>
          <w:rFonts w:ascii="Browallia New" w:hAnsi="Browallia New" w:cs="Browallia New" w:hint="cs"/>
          <w:sz w:val="28"/>
          <w:szCs w:val="28"/>
          <w:cs/>
        </w:rPr>
        <w:t>สามเ</w:t>
      </w:r>
      <w:r w:rsidRPr="00D06933">
        <w:rPr>
          <w:rFonts w:ascii="Browallia New" w:hAnsi="Browallia New" w:cs="Browallia New" w:hint="cs"/>
          <w:sz w:val="28"/>
          <w:szCs w:val="28"/>
          <w:cs/>
        </w:rPr>
        <w:t>ดือน</w:t>
      </w:r>
      <w:r w:rsidRPr="00D06933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3A36C2">
        <w:rPr>
          <w:rFonts w:ascii="Browallia New" w:hAnsi="Browallia New" w:cs="Browallia New"/>
          <w:sz w:val="28"/>
          <w:szCs w:val="28"/>
        </w:rPr>
        <w:t>31</w:t>
      </w:r>
      <w:r w:rsidR="003A36C2">
        <w:rPr>
          <w:rFonts w:ascii="Browallia New" w:hAnsi="Browallia New" w:cs="Browallia New" w:hint="cs"/>
          <w:sz w:val="28"/>
          <w:szCs w:val="28"/>
          <w:cs/>
        </w:rPr>
        <w:t xml:space="preserve"> มีนาคม </w:t>
      </w:r>
      <w:r w:rsidR="003A36C2">
        <w:rPr>
          <w:rFonts w:ascii="Browallia New" w:hAnsi="Browallia New" w:cs="Browallia New"/>
          <w:sz w:val="28"/>
          <w:szCs w:val="28"/>
        </w:rPr>
        <w:t>2564</w:t>
      </w:r>
      <w:r w:rsidRPr="00D06933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5446EF">
        <w:rPr>
          <w:rFonts w:ascii="Browallia New" w:hAnsi="Browallia New" w:cs="Browallia New"/>
          <w:sz w:val="28"/>
          <w:szCs w:val="28"/>
          <w:cs/>
        </w:rPr>
        <w:t>มีรายการเปลี่ยนแปลงของที่ดิน อาคาร และอุปกรณ์</w:t>
      </w:r>
      <w:r w:rsidRPr="005446EF">
        <w:rPr>
          <w:rFonts w:ascii="Browallia New" w:hAnsi="Browallia New" w:cs="Browallia New"/>
          <w:sz w:val="28"/>
          <w:szCs w:val="28"/>
        </w:rPr>
        <w:t xml:space="preserve"> </w:t>
      </w:r>
      <w:r w:rsidRPr="005446EF">
        <w:rPr>
          <w:rFonts w:ascii="Browallia New" w:hAnsi="Browallia New" w:cs="Browallia New"/>
          <w:sz w:val="28"/>
          <w:szCs w:val="28"/>
          <w:cs/>
        </w:rPr>
        <w:t>อย่างย่อดังต่อไปนี้</w:t>
      </w:r>
    </w:p>
    <w:p w14:paraId="73D89B6F" w14:textId="77777777" w:rsidR="00D25DDF" w:rsidRPr="00D06933" w:rsidRDefault="00D25DDF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tbl>
      <w:tblPr>
        <w:tblW w:w="9138" w:type="dxa"/>
        <w:tblInd w:w="36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594"/>
        <w:gridCol w:w="167"/>
        <w:gridCol w:w="1534"/>
        <w:gridCol w:w="164"/>
        <w:gridCol w:w="1679"/>
      </w:tblGrid>
      <w:tr w:rsidR="000A42A9" w:rsidRPr="00373C94" w14:paraId="0DDBA6B4" w14:textId="77777777" w:rsidTr="00046168">
        <w:trPr>
          <w:cantSplit/>
          <w:tblHeader/>
        </w:trPr>
        <w:tc>
          <w:tcPr>
            <w:tcW w:w="9138" w:type="dxa"/>
            <w:gridSpan w:val="5"/>
          </w:tcPr>
          <w:p w14:paraId="5622BDE4" w14:textId="23C1C540" w:rsidR="000A42A9" w:rsidRPr="00373C94" w:rsidRDefault="000A42A9" w:rsidP="000A42A9">
            <w:pPr>
              <w:ind w:left="-423" w:right="-72" w:firstLine="4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373C9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(หน่วย</w:t>
            </w:r>
            <w:r w:rsidRPr="00373C94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Pr="00373C9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:</w:t>
            </w:r>
            <w:r w:rsidRPr="00373C94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 xml:space="preserve"> พัน</w:t>
            </w:r>
            <w:r w:rsidRPr="00373C9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บาท)</w:t>
            </w:r>
          </w:p>
        </w:tc>
      </w:tr>
      <w:tr w:rsidR="00044433" w:rsidRPr="00373C94" w14:paraId="4C462C62" w14:textId="430D9E1C" w:rsidTr="00046168">
        <w:trPr>
          <w:cantSplit/>
          <w:tblHeader/>
        </w:trPr>
        <w:tc>
          <w:tcPr>
            <w:tcW w:w="5594" w:type="dxa"/>
          </w:tcPr>
          <w:p w14:paraId="57EE22F4" w14:textId="77777777" w:rsidR="00044433" w:rsidRPr="00373C94" w:rsidRDefault="00044433" w:rsidP="00044433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67" w:type="dxa"/>
          </w:tcPr>
          <w:p w14:paraId="4E016768" w14:textId="77777777" w:rsidR="00044433" w:rsidRPr="00373C94" w:rsidRDefault="00044433" w:rsidP="00044433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vAlign w:val="center"/>
          </w:tcPr>
          <w:p w14:paraId="73C3BA2F" w14:textId="77777777" w:rsidR="00AB6962" w:rsidRDefault="00044433" w:rsidP="00044433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373C9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  <w:p w14:paraId="26E8CE7C" w14:textId="2429D456" w:rsidR="00044433" w:rsidRPr="00373C94" w:rsidRDefault="00044433" w:rsidP="00044433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373C9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64" w:type="dxa"/>
          </w:tcPr>
          <w:p w14:paraId="1C313E8F" w14:textId="77777777" w:rsidR="00044433" w:rsidRPr="00373C94" w:rsidRDefault="00044433" w:rsidP="00044433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7C77706F" w14:textId="523F9899" w:rsidR="00044433" w:rsidRPr="00373C94" w:rsidRDefault="00044433" w:rsidP="00A5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373C94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</w:t>
            </w:r>
            <w:r w:rsidRPr="00373C94">
              <w:rPr>
                <w:rFonts w:ascii="Browallia New" w:hAnsi="Browallia New" w:cs="Browallia New" w:hint="cs"/>
                <w:sz w:val="28"/>
                <w:szCs w:val="28"/>
                <w:cs/>
              </w:rPr>
              <w:t>ของ</w:t>
            </w:r>
            <w:r w:rsidRPr="00373C94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</w:p>
        </w:tc>
      </w:tr>
      <w:tr w:rsidR="00044433" w:rsidRPr="004256AB" w14:paraId="4AAF1FA8" w14:textId="6CCE1945" w:rsidTr="00046168">
        <w:trPr>
          <w:cantSplit/>
          <w:trHeight w:hRule="exact" w:val="283"/>
          <w:tblHeader/>
        </w:trPr>
        <w:tc>
          <w:tcPr>
            <w:tcW w:w="5594" w:type="dxa"/>
          </w:tcPr>
          <w:p w14:paraId="3E96F6D2" w14:textId="77777777" w:rsidR="00044433" w:rsidRPr="004256AB" w:rsidRDefault="00044433" w:rsidP="004256AB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67" w:type="dxa"/>
          </w:tcPr>
          <w:p w14:paraId="7DFEA6FC" w14:textId="757C067E" w:rsidR="00044433" w:rsidRPr="004256AB" w:rsidRDefault="00044433" w:rsidP="004256AB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</w:tcPr>
          <w:p w14:paraId="2D590204" w14:textId="77777777" w:rsidR="00044433" w:rsidRPr="004256AB" w:rsidRDefault="00044433" w:rsidP="004256AB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64" w:type="dxa"/>
          </w:tcPr>
          <w:p w14:paraId="4982139E" w14:textId="77777777" w:rsidR="00044433" w:rsidRPr="004256AB" w:rsidRDefault="00044433" w:rsidP="004256AB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79" w:type="dxa"/>
          </w:tcPr>
          <w:p w14:paraId="39AC574A" w14:textId="2839B92F" w:rsidR="00044433" w:rsidRPr="004256AB" w:rsidRDefault="00044433" w:rsidP="004256AB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44433" w:rsidRPr="00373C94" w14:paraId="6C9B7CC3" w14:textId="4D8391B7" w:rsidTr="00046168">
        <w:trPr>
          <w:cantSplit/>
        </w:trPr>
        <w:tc>
          <w:tcPr>
            <w:tcW w:w="5594" w:type="dxa"/>
          </w:tcPr>
          <w:p w14:paraId="54A4198E" w14:textId="738861DA" w:rsidR="00044433" w:rsidRPr="00373C94" w:rsidRDefault="00044433" w:rsidP="00044433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373C9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373C94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Pr="00373C9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มกราคม </w:t>
            </w:r>
            <w:r w:rsidRPr="00373C94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3A36C2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167" w:type="dxa"/>
            <w:vAlign w:val="center"/>
          </w:tcPr>
          <w:p w14:paraId="27F2C4EA" w14:textId="54AAC2A8" w:rsidR="00044433" w:rsidRPr="00373C94" w:rsidRDefault="00044433" w:rsidP="00044433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534" w:type="dxa"/>
            <w:vAlign w:val="center"/>
          </w:tcPr>
          <w:p w14:paraId="27791EB3" w14:textId="3B938ADC" w:rsidR="00044433" w:rsidRPr="00373C94" w:rsidRDefault="00364192" w:rsidP="00044433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70,022</w:t>
            </w:r>
          </w:p>
        </w:tc>
        <w:tc>
          <w:tcPr>
            <w:tcW w:w="164" w:type="dxa"/>
          </w:tcPr>
          <w:p w14:paraId="1A58A346" w14:textId="77777777" w:rsidR="00044433" w:rsidRPr="00373C94" w:rsidRDefault="00044433" w:rsidP="000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79" w:type="dxa"/>
            <w:vAlign w:val="center"/>
          </w:tcPr>
          <w:p w14:paraId="4B79FAD0" w14:textId="55B93290" w:rsidR="00044433" w:rsidRPr="00364192" w:rsidRDefault="00364192" w:rsidP="000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64192">
              <w:rPr>
                <w:rFonts w:ascii="Browallia New" w:hAnsi="Browallia New" w:cs="Browallia New"/>
                <w:sz w:val="28"/>
                <w:szCs w:val="28"/>
              </w:rPr>
              <w:t>70,897</w:t>
            </w:r>
          </w:p>
        </w:tc>
      </w:tr>
      <w:tr w:rsidR="00044433" w:rsidRPr="00373C94" w14:paraId="1DA054CA" w14:textId="58E77F52" w:rsidTr="00046168">
        <w:trPr>
          <w:cantSplit/>
        </w:trPr>
        <w:tc>
          <w:tcPr>
            <w:tcW w:w="5594" w:type="dxa"/>
          </w:tcPr>
          <w:p w14:paraId="788808C6" w14:textId="67F542A4" w:rsidR="00044433" w:rsidRPr="00373C94" w:rsidRDefault="00044433" w:rsidP="00044433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73C94">
              <w:rPr>
                <w:rFonts w:ascii="Browallia New" w:hAnsi="Browallia New" w:cs="Browalli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67" w:type="dxa"/>
            <w:vAlign w:val="center"/>
          </w:tcPr>
          <w:p w14:paraId="15C582AD" w14:textId="77777777" w:rsidR="00044433" w:rsidRPr="00373C94" w:rsidRDefault="00044433" w:rsidP="00044433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534" w:type="dxa"/>
            <w:vAlign w:val="center"/>
          </w:tcPr>
          <w:p w14:paraId="5532EC4E" w14:textId="57E07575" w:rsidR="00044433" w:rsidRPr="00373C94" w:rsidRDefault="003C5C85" w:rsidP="00044433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4,630</w:t>
            </w:r>
          </w:p>
        </w:tc>
        <w:tc>
          <w:tcPr>
            <w:tcW w:w="164" w:type="dxa"/>
          </w:tcPr>
          <w:p w14:paraId="2525ED5B" w14:textId="77777777" w:rsidR="00044433" w:rsidRPr="00373C94" w:rsidRDefault="00044433" w:rsidP="000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79" w:type="dxa"/>
            <w:vAlign w:val="center"/>
          </w:tcPr>
          <w:p w14:paraId="440C607A" w14:textId="17E60040" w:rsidR="00044433" w:rsidRPr="00364192" w:rsidRDefault="003C5C85" w:rsidP="00917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4,630</w:t>
            </w:r>
          </w:p>
        </w:tc>
      </w:tr>
      <w:tr w:rsidR="00044433" w:rsidRPr="00373C94" w14:paraId="156629BB" w14:textId="29DE138B" w:rsidTr="00046168">
        <w:trPr>
          <w:cantSplit/>
        </w:trPr>
        <w:tc>
          <w:tcPr>
            <w:tcW w:w="5594" w:type="dxa"/>
          </w:tcPr>
          <w:p w14:paraId="240E2679" w14:textId="37F68505" w:rsidR="00044433" w:rsidRPr="00373C94" w:rsidRDefault="00044433" w:rsidP="00044433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373C94">
              <w:rPr>
                <w:rFonts w:ascii="Browallia New" w:hAnsi="Browallia New" w:cs="Browallia New" w:hint="cs"/>
                <w:sz w:val="28"/>
                <w:szCs w:val="28"/>
                <w:cs/>
              </w:rPr>
              <w:t>มูลค่าสุทธิตามบัญชีของสินทรัพย์ที่จำหน่าย</w:t>
            </w:r>
            <w:r w:rsidR="008829A9">
              <w:rPr>
                <w:rFonts w:ascii="Browallia New" w:hAnsi="Browallia New" w:cs="Browallia New"/>
                <w:sz w:val="28"/>
                <w:szCs w:val="28"/>
              </w:rPr>
              <w:t xml:space="preserve"> / </w:t>
            </w:r>
            <w:r w:rsidR="008829A9">
              <w:rPr>
                <w:rFonts w:ascii="Browallia New" w:hAnsi="Browallia New" w:cs="Browalli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67" w:type="dxa"/>
            <w:vAlign w:val="center"/>
          </w:tcPr>
          <w:p w14:paraId="491CC3FA" w14:textId="2849CE9D" w:rsidR="00044433" w:rsidRPr="00373C94" w:rsidRDefault="00044433" w:rsidP="00044433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534" w:type="dxa"/>
            <w:vAlign w:val="center"/>
          </w:tcPr>
          <w:p w14:paraId="6F972B54" w14:textId="7866E9A3" w:rsidR="00044433" w:rsidRPr="00373C94" w:rsidRDefault="003C5C85" w:rsidP="0004443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(677)</w:t>
            </w:r>
          </w:p>
        </w:tc>
        <w:tc>
          <w:tcPr>
            <w:tcW w:w="164" w:type="dxa"/>
          </w:tcPr>
          <w:p w14:paraId="5AF18409" w14:textId="77777777" w:rsidR="00044433" w:rsidRPr="00373C94" w:rsidRDefault="00044433" w:rsidP="000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79" w:type="dxa"/>
            <w:vAlign w:val="center"/>
          </w:tcPr>
          <w:p w14:paraId="47A09290" w14:textId="569298BF" w:rsidR="00044433" w:rsidRPr="00364192" w:rsidRDefault="003C5C85" w:rsidP="00917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(677)</w:t>
            </w:r>
          </w:p>
        </w:tc>
      </w:tr>
      <w:tr w:rsidR="00044433" w:rsidRPr="00373C94" w14:paraId="5F1CB536" w14:textId="76237AB2" w:rsidTr="00046168">
        <w:trPr>
          <w:cantSplit/>
        </w:trPr>
        <w:tc>
          <w:tcPr>
            <w:tcW w:w="5594" w:type="dxa"/>
          </w:tcPr>
          <w:p w14:paraId="61E8BEF8" w14:textId="084767B6" w:rsidR="00044433" w:rsidRPr="00373C94" w:rsidRDefault="00044433" w:rsidP="00044433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73C94">
              <w:rPr>
                <w:rFonts w:ascii="Browallia New" w:hAnsi="Browallia New" w:cs="Browallia New"/>
                <w:sz w:val="28"/>
                <w:szCs w:val="28"/>
                <w:cs/>
              </w:rPr>
              <w:t>โอนสินค้าคงเหลือเป็นสินทรัพย์</w:t>
            </w:r>
          </w:p>
        </w:tc>
        <w:tc>
          <w:tcPr>
            <w:tcW w:w="167" w:type="dxa"/>
            <w:vAlign w:val="center"/>
          </w:tcPr>
          <w:p w14:paraId="697747D0" w14:textId="151A2150" w:rsidR="00044433" w:rsidRPr="00373C94" w:rsidRDefault="00044433" w:rsidP="00044433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534" w:type="dxa"/>
            <w:vAlign w:val="center"/>
          </w:tcPr>
          <w:p w14:paraId="200AF318" w14:textId="2975D286" w:rsidR="00044433" w:rsidRPr="00373C94" w:rsidRDefault="003C5C85" w:rsidP="00044433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2,216</w:t>
            </w:r>
          </w:p>
        </w:tc>
        <w:tc>
          <w:tcPr>
            <w:tcW w:w="164" w:type="dxa"/>
          </w:tcPr>
          <w:p w14:paraId="3CE8CE75" w14:textId="77777777" w:rsidR="00044433" w:rsidRPr="00373C94" w:rsidRDefault="00044433" w:rsidP="000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79" w:type="dxa"/>
            <w:vAlign w:val="center"/>
          </w:tcPr>
          <w:p w14:paraId="4A26FD71" w14:textId="30B2E84D" w:rsidR="00044433" w:rsidRPr="00364192" w:rsidRDefault="003C5C85" w:rsidP="00917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2,216</w:t>
            </w:r>
          </w:p>
        </w:tc>
      </w:tr>
      <w:tr w:rsidR="00044433" w:rsidRPr="00373C94" w14:paraId="238D1D8D" w14:textId="54D5BEC7" w:rsidTr="00046168">
        <w:trPr>
          <w:cantSplit/>
        </w:trPr>
        <w:tc>
          <w:tcPr>
            <w:tcW w:w="5594" w:type="dxa"/>
          </w:tcPr>
          <w:p w14:paraId="0B2F09F6" w14:textId="77777777" w:rsidR="00044433" w:rsidRPr="00373C94" w:rsidRDefault="00044433" w:rsidP="00044433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373C94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  <w:r w:rsidRPr="00373C94">
              <w:rPr>
                <w:rFonts w:ascii="Browallia New" w:hAnsi="Browallia New" w:cs="Browallia New" w:hint="cs"/>
                <w:sz w:val="28"/>
                <w:szCs w:val="28"/>
                <w:cs/>
              </w:rPr>
              <w:t>สำหรับ</w:t>
            </w:r>
            <w:r w:rsidRPr="00373C94">
              <w:rPr>
                <w:rFonts w:ascii="Browallia New" w:hAnsi="Browallia New" w:cs="Browallia New"/>
                <w:sz w:val="28"/>
                <w:szCs w:val="28"/>
                <w:cs/>
              </w:rPr>
              <w:t>งวด</w:t>
            </w:r>
          </w:p>
        </w:tc>
        <w:tc>
          <w:tcPr>
            <w:tcW w:w="167" w:type="dxa"/>
            <w:vAlign w:val="center"/>
          </w:tcPr>
          <w:p w14:paraId="399126CC" w14:textId="59101BEC" w:rsidR="00044433" w:rsidRPr="00373C94" w:rsidRDefault="00044433" w:rsidP="00044433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534" w:type="dxa"/>
            <w:vAlign w:val="center"/>
          </w:tcPr>
          <w:p w14:paraId="108A4531" w14:textId="35EB01AA" w:rsidR="00044433" w:rsidRPr="00373C94" w:rsidRDefault="003C5C85" w:rsidP="0004443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(4,752)</w:t>
            </w:r>
          </w:p>
        </w:tc>
        <w:tc>
          <w:tcPr>
            <w:tcW w:w="164" w:type="dxa"/>
          </w:tcPr>
          <w:p w14:paraId="5AA6AFA0" w14:textId="77777777" w:rsidR="00044433" w:rsidRPr="00373C94" w:rsidRDefault="00044433" w:rsidP="000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2704B342" w14:textId="0CDB4D8C" w:rsidR="00044433" w:rsidRPr="00364192" w:rsidRDefault="003C5C85" w:rsidP="00917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(4,800)</w:t>
            </w:r>
          </w:p>
        </w:tc>
      </w:tr>
      <w:tr w:rsidR="00044433" w:rsidRPr="00373C94" w14:paraId="4370DE36" w14:textId="7A5DB215" w:rsidTr="00046168">
        <w:trPr>
          <w:cantSplit/>
        </w:trPr>
        <w:tc>
          <w:tcPr>
            <w:tcW w:w="5594" w:type="dxa"/>
          </w:tcPr>
          <w:p w14:paraId="77B37F43" w14:textId="37EFC217" w:rsidR="00044433" w:rsidRPr="00373C94" w:rsidRDefault="00044433" w:rsidP="00044433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73C94">
              <w:rPr>
                <w:rFonts w:ascii="Browallia New" w:hAnsi="Browallia New" w:cs="Browallia New" w:hint="cs"/>
                <w:sz w:val="28"/>
                <w:szCs w:val="28"/>
                <w:cs/>
              </w:rPr>
              <w:t>มูลค่าสุทธิตามบัญชี</w:t>
            </w:r>
            <w:r w:rsidRPr="00373C9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ณ วันที่ </w:t>
            </w:r>
            <w:r w:rsidR="003A36C2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="003A36C2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มีนาคม </w:t>
            </w:r>
            <w:r w:rsidR="003A36C2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167" w:type="dxa"/>
          </w:tcPr>
          <w:p w14:paraId="31FD02AE" w14:textId="0606F7BD" w:rsidR="00044433" w:rsidRPr="00373C94" w:rsidRDefault="00044433" w:rsidP="00044433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single" w:sz="12" w:space="0" w:color="auto"/>
            </w:tcBorders>
          </w:tcPr>
          <w:p w14:paraId="525C8BED" w14:textId="0A246B7D" w:rsidR="00044433" w:rsidRPr="00373C94" w:rsidRDefault="00FA312C" w:rsidP="00044433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71,439</w:t>
            </w:r>
          </w:p>
        </w:tc>
        <w:tc>
          <w:tcPr>
            <w:tcW w:w="164" w:type="dxa"/>
          </w:tcPr>
          <w:p w14:paraId="3D66D2D9" w14:textId="77777777" w:rsidR="00044433" w:rsidRPr="00373C94" w:rsidRDefault="00044433" w:rsidP="0004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79" w:type="dxa"/>
            <w:tcBorders>
              <w:top w:val="single" w:sz="4" w:space="0" w:color="auto"/>
              <w:bottom w:val="single" w:sz="12" w:space="0" w:color="auto"/>
            </w:tcBorders>
          </w:tcPr>
          <w:p w14:paraId="7785B7ED" w14:textId="780C2658" w:rsidR="00044433" w:rsidRPr="00364192" w:rsidRDefault="003C5C85" w:rsidP="00917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72,266</w:t>
            </w:r>
          </w:p>
        </w:tc>
      </w:tr>
    </w:tbl>
    <w:p w14:paraId="747891DB" w14:textId="05EA37B1" w:rsidR="00026DEA" w:rsidRPr="00191D62" w:rsidRDefault="009C39A0" w:rsidP="00026DEA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2" w:hanging="45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191D62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สินทรัพย์สิทธิการใช้</w:t>
      </w:r>
    </w:p>
    <w:p w14:paraId="50807804" w14:textId="77777777" w:rsidR="00026DEA" w:rsidRPr="00ED3CEF" w:rsidRDefault="00026DEA" w:rsidP="00ED3CEF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66B3997E" w14:textId="6D6C7F68" w:rsidR="007C7108" w:rsidRDefault="00026DEA" w:rsidP="007C7108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E44E9F">
        <w:rPr>
          <w:rFonts w:ascii="Browallia New" w:hAnsi="Browallia New" w:cs="Browallia New" w:hint="cs"/>
          <w:sz w:val="28"/>
          <w:szCs w:val="28"/>
          <w:cs/>
        </w:rPr>
        <w:t>ในระหว่างงวด</w:t>
      </w:r>
      <w:r w:rsidR="00243A71">
        <w:rPr>
          <w:rFonts w:ascii="Browallia New" w:hAnsi="Browallia New" w:cs="Browallia New" w:hint="cs"/>
          <w:sz w:val="28"/>
          <w:szCs w:val="28"/>
          <w:cs/>
        </w:rPr>
        <w:t>สาม</w:t>
      </w:r>
      <w:r w:rsidRPr="00E44E9F">
        <w:rPr>
          <w:rFonts w:ascii="Browallia New" w:hAnsi="Browallia New" w:cs="Browallia New" w:hint="cs"/>
          <w:sz w:val="28"/>
          <w:szCs w:val="28"/>
          <w:cs/>
        </w:rPr>
        <w:t xml:space="preserve">เดือนสิ้นสุดวันที่ </w:t>
      </w:r>
      <w:r w:rsidR="00243A71">
        <w:rPr>
          <w:rFonts w:ascii="Browallia New" w:hAnsi="Browallia New" w:cs="Browallia New"/>
          <w:sz w:val="28"/>
          <w:szCs w:val="28"/>
        </w:rPr>
        <w:t>31</w:t>
      </w:r>
      <w:r w:rsidR="00243A71">
        <w:rPr>
          <w:rFonts w:ascii="Browallia New" w:hAnsi="Browallia New" w:cs="Browallia New" w:hint="cs"/>
          <w:sz w:val="28"/>
          <w:szCs w:val="28"/>
          <w:cs/>
        </w:rPr>
        <w:t xml:space="preserve"> มีนาคม </w:t>
      </w:r>
      <w:r w:rsidR="00243A71">
        <w:rPr>
          <w:rFonts w:ascii="Browallia New" w:hAnsi="Browallia New" w:cs="Browallia New"/>
          <w:sz w:val="28"/>
          <w:szCs w:val="28"/>
        </w:rPr>
        <w:t>2564</w:t>
      </w:r>
      <w:r w:rsidRPr="00E44E9F">
        <w:rPr>
          <w:rFonts w:ascii="Browallia New" w:hAnsi="Browallia New" w:cs="Browallia New"/>
          <w:sz w:val="28"/>
          <w:szCs w:val="28"/>
        </w:rPr>
        <w:t xml:space="preserve"> </w:t>
      </w:r>
      <w:r w:rsidR="007C7108">
        <w:rPr>
          <w:rFonts w:ascii="Browallia New" w:hAnsi="Browallia New" w:cs="Browallia New" w:hint="cs"/>
          <w:sz w:val="28"/>
          <w:szCs w:val="28"/>
          <w:cs/>
        </w:rPr>
        <w:t>มี</w:t>
      </w:r>
      <w:r w:rsidRPr="00E44E9F">
        <w:rPr>
          <w:rFonts w:ascii="Browallia New" w:hAnsi="Browallia New" w:cs="Browallia New" w:hint="cs"/>
          <w:sz w:val="28"/>
          <w:szCs w:val="28"/>
          <w:cs/>
        </w:rPr>
        <w:t>รายการเ</w:t>
      </w:r>
      <w:r w:rsidR="007C7108">
        <w:rPr>
          <w:rFonts w:ascii="Browallia New" w:hAnsi="Browallia New" w:cs="Browallia New" w:hint="cs"/>
          <w:sz w:val="28"/>
          <w:szCs w:val="28"/>
          <w:cs/>
        </w:rPr>
        <w:t>ปลี่ยนแปลง</w:t>
      </w:r>
      <w:r w:rsidRPr="00E44E9F">
        <w:rPr>
          <w:rFonts w:ascii="Browallia New" w:hAnsi="Browallia New" w:cs="Browallia New" w:hint="cs"/>
          <w:sz w:val="28"/>
          <w:szCs w:val="28"/>
          <w:cs/>
        </w:rPr>
        <w:t>ของ</w:t>
      </w:r>
      <w:r w:rsidR="007C7108" w:rsidRPr="00E44E9F">
        <w:rPr>
          <w:rFonts w:ascii="Browallia New" w:hAnsi="Browallia New" w:cs="Browallia New" w:hint="cs"/>
          <w:sz w:val="28"/>
          <w:szCs w:val="28"/>
          <w:cs/>
        </w:rPr>
        <w:t>สินทรัพย์</w:t>
      </w:r>
      <w:r w:rsidRPr="00E44E9F">
        <w:rPr>
          <w:rFonts w:ascii="Browallia New" w:hAnsi="Browallia New" w:cs="Browallia New" w:hint="cs"/>
          <w:sz w:val="28"/>
          <w:szCs w:val="28"/>
          <w:cs/>
        </w:rPr>
        <w:t xml:space="preserve">สิทธิการใช้ </w:t>
      </w:r>
      <w:r w:rsidR="007C7108" w:rsidRPr="00F71C82">
        <w:rPr>
          <w:rFonts w:ascii="Browallia New" w:hAnsi="Browallia New" w:cs="Browallia New" w:hint="cs"/>
          <w:sz w:val="28"/>
          <w:szCs w:val="28"/>
          <w:cs/>
        </w:rPr>
        <w:t>อย่างย่อ</w:t>
      </w:r>
      <w:r w:rsidR="007C7108">
        <w:rPr>
          <w:rFonts w:ascii="Browallia New" w:hAnsi="Browallia New" w:cs="Browallia New"/>
          <w:sz w:val="28"/>
          <w:szCs w:val="28"/>
          <w:cs/>
        </w:rPr>
        <w:br/>
      </w:r>
      <w:r w:rsidR="007C7108" w:rsidRPr="00F71C82">
        <w:rPr>
          <w:rFonts w:ascii="Browallia New" w:hAnsi="Browallia New" w:cs="Browallia New"/>
          <w:sz w:val="28"/>
          <w:szCs w:val="28"/>
          <w:cs/>
        </w:rPr>
        <w:t>ดัง</w:t>
      </w:r>
      <w:r w:rsidR="007C7108">
        <w:rPr>
          <w:rFonts w:ascii="Browallia New" w:hAnsi="Browallia New" w:cs="Browallia New" w:hint="cs"/>
          <w:sz w:val="28"/>
          <w:szCs w:val="28"/>
          <w:cs/>
        </w:rPr>
        <w:t>ต่อไป</w:t>
      </w:r>
      <w:r w:rsidR="007C7108" w:rsidRPr="00F71C82">
        <w:rPr>
          <w:rFonts w:ascii="Browallia New" w:hAnsi="Browallia New" w:cs="Browallia New"/>
          <w:sz w:val="28"/>
          <w:szCs w:val="28"/>
          <w:cs/>
        </w:rPr>
        <w:t>นี้</w:t>
      </w:r>
    </w:p>
    <w:p w14:paraId="060CB0B2" w14:textId="77777777" w:rsidR="00026DEA" w:rsidRPr="00ED3CEF" w:rsidRDefault="00026DEA" w:rsidP="00ED3CEF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X="327" w:tblpY="13"/>
        <w:tblOverlap w:val="never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0"/>
        <w:gridCol w:w="283"/>
        <w:gridCol w:w="2277"/>
      </w:tblGrid>
      <w:tr w:rsidR="002D564A" w:rsidRPr="00E44E9F" w14:paraId="34D804E7" w14:textId="77777777" w:rsidTr="00A27383">
        <w:tc>
          <w:tcPr>
            <w:tcW w:w="6620" w:type="dxa"/>
            <w:vAlign w:val="bottom"/>
          </w:tcPr>
          <w:p w14:paraId="7F9FD551" w14:textId="77777777" w:rsidR="002D564A" w:rsidRPr="00E44E9F" w:rsidRDefault="002D564A" w:rsidP="00ED3CE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FAAB57A" w14:textId="77777777" w:rsidR="002D564A" w:rsidRPr="00E44E9F" w:rsidRDefault="002D564A" w:rsidP="00ED3CE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77" w:type="dxa"/>
            <w:vAlign w:val="bottom"/>
          </w:tcPr>
          <w:p w14:paraId="6300E82D" w14:textId="2DA8665E" w:rsidR="002D564A" w:rsidRPr="00E44E9F" w:rsidRDefault="0071512B" w:rsidP="00ED3CEF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1871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4E9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(หน่วย</w:t>
            </w:r>
            <w:r w:rsidRPr="00E44E9F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Pr="00E44E9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:</w:t>
            </w:r>
            <w:r w:rsidRPr="00E44E9F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 xml:space="preserve"> พัน</w:t>
            </w:r>
            <w:r w:rsidRPr="00E44E9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บาท)</w:t>
            </w:r>
          </w:p>
        </w:tc>
      </w:tr>
      <w:tr w:rsidR="0071512B" w:rsidRPr="00E44E9F" w14:paraId="1F6050C7" w14:textId="77777777" w:rsidTr="00A27383">
        <w:tc>
          <w:tcPr>
            <w:tcW w:w="6620" w:type="dxa"/>
            <w:vAlign w:val="bottom"/>
          </w:tcPr>
          <w:p w14:paraId="5DF811A4" w14:textId="77777777" w:rsidR="0071512B" w:rsidRPr="00E44E9F" w:rsidRDefault="0071512B" w:rsidP="00ED3CE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0C9B698" w14:textId="77777777" w:rsidR="0071512B" w:rsidRPr="00E44E9F" w:rsidRDefault="0071512B" w:rsidP="00ED3CE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 w:right="-5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77" w:type="dxa"/>
            <w:tcBorders>
              <w:bottom w:val="single" w:sz="4" w:space="0" w:color="auto"/>
            </w:tcBorders>
            <w:vAlign w:val="bottom"/>
          </w:tcPr>
          <w:p w14:paraId="6B52C2E2" w14:textId="77777777" w:rsidR="0071512B" w:rsidRPr="00E44E9F" w:rsidRDefault="0071512B" w:rsidP="00ED3CEF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44E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งบการเงินรวม</w:t>
            </w:r>
            <w:r w:rsidRPr="00E44E9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และ</w:t>
            </w:r>
          </w:p>
          <w:p w14:paraId="256E9BEB" w14:textId="610B46C5" w:rsidR="0071512B" w:rsidRPr="00E44E9F" w:rsidRDefault="0071512B" w:rsidP="00ED3CEF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44E9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</w:t>
            </w:r>
            <w:r w:rsidRPr="00E44E9F">
              <w:rPr>
                <w:rFonts w:ascii="Browallia New" w:hAnsi="Browallia New" w:cs="Browallia New" w:hint="cs"/>
                <w:sz w:val="28"/>
                <w:szCs w:val="28"/>
                <w:cs/>
              </w:rPr>
              <w:t>ของ</w:t>
            </w:r>
            <w:r w:rsidRPr="00E44E9F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</w:p>
        </w:tc>
      </w:tr>
      <w:tr w:rsidR="009D4E58" w:rsidRPr="003E5649" w14:paraId="0188EB56" w14:textId="77777777" w:rsidTr="00A27383">
        <w:trPr>
          <w:trHeight w:val="283"/>
        </w:trPr>
        <w:tc>
          <w:tcPr>
            <w:tcW w:w="6620" w:type="dxa"/>
            <w:vAlign w:val="bottom"/>
          </w:tcPr>
          <w:p w14:paraId="3F9D6BF7" w14:textId="77777777" w:rsidR="009D4E58" w:rsidRPr="003E5649" w:rsidRDefault="009D4E58" w:rsidP="00ED3CE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3" w:type="dxa"/>
            <w:vAlign w:val="bottom"/>
          </w:tcPr>
          <w:p w14:paraId="1543B9F3" w14:textId="77777777" w:rsidR="009D4E58" w:rsidRPr="003E5649" w:rsidRDefault="009D4E58" w:rsidP="00ED3CE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 w:right="-5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auto"/>
            </w:tcBorders>
            <w:vAlign w:val="bottom"/>
          </w:tcPr>
          <w:p w14:paraId="6241633C" w14:textId="77777777" w:rsidR="009D4E58" w:rsidRPr="003E5649" w:rsidRDefault="009D4E58" w:rsidP="00ED3CEF">
            <w:pPr>
              <w:ind w:left="-105" w:righ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2D564A" w:rsidRPr="00E44E9F" w14:paraId="6E7BAAC8" w14:textId="77777777" w:rsidTr="00A27383">
        <w:tc>
          <w:tcPr>
            <w:tcW w:w="6620" w:type="dxa"/>
          </w:tcPr>
          <w:p w14:paraId="66438C8C" w14:textId="27F83263" w:rsidR="002D564A" w:rsidRPr="00E44E9F" w:rsidRDefault="002D564A" w:rsidP="00ED3CEF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4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E44E9F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Pr="00E44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มกราคม </w:t>
            </w:r>
            <w:r w:rsidRPr="00E44E9F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243A71">
              <w:rPr>
                <w:rFonts w:ascii="Browallia New" w:hAnsi="Browallia New" w:cs="Browallia New" w:hint="cs"/>
                <w:sz w:val="28"/>
                <w:szCs w:val="28"/>
                <w:cs/>
              </w:rPr>
              <w:t>4</w:t>
            </w:r>
          </w:p>
        </w:tc>
        <w:tc>
          <w:tcPr>
            <w:tcW w:w="283" w:type="dxa"/>
          </w:tcPr>
          <w:p w14:paraId="1B487DF1" w14:textId="77777777" w:rsidR="002D564A" w:rsidRPr="00E44E9F" w:rsidRDefault="002D564A" w:rsidP="00ED3CE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77" w:type="dxa"/>
          </w:tcPr>
          <w:p w14:paraId="47143D2C" w14:textId="19E0C5FA" w:rsidR="002D564A" w:rsidRPr="00E44E9F" w:rsidRDefault="00FA312C" w:rsidP="00ED3CE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59,962</w:t>
            </w:r>
          </w:p>
        </w:tc>
      </w:tr>
      <w:tr w:rsidR="002D564A" w:rsidRPr="00E44E9F" w14:paraId="7CFC186D" w14:textId="77777777" w:rsidTr="00A27383">
        <w:tc>
          <w:tcPr>
            <w:tcW w:w="6620" w:type="dxa"/>
          </w:tcPr>
          <w:p w14:paraId="66344F1E" w14:textId="2880A308" w:rsidR="002D564A" w:rsidRPr="00E44E9F" w:rsidRDefault="002D564A" w:rsidP="00ED3CE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4E9F"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</w:t>
            </w:r>
            <w:r w:rsidR="0092667B">
              <w:rPr>
                <w:rFonts w:ascii="Browallia New" w:hAnsi="Browallia New" w:cs="Browallia New" w:hint="cs"/>
                <w:sz w:val="28"/>
                <w:szCs w:val="28"/>
                <w:cs/>
              </w:rPr>
              <w:t>ตัดจำหน่าย</w:t>
            </w:r>
            <w:r w:rsidRPr="00E44E9F">
              <w:rPr>
                <w:rFonts w:ascii="Browallia New" w:hAnsi="Browallia New" w:cs="Browalli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283" w:type="dxa"/>
          </w:tcPr>
          <w:p w14:paraId="5526FE16" w14:textId="77777777" w:rsidR="002D564A" w:rsidRPr="00E44E9F" w:rsidRDefault="002D564A" w:rsidP="00ED3CE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77" w:type="dxa"/>
            <w:tcBorders>
              <w:bottom w:val="single" w:sz="4" w:space="0" w:color="auto"/>
            </w:tcBorders>
          </w:tcPr>
          <w:p w14:paraId="53EE6DEE" w14:textId="0756D46A" w:rsidR="002D564A" w:rsidRPr="00E44E9F" w:rsidRDefault="00FA312C" w:rsidP="00ED3CE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(1,641)</w:t>
            </w:r>
          </w:p>
        </w:tc>
      </w:tr>
      <w:tr w:rsidR="002D564A" w14:paraId="3F3C3E56" w14:textId="77777777" w:rsidTr="00A27383">
        <w:tc>
          <w:tcPr>
            <w:tcW w:w="6620" w:type="dxa"/>
          </w:tcPr>
          <w:p w14:paraId="6E420D0C" w14:textId="735B5EB1" w:rsidR="002D564A" w:rsidRPr="00E44E9F" w:rsidRDefault="002D564A" w:rsidP="00ED3CE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4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243A71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="00243A7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มีนาคม </w:t>
            </w:r>
            <w:r w:rsidR="00243A71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283" w:type="dxa"/>
          </w:tcPr>
          <w:p w14:paraId="2A1778DF" w14:textId="77777777" w:rsidR="002D564A" w:rsidRPr="00E44E9F" w:rsidRDefault="002D564A" w:rsidP="00ED3CE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77" w:type="dxa"/>
            <w:tcBorders>
              <w:top w:val="single" w:sz="4" w:space="0" w:color="auto"/>
              <w:bottom w:val="single" w:sz="12" w:space="0" w:color="auto"/>
            </w:tcBorders>
          </w:tcPr>
          <w:p w14:paraId="6184D069" w14:textId="05EB5B49" w:rsidR="002D564A" w:rsidRPr="0000558F" w:rsidRDefault="00FA312C" w:rsidP="00ED3CE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58,321</w:t>
            </w:r>
          </w:p>
        </w:tc>
      </w:tr>
    </w:tbl>
    <w:p w14:paraId="0DFFBD76" w14:textId="77777777" w:rsidR="002050A0" w:rsidRPr="00ED3CEF" w:rsidRDefault="002050A0" w:rsidP="00ED3CEF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1F0B8BFC" w14:textId="0DF869CE" w:rsidR="0075645F" w:rsidRPr="00A81F8F" w:rsidRDefault="00364DBB" w:rsidP="008C411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2" w:hanging="45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81F8F">
        <w:rPr>
          <w:rFonts w:ascii="Browallia New" w:hAnsi="Browallia New" w:cs="Browallia New" w:hint="cs"/>
          <w:b/>
          <w:bCs/>
          <w:sz w:val="28"/>
          <w:szCs w:val="28"/>
          <w:cs/>
        </w:rPr>
        <w:t>สินทรัพย์ไม่มีตัวตน</w:t>
      </w:r>
    </w:p>
    <w:p w14:paraId="1906107A" w14:textId="77777777" w:rsidR="0075645F" w:rsidRPr="00ED3CEF" w:rsidRDefault="0075645F" w:rsidP="00ED3CEF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1DB728FE" w14:textId="6B94E115" w:rsidR="009F2D48" w:rsidRDefault="00202AA8" w:rsidP="009B3E81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>ในระหว่าง</w:t>
      </w:r>
      <w:r w:rsidRPr="00D6640E">
        <w:rPr>
          <w:rFonts w:ascii="Browallia New" w:hAnsi="Browallia New" w:cs="Browallia New"/>
          <w:sz w:val="28"/>
          <w:szCs w:val="28"/>
          <w:cs/>
        </w:rPr>
        <w:t>งวด</w:t>
      </w:r>
      <w:r w:rsidR="002F283A">
        <w:rPr>
          <w:rFonts w:ascii="Browallia New" w:hAnsi="Browallia New" w:cs="Browallia New" w:hint="cs"/>
          <w:sz w:val="28"/>
          <w:szCs w:val="28"/>
          <w:cs/>
        </w:rPr>
        <w:t>สาม</w:t>
      </w:r>
      <w:r w:rsidR="00AF63BA">
        <w:rPr>
          <w:rFonts w:ascii="Browallia New" w:hAnsi="Browallia New" w:cs="Browallia New" w:hint="cs"/>
          <w:sz w:val="28"/>
          <w:szCs w:val="28"/>
          <w:cs/>
        </w:rPr>
        <w:t>เดือ</w:t>
      </w:r>
      <w:r w:rsidRPr="00ED3CEF">
        <w:rPr>
          <w:rFonts w:ascii="Browallia New" w:hAnsi="Browallia New" w:cs="Browallia New"/>
          <w:sz w:val="28"/>
          <w:szCs w:val="28"/>
          <w:cs/>
        </w:rPr>
        <w:t>น</w:t>
      </w:r>
      <w:r w:rsidRPr="00D6640E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2F283A">
        <w:rPr>
          <w:rFonts w:ascii="Browallia New" w:hAnsi="Browallia New" w:cs="Browallia New"/>
          <w:sz w:val="28"/>
          <w:szCs w:val="28"/>
        </w:rPr>
        <w:t>31</w:t>
      </w:r>
      <w:r w:rsidR="002F283A">
        <w:rPr>
          <w:rFonts w:ascii="Browallia New" w:hAnsi="Browallia New" w:cs="Browallia New" w:hint="cs"/>
          <w:sz w:val="28"/>
          <w:szCs w:val="28"/>
          <w:cs/>
        </w:rPr>
        <w:t xml:space="preserve"> มีนาคม </w:t>
      </w:r>
      <w:r w:rsidR="002F283A">
        <w:rPr>
          <w:rFonts w:ascii="Browallia New" w:hAnsi="Browallia New" w:cs="Browallia New"/>
          <w:sz w:val="28"/>
          <w:szCs w:val="28"/>
        </w:rPr>
        <w:t>2564</w:t>
      </w:r>
      <w:r w:rsidR="004A3275" w:rsidRPr="00ED3CEF">
        <w:rPr>
          <w:rFonts w:ascii="Browallia New" w:hAnsi="Browallia New" w:cs="Browallia New"/>
          <w:sz w:val="28"/>
          <w:szCs w:val="28"/>
          <w:cs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>มี</w:t>
      </w:r>
      <w:r w:rsidR="009F2D48" w:rsidRPr="00F71C82">
        <w:rPr>
          <w:rFonts w:ascii="Browallia New" w:hAnsi="Browallia New" w:cs="Browallia New"/>
          <w:sz w:val="28"/>
          <w:szCs w:val="28"/>
          <w:cs/>
        </w:rPr>
        <w:t>รายการ</w:t>
      </w:r>
      <w:r>
        <w:rPr>
          <w:rFonts w:ascii="Browallia New" w:hAnsi="Browallia New" w:cs="Browallia New" w:hint="cs"/>
          <w:sz w:val="28"/>
          <w:szCs w:val="28"/>
          <w:cs/>
        </w:rPr>
        <w:t>เปลี่ยนแปลงของ</w:t>
      </w:r>
      <w:r w:rsidR="00364DBB">
        <w:rPr>
          <w:rFonts w:ascii="Browallia New" w:hAnsi="Browallia New" w:cs="Browallia New" w:hint="cs"/>
          <w:sz w:val="28"/>
          <w:szCs w:val="28"/>
          <w:cs/>
        </w:rPr>
        <w:t>สินทรัพย์ไม่มีตัวตน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9F2D48" w:rsidRPr="00F71C82">
        <w:rPr>
          <w:rFonts w:ascii="Browallia New" w:hAnsi="Browallia New" w:cs="Browallia New" w:hint="cs"/>
          <w:sz w:val="28"/>
          <w:szCs w:val="28"/>
          <w:cs/>
        </w:rPr>
        <w:t>อย่างย่อ</w:t>
      </w:r>
      <w:r>
        <w:rPr>
          <w:rFonts w:ascii="Browallia New" w:hAnsi="Browallia New" w:cs="Browallia New"/>
          <w:sz w:val="28"/>
          <w:szCs w:val="28"/>
          <w:cs/>
        </w:rPr>
        <w:br/>
      </w:r>
      <w:r w:rsidR="009F2D48" w:rsidRPr="00F71C82">
        <w:rPr>
          <w:rFonts w:ascii="Browallia New" w:hAnsi="Browallia New" w:cs="Browallia New"/>
          <w:sz w:val="28"/>
          <w:szCs w:val="28"/>
          <w:cs/>
        </w:rPr>
        <w:t>ดัง</w:t>
      </w:r>
      <w:r>
        <w:rPr>
          <w:rFonts w:ascii="Browallia New" w:hAnsi="Browallia New" w:cs="Browallia New" w:hint="cs"/>
          <w:sz w:val="28"/>
          <w:szCs w:val="28"/>
          <w:cs/>
        </w:rPr>
        <w:t>ต่อ</w:t>
      </w:r>
      <w:r w:rsidR="00784D17">
        <w:rPr>
          <w:rFonts w:ascii="Browallia New" w:hAnsi="Browallia New" w:cs="Browallia New" w:hint="cs"/>
          <w:sz w:val="28"/>
          <w:szCs w:val="28"/>
          <w:cs/>
        </w:rPr>
        <w:t>ไป</w:t>
      </w:r>
      <w:r w:rsidR="009F2D48" w:rsidRPr="00F71C82">
        <w:rPr>
          <w:rFonts w:ascii="Browallia New" w:hAnsi="Browallia New" w:cs="Browallia New"/>
          <w:sz w:val="28"/>
          <w:szCs w:val="28"/>
          <w:cs/>
        </w:rPr>
        <w:t>นี้</w:t>
      </w:r>
    </w:p>
    <w:p w14:paraId="5ED64721" w14:textId="77777777" w:rsidR="00D25DDF" w:rsidRPr="00ED3CEF" w:rsidRDefault="00D25DDF" w:rsidP="009B3E81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tbl>
      <w:tblPr>
        <w:tblW w:w="9126" w:type="dxa"/>
        <w:tblInd w:w="396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131"/>
        <w:gridCol w:w="164"/>
        <w:gridCol w:w="2255"/>
        <w:gridCol w:w="284"/>
        <w:gridCol w:w="2292"/>
      </w:tblGrid>
      <w:tr w:rsidR="009F2D48" w:rsidRPr="00AF63BA" w14:paraId="4607E56E" w14:textId="77777777" w:rsidTr="007A7721">
        <w:trPr>
          <w:cantSplit/>
          <w:trHeight w:val="240"/>
        </w:trPr>
        <w:tc>
          <w:tcPr>
            <w:tcW w:w="4131" w:type="dxa"/>
          </w:tcPr>
          <w:p w14:paraId="16AC514C" w14:textId="77777777" w:rsidR="009F2D48" w:rsidRPr="00AF63BA" w:rsidRDefault="009F2D48" w:rsidP="00AF319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64" w:type="dxa"/>
          </w:tcPr>
          <w:p w14:paraId="6BB78CD9" w14:textId="77777777" w:rsidR="009F2D48" w:rsidRPr="00AF63BA" w:rsidRDefault="009F2D48" w:rsidP="00AF319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4831" w:type="dxa"/>
            <w:gridSpan w:val="3"/>
          </w:tcPr>
          <w:p w14:paraId="7BA36288" w14:textId="3E179BAE" w:rsidR="009F2D48" w:rsidRPr="00AF63BA" w:rsidRDefault="00E71E2F" w:rsidP="00E71E2F">
            <w:pPr>
              <w:tabs>
                <w:tab w:val="clear" w:pos="4678"/>
                <w:tab w:val="left" w:pos="3390"/>
              </w:tabs>
              <w:ind w:left="426" w:right="-48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 xml:space="preserve">                                               </w:t>
            </w:r>
            <w:r w:rsidR="009F2D48" w:rsidRPr="00AF63B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(หน่วย</w:t>
            </w:r>
            <w:r w:rsidR="009F2D48" w:rsidRPr="00AF63B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="009F2D48" w:rsidRPr="00AF63B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:</w:t>
            </w:r>
            <w:r w:rsidR="009F2D48" w:rsidRPr="00AF63B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="008F1F6F" w:rsidRPr="00AF63B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>พัน</w:t>
            </w:r>
            <w:r w:rsidR="009F2D48" w:rsidRPr="00AF63B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บาท)</w:t>
            </w: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</w:p>
        </w:tc>
      </w:tr>
      <w:tr w:rsidR="009F2D48" w:rsidRPr="00AF63BA" w14:paraId="6DC3D98E" w14:textId="77777777" w:rsidTr="007A7721">
        <w:trPr>
          <w:cantSplit/>
        </w:trPr>
        <w:tc>
          <w:tcPr>
            <w:tcW w:w="4131" w:type="dxa"/>
          </w:tcPr>
          <w:p w14:paraId="37F987B3" w14:textId="77777777" w:rsidR="009F2D48" w:rsidRPr="00AF63BA" w:rsidRDefault="009F2D48" w:rsidP="00AF319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64" w:type="dxa"/>
          </w:tcPr>
          <w:p w14:paraId="7AD7B697" w14:textId="77777777" w:rsidR="009F2D48" w:rsidRPr="00AF63BA" w:rsidRDefault="009F2D48" w:rsidP="00AF319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255" w:type="dxa"/>
            <w:vAlign w:val="center"/>
          </w:tcPr>
          <w:p w14:paraId="4084B385" w14:textId="7139566D" w:rsidR="009F2D48" w:rsidRPr="00AF63BA" w:rsidRDefault="009F2D48" w:rsidP="00AF3199">
            <w:pPr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84" w:type="dxa"/>
          </w:tcPr>
          <w:p w14:paraId="3DE7C81D" w14:textId="77777777" w:rsidR="009F2D48" w:rsidRPr="00AF63BA" w:rsidRDefault="009F2D48" w:rsidP="00AF319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292" w:type="dxa"/>
            <w:tcBorders>
              <w:bottom w:val="single" w:sz="4" w:space="0" w:color="auto"/>
            </w:tcBorders>
            <w:vAlign w:val="center"/>
          </w:tcPr>
          <w:p w14:paraId="196C0229" w14:textId="77777777" w:rsidR="001F4AF0" w:rsidRPr="00AF63BA" w:rsidRDefault="001F4AF0" w:rsidP="001F4AF0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F63B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งบการเงินรวม</w:t>
            </w:r>
            <w:r w:rsidRPr="00AF63B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และ</w:t>
            </w:r>
          </w:p>
          <w:p w14:paraId="7FF4CF5B" w14:textId="6977BB89" w:rsidR="009F2D48" w:rsidRPr="00AF63BA" w:rsidRDefault="001F4AF0" w:rsidP="001F4AF0">
            <w:pPr>
              <w:ind w:right="-72" w:hanging="60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AF63B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</w:t>
            </w:r>
            <w:r w:rsidR="0032219D" w:rsidRPr="00AF63BA">
              <w:rPr>
                <w:rFonts w:ascii="Browallia New" w:hAnsi="Browallia New" w:cs="Browallia New" w:hint="cs"/>
                <w:sz w:val="28"/>
                <w:szCs w:val="28"/>
                <w:cs/>
              </w:rPr>
              <w:t>ของ</w:t>
            </w:r>
            <w:r w:rsidRPr="00AF63BA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</w:p>
        </w:tc>
      </w:tr>
      <w:tr w:rsidR="009F2D48" w:rsidRPr="000B4D36" w14:paraId="2D7085DD" w14:textId="77777777" w:rsidTr="007A7721">
        <w:trPr>
          <w:cantSplit/>
          <w:trHeight w:val="153"/>
        </w:trPr>
        <w:tc>
          <w:tcPr>
            <w:tcW w:w="4131" w:type="dxa"/>
          </w:tcPr>
          <w:p w14:paraId="0D7E1466" w14:textId="77777777" w:rsidR="009F2D48" w:rsidRPr="000B4D36" w:rsidRDefault="009F2D48" w:rsidP="00AF319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64" w:type="dxa"/>
          </w:tcPr>
          <w:p w14:paraId="38E1519D" w14:textId="77777777" w:rsidR="009F2D48" w:rsidRPr="000B4D36" w:rsidRDefault="009F2D48" w:rsidP="00AF319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55" w:type="dxa"/>
          </w:tcPr>
          <w:p w14:paraId="3704D598" w14:textId="77777777" w:rsidR="009F2D48" w:rsidRPr="000B4D36" w:rsidRDefault="009F2D48" w:rsidP="00AF319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4F82EEBA" w14:textId="77777777" w:rsidR="009F2D48" w:rsidRPr="000B4D36" w:rsidRDefault="009F2D48" w:rsidP="00AF319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92" w:type="dxa"/>
            <w:tcBorders>
              <w:top w:val="single" w:sz="4" w:space="0" w:color="auto"/>
            </w:tcBorders>
          </w:tcPr>
          <w:p w14:paraId="6D0D2C7C" w14:textId="77777777" w:rsidR="009F2D48" w:rsidRPr="000B4D36" w:rsidRDefault="009F2D48" w:rsidP="00AF319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9F2D48" w:rsidRPr="00AF63BA" w14:paraId="3C2962ED" w14:textId="77777777" w:rsidTr="007A7721">
        <w:trPr>
          <w:cantSplit/>
          <w:trHeight w:val="80"/>
        </w:trPr>
        <w:tc>
          <w:tcPr>
            <w:tcW w:w="4131" w:type="dxa"/>
          </w:tcPr>
          <w:p w14:paraId="50CC29A7" w14:textId="2D64A4B4" w:rsidR="009F2D48" w:rsidRPr="007A7721" w:rsidRDefault="0011005E" w:rsidP="007A7721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E44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E44E9F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Pr="00E44E9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มกราคม </w:t>
            </w:r>
            <w:r w:rsidRPr="00E44E9F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4</w:t>
            </w:r>
          </w:p>
        </w:tc>
        <w:tc>
          <w:tcPr>
            <w:tcW w:w="164" w:type="dxa"/>
          </w:tcPr>
          <w:p w14:paraId="4366D89D" w14:textId="77777777" w:rsidR="009F2D48" w:rsidRPr="00AF63BA" w:rsidRDefault="009F2D48" w:rsidP="00AF319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255" w:type="dxa"/>
          </w:tcPr>
          <w:p w14:paraId="5B90DCEB" w14:textId="3FB591ED" w:rsidR="009F2D48" w:rsidRPr="00AF63BA" w:rsidRDefault="009F2D48" w:rsidP="000D7840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5F781410" w14:textId="77777777" w:rsidR="009F2D48" w:rsidRPr="00AF63BA" w:rsidRDefault="009F2D48" w:rsidP="00AF3199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292" w:type="dxa"/>
          </w:tcPr>
          <w:p w14:paraId="1CA68AD9" w14:textId="027288C6" w:rsidR="009F2D48" w:rsidRPr="00AF63BA" w:rsidRDefault="0082166D" w:rsidP="000D7840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82166D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1</w:t>
            </w:r>
            <w:r w:rsidRPr="0082166D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Pr="0082166D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12</w:t>
            </w:r>
            <w:r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8</w:t>
            </w:r>
          </w:p>
        </w:tc>
      </w:tr>
      <w:tr w:rsidR="00EE381A" w:rsidRPr="00AF63BA" w14:paraId="4EA01B77" w14:textId="77777777" w:rsidTr="007A7721">
        <w:trPr>
          <w:cantSplit/>
          <w:trHeight w:val="80"/>
        </w:trPr>
        <w:tc>
          <w:tcPr>
            <w:tcW w:w="4131" w:type="dxa"/>
          </w:tcPr>
          <w:p w14:paraId="1AC4EB80" w14:textId="77777777" w:rsidR="00EE381A" w:rsidRPr="007A7721" w:rsidRDefault="00EE381A" w:rsidP="007A7721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AF63BA">
              <w:rPr>
                <w:rFonts w:ascii="Browallia New" w:hAnsi="Browallia New" w:cs="Browallia New"/>
                <w:sz w:val="28"/>
                <w:szCs w:val="28"/>
                <w:cs/>
              </w:rPr>
              <w:t>ซื้อสิน</w:t>
            </w:r>
            <w:r w:rsidRPr="00AF63BA">
              <w:rPr>
                <w:rFonts w:ascii="Browallia New" w:hAnsi="Browallia New" w:cs="Browallia New" w:hint="cs"/>
                <w:sz w:val="28"/>
                <w:szCs w:val="28"/>
                <w:cs/>
              </w:rPr>
              <w:t>ทรัพย์</w:t>
            </w:r>
          </w:p>
        </w:tc>
        <w:tc>
          <w:tcPr>
            <w:tcW w:w="164" w:type="dxa"/>
          </w:tcPr>
          <w:p w14:paraId="0F8B5955" w14:textId="77777777" w:rsidR="00EE381A" w:rsidRPr="00AF63BA" w:rsidRDefault="00EE381A" w:rsidP="00EE381A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255" w:type="dxa"/>
          </w:tcPr>
          <w:p w14:paraId="6FEEBE75" w14:textId="33AC1487" w:rsidR="00EE381A" w:rsidRPr="00AF63BA" w:rsidRDefault="00EE381A" w:rsidP="00EE381A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350D91A1" w14:textId="77777777" w:rsidR="00EE381A" w:rsidRPr="00AF63BA" w:rsidRDefault="00EE381A" w:rsidP="00EE381A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292" w:type="dxa"/>
          </w:tcPr>
          <w:p w14:paraId="6498A288" w14:textId="6433564C" w:rsidR="00EE381A" w:rsidRPr="00AF63BA" w:rsidRDefault="00890E56" w:rsidP="00EE381A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Calibri" w:hAnsi="Browallia New" w:cs="Browallia New" w:hint="cs"/>
                <w:sz w:val="28"/>
                <w:szCs w:val="28"/>
                <w:cs/>
                <w:lang w:val="en-GB"/>
              </w:rPr>
              <w:t>31</w:t>
            </w:r>
          </w:p>
        </w:tc>
      </w:tr>
      <w:tr w:rsidR="00B81CBC" w:rsidRPr="00AF63BA" w14:paraId="103357F6" w14:textId="77777777" w:rsidTr="007A7721">
        <w:trPr>
          <w:cantSplit/>
        </w:trPr>
        <w:tc>
          <w:tcPr>
            <w:tcW w:w="4131" w:type="dxa"/>
          </w:tcPr>
          <w:p w14:paraId="6F4A78D2" w14:textId="1D44AAE6" w:rsidR="00B81CBC" w:rsidRPr="00AF63BA" w:rsidRDefault="00B81CBC" w:rsidP="007A7721">
            <w:pPr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AF63BA"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ค่าตัดจำหน่าย</w:t>
            </w:r>
            <w:r w:rsidR="00BB6C47">
              <w:rPr>
                <w:rFonts w:ascii="Browallia New" w:hAnsi="Browallia New" w:cs="Browallia New" w:hint="cs"/>
                <w:sz w:val="28"/>
                <w:szCs w:val="28"/>
                <w:cs/>
              </w:rPr>
              <w:t>สำหรับ</w:t>
            </w:r>
            <w:r w:rsidRPr="00AF63BA">
              <w:rPr>
                <w:rFonts w:ascii="Browallia New" w:hAnsi="Browallia New" w:cs="Browalli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64" w:type="dxa"/>
          </w:tcPr>
          <w:p w14:paraId="170A1344" w14:textId="77777777" w:rsidR="00B81CBC" w:rsidRPr="00AF63BA" w:rsidRDefault="00B81CBC" w:rsidP="00B81CB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255" w:type="dxa"/>
            <w:vAlign w:val="center"/>
          </w:tcPr>
          <w:p w14:paraId="7891DEA8" w14:textId="6B9C5A4E" w:rsidR="00B81CBC" w:rsidRPr="00AF63BA" w:rsidRDefault="00B81CBC" w:rsidP="00B81CBC">
            <w:pPr>
              <w:tabs>
                <w:tab w:val="clear" w:pos="1871"/>
                <w:tab w:val="left" w:pos="3390"/>
              </w:tabs>
              <w:ind w:left="26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0F17D3C3" w14:textId="77777777" w:rsidR="00B81CBC" w:rsidRPr="00AF63BA" w:rsidRDefault="00B81CBC" w:rsidP="00B81CBC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292" w:type="dxa"/>
            <w:vAlign w:val="center"/>
          </w:tcPr>
          <w:p w14:paraId="202395B7" w14:textId="291E62A0" w:rsidR="00B81CBC" w:rsidRPr="00AF63BA" w:rsidRDefault="00890E56" w:rsidP="00834AF6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(166)</w:t>
            </w:r>
          </w:p>
        </w:tc>
      </w:tr>
      <w:tr w:rsidR="00B81CBC" w:rsidRPr="00AF63BA" w14:paraId="7AC6DFA9" w14:textId="77777777" w:rsidTr="007A7721">
        <w:trPr>
          <w:cantSplit/>
        </w:trPr>
        <w:tc>
          <w:tcPr>
            <w:tcW w:w="4131" w:type="dxa"/>
          </w:tcPr>
          <w:p w14:paraId="1CC240FA" w14:textId="4F013EE1" w:rsidR="00B81CBC" w:rsidRPr="007A7721" w:rsidRDefault="0011005E" w:rsidP="007A7721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73C94">
              <w:rPr>
                <w:rFonts w:ascii="Browallia New" w:hAnsi="Browallia New" w:cs="Browallia New" w:hint="cs"/>
                <w:sz w:val="28"/>
                <w:szCs w:val="28"/>
                <w:cs/>
              </w:rPr>
              <w:t>มูลค่าสุทธิตามบัญชี</w:t>
            </w:r>
            <w:r w:rsidRPr="00373C9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ณ วันที่ </w:t>
            </w:r>
            <w:r>
              <w:rPr>
                <w:rFonts w:ascii="Browallia New" w:hAnsi="Browallia New" w:cs="Browallia New"/>
                <w:sz w:val="28"/>
                <w:szCs w:val="28"/>
              </w:rPr>
              <w:t>31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164" w:type="dxa"/>
          </w:tcPr>
          <w:p w14:paraId="63436AAB" w14:textId="77777777" w:rsidR="00B81CBC" w:rsidRPr="00AF63BA" w:rsidRDefault="00B81CBC" w:rsidP="00B81CB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255" w:type="dxa"/>
          </w:tcPr>
          <w:p w14:paraId="2C6016A3" w14:textId="68414550" w:rsidR="00B81CBC" w:rsidRPr="00AF63BA" w:rsidRDefault="00B81CBC" w:rsidP="00B81CBC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7D512FFF" w14:textId="77777777" w:rsidR="00B81CBC" w:rsidRPr="00AF63BA" w:rsidRDefault="00B81CBC" w:rsidP="00B81CB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292" w:type="dxa"/>
            <w:tcBorders>
              <w:top w:val="single" w:sz="4" w:space="0" w:color="auto"/>
              <w:bottom w:val="single" w:sz="12" w:space="0" w:color="auto"/>
            </w:tcBorders>
          </w:tcPr>
          <w:p w14:paraId="2EAB401A" w14:textId="253BB6C0" w:rsidR="00834AF6" w:rsidRPr="00AF63BA" w:rsidRDefault="00890E56" w:rsidP="00834AF6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993</w:t>
            </w:r>
          </w:p>
        </w:tc>
      </w:tr>
    </w:tbl>
    <w:p w14:paraId="5969CD07" w14:textId="77777777" w:rsidR="00945FF9" w:rsidRPr="00ED3CEF" w:rsidRDefault="00945FF9" w:rsidP="00ED3CEF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65FE1294" w14:textId="1826927E" w:rsidR="00E01EB0" w:rsidRDefault="000808A7" w:rsidP="0084361F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2" w:hanging="45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81F8F">
        <w:rPr>
          <w:rFonts w:ascii="Browallia New" w:hAnsi="Browallia New" w:cs="Browallia New"/>
          <w:b/>
          <w:bCs/>
          <w:sz w:val="28"/>
          <w:szCs w:val="28"/>
          <w:cs/>
        </w:rPr>
        <w:t>เงินกู้ยืมระยะสั้นจาก</w:t>
      </w:r>
      <w:r w:rsidRPr="00A81F8F">
        <w:rPr>
          <w:rFonts w:ascii="Browallia New" w:hAnsi="Browallia New" w:cs="Browallia New" w:hint="cs"/>
          <w:b/>
          <w:bCs/>
          <w:sz w:val="28"/>
          <w:szCs w:val="28"/>
          <w:cs/>
        </w:rPr>
        <w:t>สถาบันการเงิน</w:t>
      </w:r>
    </w:p>
    <w:p w14:paraId="1ACEA5D8" w14:textId="77777777" w:rsidR="0084361F" w:rsidRPr="00ED3CEF" w:rsidRDefault="0084361F" w:rsidP="00ED3CEF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62" w:type="dxa"/>
        <w:tblInd w:w="369" w:type="dxa"/>
        <w:tblLayout w:type="fixed"/>
        <w:tblLook w:val="0000" w:firstRow="0" w:lastRow="0" w:firstColumn="0" w:lastColumn="0" w:noHBand="0" w:noVBand="0"/>
      </w:tblPr>
      <w:tblGrid>
        <w:gridCol w:w="3600"/>
        <w:gridCol w:w="1215"/>
        <w:gridCol w:w="250"/>
        <w:gridCol w:w="1193"/>
        <w:gridCol w:w="236"/>
        <w:gridCol w:w="1210"/>
        <w:gridCol w:w="239"/>
        <w:gridCol w:w="1219"/>
      </w:tblGrid>
      <w:tr w:rsidR="00DE5709" w:rsidRPr="003E5084" w14:paraId="5C6C42C5" w14:textId="77777777" w:rsidTr="00ED3CEF">
        <w:trPr>
          <w:cantSplit/>
        </w:trPr>
        <w:tc>
          <w:tcPr>
            <w:tcW w:w="3600" w:type="dxa"/>
            <w:vAlign w:val="bottom"/>
          </w:tcPr>
          <w:p w14:paraId="5F1B9D11" w14:textId="77777777" w:rsidR="00DE5709" w:rsidRPr="003E5084" w:rsidRDefault="00DE5709" w:rsidP="00C860A2">
            <w:pPr>
              <w:tabs>
                <w:tab w:val="clear" w:pos="454"/>
                <w:tab w:val="left" w:pos="45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58" w:type="dxa"/>
            <w:gridSpan w:val="3"/>
            <w:vAlign w:val="bottom"/>
          </w:tcPr>
          <w:p w14:paraId="41658532" w14:textId="77777777" w:rsidR="00DE5709" w:rsidRPr="003E5084" w:rsidRDefault="00DE5709" w:rsidP="000808A7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6EB397D8" w14:textId="77777777" w:rsidR="00DE5709" w:rsidRPr="003E5084" w:rsidRDefault="00DE5709" w:rsidP="000808A7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668" w:type="dxa"/>
            <w:gridSpan w:val="3"/>
          </w:tcPr>
          <w:p w14:paraId="7AD51AA6" w14:textId="77777777" w:rsidR="00DE5709" w:rsidRPr="00397630" w:rsidRDefault="00DE5709" w:rsidP="00E71E2F">
            <w:pPr>
              <w:pStyle w:val="Heading4"/>
              <w:framePr w:w="0" w:hRule="auto" w:hSpace="0" w:wrap="auto" w:vAnchor="margin" w:hAnchor="text" w:xAlign="left" w:yAlign="inline"/>
              <w:ind w:right="-78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3976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(หน่วย </w:t>
            </w:r>
            <w:r w:rsidRPr="003976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:</w:t>
            </w:r>
            <w:r w:rsidRPr="003976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Pr="00397630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พัน</w:t>
            </w:r>
            <w:r w:rsidRPr="0039763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บาท)</w:t>
            </w:r>
          </w:p>
        </w:tc>
      </w:tr>
      <w:tr w:rsidR="00DE5709" w:rsidRPr="003E5084" w14:paraId="7FCDD1B4" w14:textId="77777777" w:rsidTr="00ED3CEF">
        <w:trPr>
          <w:cantSplit/>
          <w:trHeight w:val="80"/>
        </w:trPr>
        <w:tc>
          <w:tcPr>
            <w:tcW w:w="3600" w:type="dxa"/>
            <w:vAlign w:val="bottom"/>
          </w:tcPr>
          <w:p w14:paraId="404A7222" w14:textId="77777777" w:rsidR="00DE5709" w:rsidRPr="003E5084" w:rsidRDefault="00DE5709" w:rsidP="00C860A2">
            <w:pPr>
              <w:tabs>
                <w:tab w:val="clear" w:pos="454"/>
                <w:tab w:val="left" w:pos="45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58" w:type="dxa"/>
            <w:gridSpan w:val="3"/>
            <w:tcBorders>
              <w:bottom w:val="single" w:sz="4" w:space="0" w:color="auto"/>
            </w:tcBorders>
            <w:vAlign w:val="bottom"/>
          </w:tcPr>
          <w:p w14:paraId="030951C8" w14:textId="77777777" w:rsidR="00DE5709" w:rsidRPr="00397630" w:rsidRDefault="00DE5709" w:rsidP="000808A7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9763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อัตราดอกเบี้ยร้อยละต่อปี</w:t>
            </w:r>
          </w:p>
        </w:tc>
        <w:tc>
          <w:tcPr>
            <w:tcW w:w="236" w:type="dxa"/>
            <w:vAlign w:val="bottom"/>
          </w:tcPr>
          <w:p w14:paraId="17930774" w14:textId="77777777" w:rsidR="00DE5709" w:rsidRPr="003E5084" w:rsidRDefault="00DE5709" w:rsidP="000808A7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668" w:type="dxa"/>
            <w:gridSpan w:val="3"/>
            <w:tcBorders>
              <w:bottom w:val="single" w:sz="4" w:space="0" w:color="auto"/>
            </w:tcBorders>
            <w:vAlign w:val="bottom"/>
          </w:tcPr>
          <w:p w14:paraId="7E919D8B" w14:textId="77777777" w:rsidR="00DE5709" w:rsidRDefault="00DE5709" w:rsidP="0045291E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9763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งบการเงินรวม</w:t>
            </w:r>
            <w:r w:rsidRPr="00397630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และ</w:t>
            </w:r>
          </w:p>
          <w:p w14:paraId="3355DB60" w14:textId="304FCEF2" w:rsidR="00DE5709" w:rsidRPr="00397630" w:rsidRDefault="00DE5709" w:rsidP="0045291E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97630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</w:t>
            </w:r>
            <w:r w:rsidR="0032219D">
              <w:rPr>
                <w:rFonts w:ascii="Browallia New" w:hAnsi="Browallia New" w:cs="Browallia New" w:hint="cs"/>
                <w:sz w:val="28"/>
                <w:szCs w:val="28"/>
                <w:cs/>
              </w:rPr>
              <w:t>ของ</w:t>
            </w:r>
            <w:r w:rsidRPr="00397630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</w:p>
        </w:tc>
      </w:tr>
      <w:tr w:rsidR="0082166D" w:rsidRPr="003E5084" w14:paraId="5B2BF442" w14:textId="77777777" w:rsidTr="00ED3CEF">
        <w:trPr>
          <w:trHeight w:val="333"/>
        </w:trPr>
        <w:tc>
          <w:tcPr>
            <w:tcW w:w="3600" w:type="dxa"/>
            <w:vAlign w:val="bottom"/>
          </w:tcPr>
          <w:p w14:paraId="15F2F2CF" w14:textId="77777777" w:rsidR="0082166D" w:rsidRPr="003E5084" w:rsidRDefault="0082166D" w:rsidP="0082166D">
            <w:pPr>
              <w:tabs>
                <w:tab w:val="clear" w:pos="454"/>
                <w:tab w:val="left" w:pos="45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200CFE24" w14:textId="756D68D1" w:rsidR="0082166D" w:rsidRPr="00F4690D" w:rsidRDefault="0082166D" w:rsidP="0082166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31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2D7E6167" w14:textId="77777777" w:rsidR="0082166D" w:rsidRPr="00F4690D" w:rsidRDefault="0082166D" w:rsidP="0082166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14:paraId="646B7A57" w14:textId="1D9EE5FA" w:rsidR="0082166D" w:rsidRPr="00F4690D" w:rsidRDefault="0082166D" w:rsidP="0082166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84B43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684B4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684B43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63</w:t>
            </w:r>
          </w:p>
        </w:tc>
        <w:tc>
          <w:tcPr>
            <w:tcW w:w="236" w:type="dxa"/>
          </w:tcPr>
          <w:p w14:paraId="0A415837" w14:textId="77777777" w:rsidR="0082166D" w:rsidRPr="00F4690D" w:rsidRDefault="0082166D" w:rsidP="0082166D">
            <w:pPr>
              <w:tabs>
                <w:tab w:val="clear" w:pos="454"/>
                <w:tab w:val="left" w:pos="45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14:paraId="012A9AA7" w14:textId="7BDE66F8" w:rsidR="0082166D" w:rsidRPr="00F4690D" w:rsidRDefault="0082166D" w:rsidP="0082166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31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5A7BB4E9" w14:textId="77777777" w:rsidR="0082166D" w:rsidRPr="00F4690D" w:rsidRDefault="0082166D" w:rsidP="0082166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14:paraId="3DCF7799" w14:textId="7CA1A01B" w:rsidR="0082166D" w:rsidRPr="00397630" w:rsidRDefault="0082166D" w:rsidP="0082166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84B43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684B4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684B43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63</w:t>
            </w:r>
          </w:p>
        </w:tc>
      </w:tr>
      <w:tr w:rsidR="00DE5709" w:rsidRPr="000B4D36" w14:paraId="10DAA9FF" w14:textId="77777777" w:rsidTr="00ED3CEF">
        <w:trPr>
          <w:trHeight w:val="81"/>
        </w:trPr>
        <w:tc>
          <w:tcPr>
            <w:tcW w:w="3600" w:type="dxa"/>
            <w:vAlign w:val="bottom"/>
          </w:tcPr>
          <w:p w14:paraId="40467359" w14:textId="77777777" w:rsidR="00DE5709" w:rsidRPr="000B4D36" w:rsidRDefault="00DE5709" w:rsidP="00C860A2">
            <w:pPr>
              <w:tabs>
                <w:tab w:val="clear" w:pos="454"/>
                <w:tab w:val="left" w:pos="459"/>
              </w:tabs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69C40255" w14:textId="77777777" w:rsidR="00DE5709" w:rsidRPr="000B4D36" w:rsidRDefault="00DE5709" w:rsidP="000808A7">
            <w:pPr>
              <w:tabs>
                <w:tab w:val="clear" w:pos="454"/>
                <w:tab w:val="left" w:pos="45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50" w:type="dxa"/>
            <w:vAlign w:val="bottom"/>
          </w:tcPr>
          <w:p w14:paraId="1F9A7164" w14:textId="77777777" w:rsidR="00DE5709" w:rsidRPr="000B4D36" w:rsidRDefault="00DE5709" w:rsidP="000808A7">
            <w:pPr>
              <w:tabs>
                <w:tab w:val="clear" w:pos="454"/>
                <w:tab w:val="left" w:pos="45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vAlign w:val="bottom"/>
          </w:tcPr>
          <w:p w14:paraId="02FCBC22" w14:textId="77777777" w:rsidR="00DE5709" w:rsidRPr="000B4D36" w:rsidRDefault="00DE5709" w:rsidP="000808A7">
            <w:pPr>
              <w:tabs>
                <w:tab w:val="clear" w:pos="454"/>
                <w:tab w:val="left" w:pos="45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34CA1DAC" w14:textId="77777777" w:rsidR="00DE5709" w:rsidRPr="000B4D36" w:rsidRDefault="00DE5709" w:rsidP="000808A7">
            <w:pPr>
              <w:tabs>
                <w:tab w:val="clear" w:pos="454"/>
                <w:tab w:val="left" w:pos="45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10" w:type="dxa"/>
          </w:tcPr>
          <w:p w14:paraId="48E1279A" w14:textId="77777777" w:rsidR="00DE5709" w:rsidRPr="000B4D36" w:rsidRDefault="00DE5709" w:rsidP="000808A7">
            <w:pPr>
              <w:tabs>
                <w:tab w:val="left" w:pos="988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9" w:type="dxa"/>
            <w:vAlign w:val="bottom"/>
          </w:tcPr>
          <w:p w14:paraId="00B920CE" w14:textId="77777777" w:rsidR="00DE5709" w:rsidRPr="000B4D36" w:rsidRDefault="00DE5709" w:rsidP="000808A7">
            <w:pPr>
              <w:tabs>
                <w:tab w:val="left" w:pos="988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9" w:type="dxa"/>
          </w:tcPr>
          <w:p w14:paraId="592C3ADA" w14:textId="77777777" w:rsidR="00DE5709" w:rsidRPr="000B4D36" w:rsidRDefault="00DE5709" w:rsidP="000808A7">
            <w:pPr>
              <w:tabs>
                <w:tab w:val="left" w:pos="988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</w:tr>
      <w:tr w:rsidR="004B4D33" w:rsidRPr="003E5084" w14:paraId="65B2212D" w14:textId="77777777" w:rsidTr="00ED3CEF">
        <w:trPr>
          <w:trHeight w:val="81"/>
        </w:trPr>
        <w:tc>
          <w:tcPr>
            <w:tcW w:w="3600" w:type="dxa"/>
            <w:vAlign w:val="bottom"/>
          </w:tcPr>
          <w:p w14:paraId="2FB850B0" w14:textId="77777777" w:rsidR="004B4D33" w:rsidRPr="00B3665F" w:rsidRDefault="004B4D33" w:rsidP="004B4D33">
            <w:pPr>
              <w:tabs>
                <w:tab w:val="clear" w:pos="454"/>
                <w:tab w:val="left" w:pos="459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  <w:proofErr w:type="spellStart"/>
            <w:r w:rsidRPr="00397630">
              <w:rPr>
                <w:rFonts w:ascii="Browallia New" w:hAnsi="Browallia New" w:cs="Browallia New" w:hint="cs"/>
                <w:sz w:val="28"/>
                <w:szCs w:val="28"/>
                <w:cs/>
              </w:rPr>
              <w:t>ทรั</w:t>
            </w:r>
            <w:proofErr w:type="spellEnd"/>
            <w:r w:rsidRPr="00397630">
              <w:rPr>
                <w:rFonts w:ascii="Browallia New" w:hAnsi="Browallia New" w:cs="Browallia New" w:hint="cs"/>
                <w:sz w:val="28"/>
                <w:szCs w:val="28"/>
                <w:cs/>
              </w:rPr>
              <w:t>สต์รี</w:t>
            </w:r>
            <w:proofErr w:type="spellStart"/>
            <w:r w:rsidRPr="00397630">
              <w:rPr>
                <w:rFonts w:ascii="Browallia New" w:hAnsi="Browallia New" w:cs="Browallia New" w:hint="cs"/>
                <w:sz w:val="28"/>
                <w:szCs w:val="28"/>
                <w:cs/>
              </w:rPr>
              <w:t>ซีทส์</w:t>
            </w:r>
            <w:proofErr w:type="spellEnd"/>
          </w:p>
        </w:tc>
        <w:tc>
          <w:tcPr>
            <w:tcW w:w="1215" w:type="dxa"/>
            <w:vAlign w:val="bottom"/>
          </w:tcPr>
          <w:p w14:paraId="4CFC3A7E" w14:textId="420213D3" w:rsidR="004B4D33" w:rsidRPr="009A539D" w:rsidRDefault="002E592C" w:rsidP="004B4D33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3.02 </w:t>
            </w: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–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7.25</w:t>
            </w:r>
          </w:p>
        </w:tc>
        <w:tc>
          <w:tcPr>
            <w:tcW w:w="250" w:type="dxa"/>
            <w:vAlign w:val="bottom"/>
          </w:tcPr>
          <w:p w14:paraId="035CC35A" w14:textId="77777777" w:rsidR="004B4D33" w:rsidRPr="00397630" w:rsidRDefault="004B4D33" w:rsidP="004B4D3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193" w:type="dxa"/>
            <w:vAlign w:val="bottom"/>
          </w:tcPr>
          <w:p w14:paraId="18BF036D" w14:textId="424F8B76" w:rsidR="004B4D33" w:rsidRPr="00397630" w:rsidRDefault="00A236F7" w:rsidP="00A236F7">
            <w:pPr>
              <w:tabs>
                <w:tab w:val="clear" w:pos="454"/>
                <w:tab w:val="left" w:pos="459"/>
              </w:tabs>
              <w:spacing w:line="240" w:lineRule="auto"/>
              <w:ind w:hanging="27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236F7">
              <w:rPr>
                <w:rFonts w:ascii="Browallia New" w:hAnsi="Browallia New" w:cs="Browallia New"/>
                <w:sz w:val="28"/>
                <w:szCs w:val="28"/>
                <w:lang w:val="en-GB"/>
              </w:rPr>
              <w:t>3.02 – 7.25</w:t>
            </w:r>
          </w:p>
        </w:tc>
        <w:tc>
          <w:tcPr>
            <w:tcW w:w="236" w:type="dxa"/>
            <w:vAlign w:val="bottom"/>
          </w:tcPr>
          <w:p w14:paraId="72F33B1F" w14:textId="77777777" w:rsidR="004B4D33" w:rsidRPr="00B3665F" w:rsidRDefault="004B4D33" w:rsidP="004B4D3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1210" w:type="dxa"/>
            <w:tcBorders>
              <w:bottom w:val="single" w:sz="12" w:space="0" w:color="auto"/>
            </w:tcBorders>
            <w:vAlign w:val="bottom"/>
          </w:tcPr>
          <w:p w14:paraId="782FFBE2" w14:textId="2A5F8551" w:rsidR="004B4D33" w:rsidRPr="00B42560" w:rsidRDefault="00890E56" w:rsidP="004B4D33">
            <w:pPr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169,382</w:t>
            </w:r>
          </w:p>
        </w:tc>
        <w:tc>
          <w:tcPr>
            <w:tcW w:w="239" w:type="dxa"/>
            <w:vAlign w:val="bottom"/>
          </w:tcPr>
          <w:p w14:paraId="63DF1565" w14:textId="77777777" w:rsidR="004B4D33" w:rsidRPr="00B42560" w:rsidRDefault="004B4D33" w:rsidP="004B4D33">
            <w:pPr>
              <w:tabs>
                <w:tab w:val="left" w:pos="988"/>
              </w:tabs>
              <w:spacing w:line="240" w:lineRule="auto"/>
              <w:ind w:left="-92"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9" w:type="dxa"/>
            <w:tcBorders>
              <w:bottom w:val="single" w:sz="12" w:space="0" w:color="auto"/>
            </w:tcBorders>
            <w:vAlign w:val="bottom"/>
          </w:tcPr>
          <w:p w14:paraId="0044AD1F" w14:textId="2FB75235" w:rsidR="004B4D33" w:rsidRPr="00B42560" w:rsidRDefault="00294D64" w:rsidP="004B4D33">
            <w:pPr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94D64">
              <w:rPr>
                <w:rFonts w:ascii="Browallia New" w:hAnsi="Browallia New" w:cs="Browallia New"/>
                <w:sz w:val="28"/>
                <w:szCs w:val="28"/>
                <w:lang w:val="en-GB"/>
              </w:rPr>
              <w:t>151,485</w:t>
            </w:r>
          </w:p>
        </w:tc>
      </w:tr>
    </w:tbl>
    <w:p w14:paraId="7DAFADE9" w14:textId="480B1EA2" w:rsidR="00CA1586" w:rsidRPr="00D25DDF" w:rsidRDefault="00CA1586" w:rsidP="00ED3CEF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280E9858" w14:textId="7967FA3A" w:rsidR="003453F1" w:rsidRDefault="00672308" w:rsidP="00B42560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591611">
        <w:rPr>
          <w:rFonts w:ascii="Browallia New" w:hAnsi="Browallia New" w:cs="Browallia New" w:hint="cs"/>
          <w:sz w:val="28"/>
          <w:szCs w:val="28"/>
          <w:cs/>
        </w:rPr>
        <w:t>เงินกู</w:t>
      </w:r>
      <w:r>
        <w:rPr>
          <w:rFonts w:ascii="Browallia New" w:hAnsi="Browallia New" w:cs="Browallia New" w:hint="cs"/>
          <w:sz w:val="28"/>
          <w:szCs w:val="28"/>
          <w:cs/>
        </w:rPr>
        <w:t>้ยืมระยะสั้นจากสถาบันการเงินค้ำประกันโดย</w:t>
      </w:r>
      <w:r w:rsidR="00790C23">
        <w:rPr>
          <w:rFonts w:ascii="Browallia New" w:hAnsi="Browallia New" w:cs="Browallia New" w:hint="cs"/>
          <w:sz w:val="28"/>
          <w:szCs w:val="28"/>
          <w:cs/>
        </w:rPr>
        <w:t>จำนำ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เงินฝากธนาคารของบริษัท </w:t>
      </w:r>
      <w:r w:rsidR="00790C23">
        <w:rPr>
          <w:rFonts w:ascii="Browallia New" w:hAnsi="Browallia New" w:cs="Browallia New" w:hint="cs"/>
          <w:sz w:val="28"/>
          <w:szCs w:val="28"/>
          <w:cs/>
        </w:rPr>
        <w:t>และค้ำประกันส่วนตัวโดย</w:t>
      </w:r>
      <w:r>
        <w:rPr>
          <w:rFonts w:ascii="Browallia New" w:hAnsi="Browallia New" w:cs="Browallia New" w:hint="cs"/>
          <w:sz w:val="28"/>
          <w:szCs w:val="28"/>
          <w:cs/>
        </w:rPr>
        <w:t>กรรมการและผู้ถือหุ้น</w:t>
      </w:r>
    </w:p>
    <w:p w14:paraId="6837C3A6" w14:textId="4E340380" w:rsidR="00D7551D" w:rsidRDefault="00D7551D" w:rsidP="00B42560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3C77173F" w14:textId="3FC3AC3F" w:rsidR="008767EC" w:rsidRDefault="008767EC" w:rsidP="00B42560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55C79395" w14:textId="3C8304F8" w:rsidR="001F47B6" w:rsidRPr="00254B6F" w:rsidRDefault="001F47B6" w:rsidP="008C411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254B6F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เงินกู้ยืมระยะยาว</w:t>
      </w:r>
      <w:r w:rsidR="008372B5" w:rsidRPr="00254B6F">
        <w:rPr>
          <w:rFonts w:ascii="Browallia New" w:hAnsi="Browallia New" w:cs="Browallia New" w:hint="cs"/>
          <w:b/>
          <w:bCs/>
          <w:sz w:val="28"/>
          <w:szCs w:val="28"/>
          <w:cs/>
        </w:rPr>
        <w:t>จากสถาบันการเงิน</w:t>
      </w:r>
    </w:p>
    <w:p w14:paraId="09626CB3" w14:textId="77777777" w:rsidR="00672308" w:rsidRPr="00232305" w:rsidRDefault="00672308" w:rsidP="00232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5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38"/>
        <w:gridCol w:w="1197"/>
        <w:gridCol w:w="239"/>
        <w:gridCol w:w="461"/>
        <w:gridCol w:w="407"/>
        <w:gridCol w:w="1578"/>
        <w:gridCol w:w="236"/>
        <w:gridCol w:w="1498"/>
      </w:tblGrid>
      <w:tr w:rsidR="00672308" w:rsidRPr="0026273F" w14:paraId="4F6A3A3D" w14:textId="77777777" w:rsidTr="007D27FF">
        <w:trPr>
          <w:cantSplit/>
        </w:trPr>
        <w:tc>
          <w:tcPr>
            <w:tcW w:w="3438" w:type="dxa"/>
          </w:tcPr>
          <w:p w14:paraId="4DE63393" w14:textId="77777777" w:rsidR="00672308" w:rsidRPr="0026273F" w:rsidRDefault="00672308" w:rsidP="009B3E81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616" w:type="dxa"/>
            <w:gridSpan w:val="7"/>
          </w:tcPr>
          <w:p w14:paraId="13556E04" w14:textId="77777777" w:rsidR="00672308" w:rsidRPr="0026273F" w:rsidRDefault="00672308" w:rsidP="00BF05B3">
            <w:pPr>
              <w:pStyle w:val="Heading4"/>
              <w:framePr w:w="0" w:hRule="auto" w:hSpace="0" w:wrap="auto" w:vAnchor="margin" w:hAnchor="text" w:xAlign="left" w:yAlign="inline"/>
              <w:ind w:right="-111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26273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(หน่วย </w:t>
            </w:r>
            <w:r w:rsidRPr="0026273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:</w:t>
            </w:r>
            <w:r w:rsidRPr="0026273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พัน</w:t>
            </w:r>
            <w:r w:rsidRPr="0026273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บาท)</w:t>
            </w:r>
          </w:p>
        </w:tc>
      </w:tr>
      <w:tr w:rsidR="00672308" w:rsidRPr="0026273F" w14:paraId="09506232" w14:textId="77777777" w:rsidTr="007D27FF">
        <w:trPr>
          <w:cantSplit/>
        </w:trPr>
        <w:tc>
          <w:tcPr>
            <w:tcW w:w="3438" w:type="dxa"/>
          </w:tcPr>
          <w:p w14:paraId="39490523" w14:textId="77777777" w:rsidR="00672308" w:rsidRPr="0026273F" w:rsidRDefault="00672308" w:rsidP="009B3E81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7" w:type="dxa"/>
            <w:gridSpan w:val="3"/>
            <w:tcBorders>
              <w:right w:val="nil"/>
            </w:tcBorders>
            <w:vAlign w:val="bottom"/>
          </w:tcPr>
          <w:p w14:paraId="4156D46D" w14:textId="77777777" w:rsidR="00672308" w:rsidRPr="0026273F" w:rsidRDefault="00672308" w:rsidP="009B3E81">
            <w:pPr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07" w:type="dxa"/>
            <w:tcBorders>
              <w:left w:val="nil"/>
            </w:tcBorders>
          </w:tcPr>
          <w:p w14:paraId="3B2022BA" w14:textId="77777777" w:rsidR="00672308" w:rsidRPr="0026273F" w:rsidRDefault="00672308" w:rsidP="009B3E81">
            <w:pPr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312" w:type="dxa"/>
            <w:gridSpan w:val="3"/>
            <w:tcBorders>
              <w:bottom w:val="single" w:sz="4" w:space="0" w:color="auto"/>
            </w:tcBorders>
            <w:vAlign w:val="bottom"/>
          </w:tcPr>
          <w:p w14:paraId="5AE11E33" w14:textId="2095929C" w:rsidR="00672308" w:rsidRPr="0026273F" w:rsidRDefault="00672308" w:rsidP="009B3E81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73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และ                                   </w:t>
            </w:r>
            <w:r w:rsidRPr="0026273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</w:t>
            </w:r>
            <w:r w:rsidR="0032219D">
              <w:rPr>
                <w:rFonts w:ascii="Browallia New" w:hAnsi="Browallia New" w:cs="Browallia New" w:hint="cs"/>
                <w:sz w:val="28"/>
                <w:szCs w:val="28"/>
                <w:cs/>
              </w:rPr>
              <w:t>ของ</w:t>
            </w:r>
            <w:r w:rsidRPr="0026273F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</w:p>
        </w:tc>
      </w:tr>
      <w:tr w:rsidR="00D25DDF" w:rsidRPr="0026273F" w14:paraId="6A9B13CA" w14:textId="77777777" w:rsidTr="007D27FF">
        <w:trPr>
          <w:cantSplit/>
        </w:trPr>
        <w:tc>
          <w:tcPr>
            <w:tcW w:w="3438" w:type="dxa"/>
          </w:tcPr>
          <w:p w14:paraId="6BD3DF92" w14:textId="77777777" w:rsidR="00D25DDF" w:rsidRPr="00F4690D" w:rsidRDefault="00D25DDF" w:rsidP="00D25DDF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3A34C1DA" w14:textId="77777777" w:rsidR="00D25DDF" w:rsidRPr="00F4690D" w:rsidRDefault="00D25DDF" w:rsidP="00D25DDF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9" w:type="dxa"/>
            <w:tcBorders>
              <w:left w:val="nil"/>
            </w:tcBorders>
            <w:vAlign w:val="bottom"/>
          </w:tcPr>
          <w:p w14:paraId="14FD8B8F" w14:textId="77777777" w:rsidR="00D25DDF" w:rsidRPr="00F4690D" w:rsidRDefault="00D25DDF" w:rsidP="00D25DDF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61" w:type="dxa"/>
            <w:tcBorders>
              <w:left w:val="nil"/>
              <w:right w:val="nil"/>
            </w:tcBorders>
            <w:vAlign w:val="bottom"/>
          </w:tcPr>
          <w:p w14:paraId="5DDFABBD" w14:textId="77777777" w:rsidR="00D25DDF" w:rsidRPr="00F4690D" w:rsidRDefault="00D25DDF" w:rsidP="00D25DDF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07" w:type="dxa"/>
            <w:tcBorders>
              <w:left w:val="nil"/>
            </w:tcBorders>
          </w:tcPr>
          <w:p w14:paraId="68CC53BD" w14:textId="77777777" w:rsidR="00D25DDF" w:rsidRPr="00F4690D" w:rsidRDefault="00D25DDF" w:rsidP="00D25DDF">
            <w:pPr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</w:tcPr>
          <w:p w14:paraId="01B570F3" w14:textId="38D7670C" w:rsidR="00D25DDF" w:rsidRPr="00F4690D" w:rsidRDefault="00294D64" w:rsidP="00D25DDF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31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BAD459" w14:textId="77777777" w:rsidR="00D25DDF" w:rsidRPr="00F4690D" w:rsidRDefault="00D25DDF" w:rsidP="00D25DDF">
            <w:pPr>
              <w:ind w:left="-105" w:right="-108"/>
              <w:jc w:val="right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14:paraId="22712B69" w14:textId="19530FF3" w:rsidR="00D25DDF" w:rsidRPr="00F4690D" w:rsidRDefault="00D25DDF" w:rsidP="00D25DDF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84B43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684B4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684B43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294D64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</w:tr>
      <w:tr w:rsidR="00672308" w:rsidRPr="00232305" w14:paraId="75D5FD1D" w14:textId="77777777" w:rsidTr="007D27FF">
        <w:trPr>
          <w:cantSplit/>
        </w:trPr>
        <w:tc>
          <w:tcPr>
            <w:tcW w:w="3438" w:type="dxa"/>
          </w:tcPr>
          <w:p w14:paraId="5A531282" w14:textId="77777777" w:rsidR="00672308" w:rsidRPr="00232305" w:rsidRDefault="00672308" w:rsidP="002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97" w:type="dxa"/>
            <w:tcBorders>
              <w:right w:val="nil"/>
            </w:tcBorders>
          </w:tcPr>
          <w:p w14:paraId="3FF9F52B" w14:textId="77777777" w:rsidR="00672308" w:rsidRPr="00232305" w:rsidRDefault="00672308" w:rsidP="002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9" w:type="dxa"/>
            <w:tcBorders>
              <w:left w:val="nil"/>
            </w:tcBorders>
          </w:tcPr>
          <w:p w14:paraId="733F5AB2" w14:textId="77777777" w:rsidR="00672308" w:rsidRPr="00232305" w:rsidRDefault="00672308" w:rsidP="002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461" w:type="dxa"/>
            <w:tcBorders>
              <w:left w:val="nil"/>
              <w:right w:val="nil"/>
            </w:tcBorders>
          </w:tcPr>
          <w:p w14:paraId="608743F7" w14:textId="77777777" w:rsidR="00672308" w:rsidRPr="00232305" w:rsidRDefault="00672308" w:rsidP="002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407" w:type="dxa"/>
            <w:tcBorders>
              <w:left w:val="nil"/>
            </w:tcBorders>
          </w:tcPr>
          <w:p w14:paraId="40474AC0" w14:textId="77777777" w:rsidR="00672308" w:rsidRPr="00232305" w:rsidRDefault="00672308" w:rsidP="002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78" w:type="dxa"/>
          </w:tcPr>
          <w:p w14:paraId="0A0B706F" w14:textId="77777777" w:rsidR="00672308" w:rsidRPr="00232305" w:rsidRDefault="00672308" w:rsidP="002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73E50D24" w14:textId="77777777" w:rsidR="00672308" w:rsidRPr="00232305" w:rsidRDefault="00672308" w:rsidP="002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98" w:type="dxa"/>
          </w:tcPr>
          <w:p w14:paraId="35360E79" w14:textId="77777777" w:rsidR="00672308" w:rsidRPr="00232305" w:rsidRDefault="00672308" w:rsidP="002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A12BF1" w:rsidRPr="0026273F" w14:paraId="48210BEB" w14:textId="77777777" w:rsidTr="007D27FF">
        <w:trPr>
          <w:cantSplit/>
        </w:trPr>
        <w:tc>
          <w:tcPr>
            <w:tcW w:w="3438" w:type="dxa"/>
            <w:vAlign w:val="bottom"/>
          </w:tcPr>
          <w:p w14:paraId="2D5C347A" w14:textId="77777777" w:rsidR="00A12BF1" w:rsidRPr="0026273F" w:rsidRDefault="00A12BF1" w:rsidP="00A12BF1">
            <w:pPr>
              <w:tabs>
                <w:tab w:val="clear" w:pos="454"/>
                <w:tab w:val="clear" w:pos="680"/>
              </w:tabs>
              <w:spacing w:line="240" w:lineRule="auto"/>
              <w:ind w:left="-93"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273F"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97" w:type="dxa"/>
            <w:tcBorders>
              <w:right w:val="nil"/>
            </w:tcBorders>
          </w:tcPr>
          <w:p w14:paraId="4555F85F" w14:textId="77777777" w:rsidR="00A12BF1" w:rsidRPr="0026273F" w:rsidRDefault="00A12BF1" w:rsidP="00A12BF1">
            <w:pPr>
              <w:tabs>
                <w:tab w:val="left" w:pos="9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9" w:type="dxa"/>
            <w:tcBorders>
              <w:left w:val="nil"/>
            </w:tcBorders>
          </w:tcPr>
          <w:p w14:paraId="0E263C5E" w14:textId="77777777" w:rsidR="00A12BF1" w:rsidRPr="0026273F" w:rsidRDefault="00A12BF1" w:rsidP="00A12BF1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61" w:type="dxa"/>
            <w:tcBorders>
              <w:left w:val="nil"/>
              <w:right w:val="nil"/>
            </w:tcBorders>
          </w:tcPr>
          <w:p w14:paraId="6BE68C2E" w14:textId="77777777" w:rsidR="00A12BF1" w:rsidRPr="0026273F" w:rsidRDefault="00A12BF1" w:rsidP="00A12BF1">
            <w:pPr>
              <w:tabs>
                <w:tab w:val="left" w:pos="9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7" w:type="dxa"/>
            <w:tcBorders>
              <w:left w:val="nil"/>
            </w:tcBorders>
          </w:tcPr>
          <w:p w14:paraId="069CBD19" w14:textId="77777777" w:rsidR="00A12BF1" w:rsidRPr="0026273F" w:rsidRDefault="00A12BF1" w:rsidP="00A12BF1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78" w:type="dxa"/>
          </w:tcPr>
          <w:p w14:paraId="460F0946" w14:textId="54B8D683" w:rsidR="00A12BF1" w:rsidRPr="00B616D1" w:rsidRDefault="00BA67D8" w:rsidP="00A12BF1">
            <w:pPr>
              <w:tabs>
                <w:tab w:val="left" w:pos="9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80,000</w:t>
            </w:r>
          </w:p>
        </w:tc>
        <w:tc>
          <w:tcPr>
            <w:tcW w:w="236" w:type="dxa"/>
          </w:tcPr>
          <w:p w14:paraId="49E3AE2D" w14:textId="77777777" w:rsidR="00A12BF1" w:rsidRPr="00B616D1" w:rsidRDefault="00A12BF1" w:rsidP="00A12BF1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98" w:type="dxa"/>
          </w:tcPr>
          <w:p w14:paraId="3E9DD5D4" w14:textId="21E8BEBB" w:rsidR="00A12BF1" w:rsidRPr="00B616D1" w:rsidRDefault="00A12BF1" w:rsidP="00A12BF1">
            <w:pPr>
              <w:tabs>
                <w:tab w:val="left" w:pos="9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80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514</w:t>
            </w:r>
          </w:p>
        </w:tc>
      </w:tr>
      <w:tr w:rsidR="00A12BF1" w:rsidRPr="0026273F" w14:paraId="3109E327" w14:textId="77777777" w:rsidTr="007D27FF">
        <w:trPr>
          <w:cantSplit/>
        </w:trPr>
        <w:tc>
          <w:tcPr>
            <w:tcW w:w="3438" w:type="dxa"/>
            <w:vAlign w:val="bottom"/>
          </w:tcPr>
          <w:p w14:paraId="36D31169" w14:textId="77777777" w:rsidR="00A12BF1" w:rsidRPr="0026273F" w:rsidRDefault="00A12BF1" w:rsidP="00A12BF1">
            <w:pPr>
              <w:tabs>
                <w:tab w:val="clear" w:pos="454"/>
                <w:tab w:val="clear" w:pos="680"/>
              </w:tabs>
              <w:spacing w:line="240" w:lineRule="auto"/>
              <w:ind w:right="28" w:hanging="93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26273F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26273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5A23FB">
              <w:rPr>
                <w:rFonts w:ascii="Browallia New" w:hAnsi="Browallia New" w:cs="Browallia New" w:hint="cs"/>
                <w:sz w:val="28"/>
                <w:szCs w:val="28"/>
                <w:cs/>
              </w:rPr>
              <w:t>ส่วน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ที่ถึงกำหนดชำระ</w:t>
            </w:r>
            <w:r w:rsidRPr="005A23FB">
              <w:rPr>
                <w:rFonts w:ascii="Browallia New" w:hAnsi="Browallia New" w:cs="Browallia New" w:hint="cs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197" w:type="dxa"/>
            <w:tcBorders>
              <w:right w:val="nil"/>
            </w:tcBorders>
          </w:tcPr>
          <w:p w14:paraId="5A4FB738" w14:textId="77777777" w:rsidR="00A12BF1" w:rsidRPr="0026273F" w:rsidRDefault="00A12BF1" w:rsidP="00A12BF1">
            <w:pPr>
              <w:tabs>
                <w:tab w:val="clear" w:pos="907"/>
                <w:tab w:val="clear" w:pos="1644"/>
                <w:tab w:val="clear" w:pos="1871"/>
                <w:tab w:val="left" w:pos="16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9" w:type="dxa"/>
            <w:tcBorders>
              <w:left w:val="nil"/>
            </w:tcBorders>
          </w:tcPr>
          <w:p w14:paraId="3F34C386" w14:textId="77777777" w:rsidR="00A12BF1" w:rsidRPr="0026273F" w:rsidRDefault="00A12BF1" w:rsidP="00A12BF1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61" w:type="dxa"/>
            <w:tcBorders>
              <w:left w:val="nil"/>
              <w:right w:val="nil"/>
            </w:tcBorders>
          </w:tcPr>
          <w:p w14:paraId="663DBFE6" w14:textId="77777777" w:rsidR="00A12BF1" w:rsidRPr="0026273F" w:rsidRDefault="00A12BF1" w:rsidP="00A12BF1">
            <w:pPr>
              <w:tabs>
                <w:tab w:val="clear" w:pos="907"/>
                <w:tab w:val="clear" w:pos="1644"/>
                <w:tab w:val="clear" w:pos="1871"/>
                <w:tab w:val="left" w:pos="16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7" w:type="dxa"/>
            <w:tcBorders>
              <w:left w:val="nil"/>
            </w:tcBorders>
          </w:tcPr>
          <w:p w14:paraId="69F7BAAF" w14:textId="77777777" w:rsidR="00A12BF1" w:rsidRPr="0026273F" w:rsidRDefault="00A12BF1" w:rsidP="00A12BF1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14:paraId="5FC1CD80" w14:textId="5B4600B1" w:rsidR="00A12BF1" w:rsidRPr="00B616D1" w:rsidRDefault="00BA67D8" w:rsidP="00A12BF1">
            <w:pPr>
              <w:tabs>
                <w:tab w:val="clear" w:pos="1644"/>
                <w:tab w:val="left" w:pos="90"/>
                <w:tab w:val="left" w:pos="16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(80,000)</w:t>
            </w:r>
          </w:p>
        </w:tc>
        <w:tc>
          <w:tcPr>
            <w:tcW w:w="236" w:type="dxa"/>
          </w:tcPr>
          <w:p w14:paraId="28F57FFE" w14:textId="77777777" w:rsidR="00A12BF1" w:rsidRPr="00B616D1" w:rsidRDefault="00A12BF1" w:rsidP="00A12BF1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14:paraId="6D3BFA9A" w14:textId="10F68951" w:rsidR="00A12BF1" w:rsidRPr="00521F75" w:rsidRDefault="00A12BF1" w:rsidP="00A12BF1">
            <w:pPr>
              <w:tabs>
                <w:tab w:val="clear" w:pos="1644"/>
                <w:tab w:val="left" w:pos="90"/>
                <w:tab w:val="left" w:pos="162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60,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514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)</w:t>
            </w:r>
          </w:p>
        </w:tc>
      </w:tr>
      <w:tr w:rsidR="00A12BF1" w:rsidRPr="0026273F" w14:paraId="74C13802" w14:textId="77777777" w:rsidTr="007D27FF">
        <w:trPr>
          <w:cantSplit/>
        </w:trPr>
        <w:tc>
          <w:tcPr>
            <w:tcW w:w="3438" w:type="dxa"/>
            <w:vAlign w:val="bottom"/>
          </w:tcPr>
          <w:p w14:paraId="635C16B9" w14:textId="77777777" w:rsidR="00A12BF1" w:rsidRPr="0026273F" w:rsidRDefault="00A12BF1" w:rsidP="00A12BF1">
            <w:pPr>
              <w:tabs>
                <w:tab w:val="clear" w:pos="454"/>
                <w:tab w:val="clear" w:pos="680"/>
              </w:tabs>
              <w:spacing w:line="240" w:lineRule="auto"/>
              <w:ind w:right="28" w:hanging="93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26273F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97" w:type="dxa"/>
            <w:tcBorders>
              <w:right w:val="nil"/>
            </w:tcBorders>
          </w:tcPr>
          <w:p w14:paraId="5EE0A2F4" w14:textId="77777777" w:rsidR="00A12BF1" w:rsidRPr="0026273F" w:rsidRDefault="00A12BF1" w:rsidP="00A12BF1">
            <w:pPr>
              <w:tabs>
                <w:tab w:val="left" w:pos="9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9" w:type="dxa"/>
            <w:tcBorders>
              <w:left w:val="nil"/>
            </w:tcBorders>
          </w:tcPr>
          <w:p w14:paraId="6AD84C1F" w14:textId="77777777" w:rsidR="00A12BF1" w:rsidRPr="0026273F" w:rsidRDefault="00A12BF1" w:rsidP="00A12BF1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461" w:type="dxa"/>
            <w:tcBorders>
              <w:left w:val="nil"/>
              <w:right w:val="nil"/>
            </w:tcBorders>
          </w:tcPr>
          <w:p w14:paraId="06ED272B" w14:textId="77777777" w:rsidR="00A12BF1" w:rsidRPr="00BD19F1" w:rsidRDefault="00A12BF1" w:rsidP="00A12BF1">
            <w:pPr>
              <w:tabs>
                <w:tab w:val="left" w:pos="9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7" w:type="dxa"/>
            <w:tcBorders>
              <w:left w:val="nil"/>
            </w:tcBorders>
          </w:tcPr>
          <w:p w14:paraId="5304514B" w14:textId="77777777" w:rsidR="00A12BF1" w:rsidRPr="0026273F" w:rsidRDefault="00A12BF1" w:rsidP="00A12BF1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78" w:type="dxa"/>
            <w:tcBorders>
              <w:top w:val="single" w:sz="4" w:space="0" w:color="auto"/>
              <w:bottom w:val="single" w:sz="12" w:space="0" w:color="auto"/>
            </w:tcBorders>
          </w:tcPr>
          <w:p w14:paraId="67AF9EAF" w14:textId="7152BD1F" w:rsidR="00A12BF1" w:rsidRPr="00364DBB" w:rsidRDefault="00AC1C4D" w:rsidP="00AC1C4D">
            <w:pPr>
              <w:tabs>
                <w:tab w:val="left" w:pos="9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     </w:t>
            </w:r>
            <w:r w:rsidR="00BA67D8"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576783C1" w14:textId="77777777" w:rsidR="00A12BF1" w:rsidRPr="00364DBB" w:rsidRDefault="00A12BF1" w:rsidP="00A12BF1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single" w:sz="12" w:space="0" w:color="auto"/>
            </w:tcBorders>
          </w:tcPr>
          <w:p w14:paraId="39365755" w14:textId="642C8672" w:rsidR="00A12BF1" w:rsidRPr="00364DBB" w:rsidRDefault="00A12BF1" w:rsidP="00A12BF1">
            <w:pPr>
              <w:tabs>
                <w:tab w:val="left" w:pos="9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0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FE5B49">
              <w:rPr>
                <w:rFonts w:ascii="Browallia New" w:hAnsi="Browallia New" w:cs="Browallia New" w:hint="cs"/>
                <w:sz w:val="28"/>
                <w:szCs w:val="28"/>
              </w:rPr>
              <w:t>000</w:t>
            </w:r>
          </w:p>
        </w:tc>
      </w:tr>
    </w:tbl>
    <w:p w14:paraId="315389F3" w14:textId="09FFDE23" w:rsidR="00E03830" w:rsidRPr="00B66A70" w:rsidRDefault="00E03830" w:rsidP="00B66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300D1ED" w14:textId="51A2A716" w:rsidR="00AA043E" w:rsidRPr="00C66D7B" w:rsidRDefault="00AA043E" w:rsidP="00754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54933">
        <w:rPr>
          <w:rFonts w:ascii="Browallia New" w:hAnsi="Browallia New" w:cs="Browallia New"/>
          <w:sz w:val="28"/>
          <w:szCs w:val="28"/>
          <w:cs/>
          <w:lang w:val="en-GB"/>
        </w:rPr>
        <w:t>เงินกู้ยืมระยะยาว</w:t>
      </w:r>
      <w:r w:rsidRPr="00754933">
        <w:rPr>
          <w:rFonts w:ascii="Browallia New" w:hAnsi="Browallia New" w:cs="Browallia New" w:hint="cs"/>
          <w:sz w:val="28"/>
          <w:szCs w:val="28"/>
          <w:cs/>
          <w:lang w:val="en-GB"/>
        </w:rPr>
        <w:t>จากสถาบันการเงิน</w:t>
      </w:r>
      <w:r w:rsidRPr="00754933">
        <w:rPr>
          <w:rFonts w:ascii="Browallia New" w:hAnsi="Browallia New" w:cs="Browallia New"/>
          <w:sz w:val="28"/>
          <w:szCs w:val="28"/>
          <w:cs/>
          <w:lang w:val="en-GB"/>
        </w:rPr>
        <w:t>ค้ำประกันโดยการจดจำนอง</w:t>
      </w:r>
      <w:r w:rsidRPr="00754933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อสังหาริมทรัพย์เพื่อการลงทุน ตามที่ได้กล่าวไว้ในหมายเหตุ </w:t>
      </w:r>
      <w:r w:rsidR="002447FE">
        <w:rPr>
          <w:rFonts w:ascii="Browallia New" w:hAnsi="Browallia New" w:cs="Browallia New"/>
          <w:sz w:val="28"/>
          <w:szCs w:val="28"/>
          <w:lang w:val="en-GB"/>
        </w:rPr>
        <w:t>10</w:t>
      </w:r>
    </w:p>
    <w:p w14:paraId="61826084" w14:textId="77777777" w:rsidR="00AA043E" w:rsidRPr="00232305" w:rsidRDefault="00AA043E" w:rsidP="00754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1BD859D" w14:textId="01EC7A29" w:rsidR="00AA043E" w:rsidRDefault="00AA043E" w:rsidP="00754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54933">
        <w:rPr>
          <w:rFonts w:ascii="Browallia New" w:hAnsi="Browallia New" w:cs="Browallia New"/>
          <w:sz w:val="28"/>
          <w:szCs w:val="28"/>
          <w:cs/>
          <w:lang w:val="en-GB"/>
        </w:rPr>
        <w:t xml:space="preserve">ภายใต้สัญญาเงินกู้ </w:t>
      </w:r>
      <w:r w:rsidRPr="00754933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</w:t>
      </w:r>
      <w:r w:rsidRPr="00754933">
        <w:rPr>
          <w:rFonts w:ascii="Browallia New" w:hAnsi="Browallia New" w:cs="Browallia New"/>
          <w:sz w:val="28"/>
          <w:szCs w:val="28"/>
          <w:cs/>
          <w:lang w:val="en-GB"/>
        </w:rPr>
        <w:t>ต้องปฏิบัติตามเงื่อนไขทางการเงินบางประการตามที่ระบุในสัญญา เช่น</w:t>
      </w:r>
      <w:r w:rsidRPr="0075493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54933">
        <w:rPr>
          <w:rFonts w:ascii="Browallia New" w:hAnsi="Browallia New" w:cs="Browallia New"/>
          <w:sz w:val="28"/>
          <w:szCs w:val="28"/>
          <w:cs/>
          <w:lang w:val="en-GB"/>
        </w:rPr>
        <w:t>การดำรงอัตราส่วนหนี้สินต่อส่วนของผู้ถือหุ้น และอัตราส่วนความสามารถในการชำระหนี้</w:t>
      </w:r>
    </w:p>
    <w:p w14:paraId="68171F0E" w14:textId="77777777" w:rsidR="007A09FD" w:rsidRPr="00754933" w:rsidRDefault="007A09FD" w:rsidP="00754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6833852" w14:textId="77777777" w:rsidR="001E3652" w:rsidRPr="0035273E" w:rsidRDefault="001E3652" w:rsidP="001E3652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35273E">
        <w:rPr>
          <w:rFonts w:ascii="Browallia New" w:hAnsi="Browallia New" w:cs="Browallia New"/>
          <w:b/>
          <w:bCs/>
          <w:sz w:val="28"/>
          <w:szCs w:val="28"/>
          <w:cs/>
        </w:rPr>
        <w:t>ส่วนงาน</w:t>
      </w:r>
      <w:r w:rsidRPr="0035273E">
        <w:rPr>
          <w:rFonts w:ascii="Browallia New" w:hAnsi="Browallia New" w:cs="Browallia New" w:hint="cs"/>
          <w:b/>
          <w:bCs/>
          <w:sz w:val="28"/>
          <w:szCs w:val="28"/>
          <w:cs/>
        </w:rPr>
        <w:t>ดำเนินงาน</w:t>
      </w:r>
    </w:p>
    <w:p w14:paraId="2314A4FE" w14:textId="77777777" w:rsidR="001E3652" w:rsidRPr="00232305" w:rsidRDefault="001E3652" w:rsidP="00232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A0A59D8" w14:textId="79A20381" w:rsidR="001E3652" w:rsidRPr="00232305" w:rsidRDefault="001E3652" w:rsidP="001E3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5273E">
        <w:rPr>
          <w:rFonts w:ascii="Browallia New" w:hAnsi="Browallia New" w:cs="Browallia New"/>
          <w:sz w:val="28"/>
          <w:szCs w:val="28"/>
          <w:cs/>
          <w:lang w:val="en-GB"/>
        </w:rPr>
        <w:t>บริษัทดำเนินธุรกิจหลักในส่วนงานดำเนินงานที่รายงานเพียงส่วนงานเดียว คือส่วนงานธุรกิจตัวแทนจำหน่ายเครื่องมือและอุปกรณ์ทางการแพทย์ ดำเนินธุรกิจในเขตภูมิศาสตร์ในประเทศไทย ดังนั้น รายได้ กำไรจากการ</w:t>
      </w:r>
      <w:r w:rsidRPr="00232305">
        <w:rPr>
          <w:rFonts w:ascii="Browallia New" w:hAnsi="Browallia New" w:cs="Browallia New"/>
          <w:sz w:val="28"/>
          <w:szCs w:val="28"/>
          <w:cs/>
          <w:lang w:val="en-GB"/>
        </w:rPr>
        <w:t>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3733AF63" w14:textId="77777777" w:rsidR="006B109E" w:rsidRPr="00232305" w:rsidRDefault="006B109E" w:rsidP="00232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ECCA0E5" w14:textId="77777777" w:rsidR="006B109E" w:rsidRPr="00232305" w:rsidRDefault="006B109E" w:rsidP="0023230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232305">
        <w:rPr>
          <w:rFonts w:ascii="Browallia New" w:hAnsi="Browallia New" w:cs="Browallia New"/>
          <w:b/>
          <w:bCs/>
          <w:sz w:val="28"/>
          <w:szCs w:val="28"/>
          <w:cs/>
        </w:rPr>
        <w:t>กำไรต่อหุ้นขั้นพื้นฐาน</w:t>
      </w:r>
    </w:p>
    <w:p w14:paraId="6E2A358E" w14:textId="4C758D25" w:rsidR="00131B4F" w:rsidRPr="00232305" w:rsidRDefault="00131B4F" w:rsidP="00232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F4EC3CD" w14:textId="77777777" w:rsidR="00374964" w:rsidRDefault="00740F4F" w:rsidP="00232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32305">
        <w:rPr>
          <w:rFonts w:ascii="Browallia New" w:hAnsi="Browallia New" w:cs="Browallia New" w:hint="cs"/>
          <w:sz w:val="28"/>
          <w:szCs w:val="28"/>
          <w:cs/>
          <w:lang w:val="en-GB"/>
        </w:rPr>
        <w:t>กำไรต่อหุ้นขั้นพื้นฐานคำนวณโดยการหารกำไรสำหรับ</w:t>
      </w:r>
      <w:r w:rsidR="00A5343C">
        <w:rPr>
          <w:rFonts w:ascii="Browallia New" w:hAnsi="Browallia New" w:cs="Browallia New" w:hint="cs"/>
          <w:sz w:val="28"/>
          <w:szCs w:val="28"/>
          <w:cs/>
        </w:rPr>
        <w:t>งวด</w:t>
      </w:r>
      <w:r w:rsidRPr="00232305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(ไม่รวมกำไรขาดทุนเบ็ดเสร็จอื่น) ด้วยจำนวนของหุ้นสามัญที่มีอยู่ระหว่าง</w:t>
      </w:r>
      <w:r w:rsidR="00A5343C">
        <w:rPr>
          <w:rFonts w:ascii="Browallia New" w:hAnsi="Browallia New" w:cs="Browallia New" w:hint="cs"/>
          <w:sz w:val="28"/>
          <w:szCs w:val="28"/>
          <w:cs/>
          <w:lang w:val="en-GB"/>
        </w:rPr>
        <w:t>งวด</w:t>
      </w:r>
      <w:r w:rsidRPr="00232305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ด้วยวิธีถัวเฉลี่ยหลังจากได้ปรับจำนวนหุ้นสามัญเพื่อสะท้อนผลกระทบของการเปลี่ยนแปลงมูลค่าหุ้น </w:t>
      </w:r>
    </w:p>
    <w:p w14:paraId="7E495BA0" w14:textId="77777777" w:rsidR="00374964" w:rsidRDefault="00374964" w:rsidP="00232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6B04A1F" w14:textId="14687367" w:rsidR="00740F4F" w:rsidRDefault="00374964" w:rsidP="00232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ในระหว่างปี </w:t>
      </w:r>
      <w:r>
        <w:rPr>
          <w:rFonts w:ascii="Browallia New" w:hAnsi="Browallia New" w:cs="Browallia New"/>
          <w:sz w:val="28"/>
          <w:szCs w:val="28"/>
        </w:rPr>
        <w:t>2563</w:t>
      </w:r>
      <w:r w:rsidR="00D5625E">
        <w:rPr>
          <w:rFonts w:ascii="Browallia New" w:hAnsi="Browallia New" w:cs="Browallia New"/>
          <w:sz w:val="28"/>
          <w:szCs w:val="28"/>
        </w:rPr>
        <w:t xml:space="preserve"> </w:t>
      </w:r>
      <w:r w:rsidR="00D5625E">
        <w:rPr>
          <w:rFonts w:ascii="Browallia New" w:hAnsi="Browallia New" w:cs="Browallia New" w:hint="cs"/>
          <w:sz w:val="28"/>
          <w:szCs w:val="28"/>
          <w:cs/>
        </w:rPr>
        <w:t xml:space="preserve">บริษัทได้ปรับลดมูลค่าหุ้นจากเดิมหุ้นละ </w:t>
      </w:r>
      <w:r w:rsidR="00F5301A">
        <w:rPr>
          <w:rFonts w:ascii="Browallia New" w:hAnsi="Browallia New" w:cs="Browallia New"/>
          <w:sz w:val="28"/>
          <w:szCs w:val="28"/>
        </w:rPr>
        <w:t xml:space="preserve">10 </w:t>
      </w:r>
      <w:r w:rsidR="00F5301A">
        <w:rPr>
          <w:rFonts w:ascii="Browallia New" w:hAnsi="Browallia New" w:cs="Browallia New" w:hint="cs"/>
          <w:sz w:val="28"/>
          <w:szCs w:val="28"/>
          <w:cs/>
        </w:rPr>
        <w:t xml:space="preserve">บาท เป็นหุ้นละ </w:t>
      </w:r>
      <w:r w:rsidR="00F5301A">
        <w:rPr>
          <w:rFonts w:ascii="Browallia New" w:hAnsi="Browallia New" w:cs="Browallia New"/>
          <w:sz w:val="28"/>
          <w:szCs w:val="28"/>
        </w:rPr>
        <w:t xml:space="preserve">0.50 </w:t>
      </w:r>
      <w:r w:rsidR="00F5301A">
        <w:rPr>
          <w:rFonts w:ascii="Browallia New" w:hAnsi="Browallia New" w:cs="Browallia New" w:hint="cs"/>
          <w:sz w:val="28"/>
          <w:szCs w:val="28"/>
          <w:cs/>
        </w:rPr>
        <w:t xml:space="preserve">บาท </w:t>
      </w:r>
      <w:r w:rsidR="00740F4F">
        <w:rPr>
          <w:rFonts w:ascii="Browallia New" w:hAnsi="Browallia New" w:cs="Browallia New" w:hint="cs"/>
          <w:sz w:val="28"/>
          <w:szCs w:val="28"/>
          <w:cs/>
          <w:lang w:val="en-GB"/>
        </w:rPr>
        <w:t>กำไรต่อหุ้นขั้นพื้นฐานของ</w:t>
      </w:r>
      <w:r w:rsidR="00A5343C">
        <w:rPr>
          <w:rFonts w:ascii="Browallia New" w:hAnsi="Browallia New" w:cs="Browallia New" w:hint="cs"/>
          <w:sz w:val="28"/>
          <w:szCs w:val="28"/>
          <w:cs/>
          <w:lang w:val="en-GB"/>
        </w:rPr>
        <w:t>งวด</w:t>
      </w:r>
      <w:r w:rsidR="00740F4F">
        <w:rPr>
          <w:rFonts w:ascii="Browallia New" w:hAnsi="Browallia New" w:cs="Browallia New" w:hint="cs"/>
          <w:sz w:val="28"/>
          <w:szCs w:val="28"/>
          <w:cs/>
          <w:lang w:val="en-GB"/>
        </w:rPr>
        <w:t>ก่อน</w:t>
      </w:r>
      <w:r w:rsidR="00407561">
        <w:rPr>
          <w:rFonts w:ascii="Browallia New" w:hAnsi="Browallia New" w:cs="Browallia New" w:hint="cs"/>
          <w:sz w:val="28"/>
          <w:szCs w:val="28"/>
          <w:cs/>
          <w:lang w:val="en-GB"/>
        </w:rPr>
        <w:t>จึง</w:t>
      </w:r>
      <w:r w:rsidR="00740F4F">
        <w:rPr>
          <w:rFonts w:ascii="Browallia New" w:hAnsi="Browallia New" w:cs="Browallia New" w:hint="cs"/>
          <w:sz w:val="28"/>
          <w:szCs w:val="28"/>
          <w:cs/>
          <w:lang w:val="en-GB"/>
        </w:rPr>
        <w:t>ได้ถูกคำนวณขึ้นใหม่ โดยถือเสมือนว่าการปรับลดมูลค่าหุ้นได้เกิดขึ้นตั้งแต่วันเริ่มต้นของงวดแรกที่เสนอรายงาน</w:t>
      </w:r>
    </w:p>
    <w:p w14:paraId="1418678C" w14:textId="77777777" w:rsidR="00740F4F" w:rsidRPr="00232305" w:rsidRDefault="00740F4F" w:rsidP="00232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130" w:type="dxa"/>
        <w:tblInd w:w="297" w:type="dxa"/>
        <w:tblLayout w:type="fixed"/>
        <w:tblLook w:val="0000" w:firstRow="0" w:lastRow="0" w:firstColumn="0" w:lastColumn="0" w:noHBand="0" w:noVBand="0"/>
      </w:tblPr>
      <w:tblGrid>
        <w:gridCol w:w="5232"/>
        <w:gridCol w:w="438"/>
        <w:gridCol w:w="1609"/>
        <w:gridCol w:w="236"/>
        <w:gridCol w:w="1615"/>
      </w:tblGrid>
      <w:tr w:rsidR="00740F4F" w:rsidRPr="00E72888" w14:paraId="3A8CF88A" w14:textId="77777777" w:rsidTr="00930D6B">
        <w:tc>
          <w:tcPr>
            <w:tcW w:w="5232" w:type="dxa"/>
          </w:tcPr>
          <w:p w14:paraId="4B436C07" w14:textId="77777777" w:rsidR="00740F4F" w:rsidRPr="00E72888" w:rsidRDefault="00740F4F" w:rsidP="0043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38" w:type="dxa"/>
          </w:tcPr>
          <w:p w14:paraId="74943111" w14:textId="77777777" w:rsidR="00740F4F" w:rsidRPr="00E72888" w:rsidRDefault="00740F4F" w:rsidP="0043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460" w:type="dxa"/>
            <w:gridSpan w:val="3"/>
            <w:tcBorders>
              <w:bottom w:val="single" w:sz="4" w:space="0" w:color="auto"/>
            </w:tcBorders>
          </w:tcPr>
          <w:p w14:paraId="4BF452F0" w14:textId="77777777" w:rsidR="0040010E" w:rsidRDefault="0040010E" w:rsidP="0043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</w:p>
          <w:p w14:paraId="742B41EC" w14:textId="2B21D4FA" w:rsidR="00740F4F" w:rsidRPr="0040010E" w:rsidRDefault="0040010E" w:rsidP="0043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</w:tr>
      <w:tr w:rsidR="000D6048" w:rsidRPr="00E72888" w14:paraId="73F8C7A5" w14:textId="77777777" w:rsidTr="00930D6B">
        <w:tc>
          <w:tcPr>
            <w:tcW w:w="5232" w:type="dxa"/>
          </w:tcPr>
          <w:p w14:paraId="4D279F12" w14:textId="77777777" w:rsidR="000D6048" w:rsidRPr="00E72888" w:rsidRDefault="000D6048" w:rsidP="000D6048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252" w:hanging="25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438" w:type="dxa"/>
            <w:vAlign w:val="bottom"/>
          </w:tcPr>
          <w:p w14:paraId="040E66AF" w14:textId="77777777" w:rsidR="000D6048" w:rsidRPr="00E72888" w:rsidRDefault="000D6048" w:rsidP="000D6048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</w:tcPr>
          <w:p w14:paraId="54C612A2" w14:textId="77777777" w:rsidR="00B0470C" w:rsidRDefault="00B0470C" w:rsidP="000D6048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78605B1" w14:textId="73245B0E" w:rsidR="000D6048" w:rsidRPr="00E72888" w:rsidRDefault="00B0470C" w:rsidP="000D6048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7288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B952108" w14:textId="77777777" w:rsidR="000D6048" w:rsidRPr="00E72888" w:rsidRDefault="000D6048" w:rsidP="000D6048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single" w:sz="4" w:space="0" w:color="auto"/>
              <w:bottom w:val="single" w:sz="4" w:space="0" w:color="auto"/>
            </w:tcBorders>
          </w:tcPr>
          <w:p w14:paraId="1320FF8F" w14:textId="19C69A91" w:rsidR="000D6048" w:rsidRPr="008771EC" w:rsidRDefault="00B0470C" w:rsidP="00B0470C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288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740F4F" w:rsidRPr="00E72888" w14:paraId="3A74FBFB" w14:textId="77777777" w:rsidTr="00930D6B">
        <w:trPr>
          <w:trHeight w:hRule="exact" w:val="277"/>
        </w:trPr>
        <w:tc>
          <w:tcPr>
            <w:tcW w:w="5232" w:type="dxa"/>
          </w:tcPr>
          <w:p w14:paraId="2A0FF5B6" w14:textId="77777777" w:rsidR="00740F4F" w:rsidRPr="00E72888" w:rsidRDefault="00740F4F" w:rsidP="00434C7B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38" w:type="dxa"/>
          </w:tcPr>
          <w:p w14:paraId="415208D4" w14:textId="77777777" w:rsidR="00740F4F" w:rsidRPr="00E72888" w:rsidRDefault="00740F4F" w:rsidP="0043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</w:tcPr>
          <w:p w14:paraId="03299253" w14:textId="77777777" w:rsidR="00740F4F" w:rsidRPr="00E72888" w:rsidRDefault="00740F4F" w:rsidP="0043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DF1D71" w14:textId="77777777" w:rsidR="00740F4F" w:rsidRPr="00E72888" w:rsidRDefault="00740F4F" w:rsidP="0043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single" w:sz="4" w:space="0" w:color="auto"/>
            </w:tcBorders>
          </w:tcPr>
          <w:p w14:paraId="46796719" w14:textId="77777777" w:rsidR="00740F4F" w:rsidRPr="00E72888" w:rsidRDefault="00740F4F" w:rsidP="0043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40F4F" w:rsidRPr="00E72888" w14:paraId="74016DB3" w14:textId="77777777" w:rsidTr="00930D6B">
        <w:tc>
          <w:tcPr>
            <w:tcW w:w="5232" w:type="dxa"/>
          </w:tcPr>
          <w:p w14:paraId="34F3941E" w14:textId="0541BE78" w:rsidR="00740F4F" w:rsidRPr="00550F29" w:rsidRDefault="009437A4" w:rsidP="00434C7B">
            <w:pPr>
              <w:tabs>
                <w:tab w:val="clear" w:pos="227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ขาดทุน</w:t>
            </w:r>
            <w:r w:rsidR="00740F4F">
              <w:rPr>
                <w:rFonts w:ascii="Browallia New" w:hAnsi="Browallia New" w:cs="Browallia New" w:hint="cs"/>
                <w:sz w:val="28"/>
                <w:szCs w:val="28"/>
                <w:cs/>
              </w:rPr>
              <w:t>สำหรับ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งวด</w:t>
            </w:r>
            <w:r w:rsidR="00740F4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740F4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(</w:t>
            </w:r>
            <w:r w:rsidR="00593B59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พัน</w:t>
            </w:r>
            <w:r w:rsidR="00740F4F">
              <w:rPr>
                <w:rFonts w:ascii="Browallia New" w:hAnsi="Browallia New" w:cs="Browalli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438" w:type="dxa"/>
          </w:tcPr>
          <w:p w14:paraId="7F8604C2" w14:textId="77777777" w:rsidR="00740F4F" w:rsidRPr="00E72888" w:rsidRDefault="00740F4F" w:rsidP="0043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09" w:type="dxa"/>
          </w:tcPr>
          <w:p w14:paraId="537179B7" w14:textId="57CD20C8" w:rsidR="00740F4F" w:rsidRPr="00E72888" w:rsidRDefault="009437A4" w:rsidP="0043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(2,200)</w:t>
            </w:r>
          </w:p>
        </w:tc>
        <w:tc>
          <w:tcPr>
            <w:tcW w:w="236" w:type="dxa"/>
          </w:tcPr>
          <w:p w14:paraId="43574968" w14:textId="77777777" w:rsidR="00740F4F" w:rsidRPr="00E72888" w:rsidRDefault="00740F4F" w:rsidP="0043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15" w:type="dxa"/>
          </w:tcPr>
          <w:p w14:paraId="06A7F227" w14:textId="66103CB9" w:rsidR="00740F4F" w:rsidRPr="00A37D19" w:rsidRDefault="00A37D19" w:rsidP="0043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(2,166)</w:t>
            </w:r>
          </w:p>
        </w:tc>
      </w:tr>
      <w:tr w:rsidR="00740F4F" w:rsidRPr="00E72888" w14:paraId="56FB5530" w14:textId="77777777" w:rsidTr="00930D6B">
        <w:tc>
          <w:tcPr>
            <w:tcW w:w="5232" w:type="dxa"/>
          </w:tcPr>
          <w:p w14:paraId="75DA5A52" w14:textId="77CFC6C5" w:rsidR="00740F4F" w:rsidRPr="0029700E" w:rsidRDefault="00740F4F" w:rsidP="00434C7B">
            <w:pPr>
              <w:tabs>
                <w:tab w:val="clear" w:pos="227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จำนวนหุ้นสามัญถัวเฉลี่ยถ่วงน้ำหนัก (</w:t>
            </w:r>
            <w:r w:rsidR="00593B59">
              <w:rPr>
                <w:rFonts w:ascii="Browallia New" w:hAnsi="Browallia New" w:cs="Browallia New" w:hint="cs"/>
                <w:sz w:val="28"/>
                <w:szCs w:val="28"/>
                <w:cs/>
              </w:rPr>
              <w:t>พัน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หุ้น)</w:t>
            </w:r>
          </w:p>
        </w:tc>
        <w:tc>
          <w:tcPr>
            <w:tcW w:w="438" w:type="dxa"/>
          </w:tcPr>
          <w:p w14:paraId="54C7E403" w14:textId="77777777" w:rsidR="00740F4F" w:rsidRPr="00E72888" w:rsidRDefault="00740F4F" w:rsidP="0043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09" w:type="dxa"/>
          </w:tcPr>
          <w:p w14:paraId="13833A68" w14:textId="2E94FAEB" w:rsidR="00740F4F" w:rsidRPr="009437A4" w:rsidRDefault="00740F4F" w:rsidP="0043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160,00</w:t>
            </w:r>
            <w:r w:rsidR="009437A4">
              <w:rPr>
                <w:rFonts w:ascii="Browallia New" w:hAnsi="Browallia New" w:cs="Browallia New"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2C64702A" w14:textId="77777777" w:rsidR="00740F4F" w:rsidRPr="00E72888" w:rsidRDefault="00740F4F" w:rsidP="0043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15" w:type="dxa"/>
          </w:tcPr>
          <w:p w14:paraId="242FC092" w14:textId="341431DD" w:rsidR="00740F4F" w:rsidRPr="00E72888" w:rsidRDefault="00740F4F" w:rsidP="0043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160,000</w:t>
            </w:r>
          </w:p>
        </w:tc>
      </w:tr>
      <w:tr w:rsidR="00740F4F" w:rsidRPr="00E72888" w14:paraId="09C946F7" w14:textId="77777777" w:rsidTr="00930D6B">
        <w:tc>
          <w:tcPr>
            <w:tcW w:w="5232" w:type="dxa"/>
          </w:tcPr>
          <w:p w14:paraId="02FFFC77" w14:textId="3FC5E712" w:rsidR="00740F4F" w:rsidRPr="00814ED4" w:rsidRDefault="00241333" w:rsidP="00434C7B">
            <w:pPr>
              <w:tabs>
                <w:tab w:val="clear" w:pos="227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ขาดทุน</w:t>
            </w:r>
            <w:r w:rsidR="00740F4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740F4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40F4F">
              <w:rPr>
                <w:rFonts w:ascii="Browallia New" w:hAnsi="Browallia New" w:cs="Browallia New" w:hint="cs"/>
                <w:sz w:val="28"/>
                <w:szCs w:val="28"/>
                <w:cs/>
              </w:rPr>
              <w:t>บาท</w:t>
            </w:r>
            <w:r w:rsidR="00740F4F">
              <w:rPr>
                <w:rFonts w:ascii="Browallia New" w:hAnsi="Browallia New" w:cs="Browallia New"/>
                <w:sz w:val="28"/>
                <w:szCs w:val="28"/>
                <w:lang w:val="en-GB"/>
              </w:rPr>
              <w:t>/</w:t>
            </w:r>
            <w:r w:rsidR="00740F4F">
              <w:rPr>
                <w:rFonts w:ascii="Browallia New" w:hAnsi="Browallia New" w:cs="Browallia New" w:hint="cs"/>
                <w:sz w:val="28"/>
                <w:szCs w:val="28"/>
                <w:cs/>
              </w:rPr>
              <w:t>หุ้น</w:t>
            </w:r>
            <w:r w:rsidR="00740F4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438" w:type="dxa"/>
          </w:tcPr>
          <w:p w14:paraId="31851588" w14:textId="77777777" w:rsidR="00740F4F" w:rsidRPr="00E72888" w:rsidRDefault="00740F4F" w:rsidP="0043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09" w:type="dxa"/>
            <w:vAlign w:val="bottom"/>
          </w:tcPr>
          <w:p w14:paraId="5997D401" w14:textId="7AE4FCC9" w:rsidR="00740F4F" w:rsidRPr="009437A4" w:rsidRDefault="009437A4" w:rsidP="009437A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(0.01)</w:t>
            </w:r>
          </w:p>
        </w:tc>
        <w:tc>
          <w:tcPr>
            <w:tcW w:w="236" w:type="dxa"/>
          </w:tcPr>
          <w:p w14:paraId="30AD13CA" w14:textId="77777777" w:rsidR="00740F4F" w:rsidRPr="00E72888" w:rsidRDefault="00740F4F" w:rsidP="00434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15" w:type="dxa"/>
            <w:vAlign w:val="bottom"/>
          </w:tcPr>
          <w:p w14:paraId="7ADCF5A9" w14:textId="6EE95E29" w:rsidR="00740F4F" w:rsidRPr="00E72888" w:rsidRDefault="009437A4" w:rsidP="00434C7B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(0.01)</w:t>
            </w:r>
          </w:p>
        </w:tc>
      </w:tr>
    </w:tbl>
    <w:p w14:paraId="0D445207" w14:textId="3362BE45" w:rsidR="00E03830" w:rsidRPr="0035273E" w:rsidRDefault="00E03830" w:rsidP="00E03830">
      <w:pPr>
        <w:numPr>
          <w:ilvl w:val="0"/>
          <w:numId w:val="16"/>
        </w:num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26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35273E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lastRenderedPageBreak/>
        <w:t>รายได้</w:t>
      </w:r>
    </w:p>
    <w:p w14:paraId="110B8E71" w14:textId="77777777" w:rsidR="00E03830" w:rsidRPr="003A03E4" w:rsidRDefault="00E03830" w:rsidP="003A03E4">
      <w:pPr>
        <w:pStyle w:val="ListParagraph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03644BDD" w14:textId="77777777" w:rsidR="00E03830" w:rsidRPr="001839FB" w:rsidRDefault="00E03830" w:rsidP="00986DA8">
      <w:pPr>
        <w:pStyle w:val="ListParagraph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1839F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บริษัทและบริษัทย่อยได้เปิดเผยข้อมูลการจำแนกรายได้ตามประเภทของสินค้าหรือบริการ และวิธีการบันทึกรายได้ ดังนี้</w:t>
      </w:r>
    </w:p>
    <w:p w14:paraId="0601A7DC" w14:textId="08914C5C" w:rsidR="0035273E" w:rsidRPr="003A03E4" w:rsidRDefault="0035273E" w:rsidP="003A03E4">
      <w:pPr>
        <w:pStyle w:val="ListParagraph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tbl>
      <w:tblPr>
        <w:tblStyle w:val="TableGrid1"/>
        <w:tblW w:w="916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981"/>
        <w:gridCol w:w="909"/>
        <w:gridCol w:w="873"/>
        <w:gridCol w:w="900"/>
        <w:gridCol w:w="963"/>
        <w:gridCol w:w="945"/>
        <w:gridCol w:w="999"/>
        <w:gridCol w:w="891"/>
      </w:tblGrid>
      <w:tr w:rsidR="00762BA1" w:rsidRPr="00520EA2" w14:paraId="33DE1602" w14:textId="77777777" w:rsidTr="00573E58">
        <w:tc>
          <w:tcPr>
            <w:tcW w:w="1701" w:type="dxa"/>
          </w:tcPr>
          <w:p w14:paraId="6FF051A9" w14:textId="77777777" w:rsidR="00E03830" w:rsidRPr="00007917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81" w:type="dxa"/>
          </w:tcPr>
          <w:p w14:paraId="7179A28C" w14:textId="77777777" w:rsidR="00E03830" w:rsidRPr="00007917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9" w:type="dxa"/>
          </w:tcPr>
          <w:p w14:paraId="625DD343" w14:textId="77777777" w:rsidR="00E03830" w:rsidRPr="00007917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447E9BAA" w14:textId="77777777" w:rsidR="00E03830" w:rsidRPr="00007917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482698EE" w14:textId="77777777" w:rsidR="00E03830" w:rsidRPr="00007917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3" w:type="dxa"/>
          </w:tcPr>
          <w:p w14:paraId="0BC5C9F1" w14:textId="77777777" w:rsidR="00E03830" w:rsidRPr="00007917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3DE0D01C" w14:textId="77777777" w:rsidR="00E03830" w:rsidRPr="00007917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hideMark/>
          </w:tcPr>
          <w:p w14:paraId="749C866E" w14:textId="10E39DF8" w:rsidR="00E03830" w:rsidRPr="00520EA2" w:rsidRDefault="00E03830" w:rsidP="00007917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20EA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(หน่วย : </w:t>
            </w:r>
            <w:r w:rsidR="006752BA">
              <w:rPr>
                <w:rFonts w:ascii="Browallia New" w:hAnsi="Browallia New" w:cs="Browallia New" w:hint="cs"/>
                <w:sz w:val="22"/>
                <w:szCs w:val="22"/>
                <w:cs/>
              </w:rPr>
              <w:t>พัน</w:t>
            </w:r>
            <w:r w:rsidRPr="00520EA2">
              <w:rPr>
                <w:rFonts w:ascii="Browallia New" w:hAnsi="Browallia New" w:cs="Browallia New"/>
                <w:sz w:val="22"/>
                <w:szCs w:val="22"/>
                <w:cs/>
              </w:rPr>
              <w:t>บาท)</w:t>
            </w:r>
          </w:p>
        </w:tc>
      </w:tr>
      <w:tr w:rsidR="00E03830" w:rsidRPr="00520EA2" w14:paraId="086F6BA9" w14:textId="77777777" w:rsidTr="00573E58">
        <w:tc>
          <w:tcPr>
            <w:tcW w:w="1701" w:type="dxa"/>
          </w:tcPr>
          <w:p w14:paraId="69FF21DE" w14:textId="77777777" w:rsidR="00E03830" w:rsidRPr="00520EA2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461" w:type="dxa"/>
            <w:gridSpan w:val="8"/>
            <w:hideMark/>
          </w:tcPr>
          <w:p w14:paraId="7BC32500" w14:textId="77777777" w:rsidR="00E03830" w:rsidRPr="00520EA2" w:rsidRDefault="00E03830" w:rsidP="0000791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20EA2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งบการเงินรวม</w:t>
            </w:r>
            <w:r w:rsidRPr="00520EA2">
              <w:rPr>
                <w:rFonts w:ascii="Browallia New" w:hAnsi="Browallia New" w:cs="Browallia New" w:hint="cs"/>
                <w:sz w:val="22"/>
                <w:szCs w:val="22"/>
                <w:cs/>
              </w:rPr>
              <w:t>และงบการเงินเฉพาะของบริษัท</w:t>
            </w:r>
          </w:p>
        </w:tc>
      </w:tr>
      <w:tr w:rsidR="00B13F28" w:rsidRPr="00520EA2" w14:paraId="7E32462C" w14:textId="77777777" w:rsidTr="00573E58">
        <w:tc>
          <w:tcPr>
            <w:tcW w:w="1701" w:type="dxa"/>
          </w:tcPr>
          <w:p w14:paraId="08FFF726" w14:textId="77777777" w:rsidR="00B13F28" w:rsidRPr="00520EA2" w:rsidRDefault="00B13F28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461" w:type="dxa"/>
            <w:gridSpan w:val="8"/>
          </w:tcPr>
          <w:p w14:paraId="5EB91A49" w14:textId="73A7F70A" w:rsidR="00B13F28" w:rsidRPr="00520EA2" w:rsidRDefault="00CF7DF6" w:rsidP="0000791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496B58">
              <w:rPr>
                <w:rFonts w:ascii="Browallia New" w:hAnsi="Browallia New" w:cs="Browallia New"/>
                <w:sz w:val="22"/>
                <w:szCs w:val="22"/>
              </w:rPr>
              <w:t xml:space="preserve">31 </w:t>
            </w:r>
            <w:r w:rsidR="00496B58">
              <w:rPr>
                <w:rFonts w:ascii="Browallia New" w:hAnsi="Browallia New" w:cs="Browallia New" w:hint="cs"/>
                <w:sz w:val="22"/>
                <w:szCs w:val="22"/>
                <w:cs/>
              </w:rPr>
              <w:t>มีนาคม</w:t>
            </w:r>
          </w:p>
        </w:tc>
      </w:tr>
      <w:tr w:rsidR="00E03830" w:rsidRPr="00520EA2" w14:paraId="3AF79114" w14:textId="77777777" w:rsidTr="00573E58">
        <w:tc>
          <w:tcPr>
            <w:tcW w:w="1701" w:type="dxa"/>
          </w:tcPr>
          <w:p w14:paraId="3581F335" w14:textId="77777777" w:rsidR="00E03830" w:rsidRPr="00702D43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2"/>
            <w:hideMark/>
          </w:tcPr>
          <w:p w14:paraId="555C16AA" w14:textId="77777777" w:rsidR="00E03830" w:rsidRPr="00520EA2" w:rsidRDefault="00E03830" w:rsidP="0000791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20EA2">
              <w:rPr>
                <w:rFonts w:ascii="Browallia New" w:hAnsi="Browallia New" w:cs="Browallia New"/>
                <w:sz w:val="22"/>
                <w:szCs w:val="22"/>
                <w:cs/>
              </w:rPr>
              <w:t>ขาย</w:t>
            </w:r>
          </w:p>
          <w:p w14:paraId="48DE4C80" w14:textId="77777777" w:rsidR="00E03830" w:rsidRPr="00520EA2" w:rsidRDefault="00E03830" w:rsidP="0000791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20EA2">
              <w:rPr>
                <w:rFonts w:ascii="Browallia New" w:hAnsi="Browallia New" w:cs="Browallia New" w:hint="cs"/>
                <w:sz w:val="22"/>
                <w:szCs w:val="22"/>
                <w:cs/>
              </w:rPr>
              <w:t>เครื่องมือแพทย์</w:t>
            </w:r>
          </w:p>
        </w:tc>
        <w:tc>
          <w:tcPr>
            <w:tcW w:w="1773" w:type="dxa"/>
            <w:gridSpan w:val="2"/>
            <w:hideMark/>
          </w:tcPr>
          <w:p w14:paraId="1329B50D" w14:textId="77777777" w:rsidR="00E03830" w:rsidRPr="00520EA2" w:rsidRDefault="00E03830" w:rsidP="0000791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20EA2">
              <w:rPr>
                <w:rFonts w:ascii="Browallia New" w:hAnsi="Browallia New" w:cs="Browallia New"/>
                <w:sz w:val="22"/>
                <w:szCs w:val="22"/>
                <w:cs/>
              </w:rPr>
              <w:t>บริการ</w:t>
            </w:r>
          </w:p>
          <w:p w14:paraId="42137270" w14:textId="77777777" w:rsidR="00E03830" w:rsidRPr="00520EA2" w:rsidRDefault="00E03830" w:rsidP="0000791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20EA2">
              <w:rPr>
                <w:rFonts w:ascii="Browallia New" w:hAnsi="Browallia New" w:cs="Browallia New" w:hint="cs"/>
                <w:sz w:val="22"/>
                <w:szCs w:val="22"/>
                <w:cs/>
              </w:rPr>
              <w:t>เครื่องมือแพทย์</w:t>
            </w:r>
          </w:p>
        </w:tc>
        <w:tc>
          <w:tcPr>
            <w:tcW w:w="1908" w:type="dxa"/>
            <w:gridSpan w:val="2"/>
            <w:hideMark/>
          </w:tcPr>
          <w:p w14:paraId="7F1A0DCC" w14:textId="77777777" w:rsidR="00E03830" w:rsidRPr="00520EA2" w:rsidRDefault="00E03830" w:rsidP="0000791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5904685" w14:textId="77777777" w:rsidR="00E03830" w:rsidRPr="00520EA2" w:rsidRDefault="00E03830" w:rsidP="0000791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20EA2">
              <w:rPr>
                <w:rFonts w:ascii="Browallia New" w:hAnsi="Browallia New" w:cs="Browallia New"/>
                <w:sz w:val="22"/>
                <w:szCs w:val="22"/>
                <w:cs/>
              </w:rPr>
              <w:t>อื่นๆ</w:t>
            </w:r>
          </w:p>
        </w:tc>
        <w:tc>
          <w:tcPr>
            <w:tcW w:w="1890" w:type="dxa"/>
            <w:gridSpan w:val="2"/>
            <w:hideMark/>
          </w:tcPr>
          <w:p w14:paraId="2AEE1616" w14:textId="77777777" w:rsidR="00E03830" w:rsidRPr="00520EA2" w:rsidRDefault="00E03830" w:rsidP="0000791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AD2258F" w14:textId="77777777" w:rsidR="00E03830" w:rsidRPr="00520EA2" w:rsidRDefault="00E03830" w:rsidP="0000791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20EA2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</w:tr>
      <w:tr w:rsidR="00496B58" w:rsidRPr="00520EA2" w14:paraId="6EADD156" w14:textId="77777777" w:rsidTr="00573E58">
        <w:tc>
          <w:tcPr>
            <w:tcW w:w="1701" w:type="dxa"/>
          </w:tcPr>
          <w:p w14:paraId="46857399" w14:textId="77777777" w:rsidR="00496B58" w:rsidRPr="00520EA2" w:rsidRDefault="00496B58" w:rsidP="00496B58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81" w:type="dxa"/>
            <w:hideMark/>
          </w:tcPr>
          <w:p w14:paraId="08B08B6D" w14:textId="2B316769" w:rsidR="00496B58" w:rsidRPr="00520EA2" w:rsidRDefault="00496B58" w:rsidP="00496B5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20EA2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4</w:t>
            </w:r>
          </w:p>
        </w:tc>
        <w:tc>
          <w:tcPr>
            <w:tcW w:w="909" w:type="dxa"/>
            <w:hideMark/>
          </w:tcPr>
          <w:p w14:paraId="77E19C13" w14:textId="6C6E0D66" w:rsidR="00496B58" w:rsidRPr="00520EA2" w:rsidRDefault="00496B58" w:rsidP="00496B5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20EA2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873" w:type="dxa"/>
            <w:hideMark/>
          </w:tcPr>
          <w:p w14:paraId="252D900C" w14:textId="4E73910A" w:rsidR="00496B58" w:rsidRPr="00520EA2" w:rsidRDefault="00496B58" w:rsidP="00496B5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20EA2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4</w:t>
            </w:r>
          </w:p>
        </w:tc>
        <w:tc>
          <w:tcPr>
            <w:tcW w:w="900" w:type="dxa"/>
            <w:hideMark/>
          </w:tcPr>
          <w:p w14:paraId="5FFBDBAC" w14:textId="2A46C247" w:rsidR="00496B58" w:rsidRPr="00520EA2" w:rsidRDefault="00496B58" w:rsidP="00496B5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20EA2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963" w:type="dxa"/>
            <w:hideMark/>
          </w:tcPr>
          <w:p w14:paraId="5C2741FB" w14:textId="242C645E" w:rsidR="00496B58" w:rsidRPr="00520EA2" w:rsidRDefault="00496B58" w:rsidP="00496B5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20EA2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4</w:t>
            </w:r>
          </w:p>
        </w:tc>
        <w:tc>
          <w:tcPr>
            <w:tcW w:w="945" w:type="dxa"/>
            <w:hideMark/>
          </w:tcPr>
          <w:p w14:paraId="691B149F" w14:textId="366CF469" w:rsidR="00496B58" w:rsidRPr="00520EA2" w:rsidRDefault="00496B58" w:rsidP="00496B5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20EA2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999" w:type="dxa"/>
            <w:hideMark/>
          </w:tcPr>
          <w:p w14:paraId="4EF2FAD1" w14:textId="3BE3D020" w:rsidR="00496B58" w:rsidRPr="00520EA2" w:rsidRDefault="00496B58" w:rsidP="00496B5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20EA2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4</w:t>
            </w:r>
          </w:p>
        </w:tc>
        <w:tc>
          <w:tcPr>
            <w:tcW w:w="891" w:type="dxa"/>
            <w:hideMark/>
          </w:tcPr>
          <w:p w14:paraId="5A8D02B5" w14:textId="7362FFB2" w:rsidR="00496B58" w:rsidRPr="00520EA2" w:rsidRDefault="00496B58" w:rsidP="00496B5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20EA2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3</w:t>
            </w:r>
          </w:p>
        </w:tc>
      </w:tr>
      <w:tr w:rsidR="00762BA1" w:rsidRPr="00520EA2" w14:paraId="0F28ECA3" w14:textId="77777777" w:rsidTr="00573E58">
        <w:tc>
          <w:tcPr>
            <w:tcW w:w="1701" w:type="dxa"/>
          </w:tcPr>
          <w:p w14:paraId="1D44CC8D" w14:textId="77777777" w:rsidR="00E03830" w:rsidRPr="00007917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81" w:type="dxa"/>
          </w:tcPr>
          <w:p w14:paraId="7367FDE2" w14:textId="77777777" w:rsidR="00E03830" w:rsidRPr="00007917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9" w:type="dxa"/>
          </w:tcPr>
          <w:p w14:paraId="7783BDEF" w14:textId="77777777" w:rsidR="00E03830" w:rsidRPr="00007917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141A7D54" w14:textId="77777777" w:rsidR="00E03830" w:rsidRPr="00007917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746AA99" w14:textId="77777777" w:rsidR="00E03830" w:rsidRPr="00007917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3" w:type="dxa"/>
          </w:tcPr>
          <w:p w14:paraId="4D0B9A6E" w14:textId="77777777" w:rsidR="00E03830" w:rsidRPr="00007917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5130488C" w14:textId="77777777" w:rsidR="00E03830" w:rsidRPr="00007917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9" w:type="dxa"/>
          </w:tcPr>
          <w:p w14:paraId="445C13DA" w14:textId="77777777" w:rsidR="00E03830" w:rsidRPr="00520EA2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1" w:type="dxa"/>
          </w:tcPr>
          <w:p w14:paraId="1B7268BD" w14:textId="77777777" w:rsidR="00E03830" w:rsidRPr="00520EA2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75599A" w:rsidRPr="00520EA2" w14:paraId="7ABBFB94" w14:textId="77777777" w:rsidTr="00573E58">
        <w:tc>
          <w:tcPr>
            <w:tcW w:w="1701" w:type="dxa"/>
            <w:vAlign w:val="bottom"/>
            <w:hideMark/>
          </w:tcPr>
          <w:p w14:paraId="300AD1C1" w14:textId="77777777" w:rsidR="0075599A" w:rsidRPr="00520EA2" w:rsidRDefault="0075599A" w:rsidP="0075599A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520EA2">
              <w:rPr>
                <w:rFonts w:ascii="Browallia New" w:hAnsi="Browallia New" w:cs="Browallia New"/>
                <w:sz w:val="22"/>
                <w:szCs w:val="22"/>
                <w:cs/>
              </w:rPr>
              <w:t>ณ เวลาใดเวลาหนึ่ง</w:t>
            </w:r>
          </w:p>
        </w:tc>
        <w:tc>
          <w:tcPr>
            <w:tcW w:w="981" w:type="dxa"/>
          </w:tcPr>
          <w:p w14:paraId="2A1D96DB" w14:textId="64CC6A7A" w:rsidR="0075599A" w:rsidRPr="00055E0B" w:rsidRDefault="007D6119" w:rsidP="0075599A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151,083</w:t>
            </w:r>
          </w:p>
        </w:tc>
        <w:tc>
          <w:tcPr>
            <w:tcW w:w="909" w:type="dxa"/>
          </w:tcPr>
          <w:p w14:paraId="4C311CCF" w14:textId="679991F6" w:rsidR="0075599A" w:rsidRPr="00055E0B" w:rsidRDefault="0075599A" w:rsidP="0075599A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FA2CA0">
              <w:rPr>
                <w:rFonts w:ascii="Browallia New" w:eastAsia="Calibri" w:hAnsi="Browallia New" w:cs="Browallia New" w:hint="cs"/>
                <w:sz w:val="22"/>
                <w:szCs w:val="22"/>
              </w:rPr>
              <w:t>109</w:t>
            </w:r>
            <w:r w:rsidRPr="00055E0B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,</w:t>
            </w:r>
            <w:r w:rsidRPr="00FA2CA0">
              <w:rPr>
                <w:rFonts w:ascii="Browallia New" w:eastAsia="Calibri" w:hAnsi="Browallia New" w:cs="Browallia New" w:hint="cs"/>
                <w:sz w:val="22"/>
                <w:szCs w:val="22"/>
              </w:rPr>
              <w:t>480</w:t>
            </w:r>
          </w:p>
        </w:tc>
        <w:tc>
          <w:tcPr>
            <w:tcW w:w="873" w:type="dxa"/>
          </w:tcPr>
          <w:p w14:paraId="132B1575" w14:textId="690259EC" w:rsidR="0075599A" w:rsidRPr="00055E0B" w:rsidRDefault="00917A55" w:rsidP="0075599A">
            <w:pP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 xml:space="preserve">     </w:t>
            </w:r>
            <w:r w:rsidR="007D6119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76E2DE53" w14:textId="7B9F5677" w:rsidR="0075599A" w:rsidRPr="00055E0B" w:rsidRDefault="00917A55" w:rsidP="0075599A">
            <w:pPr>
              <w:tabs>
                <w:tab w:val="clear" w:pos="227"/>
                <w:tab w:val="clear" w:pos="454"/>
                <w:tab w:val="left" w:pos="297"/>
              </w:tabs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 xml:space="preserve"> </w:t>
            </w:r>
            <w:r w:rsidR="0075599A"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  </w:t>
            </w:r>
            <w:r w:rsidR="0075599A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963" w:type="dxa"/>
          </w:tcPr>
          <w:p w14:paraId="78781886" w14:textId="13A27A4E" w:rsidR="0075599A" w:rsidRPr="00055E0B" w:rsidRDefault="00917A55" w:rsidP="0075599A">
            <w:pP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 xml:space="preserve">       </w:t>
            </w:r>
            <w:r w:rsidR="007D6119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945" w:type="dxa"/>
          </w:tcPr>
          <w:p w14:paraId="3251CEFB" w14:textId="71A74A83" w:rsidR="0075599A" w:rsidRPr="00055E0B" w:rsidRDefault="00917A55" w:rsidP="0075599A">
            <w:pP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 xml:space="preserve">   </w:t>
            </w:r>
            <w:r w:rsidR="0075599A"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</w:t>
            </w:r>
            <w:r w:rsidR="0075599A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</w:tcPr>
          <w:p w14:paraId="077E483B" w14:textId="5A4BA11A" w:rsidR="0075599A" w:rsidRPr="00055E0B" w:rsidRDefault="007D6119" w:rsidP="0075599A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151,083</w:t>
            </w:r>
          </w:p>
        </w:tc>
        <w:tc>
          <w:tcPr>
            <w:tcW w:w="891" w:type="dxa"/>
          </w:tcPr>
          <w:p w14:paraId="12A5B922" w14:textId="51351076" w:rsidR="0075599A" w:rsidRPr="00D435EE" w:rsidRDefault="0075599A" w:rsidP="0075599A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FA2CA0">
              <w:rPr>
                <w:rFonts w:ascii="Browallia New" w:eastAsia="Calibri" w:hAnsi="Browallia New" w:cs="Browallia New" w:hint="cs"/>
                <w:sz w:val="22"/>
                <w:szCs w:val="22"/>
              </w:rPr>
              <w:t>109</w:t>
            </w:r>
            <w:r w:rsidRPr="00055E0B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,</w:t>
            </w:r>
            <w:r w:rsidRPr="00FA2CA0">
              <w:rPr>
                <w:rFonts w:ascii="Browallia New" w:eastAsia="Calibri" w:hAnsi="Browallia New" w:cs="Browallia New" w:hint="cs"/>
                <w:sz w:val="22"/>
                <w:szCs w:val="22"/>
              </w:rPr>
              <w:t>480</w:t>
            </w:r>
          </w:p>
        </w:tc>
      </w:tr>
      <w:tr w:rsidR="0075599A" w:rsidRPr="00520EA2" w14:paraId="7A5E875B" w14:textId="77777777" w:rsidTr="00573E58">
        <w:tc>
          <w:tcPr>
            <w:tcW w:w="1701" w:type="dxa"/>
            <w:vAlign w:val="bottom"/>
            <w:hideMark/>
          </w:tcPr>
          <w:p w14:paraId="18A0098D" w14:textId="77777777" w:rsidR="0075599A" w:rsidRDefault="0075599A" w:rsidP="0075599A">
            <w:pPr>
              <w:rPr>
                <w:rFonts w:ascii="Browallia New" w:hAnsi="Browallia New" w:cs="Browallia New"/>
                <w:sz w:val="22"/>
                <w:szCs w:val="22"/>
              </w:rPr>
            </w:pPr>
            <w:bookmarkStart w:id="2" w:name="_Hlk47362094"/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520EA2">
              <w:rPr>
                <w:rFonts w:ascii="Browallia New" w:hAnsi="Browallia New" w:cs="Browallia New"/>
                <w:sz w:val="22"/>
                <w:szCs w:val="22"/>
                <w:cs/>
              </w:rPr>
              <w:t>ตลอดช่วงระยะเวลา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ใด</w:t>
            </w:r>
          </w:p>
          <w:p w14:paraId="18AF5FBE" w14:textId="572F1339" w:rsidR="0075599A" w:rsidRPr="00520EA2" w:rsidRDefault="0075599A" w:rsidP="0075599A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  เวลาหนึ่ง</w:t>
            </w:r>
          </w:p>
        </w:tc>
        <w:tc>
          <w:tcPr>
            <w:tcW w:w="981" w:type="dxa"/>
            <w:vAlign w:val="bottom"/>
          </w:tcPr>
          <w:p w14:paraId="1AF8C2FC" w14:textId="787DD188" w:rsidR="0075599A" w:rsidRPr="00055E0B" w:rsidRDefault="00917A55" w:rsidP="0075599A">
            <w:pPr>
              <w:pBdr>
                <w:bottom w:val="single" w:sz="4" w:space="1" w:color="auto"/>
              </w:pBd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 xml:space="preserve">       </w:t>
            </w:r>
            <w:r w:rsidR="007D6119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909" w:type="dxa"/>
            <w:vAlign w:val="bottom"/>
          </w:tcPr>
          <w:p w14:paraId="545CF18C" w14:textId="09816615" w:rsidR="0075599A" w:rsidRPr="00055E0B" w:rsidRDefault="0075599A" w:rsidP="00917A55">
            <w:pPr>
              <w:pBdr>
                <w:bottom w:val="single" w:sz="4" w:space="1" w:color="auto"/>
              </w:pBdr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      </w:t>
            </w:r>
            <w:r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873" w:type="dxa"/>
            <w:vAlign w:val="bottom"/>
          </w:tcPr>
          <w:p w14:paraId="0CAB63F3" w14:textId="3435F899" w:rsidR="0075599A" w:rsidRPr="00055E0B" w:rsidRDefault="00746490" w:rsidP="0075599A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3,70</w:t>
            </w:r>
            <w:r w:rsidR="004C5AF1">
              <w:rPr>
                <w:rFonts w:ascii="Browallia New" w:eastAsia="Calibri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900" w:type="dxa"/>
            <w:vAlign w:val="bottom"/>
          </w:tcPr>
          <w:p w14:paraId="26261DD2" w14:textId="78FE8ACF" w:rsidR="0075599A" w:rsidRPr="00055E0B" w:rsidRDefault="0075599A" w:rsidP="0075599A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FA2CA0">
              <w:rPr>
                <w:rFonts w:ascii="Browallia New" w:eastAsia="Calibri" w:hAnsi="Browallia New" w:cs="Browallia New" w:hint="cs"/>
                <w:sz w:val="22"/>
                <w:szCs w:val="22"/>
              </w:rPr>
              <w:t>1</w:t>
            </w:r>
            <w:r w:rsidRPr="00055E0B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,</w:t>
            </w:r>
            <w:r w:rsidRPr="00FA2CA0">
              <w:rPr>
                <w:rFonts w:ascii="Browallia New" w:eastAsia="Calibri" w:hAnsi="Browallia New" w:cs="Browallia New" w:hint="cs"/>
                <w:sz w:val="22"/>
                <w:szCs w:val="22"/>
              </w:rPr>
              <w:t>107</w:t>
            </w:r>
          </w:p>
        </w:tc>
        <w:tc>
          <w:tcPr>
            <w:tcW w:w="963" w:type="dxa"/>
            <w:vAlign w:val="bottom"/>
          </w:tcPr>
          <w:p w14:paraId="1F52D224" w14:textId="6780BA3D" w:rsidR="0075599A" w:rsidRPr="00055E0B" w:rsidRDefault="003F4911" w:rsidP="0075599A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65</w:t>
            </w:r>
            <w:r w:rsidR="004C5AF1">
              <w:rPr>
                <w:rFonts w:ascii="Browallia New" w:eastAsia="Calibri" w:hAnsi="Browallia New" w:cs="Browallia New"/>
                <w:sz w:val="22"/>
                <w:szCs w:val="22"/>
              </w:rPr>
              <w:t>8</w:t>
            </w:r>
          </w:p>
        </w:tc>
        <w:tc>
          <w:tcPr>
            <w:tcW w:w="945" w:type="dxa"/>
            <w:vAlign w:val="bottom"/>
          </w:tcPr>
          <w:p w14:paraId="4754622E" w14:textId="3EC4F4C1" w:rsidR="0075599A" w:rsidRPr="00055E0B" w:rsidRDefault="0075599A" w:rsidP="0075599A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FA2CA0">
              <w:rPr>
                <w:rFonts w:ascii="Browallia New" w:eastAsia="Calibri" w:hAnsi="Browallia New" w:cs="Browallia New" w:hint="cs"/>
                <w:sz w:val="22"/>
                <w:szCs w:val="22"/>
              </w:rPr>
              <w:t>1</w:t>
            </w:r>
            <w:r w:rsidRPr="00055E0B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,</w:t>
            </w:r>
            <w:r w:rsidRPr="00FA2CA0">
              <w:rPr>
                <w:rFonts w:ascii="Browallia New" w:eastAsia="Calibri" w:hAnsi="Browallia New" w:cs="Browallia New" w:hint="cs"/>
                <w:sz w:val="22"/>
                <w:szCs w:val="22"/>
              </w:rPr>
              <w:t>794</w:t>
            </w:r>
          </w:p>
        </w:tc>
        <w:tc>
          <w:tcPr>
            <w:tcW w:w="999" w:type="dxa"/>
            <w:vAlign w:val="bottom"/>
          </w:tcPr>
          <w:p w14:paraId="0B4753E8" w14:textId="6BFAC685" w:rsidR="0075599A" w:rsidRPr="00055E0B" w:rsidRDefault="007D6119" w:rsidP="0075599A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4,364</w:t>
            </w:r>
          </w:p>
        </w:tc>
        <w:tc>
          <w:tcPr>
            <w:tcW w:w="891" w:type="dxa"/>
            <w:vAlign w:val="bottom"/>
          </w:tcPr>
          <w:p w14:paraId="4A6AB2EA" w14:textId="7BC567FD" w:rsidR="0075599A" w:rsidRPr="00D435EE" w:rsidRDefault="0075599A" w:rsidP="0075599A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FA2CA0">
              <w:rPr>
                <w:rFonts w:ascii="Browallia New" w:eastAsia="Calibri" w:hAnsi="Browallia New" w:cs="Browallia New" w:hint="cs"/>
                <w:sz w:val="22"/>
                <w:szCs w:val="22"/>
              </w:rPr>
              <w:t>2</w:t>
            </w:r>
            <w:r w:rsidRPr="00055E0B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,</w:t>
            </w:r>
            <w:r w:rsidRPr="00FA2CA0">
              <w:rPr>
                <w:rFonts w:ascii="Browallia New" w:eastAsia="Calibri" w:hAnsi="Browallia New" w:cs="Browallia New" w:hint="cs"/>
                <w:sz w:val="22"/>
                <w:szCs w:val="22"/>
              </w:rPr>
              <w:t>901</w:t>
            </w:r>
          </w:p>
        </w:tc>
      </w:tr>
      <w:bookmarkEnd w:id="2"/>
      <w:tr w:rsidR="0075599A" w:rsidRPr="00520EA2" w14:paraId="6EA559D7" w14:textId="77777777" w:rsidTr="00573E58">
        <w:tc>
          <w:tcPr>
            <w:tcW w:w="1701" w:type="dxa"/>
            <w:vAlign w:val="bottom"/>
            <w:hideMark/>
          </w:tcPr>
          <w:p w14:paraId="177BB1C9" w14:textId="77777777" w:rsidR="0075599A" w:rsidRPr="00520EA2" w:rsidRDefault="0075599A" w:rsidP="0075599A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520EA2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981" w:type="dxa"/>
          </w:tcPr>
          <w:p w14:paraId="7F602C14" w14:textId="31AFA191" w:rsidR="0075599A" w:rsidRPr="00520EA2" w:rsidRDefault="007D6119" w:rsidP="0075599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151,083</w:t>
            </w:r>
          </w:p>
        </w:tc>
        <w:tc>
          <w:tcPr>
            <w:tcW w:w="909" w:type="dxa"/>
          </w:tcPr>
          <w:p w14:paraId="27880715" w14:textId="4435F3B1" w:rsidR="0075599A" w:rsidRPr="00520EA2" w:rsidRDefault="0075599A" w:rsidP="0075599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CA0">
              <w:rPr>
                <w:rFonts w:ascii="Browallia New" w:hAnsi="Browallia New" w:cs="Browallia New" w:hint="cs"/>
                <w:sz w:val="22"/>
                <w:szCs w:val="22"/>
              </w:rPr>
              <w:t>109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A2CA0">
              <w:rPr>
                <w:rFonts w:ascii="Browallia New" w:hAnsi="Browallia New" w:cs="Browallia New" w:hint="cs"/>
                <w:sz w:val="22"/>
                <w:szCs w:val="22"/>
              </w:rPr>
              <w:t>480</w:t>
            </w:r>
          </w:p>
        </w:tc>
        <w:tc>
          <w:tcPr>
            <w:tcW w:w="873" w:type="dxa"/>
            <w:vAlign w:val="bottom"/>
          </w:tcPr>
          <w:p w14:paraId="2884885F" w14:textId="222FC5AA" w:rsidR="0075599A" w:rsidRPr="00520EA2" w:rsidRDefault="00746490" w:rsidP="0075599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3,70</w:t>
            </w:r>
            <w:r w:rsidR="004C5AF1"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900" w:type="dxa"/>
          </w:tcPr>
          <w:p w14:paraId="7F7072E2" w14:textId="582019C3" w:rsidR="0075599A" w:rsidRPr="00520EA2" w:rsidRDefault="0075599A" w:rsidP="0075599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CA0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A2CA0">
              <w:rPr>
                <w:rFonts w:ascii="Browallia New" w:hAnsi="Browallia New" w:cs="Browallia New" w:hint="cs"/>
                <w:sz w:val="22"/>
                <w:szCs w:val="22"/>
              </w:rPr>
              <w:t>107</w:t>
            </w:r>
          </w:p>
        </w:tc>
        <w:tc>
          <w:tcPr>
            <w:tcW w:w="963" w:type="dxa"/>
            <w:vAlign w:val="bottom"/>
          </w:tcPr>
          <w:p w14:paraId="17F44828" w14:textId="4C2D1EA0" w:rsidR="0075599A" w:rsidRPr="00520EA2" w:rsidRDefault="003F4911" w:rsidP="0075599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65</w:t>
            </w:r>
            <w:r w:rsidR="004C5AF1">
              <w:rPr>
                <w:rFonts w:ascii="Browallia New" w:hAnsi="Browallia New" w:cs="Browallia New"/>
                <w:sz w:val="22"/>
                <w:szCs w:val="22"/>
              </w:rPr>
              <w:t>8</w:t>
            </w:r>
          </w:p>
        </w:tc>
        <w:tc>
          <w:tcPr>
            <w:tcW w:w="945" w:type="dxa"/>
          </w:tcPr>
          <w:p w14:paraId="1180EA58" w14:textId="24EE6828" w:rsidR="0075599A" w:rsidRPr="00520EA2" w:rsidRDefault="0075599A" w:rsidP="0075599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A2CA0">
              <w:rPr>
                <w:rFonts w:ascii="Browallia New" w:hAnsi="Browallia New" w:cs="Browallia New" w:hint="cs"/>
                <w:sz w:val="22"/>
                <w:szCs w:val="22"/>
              </w:rPr>
              <w:t>1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A2CA0">
              <w:rPr>
                <w:rFonts w:ascii="Browallia New" w:hAnsi="Browallia New" w:cs="Browallia New" w:hint="cs"/>
                <w:sz w:val="22"/>
                <w:szCs w:val="22"/>
              </w:rPr>
              <w:t>794</w:t>
            </w:r>
          </w:p>
        </w:tc>
        <w:tc>
          <w:tcPr>
            <w:tcW w:w="999" w:type="dxa"/>
          </w:tcPr>
          <w:p w14:paraId="19AAF435" w14:textId="0FDFDD4A" w:rsidR="0075599A" w:rsidRPr="00520EA2" w:rsidRDefault="007D6119" w:rsidP="0075599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155,447</w:t>
            </w:r>
          </w:p>
        </w:tc>
        <w:tc>
          <w:tcPr>
            <w:tcW w:w="891" w:type="dxa"/>
          </w:tcPr>
          <w:p w14:paraId="4E675E9C" w14:textId="5F334F0B" w:rsidR="0075599A" w:rsidRPr="00D435EE" w:rsidRDefault="0075599A" w:rsidP="0075599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A2CA0">
              <w:rPr>
                <w:rFonts w:ascii="Browallia New" w:hAnsi="Browallia New" w:cs="Browallia New" w:hint="cs"/>
                <w:sz w:val="22"/>
                <w:szCs w:val="22"/>
              </w:rPr>
              <w:t>112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FA2CA0">
              <w:rPr>
                <w:rFonts w:ascii="Browallia New" w:hAnsi="Browallia New" w:cs="Browallia New" w:hint="cs"/>
                <w:sz w:val="22"/>
                <w:szCs w:val="22"/>
              </w:rPr>
              <w:t>381</w:t>
            </w:r>
          </w:p>
        </w:tc>
      </w:tr>
    </w:tbl>
    <w:p w14:paraId="30FF7869" w14:textId="77777777" w:rsidR="000A46B7" w:rsidRPr="003A03E4" w:rsidRDefault="000A46B7" w:rsidP="003A03E4">
      <w:pPr>
        <w:pStyle w:val="ListParagraph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2B8ACF0E" w14:textId="09C3A0E0" w:rsidR="00E03830" w:rsidRPr="003A03E4" w:rsidRDefault="00E03830" w:rsidP="003A03E4">
      <w:pPr>
        <w:pStyle w:val="ListParagraph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3A03E4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การปันส่วนราคาให้กับภาระที่ต้องปฏิบัติตามสัญญา (ที่ยังไม่เสร็จสิ้นหรือเสร็จสิ้นแล้วบางส่วน)</w:t>
      </w:r>
      <w:r w:rsidRPr="003A03E4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3A03E4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ณ วันที่ </w:t>
      </w:r>
      <w:r w:rsidR="001571A5" w:rsidRPr="003A03E4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="001571A5" w:rsidRPr="003A03E4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 มีนาคม </w:t>
      </w:r>
      <w:r w:rsidR="001571A5" w:rsidRPr="003A03E4">
        <w:rPr>
          <w:rFonts w:ascii="Browallia New" w:hAnsi="Browallia New" w:cs="Browallia New"/>
          <w:spacing w:val="-4"/>
          <w:sz w:val="28"/>
          <w:szCs w:val="28"/>
          <w:lang w:val="en-GB"/>
        </w:rPr>
        <w:t>2564</w:t>
      </w:r>
      <w:r w:rsidR="00AA6430" w:rsidRPr="003A03E4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AA6430" w:rsidRPr="003A03E4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และวันที่ </w:t>
      </w:r>
      <w:r w:rsidR="00AA6430" w:rsidRPr="003A03E4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31 </w:t>
      </w:r>
      <w:r w:rsidR="00AA6430" w:rsidRPr="003A03E4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ธันวาคม </w:t>
      </w:r>
      <w:r w:rsidR="00AA6430" w:rsidRPr="003A03E4">
        <w:rPr>
          <w:rFonts w:ascii="Browallia New" w:hAnsi="Browallia New" w:cs="Browallia New"/>
          <w:spacing w:val="-4"/>
          <w:sz w:val="28"/>
          <w:szCs w:val="28"/>
          <w:lang w:val="en-GB"/>
        </w:rPr>
        <w:t>256</w:t>
      </w:r>
      <w:r w:rsidR="001571A5" w:rsidRPr="003A03E4">
        <w:rPr>
          <w:rFonts w:ascii="Browallia New" w:hAnsi="Browallia New" w:cs="Browallia New"/>
          <w:spacing w:val="-4"/>
          <w:sz w:val="28"/>
          <w:szCs w:val="28"/>
          <w:lang w:val="en-GB"/>
        </w:rPr>
        <w:t>3</w:t>
      </w:r>
      <w:r w:rsidRPr="003A03E4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3A03E4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มีดังนี้</w:t>
      </w:r>
    </w:p>
    <w:p w14:paraId="52AB7103" w14:textId="77777777" w:rsidR="0029418B" w:rsidRPr="003A03E4" w:rsidRDefault="0029418B" w:rsidP="003A03E4">
      <w:pPr>
        <w:pStyle w:val="ListParagraph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cs/>
          <w:lang w:val="en-GB"/>
        </w:rPr>
      </w:pPr>
    </w:p>
    <w:tbl>
      <w:tblPr>
        <w:tblW w:w="9086" w:type="dxa"/>
        <w:tblInd w:w="364" w:type="dxa"/>
        <w:tblLayout w:type="fixed"/>
        <w:tblLook w:val="0000" w:firstRow="0" w:lastRow="0" w:firstColumn="0" w:lastColumn="0" w:noHBand="0" w:noVBand="0"/>
      </w:tblPr>
      <w:tblGrid>
        <w:gridCol w:w="4772"/>
        <w:gridCol w:w="423"/>
        <w:gridCol w:w="1828"/>
        <w:gridCol w:w="282"/>
        <w:gridCol w:w="1781"/>
      </w:tblGrid>
      <w:tr w:rsidR="002F15F9" w:rsidRPr="004931C1" w14:paraId="5B9B5061" w14:textId="77777777" w:rsidTr="003A03E4">
        <w:trPr>
          <w:trHeight w:val="20"/>
        </w:trPr>
        <w:tc>
          <w:tcPr>
            <w:tcW w:w="4772" w:type="dxa"/>
            <w:vAlign w:val="bottom"/>
          </w:tcPr>
          <w:p w14:paraId="4FCB3773" w14:textId="77777777" w:rsidR="002F15F9" w:rsidRPr="004931C1" w:rsidRDefault="002F15F9" w:rsidP="009A5669">
            <w:pPr>
              <w:tabs>
                <w:tab w:val="clear" w:pos="454"/>
                <w:tab w:val="left" w:pos="459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423" w:type="dxa"/>
            <w:vAlign w:val="bottom"/>
          </w:tcPr>
          <w:p w14:paraId="421B10FE" w14:textId="77777777" w:rsidR="002F15F9" w:rsidRPr="004931C1" w:rsidRDefault="002F15F9" w:rsidP="009A5669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3891" w:type="dxa"/>
            <w:gridSpan w:val="3"/>
            <w:vAlign w:val="bottom"/>
          </w:tcPr>
          <w:p w14:paraId="2367AE6D" w14:textId="15BD2148" w:rsidR="002F15F9" w:rsidRPr="004931C1" w:rsidRDefault="003929B9" w:rsidP="00E045AF">
            <w:pPr>
              <w:pStyle w:val="Heading4"/>
              <w:framePr w:w="0" w:hRule="auto" w:hSpace="0" w:wrap="auto" w:vAnchor="margin" w:hAnchor="text" w:xAlign="left" w:yAlign="inline"/>
              <w:ind w:right="-175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                                     </w:t>
            </w:r>
            <w:r w:rsidR="002F15F9" w:rsidRPr="004931C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(หน่วย : </w:t>
            </w:r>
            <w:r w:rsidR="002F15F9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พัน</w:t>
            </w:r>
            <w:r w:rsidR="002F15F9" w:rsidRPr="004931C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บาท)</w:t>
            </w:r>
          </w:p>
        </w:tc>
      </w:tr>
      <w:tr w:rsidR="002F15F9" w:rsidRPr="004931C1" w14:paraId="0F75C873" w14:textId="77777777" w:rsidTr="003A03E4">
        <w:trPr>
          <w:trHeight w:val="20"/>
        </w:trPr>
        <w:tc>
          <w:tcPr>
            <w:tcW w:w="4772" w:type="dxa"/>
            <w:vAlign w:val="bottom"/>
          </w:tcPr>
          <w:p w14:paraId="70678FB3" w14:textId="77777777" w:rsidR="002F15F9" w:rsidRPr="004931C1" w:rsidRDefault="002F15F9" w:rsidP="009A5669">
            <w:pPr>
              <w:pStyle w:val="Heading7"/>
              <w:tabs>
                <w:tab w:val="left" w:pos="459"/>
              </w:tabs>
              <w:ind w:left="3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23" w:type="dxa"/>
            <w:vAlign w:val="bottom"/>
          </w:tcPr>
          <w:p w14:paraId="5000A689" w14:textId="77777777" w:rsidR="002F15F9" w:rsidRPr="004931C1" w:rsidRDefault="002F15F9" w:rsidP="009A5669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3891" w:type="dxa"/>
            <w:gridSpan w:val="3"/>
            <w:tcBorders>
              <w:bottom w:val="single" w:sz="4" w:space="0" w:color="auto"/>
            </w:tcBorders>
            <w:vAlign w:val="bottom"/>
          </w:tcPr>
          <w:p w14:paraId="4401ADCF" w14:textId="45277958" w:rsidR="002F15F9" w:rsidRPr="004931C1" w:rsidRDefault="002F15F9" w:rsidP="009A5669">
            <w:pPr>
              <w:pStyle w:val="Heading4"/>
              <w:framePr w:w="0" w:hRule="auto" w:hSpace="0" w:wrap="auto" w:vAnchor="margin" w:hAnchor="text" w:xAlign="left" w:yAlign="inline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4931C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งบการเงินรวมและงบการเงินเฉพาะ</w:t>
            </w:r>
            <w:r w:rsidRPr="004931C1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ของ</w:t>
            </w:r>
            <w:r w:rsidRPr="004931C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บริษัท</w:t>
            </w:r>
          </w:p>
        </w:tc>
      </w:tr>
      <w:tr w:rsidR="003039B0" w:rsidRPr="004931C1" w14:paraId="02BE431D" w14:textId="77777777" w:rsidTr="003A03E4">
        <w:trPr>
          <w:trHeight w:val="20"/>
        </w:trPr>
        <w:tc>
          <w:tcPr>
            <w:tcW w:w="4772" w:type="dxa"/>
            <w:vAlign w:val="bottom"/>
          </w:tcPr>
          <w:p w14:paraId="2F0D1246" w14:textId="77777777" w:rsidR="003039B0" w:rsidRPr="004931C1" w:rsidRDefault="003039B0" w:rsidP="003039B0">
            <w:pPr>
              <w:pStyle w:val="Heading7"/>
              <w:tabs>
                <w:tab w:val="left" w:pos="459"/>
              </w:tabs>
              <w:ind w:left="3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23" w:type="dxa"/>
            <w:vAlign w:val="bottom"/>
          </w:tcPr>
          <w:p w14:paraId="2382C5B2" w14:textId="77777777" w:rsidR="003039B0" w:rsidRPr="004931C1" w:rsidRDefault="003039B0" w:rsidP="003039B0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71554" w14:textId="7DBDEE7B" w:rsidR="003039B0" w:rsidRPr="001571A5" w:rsidRDefault="001571A5" w:rsidP="003039B0">
            <w:pPr>
              <w:pStyle w:val="Heading4"/>
              <w:framePr w:w="0" w:hRule="auto" w:hSpace="0" w:wrap="auto" w:vAnchor="margin" w:hAnchor="text" w:xAlign="left" w:yAlign="inline"/>
              <w:ind w:right="-104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1571A5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31</w:t>
            </w:r>
            <w:r w:rsidRPr="001571A5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 xml:space="preserve"> มีนาคม </w:t>
            </w:r>
            <w:r w:rsidRPr="001571A5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2564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3E2A2549" w14:textId="77777777" w:rsidR="003039B0" w:rsidRPr="004931C1" w:rsidRDefault="003039B0" w:rsidP="003039B0">
            <w:pPr>
              <w:pStyle w:val="Heading4"/>
              <w:framePr w:w="0" w:hRule="auto" w:hSpace="0" w:wrap="auto" w:vAnchor="margin" w:hAnchor="text" w:xAlign="left" w:yAlign="inline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53F67" w14:textId="5C5B1668" w:rsidR="003039B0" w:rsidRPr="003039B0" w:rsidRDefault="003039B0" w:rsidP="003039B0">
            <w:pPr>
              <w:pStyle w:val="Heading4"/>
              <w:framePr w:w="0" w:hRule="auto" w:hSpace="0" w:wrap="auto" w:vAnchor="margin" w:hAnchor="text" w:xAlign="left" w:yAlign="inline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3039B0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31</w:t>
            </w:r>
            <w:r w:rsidRPr="003039B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ธันวาคม </w:t>
            </w:r>
            <w:r w:rsidRPr="003039B0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256</w:t>
            </w:r>
            <w:r w:rsidR="001571A5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3</w:t>
            </w:r>
          </w:p>
        </w:tc>
      </w:tr>
      <w:tr w:rsidR="003039B0" w:rsidRPr="003A03E4" w14:paraId="3E53D2AC" w14:textId="77777777" w:rsidTr="003A03E4">
        <w:trPr>
          <w:trHeight w:val="20"/>
        </w:trPr>
        <w:tc>
          <w:tcPr>
            <w:tcW w:w="4772" w:type="dxa"/>
            <w:vAlign w:val="bottom"/>
          </w:tcPr>
          <w:p w14:paraId="3497ACFC" w14:textId="77777777" w:rsidR="003039B0" w:rsidRPr="003A03E4" w:rsidRDefault="003039B0" w:rsidP="003A03E4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423" w:type="dxa"/>
            <w:vAlign w:val="bottom"/>
          </w:tcPr>
          <w:p w14:paraId="39D404C8" w14:textId="77777777" w:rsidR="003039B0" w:rsidRPr="003A03E4" w:rsidRDefault="003039B0" w:rsidP="003A03E4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828" w:type="dxa"/>
            <w:tcBorders>
              <w:top w:val="single" w:sz="4" w:space="0" w:color="auto"/>
            </w:tcBorders>
            <w:vAlign w:val="bottom"/>
          </w:tcPr>
          <w:p w14:paraId="7BF87E50" w14:textId="77777777" w:rsidR="003039B0" w:rsidRPr="003A03E4" w:rsidRDefault="003039B0" w:rsidP="003A03E4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282" w:type="dxa"/>
            <w:vAlign w:val="bottom"/>
          </w:tcPr>
          <w:p w14:paraId="03103E55" w14:textId="77777777" w:rsidR="003039B0" w:rsidRPr="003A03E4" w:rsidRDefault="003039B0" w:rsidP="003A03E4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781" w:type="dxa"/>
            <w:tcBorders>
              <w:top w:val="single" w:sz="4" w:space="0" w:color="auto"/>
            </w:tcBorders>
            <w:vAlign w:val="bottom"/>
          </w:tcPr>
          <w:p w14:paraId="15C84034" w14:textId="54A96EE6" w:rsidR="003039B0" w:rsidRPr="003A03E4" w:rsidRDefault="003039B0" w:rsidP="003A03E4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406744" w:rsidRPr="004931C1" w14:paraId="50CCDDDF" w14:textId="77777777" w:rsidTr="003A03E4">
        <w:trPr>
          <w:trHeight w:val="20"/>
        </w:trPr>
        <w:tc>
          <w:tcPr>
            <w:tcW w:w="4772" w:type="dxa"/>
            <w:vAlign w:val="bottom"/>
          </w:tcPr>
          <w:p w14:paraId="042B1097" w14:textId="2A9B605E" w:rsidR="00406744" w:rsidRPr="004931C1" w:rsidRDefault="00406744" w:rsidP="00406744">
            <w:pPr>
              <w:pStyle w:val="Heading7"/>
              <w:tabs>
                <w:tab w:val="left" w:pos="459"/>
              </w:tabs>
              <w:ind w:left="-86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 xml:space="preserve"> </w:t>
            </w:r>
            <w:r w:rsidRPr="00BA2803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ภายใน </w:t>
            </w:r>
            <w:r w:rsidRPr="00BA2803">
              <w:rPr>
                <w:rFonts w:ascii="Browallia New" w:eastAsia="Calibri" w:hAnsi="Browallia New" w:cs="Browallia New"/>
                <w:sz w:val="28"/>
                <w:szCs w:val="28"/>
              </w:rPr>
              <w:t xml:space="preserve">1 </w:t>
            </w:r>
            <w:r w:rsidRPr="00BA2803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423" w:type="dxa"/>
            <w:vAlign w:val="bottom"/>
          </w:tcPr>
          <w:p w14:paraId="032833EC" w14:textId="77777777" w:rsidR="00406744" w:rsidRPr="004931C1" w:rsidRDefault="00406744" w:rsidP="00406744">
            <w:pPr>
              <w:pStyle w:val="Heading7"/>
              <w:tabs>
                <w:tab w:val="left" w:pos="459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28" w:type="dxa"/>
            <w:vAlign w:val="bottom"/>
          </w:tcPr>
          <w:p w14:paraId="05BF129E" w14:textId="5FC835FB" w:rsidR="00406744" w:rsidRDefault="004B3BD5" w:rsidP="00406744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9,211</w:t>
            </w:r>
          </w:p>
        </w:tc>
        <w:tc>
          <w:tcPr>
            <w:tcW w:w="282" w:type="dxa"/>
            <w:vAlign w:val="bottom"/>
          </w:tcPr>
          <w:p w14:paraId="25E4E7CE" w14:textId="77777777" w:rsidR="00406744" w:rsidRDefault="00406744" w:rsidP="00406744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81" w:type="dxa"/>
            <w:vAlign w:val="bottom"/>
          </w:tcPr>
          <w:p w14:paraId="385C87A7" w14:textId="5037193B" w:rsidR="00406744" w:rsidRPr="004931C1" w:rsidRDefault="00406744" w:rsidP="00406744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5724">
              <w:rPr>
                <w:rFonts w:ascii="Browallia New" w:eastAsia="Calibri" w:hAnsi="Browallia New" w:cs="Browallia New"/>
                <w:sz w:val="28"/>
                <w:szCs w:val="28"/>
              </w:rPr>
              <w:t>6,53</w:t>
            </w:r>
            <w:r>
              <w:rPr>
                <w:rFonts w:ascii="Browallia New" w:eastAsia="Calibri" w:hAnsi="Browallia New" w:cs="Browallia New"/>
                <w:sz w:val="28"/>
                <w:szCs w:val="28"/>
              </w:rPr>
              <w:t>4</w:t>
            </w:r>
          </w:p>
        </w:tc>
      </w:tr>
      <w:tr w:rsidR="00406744" w:rsidRPr="004931C1" w14:paraId="7C3468BC" w14:textId="77777777" w:rsidTr="003A03E4">
        <w:trPr>
          <w:trHeight w:val="20"/>
        </w:trPr>
        <w:tc>
          <w:tcPr>
            <w:tcW w:w="4772" w:type="dxa"/>
            <w:vAlign w:val="bottom"/>
          </w:tcPr>
          <w:p w14:paraId="3693098A" w14:textId="49DCDECC" w:rsidR="00406744" w:rsidRPr="0029418B" w:rsidRDefault="00406744" w:rsidP="00406744">
            <w:pPr>
              <w:pStyle w:val="Heading7"/>
              <w:tabs>
                <w:tab w:val="left" w:pos="459"/>
              </w:tabs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 xml:space="preserve"> </w:t>
            </w:r>
            <w:r w:rsidR="0029418B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 xml:space="preserve">2 - 5 </w:t>
            </w:r>
            <w:r w:rsidR="0029418B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423" w:type="dxa"/>
            <w:vAlign w:val="bottom"/>
          </w:tcPr>
          <w:p w14:paraId="41E1B1FF" w14:textId="77777777" w:rsidR="00406744" w:rsidRPr="004931C1" w:rsidRDefault="00406744" w:rsidP="00406744">
            <w:pPr>
              <w:pStyle w:val="Heading7"/>
              <w:tabs>
                <w:tab w:val="left" w:pos="459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28" w:type="dxa"/>
            <w:tcBorders>
              <w:bottom w:val="single" w:sz="4" w:space="0" w:color="auto"/>
            </w:tcBorders>
            <w:vAlign w:val="bottom"/>
          </w:tcPr>
          <w:p w14:paraId="5FCF296C" w14:textId="122D4DAB" w:rsidR="00406744" w:rsidRDefault="004B3BD5" w:rsidP="00406744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15,093</w:t>
            </w:r>
          </w:p>
        </w:tc>
        <w:tc>
          <w:tcPr>
            <w:tcW w:w="282" w:type="dxa"/>
            <w:vAlign w:val="bottom"/>
          </w:tcPr>
          <w:p w14:paraId="735B81AE" w14:textId="77777777" w:rsidR="00406744" w:rsidRDefault="00406744" w:rsidP="00406744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bottom"/>
          </w:tcPr>
          <w:p w14:paraId="0A766CB1" w14:textId="4FEE97C3" w:rsidR="00406744" w:rsidRPr="004931C1" w:rsidRDefault="00406744" w:rsidP="00406744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C5724">
              <w:rPr>
                <w:rFonts w:ascii="Browallia New" w:eastAsia="Calibri" w:hAnsi="Browallia New" w:cs="Browallia New"/>
                <w:sz w:val="28"/>
                <w:szCs w:val="28"/>
              </w:rPr>
              <w:t>18,087</w:t>
            </w:r>
          </w:p>
        </w:tc>
      </w:tr>
      <w:tr w:rsidR="00406744" w:rsidRPr="004931C1" w14:paraId="6599306B" w14:textId="77777777" w:rsidTr="003A03E4">
        <w:trPr>
          <w:trHeight w:val="20"/>
        </w:trPr>
        <w:tc>
          <w:tcPr>
            <w:tcW w:w="4772" w:type="dxa"/>
            <w:vAlign w:val="bottom"/>
          </w:tcPr>
          <w:p w14:paraId="01A2FB79" w14:textId="238A8950" w:rsidR="00406744" w:rsidRPr="004931C1" w:rsidRDefault="00406744" w:rsidP="00406744">
            <w:pPr>
              <w:pStyle w:val="Heading7"/>
              <w:tabs>
                <w:tab w:val="left" w:pos="459"/>
              </w:tabs>
              <w:ind w:left="-86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 xml:space="preserve"> </w:t>
            </w:r>
            <w:r w:rsidRPr="00BA2803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423" w:type="dxa"/>
            <w:vAlign w:val="bottom"/>
          </w:tcPr>
          <w:p w14:paraId="6495F825" w14:textId="77777777" w:rsidR="00406744" w:rsidRPr="004931C1" w:rsidRDefault="00406744" w:rsidP="00406744">
            <w:pPr>
              <w:pStyle w:val="Heading7"/>
              <w:tabs>
                <w:tab w:val="left" w:pos="459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2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FEC792A" w14:textId="2E5CCF32" w:rsidR="00406744" w:rsidRDefault="004B3BD5" w:rsidP="00406744">
            <w:pPr>
              <w:pStyle w:val="Heading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24,304</w:t>
            </w:r>
          </w:p>
        </w:tc>
        <w:tc>
          <w:tcPr>
            <w:tcW w:w="282" w:type="dxa"/>
            <w:vAlign w:val="bottom"/>
          </w:tcPr>
          <w:p w14:paraId="5A7DCE74" w14:textId="77777777" w:rsidR="00406744" w:rsidRDefault="00406744" w:rsidP="00406744">
            <w:pPr>
              <w:pStyle w:val="Heading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85D7D34" w14:textId="04F4ED49" w:rsidR="00406744" w:rsidRPr="004931C1" w:rsidRDefault="00406744" w:rsidP="00406744">
            <w:pPr>
              <w:pStyle w:val="Heading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5724">
              <w:rPr>
                <w:rFonts w:ascii="Browallia New" w:eastAsia="Calibri" w:hAnsi="Browallia New" w:cs="Browallia New"/>
                <w:sz w:val="28"/>
                <w:szCs w:val="28"/>
              </w:rPr>
              <w:t>24,62</w:t>
            </w:r>
            <w:r>
              <w:rPr>
                <w:rFonts w:ascii="Browallia New" w:eastAsia="Calibri" w:hAnsi="Browallia New" w:cs="Browallia New"/>
                <w:sz w:val="28"/>
                <w:szCs w:val="28"/>
              </w:rPr>
              <w:t>1</w:t>
            </w:r>
          </w:p>
        </w:tc>
      </w:tr>
    </w:tbl>
    <w:p w14:paraId="7C327CB2" w14:textId="77777777" w:rsidR="00A666AB" w:rsidRPr="003A03E4" w:rsidRDefault="00A666AB" w:rsidP="003A03E4">
      <w:pPr>
        <w:pStyle w:val="ListParagraph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1DBCDC01" w14:textId="03801664" w:rsidR="001E3652" w:rsidRPr="003A03E4" w:rsidRDefault="00E03830" w:rsidP="003A03E4">
      <w:pPr>
        <w:pStyle w:val="ListParagraph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3A03E4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ภาระที่ต้องปฏิบัติตามสัญญาดังกล่าวคาดว่าจะรับรู้เกินกว่า </w:t>
      </w:r>
      <w:r w:rsidRPr="003A03E4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1 </w:t>
      </w:r>
      <w:r w:rsidRPr="003A03E4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ปี ซึ่งเกี่ยวข้องกับการให้บริการบำรุงรักษาที่จะเสร็จสิ้นภายใน </w:t>
      </w:r>
      <w:r w:rsidR="00A01211" w:rsidRPr="003A03E4">
        <w:rPr>
          <w:rFonts w:ascii="Browallia New" w:hAnsi="Browallia New" w:cs="Browallia New"/>
          <w:spacing w:val="-4"/>
          <w:sz w:val="28"/>
          <w:szCs w:val="28"/>
          <w:lang w:val="en-GB"/>
        </w:rPr>
        <w:t>5</w:t>
      </w:r>
      <w:r w:rsidRPr="003A03E4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3A03E4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ปี</w:t>
      </w:r>
    </w:p>
    <w:p w14:paraId="38DCC78A" w14:textId="158BB0C4" w:rsidR="00001C04" w:rsidRPr="003A03E4" w:rsidRDefault="00001C04" w:rsidP="003A03E4">
      <w:pPr>
        <w:pStyle w:val="ListParagraph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cs/>
          <w:lang w:val="en-GB"/>
        </w:rPr>
      </w:pPr>
    </w:p>
    <w:p w14:paraId="212CFEE6" w14:textId="77777777" w:rsidR="00BC23DF" w:rsidRPr="00D84204" w:rsidRDefault="00BC23DF" w:rsidP="008C411B">
      <w:pPr>
        <w:numPr>
          <w:ilvl w:val="0"/>
          <w:numId w:val="16"/>
        </w:num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D84204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สัญญาซื้อขายเงินตราต่างประเทศล่วงหน้า</w:t>
      </w:r>
    </w:p>
    <w:p w14:paraId="563B6F15" w14:textId="77777777" w:rsidR="00BC23DF" w:rsidRPr="003A03E4" w:rsidRDefault="00BC23DF" w:rsidP="003A03E4">
      <w:pPr>
        <w:pStyle w:val="ListParagraph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cs/>
          <w:lang w:val="en-GB"/>
        </w:rPr>
      </w:pPr>
    </w:p>
    <w:p w14:paraId="53A4FBEE" w14:textId="653C1618" w:rsidR="00700358" w:rsidRPr="003A03E4" w:rsidRDefault="00BC23DF" w:rsidP="003A03E4">
      <w:pPr>
        <w:pStyle w:val="ListParagraph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3A03E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ณ วันที่ </w:t>
      </w:r>
      <w:r w:rsidR="00406744" w:rsidRPr="003A03E4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="00406744" w:rsidRPr="003A03E4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 มีนาคม </w:t>
      </w:r>
      <w:r w:rsidR="00406744" w:rsidRPr="003A03E4">
        <w:rPr>
          <w:rFonts w:ascii="Browallia New" w:hAnsi="Browallia New" w:cs="Browallia New"/>
          <w:spacing w:val="-4"/>
          <w:sz w:val="28"/>
          <w:szCs w:val="28"/>
          <w:lang w:val="en-GB"/>
        </w:rPr>
        <w:t>2564</w:t>
      </w:r>
      <w:r w:rsidRPr="003A03E4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 </w:t>
      </w:r>
      <w:r w:rsidRPr="003A03E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บริษัทมีสัญญาซื้อขายเงินตราต่างประเทศล่วงหน้าที่เปิดสถานะไว้ซึ่งมีอายุไม่เกิน </w:t>
      </w:r>
      <w:r w:rsidRPr="003A03E4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br/>
      </w:r>
      <w:r w:rsidRPr="003A03E4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6 </w:t>
      </w:r>
      <w:r w:rsidRPr="003A03E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เดือน ดังนี้</w:t>
      </w:r>
    </w:p>
    <w:p w14:paraId="26AC5445" w14:textId="77777777" w:rsidR="00700358" w:rsidRPr="003A03E4" w:rsidRDefault="00700358" w:rsidP="003A03E4">
      <w:pPr>
        <w:pStyle w:val="ListParagraph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tbl>
      <w:tblPr>
        <w:tblW w:w="9207" w:type="dxa"/>
        <w:tblInd w:w="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53"/>
        <w:gridCol w:w="2251"/>
        <w:gridCol w:w="270"/>
        <w:gridCol w:w="2333"/>
      </w:tblGrid>
      <w:tr w:rsidR="00BC23DF" w:rsidRPr="00564DA8" w14:paraId="711A5B0F" w14:textId="77777777" w:rsidTr="003A03E4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5A72ADD8" w14:textId="77777777" w:rsidR="00BC23DF" w:rsidRPr="00564DA8" w:rsidRDefault="00BC23DF" w:rsidP="00BC23DF">
            <w:pPr>
              <w:pStyle w:val="a5"/>
              <w:tabs>
                <w:tab w:val="left" w:pos="0"/>
                <w:tab w:val="left" w:pos="709"/>
              </w:tabs>
              <w:ind w:left="-54" w:hanging="54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48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840E02" w14:textId="1D7AC2B4" w:rsidR="00BC23DF" w:rsidRPr="00564DA8" w:rsidRDefault="00BC23DF" w:rsidP="00BC23DF">
            <w:pPr>
              <w:pStyle w:val="a5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64DA8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งบการเงินรวม</w:t>
            </w:r>
            <w:r w:rsidR="00666C83">
              <w:rPr>
                <w:rFonts w:ascii="Browallia New" w:hAnsi="Browallia New" w:cs="Browallia New" w:hint="cs"/>
                <w:sz w:val="28"/>
                <w:szCs w:val="28"/>
                <w:cs/>
                <w:lang w:val="en-GB" w:eastAsia="en-US"/>
              </w:rPr>
              <w:t>และ</w:t>
            </w:r>
            <w:r w:rsidRPr="00564DA8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งบการเงินเฉพาะของบริษัท</w:t>
            </w:r>
          </w:p>
        </w:tc>
      </w:tr>
      <w:tr w:rsidR="00BC23DF" w:rsidRPr="00564DA8" w14:paraId="7DD0E11A" w14:textId="77777777" w:rsidTr="003A03E4"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1B2443DD" w14:textId="77777777" w:rsidR="00BC23DF" w:rsidRPr="00564DA8" w:rsidRDefault="00BC23DF" w:rsidP="00BC23DF">
            <w:pPr>
              <w:pStyle w:val="a5"/>
              <w:tabs>
                <w:tab w:val="left" w:pos="0"/>
                <w:tab w:val="left" w:pos="709"/>
              </w:tabs>
              <w:ind w:left="-54" w:hanging="54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4C4109" w14:textId="77777777" w:rsidR="00BC23DF" w:rsidRPr="00564DA8" w:rsidRDefault="00BC23DF" w:rsidP="00BC23DF">
            <w:pPr>
              <w:pStyle w:val="a5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64DA8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จำนวนเงินตราต่างประเทศ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67E89C" w14:textId="77777777" w:rsidR="00BC23DF" w:rsidRPr="00564DA8" w:rsidRDefault="00BC23DF" w:rsidP="00BC23DF">
            <w:pPr>
              <w:pStyle w:val="a5"/>
              <w:tabs>
                <w:tab w:val="left" w:pos="0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53898D" w14:textId="77777777" w:rsidR="00BC23DF" w:rsidRPr="00564DA8" w:rsidRDefault="00BC23DF" w:rsidP="00BC23DF">
            <w:pPr>
              <w:pStyle w:val="a5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564DA8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อัตราแลกเปลี่ยนตามสัญญา</w:t>
            </w:r>
          </w:p>
        </w:tc>
      </w:tr>
      <w:tr w:rsidR="00BC23DF" w:rsidRPr="003A03E4" w14:paraId="7AFF15C2" w14:textId="77777777" w:rsidTr="003A03E4">
        <w:trPr>
          <w:trHeight w:val="225"/>
        </w:trPr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51589E73" w14:textId="77777777" w:rsidR="00BC23DF" w:rsidRPr="003A03E4" w:rsidRDefault="00BC23DF" w:rsidP="003A03E4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4FC3934B" w14:textId="77777777" w:rsidR="00BC23DF" w:rsidRPr="003A03E4" w:rsidRDefault="00BC23DF" w:rsidP="003A03E4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F68535" w14:textId="77777777" w:rsidR="00BC23DF" w:rsidRPr="003A03E4" w:rsidRDefault="00BC23DF" w:rsidP="003A03E4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</w:tcPr>
          <w:p w14:paraId="3860F761" w14:textId="77777777" w:rsidR="00BC23DF" w:rsidRPr="003A03E4" w:rsidRDefault="00BC23DF" w:rsidP="003A03E4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BC23DF" w:rsidRPr="00564DA8" w14:paraId="3A2ECB1C" w14:textId="77777777" w:rsidTr="003A03E4">
        <w:trPr>
          <w:trHeight w:val="208"/>
        </w:trPr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F2A54B" w14:textId="74D38FE1" w:rsidR="00BC23DF" w:rsidRPr="00E3229B" w:rsidRDefault="00BC23DF" w:rsidP="00BC23DF">
            <w:pPr>
              <w:pStyle w:val="CharCharCharCharCharCharCharCharCharCharChar1"/>
              <w:tabs>
                <w:tab w:val="left" w:pos="33"/>
              </w:tabs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564DA8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ดอลลาร์สหรัฐ</w:t>
            </w:r>
            <w:r w:rsidR="00E3229B">
              <w:rPr>
                <w:rFonts w:ascii="Browallia New" w:hAnsi="Browallia New" w:cs="Browallia New" w:hint="cs"/>
                <w:sz w:val="28"/>
                <w:szCs w:val="28"/>
                <w:cs/>
                <w:lang w:val="en-GB" w:bidi="th-TH"/>
              </w:rPr>
              <w:t xml:space="preserve"> </w:t>
            </w:r>
            <w:r w:rsidR="00E3229B">
              <w:rPr>
                <w:rFonts w:ascii="Browallia New" w:hAnsi="Browallia New" w:cs="Browallia New"/>
                <w:sz w:val="28"/>
                <w:szCs w:val="28"/>
                <w:lang w:bidi="th-TH"/>
              </w:rPr>
              <w:t>(</w:t>
            </w:r>
            <w:r w:rsidR="00E3229B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ซื้อ</w:t>
            </w:r>
            <w:r w:rsidR="00E3229B">
              <w:rPr>
                <w:rFonts w:ascii="Browallia New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45BC04CA" w14:textId="06A34DDE" w:rsidR="00BC23DF" w:rsidRPr="00564DA8" w:rsidRDefault="004B3BD5" w:rsidP="00BC23DF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 w:eastAsia="en-US"/>
              </w:rPr>
              <w:t>1,496,413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108B5A" w14:textId="77777777" w:rsidR="00BC23DF" w:rsidRPr="00564DA8" w:rsidRDefault="00BC23DF" w:rsidP="00BC23DF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</w:tcPr>
          <w:p w14:paraId="6ABEF0F5" w14:textId="737CEC7E" w:rsidR="00BC23DF" w:rsidRPr="00564DA8" w:rsidRDefault="004B3BD5" w:rsidP="00AE2A3B">
            <w:pPr>
              <w:pStyle w:val="a5"/>
              <w:tabs>
                <w:tab w:val="left" w:pos="0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 w:eastAsia="en-US"/>
              </w:rPr>
              <w:t>30.16</w:t>
            </w:r>
          </w:p>
        </w:tc>
      </w:tr>
    </w:tbl>
    <w:p w14:paraId="50ACACA0" w14:textId="0B67518B" w:rsidR="00FB3166" w:rsidRPr="003A03E4" w:rsidRDefault="00FB3166" w:rsidP="003A03E4">
      <w:pPr>
        <w:pStyle w:val="ListParagraph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15AFE5B0" w14:textId="180B6084" w:rsidR="00FB3166" w:rsidRPr="003A03E4" w:rsidRDefault="00FB3166" w:rsidP="003A03E4">
      <w:pPr>
        <w:pStyle w:val="ListParagraph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078257B0" w14:textId="2E6AA31A" w:rsidR="00FB3166" w:rsidRPr="003A03E4" w:rsidRDefault="00FB3166" w:rsidP="003A03E4">
      <w:pPr>
        <w:pStyle w:val="ListParagraph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276F1509" w14:textId="0D9EDBE9" w:rsidR="00397630" w:rsidRPr="004F741C" w:rsidRDefault="00397630" w:rsidP="008C411B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450"/>
        <w:rPr>
          <w:rFonts w:ascii="Browallia New" w:hAnsi="Browallia New" w:cs="Browallia New"/>
          <w:b/>
          <w:bCs/>
          <w:sz w:val="28"/>
          <w:szCs w:val="28"/>
        </w:rPr>
      </w:pPr>
      <w:r w:rsidRPr="004F741C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ภาระผูกพัน</w:t>
      </w:r>
      <w:r w:rsidRPr="004F741C">
        <w:rPr>
          <w:rFonts w:ascii="Browallia New" w:hAnsi="Browallia New" w:cs="Browallia New" w:hint="cs"/>
          <w:b/>
          <w:bCs/>
          <w:sz w:val="28"/>
          <w:szCs w:val="28"/>
          <w:cs/>
        </w:rPr>
        <w:t>และหนี้สินที่อาจเกิดขึ้น</w:t>
      </w:r>
    </w:p>
    <w:p w14:paraId="47C4CCE8" w14:textId="77777777" w:rsidR="005E0DC8" w:rsidRDefault="005E0DC8" w:rsidP="005E0D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Browallia New" w:hAnsi="Browallia New" w:cs="Browallia New"/>
          <w:sz w:val="28"/>
          <w:szCs w:val="28"/>
          <w:u w:val="single"/>
        </w:rPr>
      </w:pPr>
    </w:p>
    <w:p w14:paraId="314C3F49" w14:textId="796A0A4C" w:rsidR="005E0DC8" w:rsidRDefault="005E0DC8" w:rsidP="008C411B">
      <w:pPr>
        <w:pStyle w:val="Preformatted"/>
        <w:numPr>
          <w:ilvl w:val="1"/>
          <w:numId w:val="16"/>
        </w:numPr>
        <w:tabs>
          <w:tab w:val="clear" w:pos="0"/>
          <w:tab w:val="clear" w:pos="959"/>
        </w:tabs>
        <w:ind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DC6923">
        <w:rPr>
          <w:rFonts w:ascii="Browallia New" w:hAnsi="Browallia New" w:cs="Browallia New"/>
          <w:sz w:val="28"/>
          <w:szCs w:val="28"/>
          <w:cs/>
        </w:rPr>
        <w:t xml:space="preserve">ณ </w:t>
      </w:r>
      <w:r w:rsidRPr="00403423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6E1487" w:rsidRPr="00406744">
        <w:rPr>
          <w:rFonts w:ascii="Browallia New" w:hAnsi="Browallia New" w:cs="Browallia New"/>
          <w:sz w:val="28"/>
          <w:szCs w:val="28"/>
        </w:rPr>
        <w:t>31</w:t>
      </w:r>
      <w:r w:rsidR="006E1487" w:rsidRPr="00406744">
        <w:rPr>
          <w:rFonts w:ascii="Browallia New" w:hAnsi="Browallia New" w:cs="Browallia New" w:hint="cs"/>
          <w:sz w:val="28"/>
          <w:szCs w:val="28"/>
          <w:cs/>
        </w:rPr>
        <w:t xml:space="preserve"> มีนาคม </w:t>
      </w:r>
      <w:r w:rsidR="006E1487" w:rsidRPr="00406744">
        <w:rPr>
          <w:rFonts w:ascii="Browallia New" w:hAnsi="Browallia New" w:cs="Browallia New"/>
          <w:sz w:val="28"/>
          <w:szCs w:val="28"/>
        </w:rPr>
        <w:t>2564</w:t>
      </w:r>
      <w:r w:rsidR="007E51BE" w:rsidRPr="00564DA8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403423">
        <w:rPr>
          <w:rFonts w:ascii="Browallia New" w:hAnsi="Browallia New" w:cs="Browallia New"/>
          <w:sz w:val="28"/>
          <w:szCs w:val="28"/>
          <w:cs/>
        </w:rPr>
        <w:t>บริษัทมีภาระผูกพันเกี่ยวกับสัญญาเช่าและบริการ</w:t>
      </w:r>
      <w:r w:rsidR="007A1769">
        <w:rPr>
          <w:rFonts w:ascii="Browallia New" w:hAnsi="Browallia New" w:cs="Browallia New"/>
          <w:sz w:val="28"/>
          <w:szCs w:val="28"/>
        </w:rPr>
        <w:t xml:space="preserve"> </w:t>
      </w:r>
      <w:r w:rsidR="007A1769">
        <w:rPr>
          <w:rFonts w:ascii="Browallia New" w:hAnsi="Browallia New" w:cs="Browallia New" w:hint="cs"/>
          <w:sz w:val="28"/>
          <w:szCs w:val="28"/>
          <w:cs/>
        </w:rPr>
        <w:t>และสัญญา</w:t>
      </w:r>
      <w:r w:rsidR="006403A5">
        <w:rPr>
          <w:rFonts w:ascii="Browallia New" w:hAnsi="Browallia New" w:cs="Browallia New" w:hint="cs"/>
          <w:sz w:val="28"/>
          <w:szCs w:val="28"/>
          <w:cs/>
        </w:rPr>
        <w:t>ที่ปรึกษาต่างๆ</w:t>
      </w:r>
      <w:r w:rsidR="0022508B">
        <w:rPr>
          <w:rFonts w:ascii="Browallia New" w:hAnsi="Browallia New" w:cs="Browallia New"/>
          <w:sz w:val="28"/>
          <w:szCs w:val="28"/>
        </w:rPr>
        <w:t xml:space="preserve"> </w:t>
      </w:r>
      <w:r w:rsidR="00134922">
        <w:rPr>
          <w:rFonts w:ascii="Browallia New" w:hAnsi="Browallia New" w:cs="Browallia New"/>
          <w:sz w:val="28"/>
          <w:szCs w:val="28"/>
        </w:rPr>
        <w:t xml:space="preserve">         </w:t>
      </w:r>
      <w:r w:rsidRPr="00DC6923">
        <w:rPr>
          <w:rFonts w:ascii="Browallia New" w:hAnsi="Browallia New" w:cs="Browallia New"/>
          <w:sz w:val="28"/>
          <w:szCs w:val="28"/>
          <w:cs/>
        </w:rPr>
        <w:t>ที่จะต้องชำระมีดังนี้</w:t>
      </w:r>
    </w:p>
    <w:p w14:paraId="1DE5C3A6" w14:textId="77777777" w:rsidR="00996995" w:rsidRPr="00DC6923" w:rsidRDefault="00996995" w:rsidP="00996995">
      <w:pPr>
        <w:pStyle w:val="Preformatted"/>
        <w:tabs>
          <w:tab w:val="clear" w:pos="0"/>
          <w:tab w:val="clear" w:pos="959"/>
        </w:tabs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519" w:type="dxa"/>
        <w:tblInd w:w="837" w:type="dxa"/>
        <w:tblLayout w:type="fixed"/>
        <w:tblLook w:val="04A0" w:firstRow="1" w:lastRow="0" w:firstColumn="1" w:lastColumn="0" w:noHBand="0" w:noVBand="1"/>
      </w:tblPr>
      <w:tblGrid>
        <w:gridCol w:w="6300"/>
        <w:gridCol w:w="2219"/>
      </w:tblGrid>
      <w:tr w:rsidR="005E0DC8" w:rsidRPr="00E01EB0" w14:paraId="6E9297AB" w14:textId="77777777" w:rsidTr="00996995">
        <w:tc>
          <w:tcPr>
            <w:tcW w:w="6300" w:type="dxa"/>
            <w:shd w:val="clear" w:color="auto" w:fill="auto"/>
          </w:tcPr>
          <w:p w14:paraId="7B9CCE45" w14:textId="77777777" w:rsidR="005E0DC8" w:rsidRPr="00E01EB0" w:rsidRDefault="005E0DC8" w:rsidP="00031261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19" w:type="dxa"/>
            <w:shd w:val="clear" w:color="auto" w:fill="auto"/>
          </w:tcPr>
          <w:p w14:paraId="49A23330" w14:textId="4FB3EC49" w:rsidR="005E0DC8" w:rsidRPr="00E01EB0" w:rsidRDefault="00E71E2F" w:rsidP="00E71E2F">
            <w:pPr>
              <w:tabs>
                <w:tab w:val="left" w:pos="3090"/>
                <w:tab w:val="left" w:pos="4860"/>
              </w:tabs>
              <w:spacing w:line="240" w:lineRule="auto"/>
              <w:ind w:right="-106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5E0DC8" w:rsidRPr="00E01EB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="005E0DC8" w:rsidRPr="00E01EB0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="005E0DC8" w:rsidRPr="00E01EB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="005E0DC8" w:rsidRPr="00E01EB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5E0DC8" w:rsidRPr="00E01EB0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5E0DC8" w:rsidRPr="00403423" w14:paraId="2D01B203" w14:textId="77777777" w:rsidTr="00996995">
        <w:tc>
          <w:tcPr>
            <w:tcW w:w="6300" w:type="dxa"/>
            <w:shd w:val="clear" w:color="auto" w:fill="auto"/>
          </w:tcPr>
          <w:p w14:paraId="08D17628" w14:textId="77777777" w:rsidR="005E0DC8" w:rsidRPr="00E01EB0" w:rsidRDefault="005E0DC8" w:rsidP="00031261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AE99E5" w14:textId="77777777" w:rsidR="005E0DC8" w:rsidRPr="00403423" w:rsidRDefault="005E0DC8" w:rsidP="00031261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03423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  <w:r w:rsidRPr="00403423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และ</w:t>
            </w:r>
          </w:p>
          <w:p w14:paraId="5352DD54" w14:textId="4E53988C" w:rsidR="005E0DC8" w:rsidRPr="00403423" w:rsidRDefault="005E0DC8" w:rsidP="00031261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403423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</w:t>
            </w:r>
            <w:r w:rsidR="0032219D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ของ</w:t>
            </w:r>
            <w:r w:rsidRPr="00403423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บริษัท</w:t>
            </w:r>
          </w:p>
        </w:tc>
      </w:tr>
      <w:tr w:rsidR="005E0DC8" w:rsidRPr="00403423" w14:paraId="56CF3E81" w14:textId="77777777" w:rsidTr="00996995">
        <w:tc>
          <w:tcPr>
            <w:tcW w:w="6300" w:type="dxa"/>
            <w:shd w:val="clear" w:color="auto" w:fill="auto"/>
          </w:tcPr>
          <w:p w14:paraId="3516F668" w14:textId="77777777" w:rsidR="005E0DC8" w:rsidRPr="00403423" w:rsidRDefault="005E0DC8" w:rsidP="00031261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F7BB0A" w14:textId="77777777" w:rsidR="005E0DC8" w:rsidRPr="00403423" w:rsidRDefault="005E0DC8" w:rsidP="00031261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4B3BD5" w:rsidRPr="00403423" w14:paraId="29ED82FF" w14:textId="77777777" w:rsidTr="00996995">
        <w:tc>
          <w:tcPr>
            <w:tcW w:w="6300" w:type="dxa"/>
            <w:shd w:val="clear" w:color="auto" w:fill="auto"/>
            <w:hideMark/>
          </w:tcPr>
          <w:p w14:paraId="679DCCD4" w14:textId="77777777" w:rsidR="004B3BD5" w:rsidRPr="00403423" w:rsidRDefault="004B3BD5" w:rsidP="004B3BD5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403423">
              <w:rPr>
                <w:rFonts w:ascii="Browallia New" w:hAnsi="Browallia New" w:cs="Browallia New"/>
                <w:sz w:val="28"/>
                <w:szCs w:val="28"/>
                <w:cs/>
              </w:rPr>
              <w:t>ภายใน</w:t>
            </w:r>
            <w:r w:rsidRPr="00403423">
              <w:rPr>
                <w:rFonts w:ascii="Browallia New" w:hAnsi="Browallia New" w:cs="Browallia New"/>
                <w:sz w:val="28"/>
                <w:szCs w:val="28"/>
              </w:rPr>
              <w:t xml:space="preserve"> 1 </w:t>
            </w:r>
            <w:r w:rsidRPr="00403423">
              <w:rPr>
                <w:rFonts w:ascii="Browallia New" w:hAnsi="Browallia New" w:cs="Browall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219" w:type="dxa"/>
            <w:shd w:val="clear" w:color="auto" w:fill="auto"/>
          </w:tcPr>
          <w:p w14:paraId="2BC7C56C" w14:textId="41D1ACCA" w:rsidR="004B3BD5" w:rsidRPr="00E7704D" w:rsidRDefault="004B3BD5" w:rsidP="004B3BD5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7704D">
              <w:rPr>
                <w:rFonts w:ascii="Browallia New" w:hAnsi="Browallia New" w:cs="Browallia New" w:hint="cs"/>
                <w:sz w:val="28"/>
                <w:szCs w:val="28"/>
                <w:cs/>
              </w:rPr>
              <w:t>8,772</w:t>
            </w:r>
          </w:p>
        </w:tc>
      </w:tr>
      <w:tr w:rsidR="004B3BD5" w:rsidRPr="00403423" w14:paraId="32089785" w14:textId="77777777" w:rsidTr="00996995">
        <w:tc>
          <w:tcPr>
            <w:tcW w:w="6300" w:type="dxa"/>
            <w:shd w:val="clear" w:color="auto" w:fill="auto"/>
            <w:hideMark/>
          </w:tcPr>
          <w:p w14:paraId="17C74469" w14:textId="77777777" w:rsidR="004B3BD5" w:rsidRPr="00403423" w:rsidRDefault="004B3BD5" w:rsidP="004B3BD5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03423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เกิน </w:t>
            </w:r>
            <w:r w:rsidRPr="00403423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403423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ปี แต่ไม่เกิน </w:t>
            </w:r>
            <w:r w:rsidRPr="00403423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403423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219" w:type="dxa"/>
            <w:tcBorders>
              <w:bottom w:val="single" w:sz="4" w:space="0" w:color="auto"/>
            </w:tcBorders>
            <w:shd w:val="clear" w:color="auto" w:fill="auto"/>
          </w:tcPr>
          <w:p w14:paraId="52982677" w14:textId="23DEA471" w:rsidR="004B3BD5" w:rsidRPr="00E7704D" w:rsidRDefault="004B3BD5" w:rsidP="004B3BD5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7704D">
              <w:rPr>
                <w:rFonts w:ascii="Browallia New" w:hAnsi="Browallia New" w:cs="Browallia New" w:hint="cs"/>
                <w:sz w:val="28"/>
                <w:szCs w:val="28"/>
                <w:cs/>
              </w:rPr>
              <w:t>1,294</w:t>
            </w:r>
          </w:p>
        </w:tc>
      </w:tr>
      <w:tr w:rsidR="004B3BD5" w:rsidRPr="00403423" w14:paraId="6C1E5487" w14:textId="77777777" w:rsidTr="00996995">
        <w:tc>
          <w:tcPr>
            <w:tcW w:w="6300" w:type="dxa"/>
            <w:shd w:val="clear" w:color="auto" w:fill="auto"/>
          </w:tcPr>
          <w:p w14:paraId="0EA99F90" w14:textId="77777777" w:rsidR="004B3BD5" w:rsidRPr="00403423" w:rsidRDefault="004B3BD5" w:rsidP="004B3BD5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03423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21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C5B0D6A" w14:textId="2F573B79" w:rsidR="004B3BD5" w:rsidRPr="00E7704D" w:rsidRDefault="004B3BD5" w:rsidP="004B3BD5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E7704D">
              <w:rPr>
                <w:rFonts w:ascii="Browallia New" w:hAnsi="Browallia New" w:cs="Browallia New" w:hint="cs"/>
                <w:sz w:val="28"/>
                <w:szCs w:val="28"/>
                <w:cs/>
              </w:rPr>
              <w:t>10,066</w:t>
            </w:r>
          </w:p>
        </w:tc>
      </w:tr>
    </w:tbl>
    <w:p w14:paraId="1780F543" w14:textId="77777777" w:rsidR="000A46B7" w:rsidRDefault="000A46B7" w:rsidP="00996995">
      <w:pPr>
        <w:pStyle w:val="Preformatted"/>
        <w:tabs>
          <w:tab w:val="clear" w:pos="0"/>
          <w:tab w:val="clear" w:pos="959"/>
        </w:tabs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7E3CD586" w14:textId="29467AB5" w:rsidR="005E0DC8" w:rsidRPr="00403423" w:rsidRDefault="005E0DC8" w:rsidP="008C411B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rPr>
          <w:rFonts w:ascii="Browallia New" w:hAnsi="Browallia New" w:cs="Browallia New"/>
          <w:sz w:val="28"/>
          <w:szCs w:val="28"/>
          <w:lang w:eastAsia="zh-CN"/>
        </w:rPr>
      </w:pPr>
      <w:r w:rsidRPr="00403423">
        <w:rPr>
          <w:rFonts w:ascii="Browallia New" w:hAnsi="Browallia New" w:cs="Browallia New"/>
          <w:sz w:val="28"/>
          <w:szCs w:val="28"/>
          <w:cs/>
          <w:lang w:eastAsia="zh-CN"/>
        </w:rPr>
        <w:t>บริษัทและบริษัทย่อยมีวงเงินสินเชื่อและหนี้สินที่อาจเกิดขึ้นจาก</w:t>
      </w:r>
      <w:r w:rsidR="00681ED9">
        <w:rPr>
          <w:rFonts w:ascii="Browallia New" w:hAnsi="Browallia New" w:cs="Browallia New" w:hint="cs"/>
          <w:sz w:val="28"/>
          <w:szCs w:val="28"/>
          <w:cs/>
          <w:lang w:eastAsia="zh-CN"/>
        </w:rPr>
        <w:t>ภาระค้ำประกัน</w:t>
      </w:r>
      <w:r w:rsidR="0081792F">
        <w:rPr>
          <w:rFonts w:ascii="Browallia New" w:hAnsi="Browallia New" w:cs="Browallia New" w:hint="cs"/>
          <w:sz w:val="28"/>
          <w:szCs w:val="28"/>
          <w:cs/>
          <w:lang w:eastAsia="zh-CN"/>
        </w:rPr>
        <w:t>กับ</w:t>
      </w:r>
      <w:r w:rsidRPr="00403423">
        <w:rPr>
          <w:rFonts w:ascii="Browallia New" w:hAnsi="Browallia New" w:cs="Browallia New"/>
          <w:sz w:val="28"/>
          <w:szCs w:val="28"/>
          <w:cs/>
          <w:lang w:eastAsia="zh-CN"/>
        </w:rPr>
        <w:t xml:space="preserve">สถาบันการเงิน ณ วันที่ </w:t>
      </w:r>
      <w:r w:rsidR="006E1487">
        <w:rPr>
          <w:rFonts w:ascii="Browallia New" w:hAnsi="Browallia New" w:cs="Browallia New"/>
          <w:sz w:val="28"/>
          <w:szCs w:val="28"/>
          <w:lang w:eastAsia="zh-CN"/>
        </w:rPr>
        <w:br/>
      </w:r>
      <w:r w:rsidR="006E1487" w:rsidRPr="00406744">
        <w:rPr>
          <w:rFonts w:ascii="Browallia New" w:hAnsi="Browallia New" w:cs="Browallia New"/>
          <w:sz w:val="28"/>
          <w:szCs w:val="28"/>
        </w:rPr>
        <w:t>31</w:t>
      </w:r>
      <w:r w:rsidR="006E1487" w:rsidRPr="00406744">
        <w:rPr>
          <w:rFonts w:ascii="Browallia New" w:hAnsi="Browallia New" w:cs="Browallia New" w:hint="cs"/>
          <w:sz w:val="28"/>
          <w:szCs w:val="28"/>
          <w:cs/>
        </w:rPr>
        <w:t xml:space="preserve"> มีนาคม </w:t>
      </w:r>
      <w:r w:rsidR="006E1487" w:rsidRPr="00406744">
        <w:rPr>
          <w:rFonts w:ascii="Browallia New" w:hAnsi="Browallia New" w:cs="Browallia New"/>
          <w:sz w:val="28"/>
          <w:szCs w:val="28"/>
        </w:rPr>
        <w:t>2564</w:t>
      </w:r>
      <w:r w:rsidR="007E51BE" w:rsidRPr="00564DA8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403423">
        <w:rPr>
          <w:rFonts w:ascii="Browallia New" w:hAnsi="Browallia New" w:cs="Browallia New"/>
          <w:sz w:val="28"/>
          <w:szCs w:val="28"/>
          <w:cs/>
          <w:lang w:eastAsia="zh-CN"/>
        </w:rPr>
        <w:t>ดังนี้</w:t>
      </w:r>
    </w:p>
    <w:p w14:paraId="7ED86FBC" w14:textId="77777777" w:rsidR="005E0DC8" w:rsidRPr="00306BE8" w:rsidRDefault="005E0DC8" w:rsidP="00996995">
      <w:pPr>
        <w:pStyle w:val="Preformatted"/>
        <w:tabs>
          <w:tab w:val="clear" w:pos="0"/>
          <w:tab w:val="clear" w:pos="959"/>
        </w:tabs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366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272"/>
        <w:gridCol w:w="1172"/>
        <w:gridCol w:w="1226"/>
        <w:gridCol w:w="1276"/>
      </w:tblGrid>
      <w:tr w:rsidR="005E0DC8" w:rsidRPr="005E1A96" w14:paraId="75C8380A" w14:textId="77777777" w:rsidTr="00031261">
        <w:trPr>
          <w:trHeight w:val="20"/>
        </w:trPr>
        <w:tc>
          <w:tcPr>
            <w:tcW w:w="3420" w:type="dxa"/>
          </w:tcPr>
          <w:p w14:paraId="50437B74" w14:textId="77777777" w:rsidR="005E0DC8" w:rsidRPr="005E1A96" w:rsidRDefault="005E0DC8" w:rsidP="00031261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72" w:type="dxa"/>
          </w:tcPr>
          <w:p w14:paraId="47E3EA3B" w14:textId="77777777" w:rsidR="005E0DC8" w:rsidRPr="005E1A96" w:rsidRDefault="005E0DC8" w:rsidP="0003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674" w:type="dxa"/>
            <w:gridSpan w:val="3"/>
          </w:tcPr>
          <w:p w14:paraId="0D9DB227" w14:textId="6E2E981A" w:rsidR="005E0DC8" w:rsidRPr="005E1A96" w:rsidRDefault="005E0DC8" w:rsidP="00CD79AC">
            <w:pP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</w:rPr>
              <w:t>(</w:t>
            </w:r>
            <w:proofErr w:type="gramStart"/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หน่วย </w:t>
            </w:r>
            <w:r w:rsidRPr="005E1A96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proofErr w:type="gramEnd"/>
            <w:r w:rsidRPr="005E1A9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5E1A9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พัน</w:t>
            </w:r>
            <w:r w:rsidR="00713E70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บาท</w:t>
            </w:r>
            <w:r w:rsidRPr="005E1A9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5E0DC8" w:rsidRPr="005E1A96" w14:paraId="06253CFF" w14:textId="77777777" w:rsidTr="00031261">
        <w:trPr>
          <w:trHeight w:val="20"/>
        </w:trPr>
        <w:tc>
          <w:tcPr>
            <w:tcW w:w="3420" w:type="dxa"/>
          </w:tcPr>
          <w:p w14:paraId="1D1AC87A" w14:textId="77777777" w:rsidR="005E0DC8" w:rsidRPr="005E1A96" w:rsidRDefault="005E0DC8" w:rsidP="00031261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72" w:type="dxa"/>
            <w:hideMark/>
          </w:tcPr>
          <w:p w14:paraId="2789B914" w14:textId="77777777" w:rsidR="005E0DC8" w:rsidRPr="005E1A96" w:rsidRDefault="005E0DC8" w:rsidP="0003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674" w:type="dxa"/>
            <w:gridSpan w:val="3"/>
            <w:hideMark/>
          </w:tcPr>
          <w:p w14:paraId="698DF60D" w14:textId="77777777" w:rsidR="005E0DC8" w:rsidRPr="005E1A96" w:rsidRDefault="005E0DC8" w:rsidP="00031261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 w:hanging="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5E0DC8" w:rsidRPr="005E1A96" w14:paraId="1ACCB62E" w14:textId="77777777" w:rsidTr="00031261">
        <w:trPr>
          <w:trHeight w:val="20"/>
        </w:trPr>
        <w:tc>
          <w:tcPr>
            <w:tcW w:w="3420" w:type="dxa"/>
          </w:tcPr>
          <w:p w14:paraId="5DA1C82B" w14:textId="77777777" w:rsidR="005E0DC8" w:rsidRPr="005E1A96" w:rsidRDefault="005E0DC8" w:rsidP="00031261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72" w:type="dxa"/>
            <w:hideMark/>
          </w:tcPr>
          <w:p w14:paraId="2289090B" w14:textId="77777777" w:rsidR="005E0DC8" w:rsidRPr="008C1855" w:rsidRDefault="005E0DC8" w:rsidP="008C1855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 w:hanging="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2" w:type="dxa"/>
            <w:hideMark/>
          </w:tcPr>
          <w:p w14:paraId="7E2CA24A" w14:textId="77777777" w:rsidR="005E0DC8" w:rsidRPr="005E1A96" w:rsidRDefault="005E0DC8" w:rsidP="00031261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 w:hanging="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>วงเงิน</w:t>
            </w:r>
          </w:p>
        </w:tc>
        <w:tc>
          <w:tcPr>
            <w:tcW w:w="1226" w:type="dxa"/>
            <w:hideMark/>
          </w:tcPr>
          <w:p w14:paraId="115AF309" w14:textId="77777777" w:rsidR="005E0DC8" w:rsidRPr="005E1A96" w:rsidRDefault="005E0DC8" w:rsidP="00031261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 w:hanging="66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>ใช้ไป</w:t>
            </w:r>
          </w:p>
        </w:tc>
        <w:tc>
          <w:tcPr>
            <w:tcW w:w="1276" w:type="dxa"/>
            <w:hideMark/>
          </w:tcPr>
          <w:p w14:paraId="692A6760" w14:textId="77777777" w:rsidR="005E0DC8" w:rsidRPr="005E1A96" w:rsidRDefault="005E0DC8" w:rsidP="00031261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 w:hanging="30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>คงเหลือ</w:t>
            </w:r>
          </w:p>
        </w:tc>
      </w:tr>
      <w:tr w:rsidR="005E0DC8" w:rsidRPr="005E1A96" w14:paraId="52CBF6ED" w14:textId="77777777" w:rsidTr="00031261">
        <w:trPr>
          <w:trHeight w:val="20"/>
        </w:trPr>
        <w:tc>
          <w:tcPr>
            <w:tcW w:w="3420" w:type="dxa"/>
            <w:hideMark/>
          </w:tcPr>
          <w:p w14:paraId="3A75B031" w14:textId="77777777" w:rsidR="005E0DC8" w:rsidRPr="005E1A96" w:rsidRDefault="005E0DC8" w:rsidP="00031261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1A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272" w:type="dxa"/>
          </w:tcPr>
          <w:p w14:paraId="4FF52B74" w14:textId="77777777" w:rsidR="005E0DC8" w:rsidRPr="005E1A96" w:rsidRDefault="005E0DC8" w:rsidP="00031261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2" w:type="dxa"/>
            <w:vAlign w:val="center"/>
          </w:tcPr>
          <w:p w14:paraId="0B90F150" w14:textId="77777777" w:rsidR="005E0DC8" w:rsidRPr="005E1A96" w:rsidRDefault="005E0DC8" w:rsidP="00031261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26" w:type="dxa"/>
            <w:vAlign w:val="center"/>
          </w:tcPr>
          <w:p w14:paraId="52863A51" w14:textId="77777777" w:rsidR="005E0DC8" w:rsidRPr="005E1A96" w:rsidRDefault="005E0DC8" w:rsidP="00031261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2780E5F" w14:textId="77777777" w:rsidR="005E0DC8" w:rsidRPr="005E1A96" w:rsidRDefault="005E0DC8" w:rsidP="00031261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414735" w:rsidRPr="005E1A96" w14:paraId="11F1E565" w14:textId="77777777" w:rsidTr="00031261">
        <w:trPr>
          <w:trHeight w:val="20"/>
        </w:trPr>
        <w:tc>
          <w:tcPr>
            <w:tcW w:w="3420" w:type="dxa"/>
            <w:hideMark/>
          </w:tcPr>
          <w:p w14:paraId="75CCC693" w14:textId="77777777" w:rsidR="00414735" w:rsidRPr="005E1A96" w:rsidRDefault="00414735" w:rsidP="00414735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272" w:type="dxa"/>
            <w:hideMark/>
          </w:tcPr>
          <w:p w14:paraId="4BEAFC7F" w14:textId="77777777" w:rsidR="00414735" w:rsidRPr="005E1A96" w:rsidRDefault="00414735" w:rsidP="0041473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2" w:type="dxa"/>
          </w:tcPr>
          <w:p w14:paraId="10E58129" w14:textId="7E7412F4" w:rsidR="00414735" w:rsidRPr="004468BE" w:rsidRDefault="00414735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80,000</w:t>
            </w:r>
          </w:p>
        </w:tc>
        <w:tc>
          <w:tcPr>
            <w:tcW w:w="1226" w:type="dxa"/>
          </w:tcPr>
          <w:p w14:paraId="4F98C062" w14:textId="46081D51" w:rsidR="00414735" w:rsidRPr="004468BE" w:rsidRDefault="00414735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80,000</w:t>
            </w:r>
          </w:p>
        </w:tc>
        <w:tc>
          <w:tcPr>
            <w:tcW w:w="1276" w:type="dxa"/>
          </w:tcPr>
          <w:p w14:paraId="32195C2D" w14:textId="7A601042" w:rsidR="00414735" w:rsidRPr="004468BE" w:rsidRDefault="00216A12" w:rsidP="000F6406">
            <w:pPr>
              <w:spacing w:line="240" w:lineRule="auto"/>
              <w:ind w:right="104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</w:t>
            </w:r>
            <w:r w:rsidR="00414735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-</w:t>
            </w:r>
          </w:p>
        </w:tc>
      </w:tr>
      <w:tr w:rsidR="00414735" w:rsidRPr="005E1A96" w14:paraId="627BF173" w14:textId="77777777" w:rsidTr="00031261">
        <w:trPr>
          <w:trHeight w:val="20"/>
        </w:trPr>
        <w:tc>
          <w:tcPr>
            <w:tcW w:w="3420" w:type="dxa"/>
            <w:hideMark/>
          </w:tcPr>
          <w:p w14:paraId="07FA0C44" w14:textId="77777777" w:rsidR="00414735" w:rsidRPr="005E1A96" w:rsidRDefault="00414735" w:rsidP="00414735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1272" w:type="dxa"/>
            <w:hideMark/>
          </w:tcPr>
          <w:p w14:paraId="1EB54580" w14:textId="77777777" w:rsidR="00414735" w:rsidRPr="005E1A96" w:rsidRDefault="00414735" w:rsidP="0041473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172" w:type="dxa"/>
          </w:tcPr>
          <w:p w14:paraId="2B380D34" w14:textId="443EBEDC" w:rsidR="00414735" w:rsidRPr="00610C19" w:rsidRDefault="00414735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2,718</w:t>
            </w:r>
          </w:p>
        </w:tc>
        <w:tc>
          <w:tcPr>
            <w:tcW w:w="1226" w:type="dxa"/>
          </w:tcPr>
          <w:p w14:paraId="205F453B" w14:textId="362CD883" w:rsidR="00414735" w:rsidRPr="004468BE" w:rsidRDefault="00414735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1,496</w:t>
            </w:r>
          </w:p>
        </w:tc>
        <w:tc>
          <w:tcPr>
            <w:tcW w:w="1276" w:type="dxa"/>
          </w:tcPr>
          <w:p w14:paraId="01EFAAE6" w14:textId="717AE437" w:rsidR="00414735" w:rsidRPr="004468BE" w:rsidRDefault="00414735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1,222</w:t>
            </w:r>
          </w:p>
        </w:tc>
      </w:tr>
      <w:tr w:rsidR="00414735" w:rsidRPr="005E1A96" w14:paraId="1853EE04" w14:textId="77777777" w:rsidTr="00031261">
        <w:trPr>
          <w:trHeight w:val="20"/>
        </w:trPr>
        <w:tc>
          <w:tcPr>
            <w:tcW w:w="3420" w:type="dxa"/>
            <w:hideMark/>
          </w:tcPr>
          <w:p w14:paraId="102E934D" w14:textId="77777777" w:rsidR="00414735" w:rsidRPr="005E1A96" w:rsidRDefault="00414735" w:rsidP="00414735">
            <w:pPr>
              <w:spacing w:line="240" w:lineRule="auto"/>
              <w:ind w:firstLine="54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272" w:type="dxa"/>
            <w:hideMark/>
          </w:tcPr>
          <w:p w14:paraId="65D5A558" w14:textId="77777777" w:rsidR="00414735" w:rsidRPr="005E1A96" w:rsidRDefault="00414735" w:rsidP="0041473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2" w:type="dxa"/>
          </w:tcPr>
          <w:p w14:paraId="50351FE6" w14:textId="12920EE4" w:rsidR="00414735" w:rsidRPr="005E1A96" w:rsidRDefault="00414735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62,000</w:t>
            </w:r>
          </w:p>
        </w:tc>
        <w:tc>
          <w:tcPr>
            <w:tcW w:w="1226" w:type="dxa"/>
          </w:tcPr>
          <w:p w14:paraId="211588DB" w14:textId="4B17DE81" w:rsidR="00414735" w:rsidRPr="00DC11CC" w:rsidRDefault="00414735" w:rsidP="00414735">
            <w:pPr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C11CC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55,449</w:t>
            </w:r>
          </w:p>
        </w:tc>
        <w:tc>
          <w:tcPr>
            <w:tcW w:w="1276" w:type="dxa"/>
          </w:tcPr>
          <w:p w14:paraId="52300C47" w14:textId="180F1A75" w:rsidR="00414735" w:rsidRPr="00DC11CC" w:rsidRDefault="00414735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C11CC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6,551</w:t>
            </w:r>
          </w:p>
        </w:tc>
      </w:tr>
      <w:tr w:rsidR="00414735" w:rsidRPr="005E1A96" w14:paraId="1C0D133B" w14:textId="77777777" w:rsidTr="00031261">
        <w:trPr>
          <w:trHeight w:val="20"/>
        </w:trPr>
        <w:tc>
          <w:tcPr>
            <w:tcW w:w="3420" w:type="dxa"/>
            <w:hideMark/>
          </w:tcPr>
          <w:p w14:paraId="66DECA58" w14:textId="77777777" w:rsidR="00414735" w:rsidRPr="005E1A96" w:rsidRDefault="00414735" w:rsidP="00414735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เลตเตอร์ออฟเครดิตและทรัสต์รีซีท</w:t>
            </w:r>
          </w:p>
        </w:tc>
        <w:tc>
          <w:tcPr>
            <w:tcW w:w="1272" w:type="dxa"/>
            <w:hideMark/>
          </w:tcPr>
          <w:p w14:paraId="0C058955" w14:textId="77777777" w:rsidR="00414735" w:rsidRPr="005E1A96" w:rsidRDefault="00414735" w:rsidP="0041473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2" w:type="dxa"/>
          </w:tcPr>
          <w:p w14:paraId="4B7242EB" w14:textId="5F21EF7C" w:rsidR="00414735" w:rsidRPr="005E1A96" w:rsidRDefault="00414735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175,000</w:t>
            </w:r>
          </w:p>
        </w:tc>
        <w:tc>
          <w:tcPr>
            <w:tcW w:w="1226" w:type="dxa"/>
          </w:tcPr>
          <w:p w14:paraId="797DFE52" w14:textId="33ED5C09" w:rsidR="00414735" w:rsidRPr="00DC11CC" w:rsidRDefault="00414735" w:rsidP="00414735">
            <w:pPr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C11CC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169,382</w:t>
            </w:r>
          </w:p>
        </w:tc>
        <w:tc>
          <w:tcPr>
            <w:tcW w:w="1276" w:type="dxa"/>
          </w:tcPr>
          <w:p w14:paraId="71927E88" w14:textId="33F0A601" w:rsidR="00414735" w:rsidRPr="00DC11CC" w:rsidRDefault="00414735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C11CC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5,618</w:t>
            </w:r>
          </w:p>
        </w:tc>
      </w:tr>
    </w:tbl>
    <w:p w14:paraId="545264A2" w14:textId="77777777" w:rsidR="00E32B96" w:rsidRPr="00E32B96" w:rsidRDefault="00E32B96" w:rsidP="00996995">
      <w:pPr>
        <w:pStyle w:val="Preformatted"/>
        <w:tabs>
          <w:tab w:val="clear" w:pos="0"/>
          <w:tab w:val="clear" w:pos="959"/>
        </w:tabs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366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272"/>
        <w:gridCol w:w="1172"/>
        <w:gridCol w:w="1226"/>
        <w:gridCol w:w="1276"/>
      </w:tblGrid>
      <w:tr w:rsidR="00414735" w:rsidRPr="005E1A96" w14:paraId="48D40B5C" w14:textId="77777777" w:rsidTr="00031261">
        <w:trPr>
          <w:trHeight w:val="20"/>
        </w:trPr>
        <w:tc>
          <w:tcPr>
            <w:tcW w:w="3420" w:type="dxa"/>
          </w:tcPr>
          <w:p w14:paraId="263A758D" w14:textId="77777777" w:rsidR="00414735" w:rsidRPr="005E1A96" w:rsidRDefault="00414735" w:rsidP="00414735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72" w:type="dxa"/>
          </w:tcPr>
          <w:p w14:paraId="2BBC5C98" w14:textId="77777777" w:rsidR="00414735" w:rsidRPr="005E1A96" w:rsidRDefault="00414735" w:rsidP="00414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674" w:type="dxa"/>
            <w:gridSpan w:val="3"/>
          </w:tcPr>
          <w:p w14:paraId="7438F9CC" w14:textId="2FF295F2" w:rsidR="00414735" w:rsidRPr="00DC11CC" w:rsidRDefault="00414735" w:rsidP="00414735">
            <w:pP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C11CC">
              <w:rPr>
                <w:rFonts w:ascii="Browallia New" w:hAnsi="Browallia New" w:cs="Browallia New"/>
                <w:sz w:val="28"/>
                <w:szCs w:val="28"/>
              </w:rPr>
              <w:t>(</w:t>
            </w:r>
            <w:proofErr w:type="gramStart"/>
            <w:r w:rsidRPr="00DC11C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หน่วย </w:t>
            </w:r>
            <w:r w:rsidRPr="00DC11CC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proofErr w:type="gramEnd"/>
            <w:r w:rsidRPr="00DC11C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DC11C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พัน</w:t>
            </w:r>
            <w:r w:rsidRPr="00DC11CC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บาท</w:t>
            </w:r>
            <w:r w:rsidRPr="00DC11C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414735" w:rsidRPr="005E1A96" w14:paraId="5F993523" w14:textId="77777777" w:rsidTr="00031261">
        <w:trPr>
          <w:trHeight w:val="20"/>
        </w:trPr>
        <w:tc>
          <w:tcPr>
            <w:tcW w:w="3420" w:type="dxa"/>
          </w:tcPr>
          <w:p w14:paraId="09C492D4" w14:textId="77777777" w:rsidR="00414735" w:rsidRPr="005E1A96" w:rsidRDefault="00414735" w:rsidP="00414735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72" w:type="dxa"/>
            <w:hideMark/>
          </w:tcPr>
          <w:p w14:paraId="554190A7" w14:textId="77777777" w:rsidR="00414735" w:rsidRPr="005E1A96" w:rsidRDefault="00414735" w:rsidP="00414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674" w:type="dxa"/>
            <w:gridSpan w:val="3"/>
            <w:hideMark/>
          </w:tcPr>
          <w:p w14:paraId="4F573501" w14:textId="210BFA65" w:rsidR="00414735" w:rsidRPr="00DC11CC" w:rsidRDefault="00414735" w:rsidP="00414735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104" w:hanging="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C11CC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</w:t>
            </w:r>
            <w:r w:rsidRPr="00DC11CC">
              <w:rPr>
                <w:rFonts w:ascii="Browallia New" w:hAnsi="Browallia New" w:cs="Browallia New" w:hint="cs"/>
                <w:sz w:val="28"/>
                <w:szCs w:val="28"/>
                <w:cs/>
              </w:rPr>
              <w:t>ของ</w:t>
            </w:r>
            <w:r w:rsidRPr="00DC11CC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</w:p>
        </w:tc>
      </w:tr>
      <w:tr w:rsidR="00414735" w:rsidRPr="005E1A96" w14:paraId="6EBBCD74" w14:textId="77777777" w:rsidTr="00031261">
        <w:trPr>
          <w:trHeight w:val="20"/>
        </w:trPr>
        <w:tc>
          <w:tcPr>
            <w:tcW w:w="3420" w:type="dxa"/>
          </w:tcPr>
          <w:p w14:paraId="13986E63" w14:textId="77777777" w:rsidR="00414735" w:rsidRPr="005E1A96" w:rsidRDefault="00414735" w:rsidP="00414735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72" w:type="dxa"/>
            <w:hideMark/>
          </w:tcPr>
          <w:p w14:paraId="59CF8A4E" w14:textId="77777777" w:rsidR="00414735" w:rsidRPr="005E1A96" w:rsidRDefault="00414735" w:rsidP="008C1855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 w:hanging="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2" w:type="dxa"/>
            <w:hideMark/>
          </w:tcPr>
          <w:p w14:paraId="09F9B0F9" w14:textId="77777777" w:rsidR="00414735" w:rsidRPr="005E1A96" w:rsidRDefault="00414735" w:rsidP="00414735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104" w:hanging="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>วงเงิน</w:t>
            </w:r>
          </w:p>
        </w:tc>
        <w:tc>
          <w:tcPr>
            <w:tcW w:w="1226" w:type="dxa"/>
            <w:hideMark/>
          </w:tcPr>
          <w:p w14:paraId="4B0703BE" w14:textId="77777777" w:rsidR="00414735" w:rsidRPr="00DC11CC" w:rsidRDefault="00414735" w:rsidP="00414735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104" w:hanging="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C11CC">
              <w:rPr>
                <w:rFonts w:ascii="Browallia New" w:hAnsi="Browallia New" w:cs="Browallia New"/>
                <w:sz w:val="28"/>
                <w:szCs w:val="28"/>
                <w:cs/>
              </w:rPr>
              <w:t>ใช้ไป</w:t>
            </w:r>
          </w:p>
        </w:tc>
        <w:tc>
          <w:tcPr>
            <w:tcW w:w="1276" w:type="dxa"/>
            <w:hideMark/>
          </w:tcPr>
          <w:p w14:paraId="67276E35" w14:textId="77777777" w:rsidR="00414735" w:rsidRPr="00DC11CC" w:rsidRDefault="00414735" w:rsidP="00414735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104" w:hanging="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C11CC">
              <w:rPr>
                <w:rFonts w:ascii="Browallia New" w:hAnsi="Browallia New" w:cs="Browallia New"/>
                <w:sz w:val="28"/>
                <w:szCs w:val="28"/>
                <w:cs/>
              </w:rPr>
              <w:t>คงเหลือ</w:t>
            </w:r>
          </w:p>
        </w:tc>
      </w:tr>
      <w:tr w:rsidR="00414735" w:rsidRPr="005E1A96" w14:paraId="573E5097" w14:textId="77777777" w:rsidTr="00031261">
        <w:trPr>
          <w:trHeight w:val="20"/>
        </w:trPr>
        <w:tc>
          <w:tcPr>
            <w:tcW w:w="3420" w:type="dxa"/>
            <w:hideMark/>
          </w:tcPr>
          <w:p w14:paraId="35C5D20E" w14:textId="77777777" w:rsidR="00414735" w:rsidRPr="005E1A96" w:rsidRDefault="00414735" w:rsidP="00414735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1A9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272" w:type="dxa"/>
          </w:tcPr>
          <w:p w14:paraId="011820C2" w14:textId="77777777" w:rsidR="00414735" w:rsidRPr="005E1A96" w:rsidRDefault="00414735" w:rsidP="0041473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2" w:type="dxa"/>
            <w:vAlign w:val="center"/>
          </w:tcPr>
          <w:p w14:paraId="15AD5266" w14:textId="77777777" w:rsidR="00414735" w:rsidRPr="005E1A96" w:rsidRDefault="00414735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26" w:type="dxa"/>
            <w:vAlign w:val="center"/>
          </w:tcPr>
          <w:p w14:paraId="353ED512" w14:textId="77777777" w:rsidR="00414735" w:rsidRPr="00DC11CC" w:rsidRDefault="00414735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4680D37E" w14:textId="77777777" w:rsidR="00414735" w:rsidRPr="00DC11CC" w:rsidRDefault="00414735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414735" w:rsidRPr="005E1A96" w14:paraId="185CA9AB" w14:textId="77777777" w:rsidTr="00031261">
        <w:trPr>
          <w:trHeight w:val="20"/>
        </w:trPr>
        <w:tc>
          <w:tcPr>
            <w:tcW w:w="3420" w:type="dxa"/>
            <w:hideMark/>
          </w:tcPr>
          <w:p w14:paraId="0CA6A1DA" w14:textId="77777777" w:rsidR="00414735" w:rsidRPr="005E1A96" w:rsidRDefault="00414735" w:rsidP="00414735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272" w:type="dxa"/>
            <w:hideMark/>
          </w:tcPr>
          <w:p w14:paraId="6F9BD85F" w14:textId="77777777" w:rsidR="00414735" w:rsidRPr="005E1A96" w:rsidRDefault="00414735" w:rsidP="0041473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2" w:type="dxa"/>
          </w:tcPr>
          <w:p w14:paraId="48C8ACD9" w14:textId="6111A56B" w:rsidR="00414735" w:rsidRPr="004468BE" w:rsidRDefault="00414735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80,000</w:t>
            </w:r>
          </w:p>
        </w:tc>
        <w:tc>
          <w:tcPr>
            <w:tcW w:w="1226" w:type="dxa"/>
          </w:tcPr>
          <w:p w14:paraId="559BCFE1" w14:textId="4279730A" w:rsidR="00414735" w:rsidRPr="00DC11CC" w:rsidRDefault="00414735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C11CC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80,000</w:t>
            </w:r>
          </w:p>
        </w:tc>
        <w:tc>
          <w:tcPr>
            <w:tcW w:w="1276" w:type="dxa"/>
          </w:tcPr>
          <w:p w14:paraId="5582DCC7" w14:textId="525CA38B" w:rsidR="00414735" w:rsidRPr="00DC11CC" w:rsidRDefault="00216A12" w:rsidP="00216A12">
            <w:pPr>
              <w:spacing w:line="240" w:lineRule="auto"/>
              <w:ind w:right="10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C11C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</w:t>
            </w:r>
            <w:r w:rsidR="00414735" w:rsidRPr="00DC11CC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-</w:t>
            </w:r>
          </w:p>
        </w:tc>
      </w:tr>
      <w:tr w:rsidR="00414735" w:rsidRPr="005E1A96" w14:paraId="6B1B27B5" w14:textId="77777777" w:rsidTr="00031261">
        <w:trPr>
          <w:trHeight w:val="20"/>
        </w:trPr>
        <w:tc>
          <w:tcPr>
            <w:tcW w:w="3420" w:type="dxa"/>
            <w:hideMark/>
          </w:tcPr>
          <w:p w14:paraId="35E5C3C3" w14:textId="77777777" w:rsidR="00414735" w:rsidRPr="005E1A96" w:rsidRDefault="00414735" w:rsidP="00414735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1272" w:type="dxa"/>
            <w:hideMark/>
          </w:tcPr>
          <w:p w14:paraId="4A93E3FC" w14:textId="77777777" w:rsidR="00414735" w:rsidRPr="005E1A96" w:rsidRDefault="00414735" w:rsidP="0041473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172" w:type="dxa"/>
          </w:tcPr>
          <w:p w14:paraId="269E13B7" w14:textId="4AAD6230" w:rsidR="00414735" w:rsidRPr="004468BE" w:rsidRDefault="00414735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2,718</w:t>
            </w:r>
          </w:p>
        </w:tc>
        <w:tc>
          <w:tcPr>
            <w:tcW w:w="1226" w:type="dxa"/>
          </w:tcPr>
          <w:p w14:paraId="19670CCE" w14:textId="4288AFED" w:rsidR="00414735" w:rsidRPr="00DC11CC" w:rsidRDefault="00414735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C11CC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1,496</w:t>
            </w:r>
          </w:p>
        </w:tc>
        <w:tc>
          <w:tcPr>
            <w:tcW w:w="1276" w:type="dxa"/>
          </w:tcPr>
          <w:p w14:paraId="2162EC97" w14:textId="7A054E29" w:rsidR="00414735" w:rsidRPr="00DC11CC" w:rsidRDefault="00414735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C11CC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1,222</w:t>
            </w:r>
          </w:p>
        </w:tc>
      </w:tr>
      <w:tr w:rsidR="00414735" w:rsidRPr="005E1A96" w14:paraId="048DB79C" w14:textId="77777777" w:rsidTr="00031261">
        <w:trPr>
          <w:trHeight w:val="20"/>
        </w:trPr>
        <w:tc>
          <w:tcPr>
            <w:tcW w:w="3420" w:type="dxa"/>
            <w:hideMark/>
          </w:tcPr>
          <w:p w14:paraId="7E19886C" w14:textId="77777777" w:rsidR="00414735" w:rsidRPr="005E1A96" w:rsidRDefault="00414735" w:rsidP="00414735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หนังสือค้ำประกัน  </w:t>
            </w:r>
          </w:p>
        </w:tc>
        <w:tc>
          <w:tcPr>
            <w:tcW w:w="1272" w:type="dxa"/>
            <w:hideMark/>
          </w:tcPr>
          <w:p w14:paraId="34939005" w14:textId="77777777" w:rsidR="00414735" w:rsidRPr="005E1A96" w:rsidRDefault="00414735" w:rsidP="0041473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2" w:type="dxa"/>
          </w:tcPr>
          <w:p w14:paraId="1C08E22A" w14:textId="789C9C35" w:rsidR="00414735" w:rsidRPr="005E1A96" w:rsidRDefault="00414735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62,000</w:t>
            </w:r>
          </w:p>
        </w:tc>
        <w:tc>
          <w:tcPr>
            <w:tcW w:w="1226" w:type="dxa"/>
          </w:tcPr>
          <w:p w14:paraId="1BD930A3" w14:textId="38946871" w:rsidR="00414735" w:rsidRPr="00DC11CC" w:rsidRDefault="00414735" w:rsidP="00414735">
            <w:pPr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C11CC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55,412</w:t>
            </w:r>
          </w:p>
        </w:tc>
        <w:tc>
          <w:tcPr>
            <w:tcW w:w="1276" w:type="dxa"/>
          </w:tcPr>
          <w:p w14:paraId="762BACB6" w14:textId="6ADB02B5" w:rsidR="00414735" w:rsidRPr="00DC11CC" w:rsidRDefault="00414735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C11CC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6,588</w:t>
            </w:r>
          </w:p>
        </w:tc>
      </w:tr>
      <w:tr w:rsidR="00414735" w:rsidRPr="005E1A96" w14:paraId="57904C2A" w14:textId="77777777" w:rsidTr="00031261">
        <w:trPr>
          <w:trHeight w:val="20"/>
        </w:trPr>
        <w:tc>
          <w:tcPr>
            <w:tcW w:w="3420" w:type="dxa"/>
            <w:hideMark/>
          </w:tcPr>
          <w:p w14:paraId="4BC987F4" w14:textId="77777777" w:rsidR="00414735" w:rsidRPr="005E1A96" w:rsidRDefault="00414735" w:rsidP="00414735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>เลตเตอร์ออฟเครดิตและทรัสต์รีซีท</w:t>
            </w:r>
          </w:p>
        </w:tc>
        <w:tc>
          <w:tcPr>
            <w:tcW w:w="1272" w:type="dxa"/>
            <w:hideMark/>
          </w:tcPr>
          <w:p w14:paraId="0D7182E5" w14:textId="77777777" w:rsidR="00414735" w:rsidRPr="005E1A96" w:rsidRDefault="00414735" w:rsidP="0041473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2" w:type="dxa"/>
          </w:tcPr>
          <w:p w14:paraId="56B74A34" w14:textId="2B21961D" w:rsidR="00414735" w:rsidRPr="005E1A96" w:rsidRDefault="00414735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175,000</w:t>
            </w:r>
          </w:p>
        </w:tc>
        <w:tc>
          <w:tcPr>
            <w:tcW w:w="1226" w:type="dxa"/>
          </w:tcPr>
          <w:p w14:paraId="50A6A3E0" w14:textId="47A51779" w:rsidR="00414735" w:rsidRPr="005E1A96" w:rsidRDefault="00414735" w:rsidP="00414735">
            <w:pPr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169,382</w:t>
            </w:r>
          </w:p>
        </w:tc>
        <w:tc>
          <w:tcPr>
            <w:tcW w:w="1276" w:type="dxa"/>
          </w:tcPr>
          <w:p w14:paraId="23E9B34D" w14:textId="4511D0D3" w:rsidR="00414735" w:rsidRPr="005E1A96" w:rsidRDefault="00414735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5,618</w:t>
            </w:r>
          </w:p>
        </w:tc>
      </w:tr>
    </w:tbl>
    <w:p w14:paraId="48335BDD" w14:textId="7182EA2E" w:rsidR="005E0DC8" w:rsidRPr="00996995" w:rsidRDefault="005E0DC8" w:rsidP="00996995">
      <w:pPr>
        <w:pStyle w:val="Preformatted"/>
        <w:tabs>
          <w:tab w:val="clear" w:pos="0"/>
          <w:tab w:val="clear" w:pos="959"/>
        </w:tabs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465ED647" w14:textId="00177424" w:rsidR="00342DC2" w:rsidRPr="00A55BD8" w:rsidRDefault="00387581" w:rsidP="00A55BD8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rPr>
          <w:rFonts w:ascii="Browallia New" w:hAnsi="Browallia New" w:cs="Browallia New"/>
          <w:sz w:val="28"/>
          <w:szCs w:val="28"/>
          <w:lang w:eastAsia="zh-CN"/>
        </w:rPr>
      </w:pPr>
      <w:r>
        <w:rPr>
          <w:rFonts w:ascii="Browallia New" w:hAnsi="Browallia New" w:cs="Browallia New"/>
          <w:sz w:val="28"/>
          <w:szCs w:val="28"/>
          <w:cs/>
          <w:lang w:eastAsia="zh-CN"/>
        </w:rPr>
        <w:t>ณ วัน</w:t>
      </w:r>
      <w:r w:rsidR="00CC3378">
        <w:rPr>
          <w:rFonts w:ascii="Browallia New" w:hAnsi="Browallia New" w:cs="Browallia New"/>
          <w:sz w:val="28"/>
          <w:szCs w:val="28"/>
          <w:cs/>
          <w:lang w:eastAsia="zh-CN"/>
        </w:rPr>
        <w:t xml:space="preserve">ที่ </w:t>
      </w:r>
      <w:r w:rsidR="00CC3378">
        <w:rPr>
          <w:rFonts w:ascii="Browallia New" w:hAnsi="Browallia New" w:cs="Browallia New"/>
          <w:sz w:val="28"/>
          <w:szCs w:val="28"/>
          <w:lang w:eastAsia="zh-CN"/>
        </w:rPr>
        <w:t xml:space="preserve">31 </w:t>
      </w:r>
      <w:r w:rsidR="00CC3378">
        <w:rPr>
          <w:rFonts w:ascii="Browallia New" w:hAnsi="Browallia New" w:cs="Browallia New"/>
          <w:sz w:val="28"/>
          <w:szCs w:val="28"/>
          <w:cs/>
          <w:lang w:eastAsia="zh-CN"/>
        </w:rPr>
        <w:t xml:space="preserve">มีนาคม </w:t>
      </w:r>
      <w:r w:rsidR="00CC3378">
        <w:rPr>
          <w:rFonts w:ascii="Browallia New" w:hAnsi="Browallia New" w:cs="Browallia New"/>
          <w:sz w:val="28"/>
          <w:szCs w:val="28"/>
          <w:lang w:eastAsia="zh-CN"/>
        </w:rPr>
        <w:t xml:space="preserve">2564 </w:t>
      </w:r>
      <w:r w:rsidR="00CC3378">
        <w:rPr>
          <w:rFonts w:ascii="Browallia New" w:hAnsi="Browallia New" w:cs="Browallia New"/>
          <w:sz w:val="28"/>
          <w:szCs w:val="28"/>
          <w:cs/>
          <w:lang w:eastAsia="zh-CN"/>
        </w:rPr>
        <w:t>บริษัทมีภาระผูกพันเกี่ยวกับการซื้อ</w:t>
      </w:r>
      <w:r w:rsidR="00475005">
        <w:rPr>
          <w:rFonts w:ascii="Browallia New" w:hAnsi="Browallia New" w:cs="Browallia New"/>
          <w:sz w:val="28"/>
          <w:szCs w:val="28"/>
          <w:cs/>
          <w:lang w:eastAsia="zh-CN"/>
        </w:rPr>
        <w:t>สินค้า</w:t>
      </w:r>
      <w:r w:rsidR="003F6778">
        <w:rPr>
          <w:rFonts w:ascii="Browallia New" w:hAnsi="Browallia New" w:cs="Browallia New"/>
          <w:sz w:val="28"/>
          <w:szCs w:val="28"/>
          <w:cs/>
          <w:lang w:eastAsia="zh-CN"/>
        </w:rPr>
        <w:t xml:space="preserve">จำนวน </w:t>
      </w:r>
      <w:r w:rsidR="004A357B">
        <w:rPr>
          <w:rFonts w:ascii="Browallia New" w:hAnsi="Browallia New" w:cs="Browallia New"/>
          <w:sz w:val="28"/>
          <w:szCs w:val="28"/>
          <w:lang w:eastAsia="zh-CN"/>
        </w:rPr>
        <w:t>154.30</w:t>
      </w:r>
      <w:r w:rsidR="003F6778" w:rsidRPr="1065E451">
        <w:rPr>
          <w:rFonts w:ascii="Browallia New" w:hAnsi="Browallia New" w:cs="Browallia New"/>
          <w:sz w:val="28"/>
          <w:szCs w:val="28"/>
          <w:lang w:eastAsia="zh-CN"/>
        </w:rPr>
        <w:t xml:space="preserve"> </w:t>
      </w:r>
      <w:r w:rsidR="003F6778" w:rsidRPr="1065E451">
        <w:rPr>
          <w:rFonts w:ascii="Browallia New" w:hAnsi="Browallia New" w:cs="Browallia New"/>
          <w:sz w:val="28"/>
          <w:szCs w:val="28"/>
          <w:cs/>
          <w:lang w:eastAsia="zh-CN"/>
        </w:rPr>
        <w:t>ล้านบาท</w:t>
      </w:r>
      <w:r w:rsidR="00A55BD8" w:rsidRPr="00A55BD8">
        <w:rPr>
          <w:rFonts w:ascii="Browallia New" w:hAnsi="Browallia New" w:cs="Browallia New"/>
          <w:sz w:val="28"/>
          <w:szCs w:val="28"/>
          <w:lang w:eastAsia="zh-CN"/>
        </w:rPr>
        <w:t xml:space="preserve">   </w:t>
      </w:r>
    </w:p>
    <w:p w14:paraId="5504BBED" w14:textId="48719495" w:rsidR="00342DC2" w:rsidRPr="00996995" w:rsidRDefault="00342DC2" w:rsidP="00996995">
      <w:pPr>
        <w:pStyle w:val="Preformatted"/>
        <w:tabs>
          <w:tab w:val="clear" w:pos="0"/>
          <w:tab w:val="clear" w:pos="959"/>
        </w:tabs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485DFE8E" w14:textId="58FB730A" w:rsidR="00350EF7" w:rsidRPr="00996995" w:rsidRDefault="00350EF7" w:rsidP="00996995">
      <w:pPr>
        <w:pStyle w:val="Preformatted"/>
        <w:tabs>
          <w:tab w:val="clear" w:pos="0"/>
          <w:tab w:val="clear" w:pos="959"/>
        </w:tabs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41791E39" w14:textId="5E895782" w:rsidR="00350EF7" w:rsidRPr="00996995" w:rsidRDefault="00350EF7" w:rsidP="00996995">
      <w:pPr>
        <w:pStyle w:val="Preformatted"/>
        <w:tabs>
          <w:tab w:val="clear" w:pos="0"/>
          <w:tab w:val="clear" w:pos="959"/>
        </w:tabs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55EEF828" w14:textId="77777777" w:rsidR="00350EF7" w:rsidRPr="00996995" w:rsidRDefault="00350EF7" w:rsidP="00996995">
      <w:pPr>
        <w:pStyle w:val="Preformatted"/>
        <w:tabs>
          <w:tab w:val="clear" w:pos="0"/>
          <w:tab w:val="clear" w:pos="959"/>
        </w:tabs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3A188802" w14:textId="62029B24" w:rsidR="00AE059E" w:rsidRDefault="002C6503" w:rsidP="006603DA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769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hanging="426"/>
        <w:rPr>
          <w:rFonts w:ascii="Browallia New" w:hAnsi="Browallia New" w:cs="Browallia New"/>
          <w:bCs/>
          <w:sz w:val="28"/>
          <w:szCs w:val="28"/>
        </w:rPr>
      </w:pPr>
      <w:r w:rsidRPr="00A002DD">
        <w:rPr>
          <w:rFonts w:ascii="Browallia New" w:hAnsi="Browallia New" w:cs="Browallia New" w:hint="cs"/>
          <w:bCs/>
          <w:sz w:val="28"/>
          <w:szCs w:val="28"/>
          <w:cs/>
        </w:rPr>
        <w:lastRenderedPageBreak/>
        <w:t>การจัดประเภทรายการ</w:t>
      </w:r>
      <w:r w:rsidR="00A002DD">
        <w:rPr>
          <w:rFonts w:ascii="Browallia New" w:hAnsi="Browallia New" w:cs="Browallia New"/>
          <w:bCs/>
          <w:sz w:val="28"/>
          <w:szCs w:val="28"/>
          <w:cs/>
        </w:rPr>
        <w:br/>
      </w:r>
    </w:p>
    <w:p w14:paraId="199E76D8" w14:textId="1906AFB6" w:rsidR="00E70FA5" w:rsidRDefault="00E70FA5" w:rsidP="007F48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70FA5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บริษัทได้มีการจัดประเภทรายการบัญชีบางรายการในงบการเงิน ณ วันที่ </w:t>
      </w:r>
      <w:r w:rsidRPr="00E70FA5">
        <w:rPr>
          <w:rFonts w:ascii="Browallia New" w:hAnsi="Browallia New" w:cs="Browallia New"/>
          <w:sz w:val="28"/>
          <w:szCs w:val="28"/>
          <w:lang w:val="en-GB"/>
        </w:rPr>
        <w:t>31</w:t>
      </w:r>
      <w:r w:rsidR="00AA5893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มีนาคม </w:t>
      </w:r>
      <w:r w:rsidR="00AA5893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E70FA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70FA5">
        <w:rPr>
          <w:rFonts w:ascii="Browallia New" w:hAnsi="Browallia New" w:cs="Browallia New"/>
          <w:sz w:val="28"/>
          <w:szCs w:val="28"/>
          <w:cs/>
          <w:lang w:val="en-GB"/>
        </w:rPr>
        <w:t>เพื่อให้สอดคล้องกับการจัดประเภทรายการบัญชีใน</w:t>
      </w:r>
      <w:r w:rsidR="00C86936">
        <w:rPr>
          <w:rFonts w:ascii="Browallia New" w:hAnsi="Browallia New" w:cs="Browallia New" w:hint="cs"/>
          <w:sz w:val="28"/>
          <w:szCs w:val="28"/>
          <w:cs/>
          <w:lang w:val="en-GB"/>
        </w:rPr>
        <w:t>งวด</w:t>
      </w:r>
      <w:r w:rsidRPr="00E70FA5">
        <w:rPr>
          <w:rFonts w:ascii="Browallia New" w:hAnsi="Browallia New" w:cs="Browallia New"/>
          <w:sz w:val="28"/>
          <w:szCs w:val="28"/>
          <w:cs/>
          <w:lang w:val="en-GB"/>
        </w:rPr>
        <w:t>ปัจจุบันซึ่งไม่มีผลกระทบต่อกำไรหรือขาดทุนและส่วนของผู้ถือหุ้น</w:t>
      </w:r>
      <w:r w:rsidR="00131286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E70FA5">
        <w:rPr>
          <w:rFonts w:ascii="Browallia New" w:hAnsi="Browallia New" w:cs="Browallia New"/>
          <w:sz w:val="28"/>
          <w:szCs w:val="28"/>
          <w:cs/>
          <w:lang w:val="en-GB"/>
        </w:rPr>
        <w:t>การจัดประเภทดังกล่าวมีรายละเอียด ดังต่อไปนี้</w:t>
      </w:r>
    </w:p>
    <w:p w14:paraId="48ED116C" w14:textId="49C246B5" w:rsidR="00A16FBC" w:rsidRDefault="00A16FBC" w:rsidP="00E70F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72" w:type="dxa"/>
        <w:tblInd w:w="42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8"/>
        <w:gridCol w:w="1871"/>
        <w:gridCol w:w="1871"/>
        <w:gridCol w:w="1872"/>
      </w:tblGrid>
      <w:tr w:rsidR="00155974" w:rsidRPr="00202C51" w14:paraId="227BBD91" w14:textId="77777777" w:rsidTr="00FC5E94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79DC84" w14:textId="77777777" w:rsidR="00155974" w:rsidRPr="001F34BD" w:rsidRDefault="00155974" w:rsidP="0039743A">
            <w:pPr>
              <w:ind w:left="-255"/>
              <w:jc w:val="both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56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FEDD47" w14:textId="44E2109A" w:rsidR="00155974" w:rsidRPr="001F34BD" w:rsidRDefault="00155974" w:rsidP="0039743A">
            <w:pPr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</w:rPr>
              <w:t>(</w:t>
            </w:r>
            <w:proofErr w:type="gramStart"/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หน่วย </w:t>
            </w:r>
            <w:r w:rsidRPr="005E1A96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proofErr w:type="gramEnd"/>
            <w:r w:rsidRPr="005E1A9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5E1A9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พัน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บาท</w:t>
            </w:r>
            <w:r w:rsidRPr="005E1A9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</w:tr>
      <w:tr w:rsidR="00A16FBC" w:rsidRPr="00202C51" w14:paraId="763AC43A" w14:textId="77777777" w:rsidTr="00FC5E94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4362D" w14:textId="77777777" w:rsidR="00A16FBC" w:rsidRPr="001F34BD" w:rsidRDefault="00A16FBC" w:rsidP="0039743A">
            <w:pPr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6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F0F4D" w14:textId="77777777" w:rsidR="00A16FBC" w:rsidRPr="001F34BD" w:rsidRDefault="00A16FBC" w:rsidP="0039743A">
            <w:pPr>
              <w:pBdr>
                <w:bottom w:val="single" w:sz="4" w:space="1" w:color="auto"/>
              </w:pBdr>
              <w:tabs>
                <w:tab w:val="clear" w:pos="1871"/>
                <w:tab w:val="left" w:pos="1248"/>
              </w:tabs>
              <w:ind w:left="69" w:right="108" w:firstLine="63"/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A16FBC" w:rsidRPr="00202C51" w14:paraId="327B9FE7" w14:textId="77777777" w:rsidTr="00FC5E94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86E9AF" w14:textId="77777777" w:rsidR="00A16FBC" w:rsidRPr="001F34BD" w:rsidRDefault="00A16FBC" w:rsidP="0039743A">
            <w:pPr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BFBC9D" w14:textId="77777777" w:rsidR="00A16FBC" w:rsidRPr="001F34BD" w:rsidRDefault="00A16FBC" w:rsidP="0039743A">
            <w:pPr>
              <w:pBdr>
                <w:bottom w:val="single" w:sz="4" w:space="1" w:color="auto"/>
              </w:pBdr>
              <w:tabs>
                <w:tab w:val="clear" w:pos="1871"/>
                <w:tab w:val="left" w:pos="1248"/>
              </w:tabs>
              <w:ind w:left="69" w:right="108" w:firstLine="63"/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FFC3FB" w14:textId="77777777" w:rsidR="00A16FBC" w:rsidRPr="001F34BD" w:rsidRDefault="00A16FBC" w:rsidP="0039743A">
            <w:pPr>
              <w:pBdr>
                <w:bottom w:val="single" w:sz="4" w:space="1" w:color="auto"/>
              </w:pBdr>
              <w:tabs>
                <w:tab w:val="clear" w:pos="1871"/>
                <w:tab w:val="left" w:pos="1248"/>
              </w:tabs>
              <w:ind w:left="69" w:right="108" w:firstLine="63"/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</w:t>
            </w:r>
            <w:r w:rsidRPr="001F34BD">
              <w:rPr>
                <w:rFonts w:ascii="Browallia New" w:hAnsi="Browallia New" w:cs="Browallia New"/>
                <w:sz w:val="28"/>
                <w:szCs w:val="28"/>
              </w:rPr>
              <w:t> (</w:t>
            </w: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ลดลง</w:t>
            </w:r>
            <w:r w:rsidRPr="001F34BD">
              <w:rPr>
                <w:rFonts w:ascii="Browallia New" w:hAnsi="Browallia New" w:cs="Browallia New"/>
                <w:sz w:val="28"/>
                <w:szCs w:val="28"/>
              </w:rPr>
              <w:t>) 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0E3106" w14:textId="77777777" w:rsidR="00A16FBC" w:rsidRPr="001F34BD" w:rsidRDefault="00A16FBC" w:rsidP="00FC5E94">
            <w:pPr>
              <w:pBdr>
                <w:bottom w:val="single" w:sz="4" w:space="1" w:color="auto"/>
              </w:pBdr>
              <w:tabs>
                <w:tab w:val="clear" w:pos="227"/>
                <w:tab w:val="clear" w:pos="1871"/>
                <w:tab w:val="left" w:pos="375"/>
                <w:tab w:val="left" w:pos="1518"/>
              </w:tabs>
              <w:ind w:left="51" w:right="108"/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ตามที่จัดประเภท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ใ</w:t>
            </w: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หม่</w:t>
            </w: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</w:tr>
      <w:tr w:rsidR="00A16FBC" w:rsidRPr="00202C51" w14:paraId="385D0B0F" w14:textId="77777777" w:rsidTr="00FC5E94">
        <w:trPr>
          <w:trHeight w:val="165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B229E6" w14:textId="77777777" w:rsidR="00A16FBC" w:rsidRPr="001F34BD" w:rsidRDefault="00A16FBC" w:rsidP="0039743A">
            <w:pPr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FE3340" w14:textId="77777777" w:rsidR="00A16FBC" w:rsidRPr="001F34BD" w:rsidRDefault="00A16FBC" w:rsidP="0039743A">
            <w:pPr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00D7CC" w14:textId="77777777" w:rsidR="00A16FBC" w:rsidRPr="001F34BD" w:rsidRDefault="00A16FBC" w:rsidP="0039743A">
            <w:pPr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6373C5" w14:textId="77777777" w:rsidR="00A16FBC" w:rsidRPr="001F34BD" w:rsidRDefault="00A16FBC" w:rsidP="0039743A">
            <w:pPr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</w:tr>
      <w:tr w:rsidR="00A16FBC" w:rsidRPr="00202C51" w14:paraId="3CAF7E70" w14:textId="77777777" w:rsidTr="00FC5E94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E04A8" w14:textId="77777777" w:rsidR="00A16FBC" w:rsidRPr="00D16855" w:rsidRDefault="00A16FBC" w:rsidP="0039743A">
            <w:pPr>
              <w:jc w:val="both"/>
              <w:textAlignment w:val="baselin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AB32B0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58270" w14:textId="77777777" w:rsidR="00A16FBC" w:rsidRPr="001F34BD" w:rsidRDefault="00A16FBC" w:rsidP="0039743A">
            <w:pPr>
              <w:ind w:right="126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9E1A0" w14:textId="77777777" w:rsidR="00A16FBC" w:rsidRPr="001F34BD" w:rsidRDefault="00A16FBC" w:rsidP="0039743A">
            <w:pPr>
              <w:ind w:right="108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16FEB" w14:textId="77777777" w:rsidR="00A16FBC" w:rsidRPr="001F34BD" w:rsidRDefault="00A16FBC" w:rsidP="0039743A">
            <w:pPr>
              <w:ind w:right="90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A16FBC" w:rsidRPr="00202C51" w14:paraId="2E77B39F" w14:textId="77777777" w:rsidTr="00FC5E94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2501A" w14:textId="77777777" w:rsidR="00A16FBC" w:rsidRPr="001F34BD" w:rsidRDefault="00A16FBC" w:rsidP="0039743A">
            <w:pPr>
              <w:tabs>
                <w:tab w:val="center" w:pos="1609"/>
              </w:tabs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34BD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</w:t>
            </w: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7BEE1" w14:textId="02B38B19" w:rsidR="00A16FBC" w:rsidRPr="00EA52B3" w:rsidRDefault="00EA52B3" w:rsidP="0039743A">
            <w:pPr>
              <w:ind w:right="126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19,132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27184" w14:textId="0AF943F5" w:rsidR="00A16FBC" w:rsidRPr="00E05601" w:rsidRDefault="0084764E" w:rsidP="0039743A">
            <w:pPr>
              <w:ind w:right="108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3,</w:t>
            </w:r>
            <w:r w:rsidR="00B246FF">
              <w:rPr>
                <w:rFonts w:ascii="Browallia New" w:hAnsi="Browallia New" w:cs="Browallia New"/>
                <w:sz w:val="28"/>
                <w:szCs w:val="28"/>
              </w:rPr>
              <w:t>133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99C24" w14:textId="53D6DD9C" w:rsidR="00A16FBC" w:rsidRPr="00E05601" w:rsidRDefault="00447949" w:rsidP="0039743A">
            <w:pPr>
              <w:ind w:right="90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22,</w:t>
            </w:r>
            <w:r w:rsidR="002A3822">
              <w:rPr>
                <w:rFonts w:ascii="Browallia New" w:hAnsi="Browallia New" w:cs="Browallia New"/>
                <w:sz w:val="28"/>
                <w:szCs w:val="28"/>
              </w:rPr>
              <w:t>265</w:t>
            </w:r>
          </w:p>
        </w:tc>
      </w:tr>
      <w:tr w:rsidR="00A16FBC" w:rsidRPr="00202C51" w14:paraId="075651DD" w14:textId="77777777" w:rsidTr="00FC5E94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2AA7D" w14:textId="77777777" w:rsidR="00A16FBC" w:rsidRPr="001F34BD" w:rsidRDefault="00A16FBC" w:rsidP="0039743A">
            <w:pPr>
              <w:tabs>
                <w:tab w:val="center" w:pos="1609"/>
              </w:tabs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34BD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</w:t>
            </w: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35214" w14:textId="1B267E53" w:rsidR="00A16FBC" w:rsidRPr="00E05601" w:rsidRDefault="00EA52B3" w:rsidP="0039743A">
            <w:pPr>
              <w:ind w:right="126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20,734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0ACD9" w14:textId="58654FD3" w:rsidR="00A16FBC" w:rsidRPr="00E05601" w:rsidRDefault="002635A6" w:rsidP="0039743A">
            <w:pPr>
              <w:ind w:right="108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(3,</w:t>
            </w:r>
            <w:r w:rsidR="00B246FF">
              <w:rPr>
                <w:rFonts w:ascii="Browallia New" w:hAnsi="Browallia New" w:cs="Browallia New"/>
                <w:sz w:val="28"/>
                <w:szCs w:val="28"/>
              </w:rPr>
              <w:t>133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3C3AB" w14:textId="5ACD70CF" w:rsidR="00A16FBC" w:rsidRPr="00E05601" w:rsidRDefault="003E07D5" w:rsidP="0039743A">
            <w:pPr>
              <w:ind w:right="90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17,</w:t>
            </w:r>
            <w:r w:rsidR="002A3822">
              <w:rPr>
                <w:rFonts w:ascii="Browallia New" w:hAnsi="Browallia New" w:cs="Browallia New"/>
                <w:sz w:val="28"/>
                <w:szCs w:val="28"/>
              </w:rPr>
              <w:t>601</w:t>
            </w:r>
          </w:p>
        </w:tc>
      </w:tr>
      <w:tr w:rsidR="004902C4" w:rsidRPr="00202C51" w14:paraId="7364D947" w14:textId="77777777" w:rsidTr="00FC5E94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1EEBB" w14:textId="77777777" w:rsidR="004902C4" w:rsidRPr="001F34BD" w:rsidRDefault="004902C4" w:rsidP="0039743A">
            <w:pPr>
              <w:tabs>
                <w:tab w:val="center" w:pos="1609"/>
              </w:tabs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05613" w14:textId="77777777" w:rsidR="004902C4" w:rsidRPr="00E05601" w:rsidRDefault="004902C4" w:rsidP="0039743A">
            <w:pPr>
              <w:ind w:right="126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2DE16" w14:textId="77777777" w:rsidR="004902C4" w:rsidRPr="00E05601" w:rsidRDefault="004902C4" w:rsidP="0039743A">
            <w:pPr>
              <w:ind w:right="108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EBAE5" w14:textId="77777777" w:rsidR="004902C4" w:rsidRDefault="004902C4" w:rsidP="0039743A">
            <w:pPr>
              <w:ind w:right="90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55974" w:rsidRPr="00202C51" w14:paraId="721E7382" w14:textId="77777777" w:rsidTr="00FC5E94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76729" w14:textId="77777777" w:rsidR="00155974" w:rsidRPr="001F34BD" w:rsidRDefault="00155974" w:rsidP="0039743A">
            <w:pPr>
              <w:ind w:left="-255"/>
              <w:jc w:val="both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FFD86D" w14:textId="2AA14DB9" w:rsidR="00155974" w:rsidRPr="001F34BD" w:rsidRDefault="00155974" w:rsidP="0039743A">
            <w:pPr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5E1A96">
              <w:rPr>
                <w:rFonts w:ascii="Browallia New" w:hAnsi="Browallia New" w:cs="Browallia New"/>
                <w:sz w:val="28"/>
                <w:szCs w:val="28"/>
              </w:rPr>
              <w:t>(</w:t>
            </w:r>
            <w:proofErr w:type="gramStart"/>
            <w:r w:rsidRPr="005E1A9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หน่วย </w:t>
            </w:r>
            <w:r w:rsidRPr="005E1A96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proofErr w:type="gramEnd"/>
            <w:r w:rsidRPr="005E1A9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5E1A9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พัน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บาท</w:t>
            </w:r>
            <w:r w:rsidRPr="005E1A9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</w:tr>
      <w:tr w:rsidR="004422A6" w:rsidRPr="00202C51" w14:paraId="590E7039" w14:textId="77777777" w:rsidTr="00FC5E94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23EFC" w14:textId="77777777" w:rsidR="004422A6" w:rsidRPr="001F34BD" w:rsidRDefault="004422A6" w:rsidP="0039743A">
            <w:pPr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71933" w14:textId="77777777" w:rsidR="004422A6" w:rsidRPr="001F34BD" w:rsidRDefault="004422A6" w:rsidP="0039743A">
            <w:pPr>
              <w:pBdr>
                <w:bottom w:val="single" w:sz="4" w:space="1" w:color="auto"/>
              </w:pBdr>
              <w:tabs>
                <w:tab w:val="clear" w:pos="227"/>
                <w:tab w:val="clear" w:pos="1871"/>
                <w:tab w:val="left" w:pos="375"/>
                <w:tab w:val="left" w:pos="1518"/>
              </w:tabs>
              <w:ind w:left="51" w:right="108"/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ของบริษัท</w:t>
            </w:r>
          </w:p>
        </w:tc>
      </w:tr>
      <w:tr w:rsidR="004422A6" w:rsidRPr="00202C51" w14:paraId="30CDC410" w14:textId="77777777" w:rsidTr="00FC5E94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F42B7A" w14:textId="77777777" w:rsidR="004422A6" w:rsidRPr="001F34BD" w:rsidRDefault="004422A6" w:rsidP="0039743A">
            <w:pPr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34A8F5" w14:textId="77777777" w:rsidR="004422A6" w:rsidRPr="001F34BD" w:rsidRDefault="004422A6" w:rsidP="0039743A">
            <w:pPr>
              <w:pBdr>
                <w:bottom w:val="single" w:sz="4" w:space="1" w:color="auto"/>
              </w:pBdr>
              <w:tabs>
                <w:tab w:val="clear" w:pos="227"/>
                <w:tab w:val="clear" w:pos="1871"/>
                <w:tab w:val="left" w:pos="375"/>
                <w:tab w:val="left" w:pos="1518"/>
              </w:tabs>
              <w:ind w:left="51" w:right="108"/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9AE061" w14:textId="77777777" w:rsidR="004422A6" w:rsidRPr="001F34BD" w:rsidRDefault="004422A6" w:rsidP="0039743A">
            <w:pPr>
              <w:pBdr>
                <w:bottom w:val="single" w:sz="4" w:space="1" w:color="auto"/>
              </w:pBdr>
              <w:tabs>
                <w:tab w:val="clear" w:pos="227"/>
                <w:tab w:val="clear" w:pos="1871"/>
                <w:tab w:val="left" w:pos="375"/>
                <w:tab w:val="left" w:pos="1518"/>
              </w:tabs>
              <w:ind w:left="51" w:right="108"/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</w:t>
            </w:r>
            <w:r w:rsidRPr="001F34BD">
              <w:rPr>
                <w:rFonts w:ascii="Browallia New" w:hAnsi="Browallia New" w:cs="Browallia New"/>
                <w:sz w:val="28"/>
                <w:szCs w:val="28"/>
              </w:rPr>
              <w:t> (</w:t>
            </w: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ลดลง</w:t>
            </w:r>
            <w:r w:rsidRPr="001F34BD">
              <w:rPr>
                <w:rFonts w:ascii="Browallia New" w:hAnsi="Browallia New" w:cs="Browallia New"/>
                <w:sz w:val="28"/>
                <w:szCs w:val="28"/>
              </w:rPr>
              <w:t>) 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9ED7E8" w14:textId="77777777" w:rsidR="004422A6" w:rsidRPr="001F34BD" w:rsidRDefault="004422A6" w:rsidP="0039743A">
            <w:pPr>
              <w:pBdr>
                <w:bottom w:val="single" w:sz="4" w:space="1" w:color="auto"/>
              </w:pBdr>
              <w:tabs>
                <w:tab w:val="clear" w:pos="227"/>
                <w:tab w:val="clear" w:pos="1871"/>
                <w:tab w:val="left" w:pos="375"/>
                <w:tab w:val="left" w:pos="1518"/>
              </w:tabs>
              <w:ind w:left="51" w:right="108"/>
              <w:jc w:val="center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ตามที่จัดประเภทใหม่</w:t>
            </w: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</w:tr>
      <w:tr w:rsidR="004422A6" w:rsidRPr="00202C51" w14:paraId="1C27431F" w14:textId="77777777" w:rsidTr="00FC5E94">
        <w:trPr>
          <w:trHeight w:val="165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E7590D" w14:textId="77777777" w:rsidR="004422A6" w:rsidRPr="001F34BD" w:rsidRDefault="004422A6" w:rsidP="0039743A">
            <w:pPr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502D41" w14:textId="77777777" w:rsidR="004422A6" w:rsidRPr="001F34BD" w:rsidRDefault="004422A6" w:rsidP="0039743A">
            <w:pPr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E4CECF" w14:textId="77777777" w:rsidR="004422A6" w:rsidRPr="001F34BD" w:rsidRDefault="004422A6" w:rsidP="0039743A">
            <w:pPr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EBDE2" w14:textId="77777777" w:rsidR="004422A6" w:rsidRPr="001F34BD" w:rsidRDefault="004422A6" w:rsidP="0039743A">
            <w:pPr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 w:rsidRPr="001F34BD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</w:tr>
      <w:tr w:rsidR="004422A6" w:rsidRPr="00202C51" w14:paraId="5ED3AB5A" w14:textId="77777777" w:rsidTr="00FC5E94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6C2B2" w14:textId="77777777" w:rsidR="004422A6" w:rsidRPr="00D16855" w:rsidRDefault="004422A6" w:rsidP="0039743A">
            <w:pPr>
              <w:jc w:val="both"/>
              <w:textAlignment w:val="baselin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AB32B0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7F69D" w14:textId="77777777" w:rsidR="004422A6" w:rsidRPr="001F34BD" w:rsidRDefault="004422A6" w:rsidP="0039743A">
            <w:pPr>
              <w:ind w:right="126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CB79B" w14:textId="77777777" w:rsidR="004422A6" w:rsidRPr="001F34BD" w:rsidRDefault="004422A6" w:rsidP="0039743A">
            <w:pPr>
              <w:ind w:right="108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C9597" w14:textId="77777777" w:rsidR="004422A6" w:rsidRPr="001F34BD" w:rsidRDefault="004422A6" w:rsidP="0039743A">
            <w:pPr>
              <w:ind w:right="90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7A38EF" w:rsidRPr="00202C51" w14:paraId="0A9F4406" w14:textId="77777777" w:rsidTr="00FC5E94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1924E" w14:textId="77777777" w:rsidR="007A38EF" w:rsidRPr="001F34BD" w:rsidRDefault="007A38EF" w:rsidP="007A38EF">
            <w:pPr>
              <w:tabs>
                <w:tab w:val="center" w:pos="1609"/>
              </w:tabs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34BD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</w:t>
            </w:r>
            <w:r w:rsidRPr="001F34B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6A8C8" w14:textId="5EBA4892" w:rsidR="007A38EF" w:rsidRPr="00E05601" w:rsidRDefault="007A38EF" w:rsidP="007A38EF">
            <w:pPr>
              <w:ind w:right="108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19,132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5D09A" w14:textId="0706D466" w:rsidR="007A38EF" w:rsidRPr="00E05601" w:rsidRDefault="007A38EF" w:rsidP="007A38EF">
            <w:pPr>
              <w:ind w:right="108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3,</w:t>
            </w:r>
            <w:r w:rsidR="00341D4E">
              <w:rPr>
                <w:rFonts w:ascii="Browallia New" w:hAnsi="Browallia New" w:cs="Browallia New"/>
                <w:sz w:val="28"/>
                <w:szCs w:val="28"/>
              </w:rPr>
              <w:t>133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09CE2" w14:textId="6EC8BEF9" w:rsidR="007A38EF" w:rsidRPr="00E05601" w:rsidRDefault="007A38EF" w:rsidP="007A38EF">
            <w:pPr>
              <w:ind w:right="90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22,</w:t>
            </w:r>
            <w:r w:rsidR="00341D4E">
              <w:rPr>
                <w:rFonts w:ascii="Browallia New" w:hAnsi="Browallia New" w:cs="Browallia New"/>
                <w:sz w:val="28"/>
                <w:szCs w:val="28"/>
              </w:rPr>
              <w:t>265</w:t>
            </w:r>
          </w:p>
        </w:tc>
      </w:tr>
      <w:tr w:rsidR="007A38EF" w:rsidRPr="00C84408" w14:paraId="64F320F9" w14:textId="77777777" w:rsidTr="00FC5E94">
        <w:trPr>
          <w:trHeight w:val="33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15D51" w14:textId="77777777" w:rsidR="007A38EF" w:rsidRPr="00C84408" w:rsidRDefault="007A38EF" w:rsidP="007A38EF">
            <w:pPr>
              <w:tabs>
                <w:tab w:val="center" w:pos="1609"/>
              </w:tabs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84408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</w:t>
            </w:r>
            <w:r w:rsidRPr="00C84408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5BCAD" w14:textId="2DC9EEAA" w:rsidR="007A38EF" w:rsidRPr="00C84408" w:rsidRDefault="007A38EF" w:rsidP="007A38EF">
            <w:pPr>
              <w:ind w:right="108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20,700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400EE" w14:textId="1A0789F6" w:rsidR="007A38EF" w:rsidRPr="00C84408" w:rsidRDefault="007A38EF" w:rsidP="007A38EF">
            <w:pPr>
              <w:ind w:right="108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(3,</w:t>
            </w:r>
            <w:r w:rsidR="00341D4E">
              <w:rPr>
                <w:rFonts w:ascii="Browallia New" w:hAnsi="Browallia New" w:cs="Browallia New"/>
                <w:sz w:val="28"/>
                <w:szCs w:val="28"/>
              </w:rPr>
              <w:t>133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47A42" w14:textId="0A5D8EF4" w:rsidR="007A38EF" w:rsidRPr="00C84408" w:rsidRDefault="00686213" w:rsidP="007A38EF">
            <w:pPr>
              <w:ind w:right="90"/>
              <w:jc w:val="right"/>
              <w:textAlignment w:val="baselin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17,</w:t>
            </w:r>
            <w:r w:rsidR="00793636">
              <w:rPr>
                <w:rFonts w:ascii="Browallia New" w:hAnsi="Browallia New" w:cs="Browallia New"/>
                <w:sz w:val="28"/>
                <w:szCs w:val="28"/>
              </w:rPr>
              <w:t>567</w:t>
            </w:r>
          </w:p>
        </w:tc>
      </w:tr>
    </w:tbl>
    <w:p w14:paraId="2C750436" w14:textId="202F665C" w:rsidR="00957C7D" w:rsidRDefault="00957C7D" w:rsidP="00E70F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Browallia New" w:hAnsi="Browallia New" w:cs="Browallia New"/>
          <w:sz w:val="28"/>
          <w:szCs w:val="28"/>
          <w:lang w:val="en-GB"/>
        </w:rPr>
      </w:pPr>
    </w:p>
    <w:p w14:paraId="3F8A8D6D" w14:textId="5E83901D" w:rsidR="00957C7D" w:rsidRPr="007F48C3" w:rsidRDefault="00C84583" w:rsidP="007F48C3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769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hanging="426"/>
        <w:rPr>
          <w:rFonts w:ascii="Browallia New" w:hAnsi="Browallia New" w:cs="Browallia New"/>
          <w:bCs/>
          <w:sz w:val="28"/>
          <w:szCs w:val="28"/>
          <w:cs/>
        </w:rPr>
      </w:pPr>
      <w:r w:rsidRPr="007F48C3">
        <w:rPr>
          <w:rFonts w:ascii="Browallia New" w:hAnsi="Browallia New" w:cs="Browallia New" w:hint="cs"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41606152" w14:textId="77777777" w:rsidR="00957C7D" w:rsidRPr="007F48C3" w:rsidRDefault="00957C7D" w:rsidP="007F48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9A50287" w14:textId="6140BDBE" w:rsidR="00957C7D" w:rsidRPr="007F48C3" w:rsidRDefault="00957C7D" w:rsidP="007F48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F48C3">
        <w:rPr>
          <w:rFonts w:ascii="Browallia New" w:hAnsi="Browallia New" w:cs="Browallia New"/>
          <w:sz w:val="28"/>
          <w:szCs w:val="28"/>
          <w:cs/>
          <w:lang w:val="en-GB"/>
        </w:rPr>
        <w:t xml:space="preserve">ในการประชุมสามัญผู้ถือหุ้นประจำปี </w:t>
      </w:r>
      <w:r w:rsidR="00CA70E4" w:rsidRPr="007F48C3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7F48C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F48C3">
        <w:rPr>
          <w:rFonts w:ascii="Browallia New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CA70E4" w:rsidRPr="007F48C3">
        <w:rPr>
          <w:rFonts w:ascii="Browallia New" w:hAnsi="Browallia New" w:cs="Browallia New"/>
          <w:sz w:val="28"/>
          <w:szCs w:val="28"/>
          <w:lang w:val="en-GB"/>
        </w:rPr>
        <w:t xml:space="preserve">29 </w:t>
      </w:r>
      <w:r w:rsidR="00CA70E4" w:rsidRPr="007F48C3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เมษายน </w:t>
      </w:r>
      <w:r w:rsidR="00CA70E4" w:rsidRPr="007F48C3">
        <w:rPr>
          <w:rFonts w:ascii="Browallia New" w:hAnsi="Browallia New" w:cs="Browallia New"/>
          <w:sz w:val="28"/>
          <w:szCs w:val="28"/>
          <w:lang w:val="en-GB"/>
        </w:rPr>
        <w:t xml:space="preserve">2564 </w:t>
      </w:r>
      <w:r w:rsidRPr="007F48C3">
        <w:rPr>
          <w:rFonts w:ascii="Browallia New" w:hAnsi="Browallia New" w:cs="Browallia New"/>
          <w:sz w:val="28"/>
          <w:szCs w:val="28"/>
          <w:cs/>
          <w:lang w:val="en-GB"/>
        </w:rPr>
        <w:t xml:space="preserve">ที่ประชุมมีมติอนุมัติจ่ายเงินปันผลจากกำไรของผลการดำเนินงานสำหรับปีสิ้นสุดวันที่ </w:t>
      </w:r>
      <w:r w:rsidRPr="007F48C3">
        <w:rPr>
          <w:rFonts w:ascii="Browallia New" w:hAnsi="Browallia New" w:cs="Browallia New"/>
          <w:sz w:val="28"/>
          <w:szCs w:val="28"/>
          <w:lang w:val="en-GB"/>
        </w:rPr>
        <w:t xml:space="preserve">31 </w:t>
      </w:r>
      <w:r w:rsidRPr="007F48C3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Pr="007F48C3">
        <w:rPr>
          <w:rFonts w:ascii="Browallia New" w:hAnsi="Browallia New" w:cs="Browallia New"/>
          <w:sz w:val="28"/>
          <w:szCs w:val="28"/>
          <w:lang w:val="en-GB"/>
        </w:rPr>
        <w:t>256</w:t>
      </w:r>
      <w:r w:rsidR="00CA70E4" w:rsidRPr="007F48C3">
        <w:rPr>
          <w:rFonts w:ascii="Browallia New" w:hAnsi="Browallia New" w:cs="Browallia New"/>
          <w:sz w:val="28"/>
          <w:szCs w:val="28"/>
          <w:lang w:val="en-GB"/>
        </w:rPr>
        <w:t>3</w:t>
      </w:r>
      <w:r w:rsidRPr="007F48C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B11B10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ให้กับผู้ถือหุ้น </w:t>
      </w:r>
      <w:r w:rsidRPr="007F48C3">
        <w:rPr>
          <w:rFonts w:ascii="Browallia New" w:hAnsi="Browallia New" w:cs="Browallia New"/>
          <w:sz w:val="28"/>
          <w:szCs w:val="28"/>
          <w:cs/>
          <w:lang w:val="en-GB"/>
        </w:rPr>
        <w:t xml:space="preserve">จำนวน </w:t>
      </w:r>
      <w:r w:rsidR="00B90E19" w:rsidRPr="007F48C3">
        <w:rPr>
          <w:rFonts w:ascii="Browallia New" w:hAnsi="Browallia New" w:cs="Browallia New"/>
          <w:sz w:val="28"/>
          <w:szCs w:val="28"/>
          <w:lang w:val="en-GB"/>
        </w:rPr>
        <w:t>160</w:t>
      </w:r>
      <w:r w:rsidRPr="007F48C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B90E19" w:rsidRPr="007F48C3">
        <w:rPr>
          <w:rFonts w:ascii="Browallia New" w:hAnsi="Browallia New" w:cs="Browallia New" w:hint="cs"/>
          <w:sz w:val="28"/>
          <w:szCs w:val="28"/>
          <w:cs/>
          <w:lang w:val="en-GB"/>
        </w:rPr>
        <w:t>ล้าน</w:t>
      </w:r>
      <w:r w:rsidRPr="007F48C3">
        <w:rPr>
          <w:rFonts w:ascii="Browallia New" w:hAnsi="Browallia New" w:cs="Browallia New"/>
          <w:sz w:val="28"/>
          <w:szCs w:val="28"/>
          <w:cs/>
          <w:lang w:val="en-GB"/>
        </w:rPr>
        <w:t xml:space="preserve">หุ้น ในอัตราหุ้นละ </w:t>
      </w:r>
      <w:r w:rsidR="003851CE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              </w:t>
      </w:r>
      <w:r w:rsidRPr="007F48C3">
        <w:rPr>
          <w:rFonts w:ascii="Browallia New" w:hAnsi="Browallia New" w:cs="Browallia New"/>
          <w:sz w:val="28"/>
          <w:szCs w:val="28"/>
          <w:lang w:val="en-GB"/>
        </w:rPr>
        <w:t>0</w:t>
      </w:r>
      <w:r w:rsidR="00B90E19" w:rsidRPr="007F48C3">
        <w:rPr>
          <w:rFonts w:ascii="Browallia New" w:hAnsi="Browallia New" w:cs="Browallia New"/>
          <w:sz w:val="28"/>
          <w:szCs w:val="28"/>
          <w:lang w:val="en-GB"/>
        </w:rPr>
        <w:t>.15</w:t>
      </w:r>
      <w:r w:rsidRPr="007F48C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F48C3">
        <w:rPr>
          <w:rFonts w:ascii="Browallia New" w:hAnsi="Browallia New" w:cs="Browallia New"/>
          <w:sz w:val="28"/>
          <w:szCs w:val="28"/>
          <w:cs/>
          <w:lang w:val="en-GB"/>
        </w:rPr>
        <w:t>บาท</w:t>
      </w:r>
      <w:r w:rsidR="0058344A" w:rsidRPr="007F48C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F48C3">
        <w:rPr>
          <w:rFonts w:ascii="Browallia New" w:hAnsi="Browallia New" w:cs="Browallia New"/>
          <w:sz w:val="28"/>
          <w:szCs w:val="28"/>
          <w:cs/>
          <w:lang w:val="en-GB"/>
        </w:rPr>
        <w:t>เป็นจำนวนเงิน</w:t>
      </w:r>
      <w:r w:rsidR="00B90E19" w:rsidRPr="007F48C3">
        <w:rPr>
          <w:rFonts w:ascii="Browallia New" w:hAnsi="Browallia New" w:cs="Browallia New" w:hint="cs"/>
          <w:sz w:val="28"/>
          <w:szCs w:val="28"/>
          <w:cs/>
          <w:lang w:val="en-GB"/>
        </w:rPr>
        <w:t>ทั้งสิ้น</w:t>
      </w:r>
      <w:r w:rsidRPr="007F48C3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58344A" w:rsidRPr="007F48C3">
        <w:rPr>
          <w:rFonts w:ascii="Browallia New" w:hAnsi="Browallia New" w:cs="Browallia New"/>
          <w:sz w:val="28"/>
          <w:szCs w:val="28"/>
          <w:lang w:val="en-GB"/>
        </w:rPr>
        <w:t>24.00</w:t>
      </w:r>
      <w:r w:rsidRPr="007F48C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F48C3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</w:t>
      </w:r>
      <w:r w:rsidR="007B333A">
        <w:rPr>
          <w:rFonts w:ascii="Browallia New" w:hAnsi="Browallia New" w:cs="Browallia New" w:hint="cs"/>
          <w:sz w:val="28"/>
          <w:szCs w:val="28"/>
          <w:cs/>
          <w:lang w:val="en-GB"/>
        </w:rPr>
        <w:t>โดย</w:t>
      </w:r>
      <w:r w:rsidR="00163BB5">
        <w:rPr>
          <w:rFonts w:ascii="Browallia New" w:hAnsi="Browallia New" w:cs="Browallia New" w:hint="cs"/>
          <w:sz w:val="28"/>
          <w:szCs w:val="28"/>
          <w:cs/>
          <w:lang w:val="en-GB"/>
        </w:rPr>
        <w:t>มี</w:t>
      </w:r>
      <w:r w:rsidR="007B333A">
        <w:rPr>
          <w:rFonts w:ascii="Browallia New" w:hAnsi="Browallia New" w:cs="Browallia New" w:hint="cs"/>
          <w:sz w:val="28"/>
          <w:szCs w:val="28"/>
          <w:cs/>
          <w:lang w:val="en-GB"/>
        </w:rPr>
        <w:t>กำหนดจ่าย</w:t>
      </w:r>
      <w:r w:rsidR="000D6FE6" w:rsidRPr="007F48C3">
        <w:rPr>
          <w:rFonts w:ascii="Browallia New" w:hAnsi="Browallia New" w:cs="Browallia New" w:hint="cs"/>
          <w:sz w:val="28"/>
          <w:szCs w:val="28"/>
          <w:cs/>
          <w:lang w:val="en-GB"/>
        </w:rPr>
        <w:t>ใน</w:t>
      </w:r>
      <w:r w:rsidR="00726A48" w:rsidRPr="007F48C3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วันที่ </w:t>
      </w:r>
      <w:r w:rsidR="00726A48" w:rsidRPr="007F48C3">
        <w:rPr>
          <w:rFonts w:ascii="Browallia New" w:hAnsi="Browallia New" w:cs="Browallia New"/>
          <w:sz w:val="28"/>
          <w:szCs w:val="28"/>
          <w:lang w:val="en-GB"/>
        </w:rPr>
        <w:t xml:space="preserve">31 </w:t>
      </w:r>
      <w:r w:rsidR="004B7B97" w:rsidRPr="007F48C3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พฤษภาคม </w:t>
      </w:r>
      <w:r w:rsidR="004B7B97" w:rsidRPr="007F48C3">
        <w:rPr>
          <w:rFonts w:ascii="Browallia New" w:hAnsi="Browallia New" w:cs="Browallia New"/>
          <w:sz w:val="28"/>
          <w:szCs w:val="28"/>
          <w:lang w:val="en-GB"/>
        </w:rPr>
        <w:t>2564</w:t>
      </w:r>
    </w:p>
    <w:p w14:paraId="5576899F" w14:textId="77777777" w:rsidR="00957C7D" w:rsidRPr="00E70FA5" w:rsidRDefault="00957C7D" w:rsidP="007F48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sectPr w:rsidR="00957C7D" w:rsidRPr="00E70FA5" w:rsidSect="00E06CE4">
      <w:footerReference w:type="default" r:id="rId11"/>
      <w:footerReference w:type="first" r:id="rId12"/>
      <w:type w:val="continuous"/>
      <w:pgSz w:w="11909" w:h="16834" w:code="9"/>
      <w:pgMar w:top="1350" w:right="1019" w:bottom="990" w:left="1440" w:header="482" w:footer="284" w:gutter="0"/>
      <w:pgNumType w:start="9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3B06B" w14:textId="77777777" w:rsidR="00C10CCB" w:rsidRDefault="00C10CCB">
      <w:r>
        <w:separator/>
      </w:r>
    </w:p>
  </w:endnote>
  <w:endnote w:type="continuationSeparator" w:id="0">
    <w:p w14:paraId="542D27AE" w14:textId="77777777" w:rsidR="00C10CCB" w:rsidRDefault="00C10CCB">
      <w:r>
        <w:continuationSeparator/>
      </w:r>
    </w:p>
  </w:endnote>
  <w:endnote w:type="continuationNotice" w:id="1">
    <w:p w14:paraId="4848BDBE" w14:textId="77777777" w:rsidR="00C10CCB" w:rsidRDefault="00C10CC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D9B85" w14:textId="6C6205AB" w:rsidR="00242458" w:rsidRPr="005C4CA6" w:rsidRDefault="00CA06E7" w:rsidP="005C4CA6">
    <w:pPr>
      <w:pStyle w:val="Footer"/>
      <w:jc w:val="right"/>
      <w:rPr>
        <w:noProof/>
        <w:sz w:val="18"/>
        <w:szCs w:val="18"/>
      </w:rPr>
    </w:pPr>
    <w:sdt>
      <w:sdtPr>
        <w:id w:val="-60281149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242458" w:rsidRPr="005C4CA6">
          <w:rPr>
            <w:rFonts w:ascii="Browallia New" w:hAnsi="Browallia New" w:cs="Browallia New"/>
            <w:sz w:val="28"/>
            <w:szCs w:val="28"/>
          </w:rPr>
          <w:fldChar w:fldCharType="begin"/>
        </w:r>
        <w:r w:rsidR="00242458" w:rsidRPr="005C4CA6">
          <w:rPr>
            <w:rFonts w:ascii="Browallia New" w:hAnsi="Browallia New" w:cs="Browallia New"/>
            <w:sz w:val="28"/>
            <w:szCs w:val="28"/>
          </w:rPr>
          <w:instrText xml:space="preserve"> PAGE   \* MERGEFORMAT </w:instrText>
        </w:r>
        <w:r w:rsidR="00242458" w:rsidRPr="005C4CA6">
          <w:rPr>
            <w:rFonts w:ascii="Browallia New" w:hAnsi="Browallia New" w:cs="Browallia New"/>
            <w:sz w:val="28"/>
            <w:szCs w:val="28"/>
          </w:rPr>
          <w:fldChar w:fldCharType="separate"/>
        </w:r>
        <w:r w:rsidR="00242458">
          <w:rPr>
            <w:rFonts w:ascii="Browallia New" w:hAnsi="Browallia New" w:cs="Browallia New"/>
            <w:noProof/>
            <w:sz w:val="28"/>
            <w:szCs w:val="28"/>
          </w:rPr>
          <w:t>20</w:t>
        </w:r>
        <w:r w:rsidR="00242458" w:rsidRPr="005C4CA6">
          <w:rPr>
            <w:rFonts w:ascii="Browallia New" w:hAnsi="Browallia New" w:cs="Browallia New"/>
            <w:noProof/>
            <w:sz w:val="28"/>
            <w:szCs w:val="28"/>
          </w:rPr>
          <w:fldChar w:fldCharType="end"/>
        </w:r>
      </w:sdtContent>
    </w:sdt>
  </w:p>
  <w:p w14:paraId="29142FD0" w14:textId="6615C636" w:rsidR="00242458" w:rsidRPr="00D74787" w:rsidRDefault="00242458" w:rsidP="005C4CA6">
    <w:pPr>
      <w:pStyle w:val="Footer"/>
      <w:rPr>
        <w:rFonts w:ascii="Browallia New" w:hAnsi="Browallia New" w:cs="Browallia New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114D3" w14:textId="5349597C" w:rsidR="00242458" w:rsidRPr="005C4CA6" w:rsidRDefault="00242458" w:rsidP="00F31D77">
    <w:pPr>
      <w:pStyle w:val="Footer"/>
      <w:jc w:val="right"/>
      <w:rPr>
        <w:noProof/>
        <w:sz w:val="18"/>
        <w:szCs w:val="18"/>
      </w:rPr>
    </w:pPr>
    <w:r w:rsidRPr="005C4CA6">
      <w:rPr>
        <w:rFonts w:ascii="Browallia New" w:hAnsi="Browallia New" w:cs="Browallia New"/>
        <w:sz w:val="28"/>
        <w:szCs w:val="28"/>
      </w:rPr>
      <w:t xml:space="preserve">    </w:t>
    </w:r>
    <w:r>
      <w:rPr>
        <w:rFonts w:ascii="Browallia New" w:hAnsi="Browallia New" w:cs="Browallia New"/>
        <w:sz w:val="28"/>
        <w:szCs w:val="28"/>
      </w:rPr>
      <w:t xml:space="preserve">    </w:t>
    </w:r>
    <w:r w:rsidRPr="005C4CA6">
      <w:rPr>
        <w:rFonts w:ascii="Browallia New" w:hAnsi="Browallia New" w:cs="Browallia New"/>
        <w:sz w:val="28"/>
        <w:szCs w:val="28"/>
      </w:rPr>
      <w:t xml:space="preserve">       </w:t>
    </w:r>
    <w:sdt>
      <w:sdtPr>
        <w:id w:val="-144391929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C4CA6">
          <w:rPr>
            <w:rFonts w:ascii="Browallia New" w:hAnsi="Browallia New" w:cs="Browallia New"/>
            <w:sz w:val="28"/>
            <w:szCs w:val="28"/>
          </w:rPr>
          <w:fldChar w:fldCharType="begin"/>
        </w:r>
        <w:r w:rsidRPr="005C4CA6">
          <w:rPr>
            <w:rFonts w:ascii="Browallia New" w:hAnsi="Browallia New" w:cs="Browallia New"/>
            <w:sz w:val="28"/>
            <w:szCs w:val="28"/>
          </w:rPr>
          <w:instrText xml:space="preserve"> PAGE   \* MERGEFORMAT </w:instrText>
        </w:r>
        <w:r w:rsidRPr="005C4CA6">
          <w:rPr>
            <w:rFonts w:ascii="Browallia New" w:hAnsi="Browallia New" w:cs="Browallia New"/>
            <w:sz w:val="28"/>
            <w:szCs w:val="28"/>
          </w:rPr>
          <w:fldChar w:fldCharType="separate"/>
        </w:r>
        <w:r>
          <w:rPr>
            <w:rFonts w:ascii="Browallia New" w:hAnsi="Browallia New" w:cs="Browallia New"/>
            <w:noProof/>
            <w:sz w:val="28"/>
            <w:szCs w:val="28"/>
          </w:rPr>
          <w:t>10</w:t>
        </w:r>
        <w:r w:rsidRPr="005C4CA6">
          <w:rPr>
            <w:rFonts w:ascii="Browallia New" w:hAnsi="Browallia New" w:cs="Browallia New"/>
            <w:noProof/>
            <w:sz w:val="28"/>
            <w:szCs w:val="28"/>
          </w:rPr>
          <w:fldChar w:fldCharType="end"/>
        </w:r>
      </w:sdtContent>
    </w:sdt>
  </w:p>
  <w:p w14:paraId="63361967" w14:textId="12FC5766" w:rsidR="00242458" w:rsidRPr="005C4CA6" w:rsidRDefault="00242458">
    <w:pPr>
      <w:pStyle w:val="Footer"/>
      <w:rPr>
        <w:rFonts w:ascii="Browallia New" w:hAnsi="Browallia New" w:cs="Browallia New"/>
        <w:sz w:val="28"/>
        <w:szCs w:val="28"/>
      </w:rPr>
    </w:pPr>
    <w:r>
      <w:rPr>
        <w:rFonts w:ascii="Browallia New" w:hAnsi="Browallia New" w:cs="Browallia New"/>
        <w:sz w:val="28"/>
        <w:szCs w:val="28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66645" w14:textId="77777777" w:rsidR="00C10CCB" w:rsidRDefault="00C10CCB">
      <w:r>
        <w:separator/>
      </w:r>
    </w:p>
  </w:footnote>
  <w:footnote w:type="continuationSeparator" w:id="0">
    <w:p w14:paraId="4C5E3917" w14:textId="77777777" w:rsidR="00C10CCB" w:rsidRDefault="00C10CCB">
      <w:r>
        <w:continuationSeparator/>
      </w:r>
    </w:p>
  </w:footnote>
  <w:footnote w:type="continuationNotice" w:id="1">
    <w:p w14:paraId="6AEFAEF6" w14:textId="77777777" w:rsidR="00C10CCB" w:rsidRDefault="00C10CCB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B686C9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Times New Roman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Times New Roman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Times New Roman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0556E98"/>
    <w:multiLevelType w:val="hybridMultilevel"/>
    <w:tmpl w:val="04243AE6"/>
    <w:lvl w:ilvl="0" w:tplc="D864070E">
      <w:start w:val="1"/>
      <w:numFmt w:val="decimal"/>
      <w:lvlText w:val="3.%1"/>
      <w:lvlJc w:val="left"/>
      <w:pPr>
        <w:ind w:left="114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03CE1AF7"/>
    <w:multiLevelType w:val="hybridMultilevel"/>
    <w:tmpl w:val="F9A0135C"/>
    <w:lvl w:ilvl="0" w:tplc="176C08EE"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E755EC"/>
    <w:multiLevelType w:val="hybridMultilevel"/>
    <w:tmpl w:val="F2D2F23A"/>
    <w:lvl w:ilvl="0" w:tplc="BE9E380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13DD2926"/>
    <w:multiLevelType w:val="hybridMultilevel"/>
    <w:tmpl w:val="2A9AB906"/>
    <w:lvl w:ilvl="0" w:tplc="9FBED216">
      <w:start w:val="1"/>
      <w:numFmt w:val="bullet"/>
      <w:lvlText w:val="-"/>
      <w:lvlJc w:val="left"/>
      <w:pPr>
        <w:ind w:left="1069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17E57489"/>
    <w:multiLevelType w:val="multilevel"/>
    <w:tmpl w:val="A4A0F66E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  <w:b/>
        <w:color w:val="CF4A02"/>
      </w:rPr>
    </w:lvl>
    <w:lvl w:ilvl="1">
      <w:start w:val="2"/>
      <w:numFmt w:val="decimal"/>
      <w:lvlText w:val="%1.%2"/>
      <w:lvlJc w:val="left"/>
      <w:pPr>
        <w:ind w:left="935" w:hanging="384"/>
      </w:pPr>
      <w:rPr>
        <w:rFonts w:hint="default"/>
        <w:b/>
        <w:color w:val="CF4A02"/>
      </w:rPr>
    </w:lvl>
    <w:lvl w:ilvl="2">
      <w:start w:val="1"/>
      <w:numFmt w:val="decimal"/>
      <w:lvlText w:val="3.%3"/>
      <w:lvlJc w:val="left"/>
      <w:pPr>
        <w:ind w:left="1822" w:hanging="720"/>
      </w:pPr>
      <w:rPr>
        <w:rFonts w:hint="default"/>
        <w:b w:val="0"/>
        <w:bCs/>
        <w:color w:val="000000" w:themeColor="text1"/>
      </w:rPr>
    </w:lvl>
    <w:lvl w:ilvl="3">
      <w:start w:val="1"/>
      <w:numFmt w:val="decimal"/>
      <w:lvlText w:val="%1.%2.%3.%4"/>
      <w:lvlJc w:val="left"/>
      <w:pPr>
        <w:ind w:left="2373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"/>
      <w:lvlJc w:val="left"/>
      <w:pPr>
        <w:ind w:left="2924" w:hanging="720"/>
      </w:pPr>
      <w:rPr>
        <w:rFonts w:hint="default"/>
        <w:b/>
        <w:color w:val="CF4A02"/>
      </w:rPr>
    </w:lvl>
    <w:lvl w:ilvl="5">
      <w:start w:val="1"/>
      <w:numFmt w:val="decimal"/>
      <w:lvlText w:val="%1.%2.%3.%4.%5.%6"/>
      <w:lvlJc w:val="left"/>
      <w:pPr>
        <w:ind w:left="3835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"/>
      <w:lvlJc w:val="left"/>
      <w:pPr>
        <w:ind w:left="4386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"/>
      <w:lvlJc w:val="left"/>
      <w:pPr>
        <w:ind w:left="5297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"/>
      <w:lvlJc w:val="left"/>
      <w:pPr>
        <w:ind w:left="5848" w:hanging="1440"/>
      </w:pPr>
      <w:rPr>
        <w:rFonts w:hint="default"/>
        <w:b/>
        <w:color w:val="CF4A02"/>
      </w:rPr>
    </w:lvl>
  </w:abstractNum>
  <w:abstractNum w:abstractNumId="15" w15:restartNumberingAfterBreak="0">
    <w:nsid w:val="1D2661F6"/>
    <w:multiLevelType w:val="multilevel"/>
    <w:tmpl w:val="0598F4E2"/>
    <w:styleLink w:val="1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.%2"/>
      <w:lvlJc w:val="left"/>
      <w:pPr>
        <w:tabs>
          <w:tab w:val="num" w:pos="836"/>
        </w:tabs>
        <w:ind w:left="836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72"/>
        </w:tabs>
        <w:ind w:left="477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cs="Times New Roman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7" w15:restartNumberingAfterBreak="0">
    <w:nsid w:val="27053549"/>
    <w:multiLevelType w:val="multilevel"/>
    <w:tmpl w:val="4A9E1E7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2340" w:hanging="720"/>
      </w:pPr>
    </w:lvl>
    <w:lvl w:ilvl="3">
      <w:start w:val="1"/>
      <w:numFmt w:val="decimal"/>
      <w:lvlText w:val="%1.%2.%3.%4"/>
      <w:lvlJc w:val="left"/>
      <w:pPr>
        <w:ind w:left="3150" w:hanging="720"/>
      </w:pPr>
    </w:lvl>
    <w:lvl w:ilvl="4">
      <w:start w:val="1"/>
      <w:numFmt w:val="decimal"/>
      <w:lvlText w:val="%1.%2.%3.%4.%5"/>
      <w:lvlJc w:val="left"/>
      <w:pPr>
        <w:ind w:left="3960" w:hanging="720"/>
      </w:pPr>
    </w:lvl>
    <w:lvl w:ilvl="5">
      <w:start w:val="1"/>
      <w:numFmt w:val="decimal"/>
      <w:lvlText w:val="%1.%2.%3.%4.%5.%6"/>
      <w:lvlJc w:val="left"/>
      <w:pPr>
        <w:ind w:left="5130" w:hanging="1080"/>
      </w:pPr>
    </w:lvl>
    <w:lvl w:ilvl="6">
      <w:start w:val="1"/>
      <w:numFmt w:val="decimal"/>
      <w:lvlText w:val="%1.%2.%3.%4.%5.%6.%7"/>
      <w:lvlJc w:val="left"/>
      <w:pPr>
        <w:ind w:left="5940" w:hanging="1080"/>
      </w:pPr>
    </w:lvl>
    <w:lvl w:ilvl="7">
      <w:start w:val="1"/>
      <w:numFmt w:val="decimal"/>
      <w:lvlText w:val="%1.%2.%3.%4.%5.%6.%7.%8"/>
      <w:lvlJc w:val="left"/>
      <w:pPr>
        <w:ind w:left="7110" w:hanging="1440"/>
      </w:pPr>
    </w:lvl>
    <w:lvl w:ilvl="8">
      <w:start w:val="1"/>
      <w:numFmt w:val="decimal"/>
      <w:lvlText w:val="%1.%2.%3.%4.%5.%6.%7.%8.%9"/>
      <w:lvlJc w:val="left"/>
      <w:pPr>
        <w:ind w:left="7920" w:hanging="1440"/>
      </w:pPr>
    </w:lvl>
  </w:abstractNum>
  <w:abstractNum w:abstractNumId="18" w15:restartNumberingAfterBreak="0">
    <w:nsid w:val="27D4246F"/>
    <w:multiLevelType w:val="hybridMultilevel"/>
    <w:tmpl w:val="29BA21AA"/>
    <w:lvl w:ilvl="0" w:tplc="B33C7F1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D55D7"/>
    <w:multiLevelType w:val="multilevel"/>
    <w:tmpl w:val="B4F6C9B2"/>
    <w:lvl w:ilvl="0">
      <w:start w:val="1"/>
      <w:numFmt w:val="decimal"/>
      <w:lvlText w:val="%1."/>
      <w:lvlJc w:val="left"/>
      <w:pPr>
        <w:tabs>
          <w:tab w:val="num" w:pos="2769"/>
        </w:tabs>
        <w:ind w:left="2769" w:hanging="360"/>
      </w:pPr>
      <w:rPr>
        <w:rFonts w:ascii="Browallia New" w:hAnsi="Browallia New" w:cs="Browallia New" w:hint="default"/>
        <w:b/>
        <w:bCs/>
        <w:lang w:bidi="th-TH"/>
      </w:rPr>
    </w:lvl>
    <w:lvl w:ilvl="1">
      <w:start w:val="1"/>
      <w:numFmt w:val="decimal"/>
      <w:lvlText w:val="%1.%2"/>
      <w:lvlJc w:val="left"/>
      <w:pPr>
        <w:tabs>
          <w:tab w:val="num" w:pos="990"/>
        </w:tabs>
        <w:ind w:left="99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24"/>
        </w:tabs>
        <w:ind w:left="242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1" w15:restartNumberingAfterBreak="0">
    <w:nsid w:val="3964674B"/>
    <w:multiLevelType w:val="hybridMultilevel"/>
    <w:tmpl w:val="3AC4EA0C"/>
    <w:lvl w:ilvl="0" w:tplc="803CF8FA">
      <w:start w:val="1"/>
      <w:numFmt w:val="decimal"/>
      <w:lvlText w:val="3.1.%1"/>
      <w:lvlJc w:val="left"/>
      <w:pPr>
        <w:ind w:left="720" w:hanging="360"/>
      </w:pPr>
      <w:rPr>
        <w:rFonts w:cs="Times New Roman" w:hint="default"/>
        <w:sz w:val="28"/>
        <w:szCs w:val="28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Times New Roman" w:hint="default"/>
      </w:rPr>
    </w:lvl>
  </w:abstractNum>
  <w:abstractNum w:abstractNumId="23" w15:restartNumberingAfterBreak="0">
    <w:nsid w:val="3F137DA9"/>
    <w:multiLevelType w:val="hybridMultilevel"/>
    <w:tmpl w:val="63CE3370"/>
    <w:lvl w:ilvl="0" w:tplc="389AD7C0">
      <w:start w:val="3"/>
      <w:numFmt w:val="bullet"/>
      <w:lvlText w:val="-"/>
      <w:lvlJc w:val="left"/>
      <w:pPr>
        <w:ind w:left="1296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F31084C"/>
    <w:multiLevelType w:val="hybridMultilevel"/>
    <w:tmpl w:val="83525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Times New Roman" w:hint="default"/>
      </w:rPr>
    </w:lvl>
  </w:abstractNum>
  <w:abstractNum w:abstractNumId="26" w15:restartNumberingAfterBreak="0">
    <w:nsid w:val="42DD5FB2"/>
    <w:multiLevelType w:val="multilevel"/>
    <w:tmpl w:val="511AE2F4"/>
    <w:lvl w:ilvl="0">
      <w:start w:val="2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 w:val="0"/>
        <w:sz w:val="28"/>
        <w:szCs w:val="28"/>
      </w:rPr>
    </w:lvl>
    <w:lvl w:ilvl="1">
      <w:start w:val="1"/>
      <w:numFmt w:val="decimal"/>
      <w:lvlText w:val="21.%2"/>
      <w:lvlJc w:val="left"/>
      <w:pPr>
        <w:tabs>
          <w:tab w:val="num" w:pos="928"/>
        </w:tabs>
        <w:ind w:left="928" w:hanging="360"/>
      </w:pPr>
      <w:rPr>
        <w:rFonts w:cs="Times New Roman" w:hint="default"/>
        <w:u w:val="none"/>
      </w:rPr>
    </w:lvl>
    <w:lvl w:ilvl="2">
      <w:start w:val="1"/>
      <w:numFmt w:val="decimal"/>
      <w:isLgl/>
      <w:lvlText w:val="%1.%2.%3"/>
      <w:lvlJc w:val="left"/>
      <w:pPr>
        <w:tabs>
          <w:tab w:val="num" w:pos="3981"/>
        </w:tabs>
        <w:ind w:left="398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24"/>
        </w:tabs>
        <w:ind w:left="242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27" w15:restartNumberingAfterBreak="0">
    <w:nsid w:val="43FB3B97"/>
    <w:multiLevelType w:val="hybridMultilevel"/>
    <w:tmpl w:val="D6306E10"/>
    <w:lvl w:ilvl="0" w:tplc="B2EEF0A2">
      <w:start w:val="1"/>
      <w:numFmt w:val="decimal"/>
      <w:lvlText w:val="3.2.%1"/>
      <w:lvlJc w:val="left"/>
      <w:pPr>
        <w:ind w:left="1629" w:hanging="360"/>
      </w:pPr>
      <w:rPr>
        <w:rFonts w:cs="Times New Roman" w:hint="default"/>
        <w:sz w:val="28"/>
        <w:szCs w:val="28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349" w:hanging="360"/>
      </w:pPr>
    </w:lvl>
    <w:lvl w:ilvl="2" w:tplc="0809001B" w:tentative="1">
      <w:start w:val="1"/>
      <w:numFmt w:val="lowerRoman"/>
      <w:lvlText w:val="%3."/>
      <w:lvlJc w:val="right"/>
      <w:pPr>
        <w:ind w:left="3069" w:hanging="180"/>
      </w:pPr>
    </w:lvl>
    <w:lvl w:ilvl="3" w:tplc="0809000F" w:tentative="1">
      <w:start w:val="1"/>
      <w:numFmt w:val="decimal"/>
      <w:lvlText w:val="%4."/>
      <w:lvlJc w:val="left"/>
      <w:pPr>
        <w:ind w:left="3789" w:hanging="360"/>
      </w:pPr>
    </w:lvl>
    <w:lvl w:ilvl="4" w:tplc="08090019" w:tentative="1">
      <w:start w:val="1"/>
      <w:numFmt w:val="lowerLetter"/>
      <w:lvlText w:val="%5."/>
      <w:lvlJc w:val="left"/>
      <w:pPr>
        <w:ind w:left="4509" w:hanging="360"/>
      </w:pPr>
    </w:lvl>
    <w:lvl w:ilvl="5" w:tplc="0809001B" w:tentative="1">
      <w:start w:val="1"/>
      <w:numFmt w:val="lowerRoman"/>
      <w:lvlText w:val="%6."/>
      <w:lvlJc w:val="right"/>
      <w:pPr>
        <w:ind w:left="5229" w:hanging="180"/>
      </w:pPr>
    </w:lvl>
    <w:lvl w:ilvl="6" w:tplc="0809000F" w:tentative="1">
      <w:start w:val="1"/>
      <w:numFmt w:val="decimal"/>
      <w:lvlText w:val="%7."/>
      <w:lvlJc w:val="left"/>
      <w:pPr>
        <w:ind w:left="5949" w:hanging="360"/>
      </w:pPr>
    </w:lvl>
    <w:lvl w:ilvl="7" w:tplc="08090019" w:tentative="1">
      <w:start w:val="1"/>
      <w:numFmt w:val="lowerLetter"/>
      <w:lvlText w:val="%8."/>
      <w:lvlJc w:val="left"/>
      <w:pPr>
        <w:ind w:left="6669" w:hanging="360"/>
      </w:pPr>
    </w:lvl>
    <w:lvl w:ilvl="8" w:tplc="0809001B" w:tentative="1">
      <w:start w:val="1"/>
      <w:numFmt w:val="lowerRoman"/>
      <w:lvlText w:val="%9."/>
      <w:lvlJc w:val="right"/>
      <w:pPr>
        <w:ind w:left="7389" w:hanging="180"/>
      </w:pPr>
    </w:lvl>
  </w:abstractNum>
  <w:abstractNum w:abstractNumId="28" w15:restartNumberingAfterBreak="0">
    <w:nsid w:val="50A76D9C"/>
    <w:multiLevelType w:val="hybridMultilevel"/>
    <w:tmpl w:val="838E3E84"/>
    <w:lvl w:ilvl="0" w:tplc="C3C02512">
      <w:start w:val="31"/>
      <w:numFmt w:val="bullet"/>
      <w:lvlText w:val="-"/>
      <w:lvlJc w:val="left"/>
      <w:pPr>
        <w:ind w:left="536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29" w15:restartNumberingAfterBreak="0">
    <w:nsid w:val="54841D43"/>
    <w:multiLevelType w:val="multilevel"/>
    <w:tmpl w:val="012416B4"/>
    <w:lvl w:ilvl="0">
      <w:start w:val="20"/>
      <w:numFmt w:val="none"/>
      <w:lvlText w:val="19.2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9.1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30" w15:restartNumberingAfterBreak="0">
    <w:nsid w:val="554F0524"/>
    <w:multiLevelType w:val="multilevel"/>
    <w:tmpl w:val="5F34BB86"/>
    <w:lvl w:ilvl="0">
      <w:start w:val="1"/>
      <w:numFmt w:val="decimal"/>
      <w:lvlText w:val="2.%1"/>
      <w:lvlJc w:val="left"/>
      <w:pPr>
        <w:tabs>
          <w:tab w:val="num" w:pos="360"/>
        </w:tabs>
        <w:ind w:left="360" w:hanging="360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ascii="Browallia New" w:hAnsi="Browallia New" w:cs="Browallia New" w:hint="default"/>
        <w:b w:val="0"/>
        <w:bCs w:val="0"/>
        <w:sz w:val="28"/>
        <w:szCs w:val="28"/>
      </w:rPr>
    </w:lvl>
    <w:lvl w:ilvl="2">
      <w:start w:val="1"/>
      <w:numFmt w:val="decimal"/>
      <w:lvlText w:val="%1.2.%3"/>
      <w:lvlJc w:val="left"/>
      <w:pPr>
        <w:tabs>
          <w:tab w:val="num" w:pos="1440"/>
        </w:tabs>
        <w:ind w:left="1224" w:hanging="504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1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793352"/>
    <w:multiLevelType w:val="multilevel"/>
    <w:tmpl w:val="6A06C0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rowallia New" w:hAnsi="Browallia New" w:cs="Browallia New" w:hint="default"/>
        <w:b w:val="0"/>
        <w:b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637"/>
        </w:tabs>
        <w:ind w:left="1637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24"/>
        </w:tabs>
        <w:ind w:left="242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33" w15:restartNumberingAfterBreak="0">
    <w:nsid w:val="65151253"/>
    <w:multiLevelType w:val="multilevel"/>
    <w:tmpl w:val="C0A038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u w:val="none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5" w15:restartNumberingAfterBreak="0">
    <w:nsid w:val="6C346736"/>
    <w:multiLevelType w:val="hybridMultilevel"/>
    <w:tmpl w:val="2282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FD0BC0"/>
    <w:multiLevelType w:val="hybridMultilevel"/>
    <w:tmpl w:val="7A44FCBC"/>
    <w:lvl w:ilvl="0" w:tplc="6682EFC8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7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37" w15:restartNumberingAfterBreak="0">
    <w:nsid w:val="7EA4356C"/>
    <w:multiLevelType w:val="multilevel"/>
    <w:tmpl w:val="6A06C0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rowallia New" w:hAnsi="Browallia New" w:cs="Browallia New" w:hint="default"/>
        <w:b w:val="0"/>
        <w:b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637"/>
        </w:tabs>
        <w:ind w:left="1637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24"/>
        </w:tabs>
        <w:ind w:left="242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6"/>
  </w:num>
  <w:num w:numId="13">
    <w:abstractNumId w:val="34"/>
  </w:num>
  <w:num w:numId="14">
    <w:abstractNumId w:val="20"/>
  </w:num>
  <w:num w:numId="15">
    <w:abstractNumId w:val="25"/>
  </w:num>
  <w:num w:numId="16">
    <w:abstractNumId w:val="19"/>
  </w:num>
  <w:num w:numId="17">
    <w:abstractNumId w:val="15"/>
  </w:num>
  <w:num w:numId="18">
    <w:abstractNumId w:val="24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2"/>
  </w:num>
  <w:num w:numId="23">
    <w:abstractNumId w:val="23"/>
  </w:num>
  <w:num w:numId="24">
    <w:abstractNumId w:val="28"/>
  </w:num>
  <w:num w:numId="25">
    <w:abstractNumId w:val="18"/>
  </w:num>
  <w:num w:numId="26">
    <w:abstractNumId w:val="37"/>
  </w:num>
  <w:num w:numId="27">
    <w:abstractNumId w:val="33"/>
  </w:num>
  <w:num w:numId="28">
    <w:abstractNumId w:val="35"/>
  </w:num>
  <w:num w:numId="29">
    <w:abstractNumId w:val="13"/>
  </w:num>
  <w:num w:numId="30">
    <w:abstractNumId w:val="12"/>
  </w:num>
  <w:num w:numId="31">
    <w:abstractNumId w:val="11"/>
  </w:num>
  <w:num w:numId="32">
    <w:abstractNumId w:val="10"/>
  </w:num>
  <w:num w:numId="33">
    <w:abstractNumId w:val="21"/>
  </w:num>
  <w:num w:numId="34">
    <w:abstractNumId w:val="27"/>
  </w:num>
  <w:num w:numId="35">
    <w:abstractNumId w:val="14"/>
  </w:num>
  <w:num w:numId="36">
    <w:abstractNumId w:val="36"/>
  </w:num>
  <w:num w:numId="37">
    <w:abstractNumId w:val="31"/>
  </w:num>
  <w:num w:numId="38">
    <w:abstractNumId w:val="26"/>
  </w:num>
  <w:num w:numId="39">
    <w:abstractNumId w:val="2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7D6A"/>
    <w:rsid w:val="0000043D"/>
    <w:rsid w:val="000004F5"/>
    <w:rsid w:val="000006A8"/>
    <w:rsid w:val="000008A1"/>
    <w:rsid w:val="00000A8B"/>
    <w:rsid w:val="00000C4F"/>
    <w:rsid w:val="00000EE1"/>
    <w:rsid w:val="000014EF"/>
    <w:rsid w:val="00001585"/>
    <w:rsid w:val="000018EB"/>
    <w:rsid w:val="00001C04"/>
    <w:rsid w:val="000036AB"/>
    <w:rsid w:val="00003EAB"/>
    <w:rsid w:val="00004854"/>
    <w:rsid w:val="00004E4D"/>
    <w:rsid w:val="0000558F"/>
    <w:rsid w:val="00005889"/>
    <w:rsid w:val="000065AD"/>
    <w:rsid w:val="00006A6A"/>
    <w:rsid w:val="00006EF7"/>
    <w:rsid w:val="00007917"/>
    <w:rsid w:val="000105CB"/>
    <w:rsid w:val="00010B27"/>
    <w:rsid w:val="00010FF9"/>
    <w:rsid w:val="0001108A"/>
    <w:rsid w:val="00011140"/>
    <w:rsid w:val="000118F8"/>
    <w:rsid w:val="00012012"/>
    <w:rsid w:val="00012CE7"/>
    <w:rsid w:val="00012FE1"/>
    <w:rsid w:val="00013000"/>
    <w:rsid w:val="00013C7D"/>
    <w:rsid w:val="00013D6C"/>
    <w:rsid w:val="00014478"/>
    <w:rsid w:val="00014BB0"/>
    <w:rsid w:val="00014E2C"/>
    <w:rsid w:val="00015AD2"/>
    <w:rsid w:val="00015BA5"/>
    <w:rsid w:val="00016979"/>
    <w:rsid w:val="00017183"/>
    <w:rsid w:val="000178A8"/>
    <w:rsid w:val="00017D69"/>
    <w:rsid w:val="000202B9"/>
    <w:rsid w:val="000204A5"/>
    <w:rsid w:val="00020E48"/>
    <w:rsid w:val="000215D3"/>
    <w:rsid w:val="00021654"/>
    <w:rsid w:val="000225CE"/>
    <w:rsid w:val="0002294E"/>
    <w:rsid w:val="00022CEA"/>
    <w:rsid w:val="000232E6"/>
    <w:rsid w:val="000234BA"/>
    <w:rsid w:val="000236A4"/>
    <w:rsid w:val="00023A0A"/>
    <w:rsid w:val="00023E12"/>
    <w:rsid w:val="00023FDD"/>
    <w:rsid w:val="0002409D"/>
    <w:rsid w:val="00024966"/>
    <w:rsid w:val="000267B9"/>
    <w:rsid w:val="00026827"/>
    <w:rsid w:val="00026C15"/>
    <w:rsid w:val="00026DEA"/>
    <w:rsid w:val="00027665"/>
    <w:rsid w:val="000279BA"/>
    <w:rsid w:val="00027C9A"/>
    <w:rsid w:val="00031261"/>
    <w:rsid w:val="00032363"/>
    <w:rsid w:val="000325C7"/>
    <w:rsid w:val="00033959"/>
    <w:rsid w:val="00033D67"/>
    <w:rsid w:val="00034100"/>
    <w:rsid w:val="00034566"/>
    <w:rsid w:val="0003487E"/>
    <w:rsid w:val="000353CD"/>
    <w:rsid w:val="00035946"/>
    <w:rsid w:val="00035BEB"/>
    <w:rsid w:val="000360DB"/>
    <w:rsid w:val="00036127"/>
    <w:rsid w:val="00037314"/>
    <w:rsid w:val="000373B6"/>
    <w:rsid w:val="00037CD8"/>
    <w:rsid w:val="000402AC"/>
    <w:rsid w:val="0004062F"/>
    <w:rsid w:val="0004074A"/>
    <w:rsid w:val="00040996"/>
    <w:rsid w:val="00040FE4"/>
    <w:rsid w:val="00041C97"/>
    <w:rsid w:val="0004299E"/>
    <w:rsid w:val="0004367E"/>
    <w:rsid w:val="000439F4"/>
    <w:rsid w:val="00043EDB"/>
    <w:rsid w:val="00044433"/>
    <w:rsid w:val="00044590"/>
    <w:rsid w:val="000445A3"/>
    <w:rsid w:val="000445D5"/>
    <w:rsid w:val="00044A24"/>
    <w:rsid w:val="000455D0"/>
    <w:rsid w:val="000459D1"/>
    <w:rsid w:val="00046168"/>
    <w:rsid w:val="000475A8"/>
    <w:rsid w:val="00047622"/>
    <w:rsid w:val="00053B00"/>
    <w:rsid w:val="00053F08"/>
    <w:rsid w:val="00054027"/>
    <w:rsid w:val="00054043"/>
    <w:rsid w:val="00054484"/>
    <w:rsid w:val="00054CA9"/>
    <w:rsid w:val="0005545B"/>
    <w:rsid w:val="00055612"/>
    <w:rsid w:val="000559AB"/>
    <w:rsid w:val="00055E0B"/>
    <w:rsid w:val="00056424"/>
    <w:rsid w:val="000569CC"/>
    <w:rsid w:val="000572CF"/>
    <w:rsid w:val="00060A92"/>
    <w:rsid w:val="00060B76"/>
    <w:rsid w:val="000611AE"/>
    <w:rsid w:val="00061973"/>
    <w:rsid w:val="00061DF4"/>
    <w:rsid w:val="00061F5B"/>
    <w:rsid w:val="00062957"/>
    <w:rsid w:val="00062F4B"/>
    <w:rsid w:val="00062F83"/>
    <w:rsid w:val="000631B5"/>
    <w:rsid w:val="00063E2D"/>
    <w:rsid w:val="000640A2"/>
    <w:rsid w:val="00064230"/>
    <w:rsid w:val="000646DF"/>
    <w:rsid w:val="00064F84"/>
    <w:rsid w:val="000652EB"/>
    <w:rsid w:val="00065CC7"/>
    <w:rsid w:val="0006635D"/>
    <w:rsid w:val="0006652B"/>
    <w:rsid w:val="00066DFE"/>
    <w:rsid w:val="0006779E"/>
    <w:rsid w:val="000677DA"/>
    <w:rsid w:val="000701A3"/>
    <w:rsid w:val="000703F0"/>
    <w:rsid w:val="00070432"/>
    <w:rsid w:val="00070896"/>
    <w:rsid w:val="00070EF7"/>
    <w:rsid w:val="00071286"/>
    <w:rsid w:val="000714BD"/>
    <w:rsid w:val="000714D0"/>
    <w:rsid w:val="00071CCB"/>
    <w:rsid w:val="00071DC2"/>
    <w:rsid w:val="000725A1"/>
    <w:rsid w:val="00072E69"/>
    <w:rsid w:val="00073788"/>
    <w:rsid w:val="00073D9E"/>
    <w:rsid w:val="00074012"/>
    <w:rsid w:val="00074C66"/>
    <w:rsid w:val="0007624E"/>
    <w:rsid w:val="0007627C"/>
    <w:rsid w:val="000773E6"/>
    <w:rsid w:val="0007756E"/>
    <w:rsid w:val="00077970"/>
    <w:rsid w:val="00077B6D"/>
    <w:rsid w:val="0008012C"/>
    <w:rsid w:val="00080424"/>
    <w:rsid w:val="000808A7"/>
    <w:rsid w:val="000812F6"/>
    <w:rsid w:val="0008145F"/>
    <w:rsid w:val="000824F1"/>
    <w:rsid w:val="00082B0C"/>
    <w:rsid w:val="00082B33"/>
    <w:rsid w:val="00082CEE"/>
    <w:rsid w:val="0008370B"/>
    <w:rsid w:val="0008519F"/>
    <w:rsid w:val="000854D3"/>
    <w:rsid w:val="000861C0"/>
    <w:rsid w:val="0008643B"/>
    <w:rsid w:val="000866F9"/>
    <w:rsid w:val="00086A4B"/>
    <w:rsid w:val="00087288"/>
    <w:rsid w:val="000874AF"/>
    <w:rsid w:val="00090194"/>
    <w:rsid w:val="00090505"/>
    <w:rsid w:val="0009066F"/>
    <w:rsid w:val="000914B1"/>
    <w:rsid w:val="00091CC7"/>
    <w:rsid w:val="00091D99"/>
    <w:rsid w:val="000921D3"/>
    <w:rsid w:val="0009226D"/>
    <w:rsid w:val="00092AC7"/>
    <w:rsid w:val="00092F27"/>
    <w:rsid w:val="00092FA1"/>
    <w:rsid w:val="00093C72"/>
    <w:rsid w:val="00093DE9"/>
    <w:rsid w:val="00093E87"/>
    <w:rsid w:val="00094237"/>
    <w:rsid w:val="00094C56"/>
    <w:rsid w:val="0009657D"/>
    <w:rsid w:val="0009659A"/>
    <w:rsid w:val="0009659F"/>
    <w:rsid w:val="0009660D"/>
    <w:rsid w:val="00096A17"/>
    <w:rsid w:val="00097032"/>
    <w:rsid w:val="000976A7"/>
    <w:rsid w:val="000A023A"/>
    <w:rsid w:val="000A09CA"/>
    <w:rsid w:val="000A0A3B"/>
    <w:rsid w:val="000A1226"/>
    <w:rsid w:val="000A1FF1"/>
    <w:rsid w:val="000A20ED"/>
    <w:rsid w:val="000A21E3"/>
    <w:rsid w:val="000A288E"/>
    <w:rsid w:val="000A2BF1"/>
    <w:rsid w:val="000A2D83"/>
    <w:rsid w:val="000A381C"/>
    <w:rsid w:val="000A39D7"/>
    <w:rsid w:val="000A3B5D"/>
    <w:rsid w:val="000A3CC3"/>
    <w:rsid w:val="000A3DB5"/>
    <w:rsid w:val="000A3E52"/>
    <w:rsid w:val="000A3F9C"/>
    <w:rsid w:val="000A42A9"/>
    <w:rsid w:val="000A445C"/>
    <w:rsid w:val="000A45CE"/>
    <w:rsid w:val="000A46B7"/>
    <w:rsid w:val="000A5411"/>
    <w:rsid w:val="000A57FC"/>
    <w:rsid w:val="000A5F1A"/>
    <w:rsid w:val="000A6444"/>
    <w:rsid w:val="000A715D"/>
    <w:rsid w:val="000A73BE"/>
    <w:rsid w:val="000A77C1"/>
    <w:rsid w:val="000B0040"/>
    <w:rsid w:val="000B0260"/>
    <w:rsid w:val="000B068A"/>
    <w:rsid w:val="000B1029"/>
    <w:rsid w:val="000B15CB"/>
    <w:rsid w:val="000B1696"/>
    <w:rsid w:val="000B2D23"/>
    <w:rsid w:val="000B30B6"/>
    <w:rsid w:val="000B3C02"/>
    <w:rsid w:val="000B3C7F"/>
    <w:rsid w:val="000B3F3C"/>
    <w:rsid w:val="000B4911"/>
    <w:rsid w:val="000B4ADE"/>
    <w:rsid w:val="000B4D36"/>
    <w:rsid w:val="000B5071"/>
    <w:rsid w:val="000B5249"/>
    <w:rsid w:val="000B591B"/>
    <w:rsid w:val="000B618C"/>
    <w:rsid w:val="000B6527"/>
    <w:rsid w:val="000B6CD4"/>
    <w:rsid w:val="000B6D86"/>
    <w:rsid w:val="000B6E9D"/>
    <w:rsid w:val="000B7061"/>
    <w:rsid w:val="000B7809"/>
    <w:rsid w:val="000C01CF"/>
    <w:rsid w:val="000C0532"/>
    <w:rsid w:val="000C152A"/>
    <w:rsid w:val="000C176A"/>
    <w:rsid w:val="000C1EA1"/>
    <w:rsid w:val="000C1EE1"/>
    <w:rsid w:val="000C1FDA"/>
    <w:rsid w:val="000C2349"/>
    <w:rsid w:val="000C2D04"/>
    <w:rsid w:val="000C3EB1"/>
    <w:rsid w:val="000C4FA1"/>
    <w:rsid w:val="000C60EA"/>
    <w:rsid w:val="000C6A35"/>
    <w:rsid w:val="000C757D"/>
    <w:rsid w:val="000C7877"/>
    <w:rsid w:val="000D0E8C"/>
    <w:rsid w:val="000D0EFE"/>
    <w:rsid w:val="000D1EB8"/>
    <w:rsid w:val="000D21AF"/>
    <w:rsid w:val="000D2380"/>
    <w:rsid w:val="000D2FFB"/>
    <w:rsid w:val="000D373E"/>
    <w:rsid w:val="000D390B"/>
    <w:rsid w:val="000D445B"/>
    <w:rsid w:val="000D49FA"/>
    <w:rsid w:val="000D4A1C"/>
    <w:rsid w:val="000D54E0"/>
    <w:rsid w:val="000D5DB6"/>
    <w:rsid w:val="000D6048"/>
    <w:rsid w:val="000D60F7"/>
    <w:rsid w:val="000D6D50"/>
    <w:rsid w:val="000D6FE6"/>
    <w:rsid w:val="000D7568"/>
    <w:rsid w:val="000D7840"/>
    <w:rsid w:val="000E0011"/>
    <w:rsid w:val="000E07F6"/>
    <w:rsid w:val="000E0B95"/>
    <w:rsid w:val="000E1444"/>
    <w:rsid w:val="000E187E"/>
    <w:rsid w:val="000E18C5"/>
    <w:rsid w:val="000E1B9C"/>
    <w:rsid w:val="000E1FC9"/>
    <w:rsid w:val="000E3035"/>
    <w:rsid w:val="000E326F"/>
    <w:rsid w:val="000E4044"/>
    <w:rsid w:val="000E40DE"/>
    <w:rsid w:val="000E453A"/>
    <w:rsid w:val="000E4788"/>
    <w:rsid w:val="000E4C37"/>
    <w:rsid w:val="000E4C84"/>
    <w:rsid w:val="000E544D"/>
    <w:rsid w:val="000E5BD0"/>
    <w:rsid w:val="000E62CE"/>
    <w:rsid w:val="000E746F"/>
    <w:rsid w:val="000E7CEE"/>
    <w:rsid w:val="000F0231"/>
    <w:rsid w:val="000F0715"/>
    <w:rsid w:val="000F0B8F"/>
    <w:rsid w:val="000F0D9B"/>
    <w:rsid w:val="000F13F1"/>
    <w:rsid w:val="000F14D6"/>
    <w:rsid w:val="000F2D88"/>
    <w:rsid w:val="000F3226"/>
    <w:rsid w:val="000F334B"/>
    <w:rsid w:val="000F37DF"/>
    <w:rsid w:val="000F40C4"/>
    <w:rsid w:val="000F431B"/>
    <w:rsid w:val="000F4C3C"/>
    <w:rsid w:val="000F4ECB"/>
    <w:rsid w:val="000F588F"/>
    <w:rsid w:val="000F5D72"/>
    <w:rsid w:val="000F6005"/>
    <w:rsid w:val="000F63E5"/>
    <w:rsid w:val="000F6406"/>
    <w:rsid w:val="000F674A"/>
    <w:rsid w:val="000F67F5"/>
    <w:rsid w:val="000F685B"/>
    <w:rsid w:val="000F7C09"/>
    <w:rsid w:val="000F7F19"/>
    <w:rsid w:val="0010027B"/>
    <w:rsid w:val="001004EE"/>
    <w:rsid w:val="001006C0"/>
    <w:rsid w:val="0010073F"/>
    <w:rsid w:val="00100C47"/>
    <w:rsid w:val="00101370"/>
    <w:rsid w:val="0010144E"/>
    <w:rsid w:val="00101671"/>
    <w:rsid w:val="00101959"/>
    <w:rsid w:val="00101AE4"/>
    <w:rsid w:val="00101AE6"/>
    <w:rsid w:val="00101E45"/>
    <w:rsid w:val="00102158"/>
    <w:rsid w:val="00102606"/>
    <w:rsid w:val="00102F6B"/>
    <w:rsid w:val="0010353E"/>
    <w:rsid w:val="00103EF1"/>
    <w:rsid w:val="00104348"/>
    <w:rsid w:val="00104BF1"/>
    <w:rsid w:val="00105308"/>
    <w:rsid w:val="001055C1"/>
    <w:rsid w:val="00105793"/>
    <w:rsid w:val="001058C9"/>
    <w:rsid w:val="00105A1B"/>
    <w:rsid w:val="00105C5D"/>
    <w:rsid w:val="001062CF"/>
    <w:rsid w:val="00106306"/>
    <w:rsid w:val="00107D9F"/>
    <w:rsid w:val="0011005E"/>
    <w:rsid w:val="00110083"/>
    <w:rsid w:val="00110328"/>
    <w:rsid w:val="001103D1"/>
    <w:rsid w:val="001105E4"/>
    <w:rsid w:val="00110B78"/>
    <w:rsid w:val="00110BF5"/>
    <w:rsid w:val="00110C2D"/>
    <w:rsid w:val="00110F90"/>
    <w:rsid w:val="00111079"/>
    <w:rsid w:val="001118B0"/>
    <w:rsid w:val="00112C74"/>
    <w:rsid w:val="00112F11"/>
    <w:rsid w:val="00112FC4"/>
    <w:rsid w:val="00113254"/>
    <w:rsid w:val="001133E0"/>
    <w:rsid w:val="00114E2A"/>
    <w:rsid w:val="00114FBA"/>
    <w:rsid w:val="001155C6"/>
    <w:rsid w:val="0011581D"/>
    <w:rsid w:val="00116345"/>
    <w:rsid w:val="001165CE"/>
    <w:rsid w:val="0011677D"/>
    <w:rsid w:val="00116F40"/>
    <w:rsid w:val="00117622"/>
    <w:rsid w:val="001178A2"/>
    <w:rsid w:val="00120A0B"/>
    <w:rsid w:val="00120C82"/>
    <w:rsid w:val="00120EA5"/>
    <w:rsid w:val="00120F00"/>
    <w:rsid w:val="00122732"/>
    <w:rsid w:val="0012349B"/>
    <w:rsid w:val="001242FC"/>
    <w:rsid w:val="0012446E"/>
    <w:rsid w:val="00124514"/>
    <w:rsid w:val="00124654"/>
    <w:rsid w:val="00125B6B"/>
    <w:rsid w:val="00130431"/>
    <w:rsid w:val="0013091A"/>
    <w:rsid w:val="00130ADC"/>
    <w:rsid w:val="00130AF6"/>
    <w:rsid w:val="00131286"/>
    <w:rsid w:val="00131B4F"/>
    <w:rsid w:val="00131B63"/>
    <w:rsid w:val="00131C9E"/>
    <w:rsid w:val="001323A7"/>
    <w:rsid w:val="00132435"/>
    <w:rsid w:val="0013247D"/>
    <w:rsid w:val="001327BA"/>
    <w:rsid w:val="00132B4A"/>
    <w:rsid w:val="00132ED4"/>
    <w:rsid w:val="00132EEC"/>
    <w:rsid w:val="00133069"/>
    <w:rsid w:val="00133C89"/>
    <w:rsid w:val="00133ED6"/>
    <w:rsid w:val="00134922"/>
    <w:rsid w:val="001357EE"/>
    <w:rsid w:val="0013618D"/>
    <w:rsid w:val="001367E5"/>
    <w:rsid w:val="00136A99"/>
    <w:rsid w:val="00136E90"/>
    <w:rsid w:val="00136F7F"/>
    <w:rsid w:val="001375AD"/>
    <w:rsid w:val="0014012F"/>
    <w:rsid w:val="00140B2B"/>
    <w:rsid w:val="00140B35"/>
    <w:rsid w:val="00140B9F"/>
    <w:rsid w:val="001412FD"/>
    <w:rsid w:val="00141459"/>
    <w:rsid w:val="001418D3"/>
    <w:rsid w:val="00141B18"/>
    <w:rsid w:val="00141F04"/>
    <w:rsid w:val="0014258A"/>
    <w:rsid w:val="00142ED8"/>
    <w:rsid w:val="00143156"/>
    <w:rsid w:val="00143271"/>
    <w:rsid w:val="00144D15"/>
    <w:rsid w:val="001455E0"/>
    <w:rsid w:val="0014678B"/>
    <w:rsid w:val="00146971"/>
    <w:rsid w:val="00147048"/>
    <w:rsid w:val="00147DDE"/>
    <w:rsid w:val="001502CA"/>
    <w:rsid w:val="0015083A"/>
    <w:rsid w:val="00150DA2"/>
    <w:rsid w:val="001513E4"/>
    <w:rsid w:val="001513EB"/>
    <w:rsid w:val="00151516"/>
    <w:rsid w:val="001516FD"/>
    <w:rsid w:val="00151930"/>
    <w:rsid w:val="00151E55"/>
    <w:rsid w:val="001526D7"/>
    <w:rsid w:val="001527D6"/>
    <w:rsid w:val="0015310E"/>
    <w:rsid w:val="001538FE"/>
    <w:rsid w:val="0015475B"/>
    <w:rsid w:val="00155974"/>
    <w:rsid w:val="00155E61"/>
    <w:rsid w:val="001560BB"/>
    <w:rsid w:val="00156D8D"/>
    <w:rsid w:val="00156E05"/>
    <w:rsid w:val="00156E43"/>
    <w:rsid w:val="00156E5A"/>
    <w:rsid w:val="00156FC7"/>
    <w:rsid w:val="001571A5"/>
    <w:rsid w:val="001572BF"/>
    <w:rsid w:val="001601A1"/>
    <w:rsid w:val="00160BCA"/>
    <w:rsid w:val="00160E9A"/>
    <w:rsid w:val="00161634"/>
    <w:rsid w:val="00161DCC"/>
    <w:rsid w:val="00162379"/>
    <w:rsid w:val="0016248D"/>
    <w:rsid w:val="00162590"/>
    <w:rsid w:val="0016348D"/>
    <w:rsid w:val="00163BB5"/>
    <w:rsid w:val="001651E0"/>
    <w:rsid w:val="0016538C"/>
    <w:rsid w:val="0016557C"/>
    <w:rsid w:val="00165659"/>
    <w:rsid w:val="00165A41"/>
    <w:rsid w:val="001666B3"/>
    <w:rsid w:val="00166953"/>
    <w:rsid w:val="00167339"/>
    <w:rsid w:val="00167885"/>
    <w:rsid w:val="00170486"/>
    <w:rsid w:val="001704BB"/>
    <w:rsid w:val="0017100B"/>
    <w:rsid w:val="001716C3"/>
    <w:rsid w:val="00171791"/>
    <w:rsid w:val="00171B38"/>
    <w:rsid w:val="00172D7B"/>
    <w:rsid w:val="001733BD"/>
    <w:rsid w:val="00174143"/>
    <w:rsid w:val="00174A15"/>
    <w:rsid w:val="00175AB8"/>
    <w:rsid w:val="0017655D"/>
    <w:rsid w:val="00177156"/>
    <w:rsid w:val="00177D18"/>
    <w:rsid w:val="001800FA"/>
    <w:rsid w:val="00180142"/>
    <w:rsid w:val="00181450"/>
    <w:rsid w:val="001815A9"/>
    <w:rsid w:val="00181A26"/>
    <w:rsid w:val="001829C2"/>
    <w:rsid w:val="00182A84"/>
    <w:rsid w:val="00182B1A"/>
    <w:rsid w:val="00182CE4"/>
    <w:rsid w:val="001835BB"/>
    <w:rsid w:val="001839FB"/>
    <w:rsid w:val="001841D3"/>
    <w:rsid w:val="0018592F"/>
    <w:rsid w:val="00185BD0"/>
    <w:rsid w:val="00186268"/>
    <w:rsid w:val="00186784"/>
    <w:rsid w:val="00187D7D"/>
    <w:rsid w:val="0019015A"/>
    <w:rsid w:val="0019048D"/>
    <w:rsid w:val="00190515"/>
    <w:rsid w:val="00190526"/>
    <w:rsid w:val="00190D90"/>
    <w:rsid w:val="00191220"/>
    <w:rsid w:val="0019172A"/>
    <w:rsid w:val="001919D9"/>
    <w:rsid w:val="00191D62"/>
    <w:rsid w:val="001923D7"/>
    <w:rsid w:val="00192713"/>
    <w:rsid w:val="001936EE"/>
    <w:rsid w:val="0019410B"/>
    <w:rsid w:val="00194540"/>
    <w:rsid w:val="001950E4"/>
    <w:rsid w:val="0019537C"/>
    <w:rsid w:val="00195B9E"/>
    <w:rsid w:val="0019611B"/>
    <w:rsid w:val="0019741B"/>
    <w:rsid w:val="00197B15"/>
    <w:rsid w:val="001A0046"/>
    <w:rsid w:val="001A025B"/>
    <w:rsid w:val="001A0682"/>
    <w:rsid w:val="001A0F66"/>
    <w:rsid w:val="001A121B"/>
    <w:rsid w:val="001A1517"/>
    <w:rsid w:val="001A2466"/>
    <w:rsid w:val="001A2AC6"/>
    <w:rsid w:val="001A3A6C"/>
    <w:rsid w:val="001A3EC6"/>
    <w:rsid w:val="001A41E8"/>
    <w:rsid w:val="001A440D"/>
    <w:rsid w:val="001A4736"/>
    <w:rsid w:val="001A48EF"/>
    <w:rsid w:val="001A5077"/>
    <w:rsid w:val="001A5F04"/>
    <w:rsid w:val="001A6515"/>
    <w:rsid w:val="001A69D1"/>
    <w:rsid w:val="001A6A79"/>
    <w:rsid w:val="001A7C36"/>
    <w:rsid w:val="001A7D01"/>
    <w:rsid w:val="001B0265"/>
    <w:rsid w:val="001B113A"/>
    <w:rsid w:val="001B12E7"/>
    <w:rsid w:val="001B184E"/>
    <w:rsid w:val="001B1A1F"/>
    <w:rsid w:val="001B20FE"/>
    <w:rsid w:val="001B2644"/>
    <w:rsid w:val="001B2CED"/>
    <w:rsid w:val="001B3994"/>
    <w:rsid w:val="001B3D26"/>
    <w:rsid w:val="001B437B"/>
    <w:rsid w:val="001B46EA"/>
    <w:rsid w:val="001B4CE2"/>
    <w:rsid w:val="001B516A"/>
    <w:rsid w:val="001B55F7"/>
    <w:rsid w:val="001B59D3"/>
    <w:rsid w:val="001B6CA3"/>
    <w:rsid w:val="001C11C3"/>
    <w:rsid w:val="001C2674"/>
    <w:rsid w:val="001C2726"/>
    <w:rsid w:val="001C283F"/>
    <w:rsid w:val="001C2C33"/>
    <w:rsid w:val="001C340C"/>
    <w:rsid w:val="001C38CE"/>
    <w:rsid w:val="001C3DB7"/>
    <w:rsid w:val="001C466E"/>
    <w:rsid w:val="001C56B4"/>
    <w:rsid w:val="001C5835"/>
    <w:rsid w:val="001C5C51"/>
    <w:rsid w:val="001C5E1D"/>
    <w:rsid w:val="001C65C8"/>
    <w:rsid w:val="001C6C1A"/>
    <w:rsid w:val="001D06EB"/>
    <w:rsid w:val="001D0A63"/>
    <w:rsid w:val="001D0DFE"/>
    <w:rsid w:val="001D1921"/>
    <w:rsid w:val="001D1DAF"/>
    <w:rsid w:val="001D24E6"/>
    <w:rsid w:val="001D2E23"/>
    <w:rsid w:val="001D3105"/>
    <w:rsid w:val="001D3516"/>
    <w:rsid w:val="001D363D"/>
    <w:rsid w:val="001D3A53"/>
    <w:rsid w:val="001D4B7E"/>
    <w:rsid w:val="001D555F"/>
    <w:rsid w:val="001D58C5"/>
    <w:rsid w:val="001D5BE1"/>
    <w:rsid w:val="001D5D2D"/>
    <w:rsid w:val="001D5ECF"/>
    <w:rsid w:val="001D622F"/>
    <w:rsid w:val="001D640E"/>
    <w:rsid w:val="001D6AEA"/>
    <w:rsid w:val="001D6BBB"/>
    <w:rsid w:val="001D6DE7"/>
    <w:rsid w:val="001D70AA"/>
    <w:rsid w:val="001D70B8"/>
    <w:rsid w:val="001D7A54"/>
    <w:rsid w:val="001D7A8E"/>
    <w:rsid w:val="001E0163"/>
    <w:rsid w:val="001E05D7"/>
    <w:rsid w:val="001E1842"/>
    <w:rsid w:val="001E1B26"/>
    <w:rsid w:val="001E1E5F"/>
    <w:rsid w:val="001E1EA9"/>
    <w:rsid w:val="001E1F16"/>
    <w:rsid w:val="001E209F"/>
    <w:rsid w:val="001E2D49"/>
    <w:rsid w:val="001E35B0"/>
    <w:rsid w:val="001E3652"/>
    <w:rsid w:val="001E36D8"/>
    <w:rsid w:val="001E3CA1"/>
    <w:rsid w:val="001E479A"/>
    <w:rsid w:val="001E4932"/>
    <w:rsid w:val="001E4B40"/>
    <w:rsid w:val="001E5112"/>
    <w:rsid w:val="001E5A4E"/>
    <w:rsid w:val="001E6238"/>
    <w:rsid w:val="001E62D5"/>
    <w:rsid w:val="001E640D"/>
    <w:rsid w:val="001E6E9A"/>
    <w:rsid w:val="001E6FF8"/>
    <w:rsid w:val="001E751F"/>
    <w:rsid w:val="001E7950"/>
    <w:rsid w:val="001F042A"/>
    <w:rsid w:val="001F0895"/>
    <w:rsid w:val="001F0ACE"/>
    <w:rsid w:val="001F21C4"/>
    <w:rsid w:val="001F2C4C"/>
    <w:rsid w:val="001F35F3"/>
    <w:rsid w:val="001F3C12"/>
    <w:rsid w:val="001F4070"/>
    <w:rsid w:val="001F47B6"/>
    <w:rsid w:val="001F4AF0"/>
    <w:rsid w:val="001F5160"/>
    <w:rsid w:val="001F53DF"/>
    <w:rsid w:val="001F5623"/>
    <w:rsid w:val="001F5786"/>
    <w:rsid w:val="001F5B03"/>
    <w:rsid w:val="001F5CD3"/>
    <w:rsid w:val="001F68A3"/>
    <w:rsid w:val="001F780A"/>
    <w:rsid w:val="001F7975"/>
    <w:rsid w:val="00200B73"/>
    <w:rsid w:val="0020109B"/>
    <w:rsid w:val="00201B3A"/>
    <w:rsid w:val="00201BE5"/>
    <w:rsid w:val="00201DC0"/>
    <w:rsid w:val="00202347"/>
    <w:rsid w:val="00202AA8"/>
    <w:rsid w:val="00203311"/>
    <w:rsid w:val="00203956"/>
    <w:rsid w:val="00203EB3"/>
    <w:rsid w:val="002041A7"/>
    <w:rsid w:val="00204342"/>
    <w:rsid w:val="00204EEC"/>
    <w:rsid w:val="002050A0"/>
    <w:rsid w:val="00205602"/>
    <w:rsid w:val="00205D26"/>
    <w:rsid w:val="00205E55"/>
    <w:rsid w:val="00205E74"/>
    <w:rsid w:val="002064D4"/>
    <w:rsid w:val="002067A1"/>
    <w:rsid w:val="0020772B"/>
    <w:rsid w:val="00207F4A"/>
    <w:rsid w:val="0021010D"/>
    <w:rsid w:val="00210387"/>
    <w:rsid w:val="00211229"/>
    <w:rsid w:val="0021141F"/>
    <w:rsid w:val="002115B2"/>
    <w:rsid w:val="00211658"/>
    <w:rsid w:val="00211E5A"/>
    <w:rsid w:val="002127A4"/>
    <w:rsid w:val="002130D7"/>
    <w:rsid w:val="00213845"/>
    <w:rsid w:val="00213E0E"/>
    <w:rsid w:val="00214113"/>
    <w:rsid w:val="00214B50"/>
    <w:rsid w:val="00214B60"/>
    <w:rsid w:val="00215098"/>
    <w:rsid w:val="00215E2E"/>
    <w:rsid w:val="002162B2"/>
    <w:rsid w:val="00216641"/>
    <w:rsid w:val="00216A12"/>
    <w:rsid w:val="00216B98"/>
    <w:rsid w:val="00216C66"/>
    <w:rsid w:val="002172A3"/>
    <w:rsid w:val="00221761"/>
    <w:rsid w:val="00221A6C"/>
    <w:rsid w:val="002227EF"/>
    <w:rsid w:val="00223BCE"/>
    <w:rsid w:val="00223C39"/>
    <w:rsid w:val="002241DE"/>
    <w:rsid w:val="0022421A"/>
    <w:rsid w:val="002242CB"/>
    <w:rsid w:val="00224836"/>
    <w:rsid w:val="00224AF4"/>
    <w:rsid w:val="0022508B"/>
    <w:rsid w:val="00225FE5"/>
    <w:rsid w:val="00226429"/>
    <w:rsid w:val="002265BF"/>
    <w:rsid w:val="00226A7B"/>
    <w:rsid w:val="00226F17"/>
    <w:rsid w:val="00226FAE"/>
    <w:rsid w:val="00227256"/>
    <w:rsid w:val="0023003E"/>
    <w:rsid w:val="00230880"/>
    <w:rsid w:val="00230EBA"/>
    <w:rsid w:val="00230F48"/>
    <w:rsid w:val="00231915"/>
    <w:rsid w:val="002319D2"/>
    <w:rsid w:val="00232305"/>
    <w:rsid w:val="00232352"/>
    <w:rsid w:val="002328ED"/>
    <w:rsid w:val="0023318E"/>
    <w:rsid w:val="00233922"/>
    <w:rsid w:val="00233E23"/>
    <w:rsid w:val="00233EE5"/>
    <w:rsid w:val="00234038"/>
    <w:rsid w:val="00234B55"/>
    <w:rsid w:val="00235068"/>
    <w:rsid w:val="0023534D"/>
    <w:rsid w:val="00235B98"/>
    <w:rsid w:val="00236027"/>
    <w:rsid w:val="00236A4B"/>
    <w:rsid w:val="00237137"/>
    <w:rsid w:val="0023749B"/>
    <w:rsid w:val="002378E0"/>
    <w:rsid w:val="00240476"/>
    <w:rsid w:val="002408F8"/>
    <w:rsid w:val="0024098D"/>
    <w:rsid w:val="00240C81"/>
    <w:rsid w:val="00240E03"/>
    <w:rsid w:val="00240EB0"/>
    <w:rsid w:val="00241333"/>
    <w:rsid w:val="002419B2"/>
    <w:rsid w:val="00241DB2"/>
    <w:rsid w:val="00241F94"/>
    <w:rsid w:val="00242458"/>
    <w:rsid w:val="002436C5"/>
    <w:rsid w:val="00243A71"/>
    <w:rsid w:val="00243BA1"/>
    <w:rsid w:val="00243D8D"/>
    <w:rsid w:val="002447FE"/>
    <w:rsid w:val="0024492A"/>
    <w:rsid w:val="002453D8"/>
    <w:rsid w:val="00245464"/>
    <w:rsid w:val="00245742"/>
    <w:rsid w:val="00246400"/>
    <w:rsid w:val="0024657F"/>
    <w:rsid w:val="00246A99"/>
    <w:rsid w:val="00246E95"/>
    <w:rsid w:val="0024734C"/>
    <w:rsid w:val="00247CAA"/>
    <w:rsid w:val="002507D4"/>
    <w:rsid w:val="00250A9B"/>
    <w:rsid w:val="0025111C"/>
    <w:rsid w:val="00251729"/>
    <w:rsid w:val="00251DDD"/>
    <w:rsid w:val="00252040"/>
    <w:rsid w:val="00252AE3"/>
    <w:rsid w:val="00252B6E"/>
    <w:rsid w:val="00252F1D"/>
    <w:rsid w:val="00253348"/>
    <w:rsid w:val="0025338C"/>
    <w:rsid w:val="0025412F"/>
    <w:rsid w:val="00254B6F"/>
    <w:rsid w:val="00254ED7"/>
    <w:rsid w:val="00255439"/>
    <w:rsid w:val="002567CC"/>
    <w:rsid w:val="00257D7C"/>
    <w:rsid w:val="002604B0"/>
    <w:rsid w:val="00260C06"/>
    <w:rsid w:val="00260F90"/>
    <w:rsid w:val="00261272"/>
    <w:rsid w:val="00261445"/>
    <w:rsid w:val="0026175E"/>
    <w:rsid w:val="00261B01"/>
    <w:rsid w:val="00261D33"/>
    <w:rsid w:val="002622AA"/>
    <w:rsid w:val="00262907"/>
    <w:rsid w:val="00262BBF"/>
    <w:rsid w:val="002635A6"/>
    <w:rsid w:val="00263F50"/>
    <w:rsid w:val="002640B4"/>
    <w:rsid w:val="0026415A"/>
    <w:rsid w:val="0026448C"/>
    <w:rsid w:val="00264651"/>
    <w:rsid w:val="00264B9B"/>
    <w:rsid w:val="0026566A"/>
    <w:rsid w:val="0026596E"/>
    <w:rsid w:val="00265D25"/>
    <w:rsid w:val="00266457"/>
    <w:rsid w:val="00267066"/>
    <w:rsid w:val="00267123"/>
    <w:rsid w:val="00270218"/>
    <w:rsid w:val="00271295"/>
    <w:rsid w:val="002714E0"/>
    <w:rsid w:val="002715C2"/>
    <w:rsid w:val="002716D0"/>
    <w:rsid w:val="00271838"/>
    <w:rsid w:val="00271AC7"/>
    <w:rsid w:val="00271CD8"/>
    <w:rsid w:val="00271DB2"/>
    <w:rsid w:val="00272ABD"/>
    <w:rsid w:val="00272CAC"/>
    <w:rsid w:val="00272EA5"/>
    <w:rsid w:val="00273393"/>
    <w:rsid w:val="00274215"/>
    <w:rsid w:val="002747D9"/>
    <w:rsid w:val="002752A1"/>
    <w:rsid w:val="00275450"/>
    <w:rsid w:val="00275882"/>
    <w:rsid w:val="0027726D"/>
    <w:rsid w:val="00277409"/>
    <w:rsid w:val="002805A1"/>
    <w:rsid w:val="002805A4"/>
    <w:rsid w:val="00280A5D"/>
    <w:rsid w:val="00280C6F"/>
    <w:rsid w:val="00280D06"/>
    <w:rsid w:val="00281433"/>
    <w:rsid w:val="002814E3"/>
    <w:rsid w:val="00281B9E"/>
    <w:rsid w:val="00281C51"/>
    <w:rsid w:val="00282A96"/>
    <w:rsid w:val="00282BF7"/>
    <w:rsid w:val="00283468"/>
    <w:rsid w:val="002839C6"/>
    <w:rsid w:val="00284376"/>
    <w:rsid w:val="00284574"/>
    <w:rsid w:val="00284882"/>
    <w:rsid w:val="00284DFA"/>
    <w:rsid w:val="002851E1"/>
    <w:rsid w:val="0028536E"/>
    <w:rsid w:val="00285A30"/>
    <w:rsid w:val="002861F5"/>
    <w:rsid w:val="00287340"/>
    <w:rsid w:val="0028757C"/>
    <w:rsid w:val="002875DB"/>
    <w:rsid w:val="002875F2"/>
    <w:rsid w:val="00287C2F"/>
    <w:rsid w:val="00290142"/>
    <w:rsid w:val="00290832"/>
    <w:rsid w:val="00290B6C"/>
    <w:rsid w:val="00290CDF"/>
    <w:rsid w:val="00291F7E"/>
    <w:rsid w:val="002920C1"/>
    <w:rsid w:val="0029269B"/>
    <w:rsid w:val="00292C3E"/>
    <w:rsid w:val="00293247"/>
    <w:rsid w:val="00293271"/>
    <w:rsid w:val="0029418B"/>
    <w:rsid w:val="00294523"/>
    <w:rsid w:val="002949F3"/>
    <w:rsid w:val="00294D64"/>
    <w:rsid w:val="002958F2"/>
    <w:rsid w:val="00295D78"/>
    <w:rsid w:val="002A0610"/>
    <w:rsid w:val="002A1791"/>
    <w:rsid w:val="002A1CBB"/>
    <w:rsid w:val="002A2068"/>
    <w:rsid w:val="002A272A"/>
    <w:rsid w:val="002A2CEC"/>
    <w:rsid w:val="002A2F6C"/>
    <w:rsid w:val="002A2F79"/>
    <w:rsid w:val="002A380A"/>
    <w:rsid w:val="002A3822"/>
    <w:rsid w:val="002A4527"/>
    <w:rsid w:val="002A5383"/>
    <w:rsid w:val="002A5B5B"/>
    <w:rsid w:val="002A5B87"/>
    <w:rsid w:val="002A5E4F"/>
    <w:rsid w:val="002A7489"/>
    <w:rsid w:val="002A7C8D"/>
    <w:rsid w:val="002B1831"/>
    <w:rsid w:val="002B3258"/>
    <w:rsid w:val="002B450D"/>
    <w:rsid w:val="002B5407"/>
    <w:rsid w:val="002B567A"/>
    <w:rsid w:val="002B5CE0"/>
    <w:rsid w:val="002B5D2B"/>
    <w:rsid w:val="002B6794"/>
    <w:rsid w:val="002B69F7"/>
    <w:rsid w:val="002B6BFB"/>
    <w:rsid w:val="002B6EE0"/>
    <w:rsid w:val="002B720B"/>
    <w:rsid w:val="002B79DA"/>
    <w:rsid w:val="002B7AD6"/>
    <w:rsid w:val="002C02CD"/>
    <w:rsid w:val="002C0750"/>
    <w:rsid w:val="002C07B4"/>
    <w:rsid w:val="002C08C5"/>
    <w:rsid w:val="002C0A9E"/>
    <w:rsid w:val="002C0C64"/>
    <w:rsid w:val="002C0FCD"/>
    <w:rsid w:val="002C1576"/>
    <w:rsid w:val="002C218D"/>
    <w:rsid w:val="002C237E"/>
    <w:rsid w:val="002C37AC"/>
    <w:rsid w:val="002C3AE7"/>
    <w:rsid w:val="002C42E9"/>
    <w:rsid w:val="002C4B52"/>
    <w:rsid w:val="002C4B62"/>
    <w:rsid w:val="002C5E2A"/>
    <w:rsid w:val="002C6503"/>
    <w:rsid w:val="002C6A2B"/>
    <w:rsid w:val="002C7F74"/>
    <w:rsid w:val="002C7FCF"/>
    <w:rsid w:val="002D032E"/>
    <w:rsid w:val="002D0D23"/>
    <w:rsid w:val="002D1683"/>
    <w:rsid w:val="002D1C36"/>
    <w:rsid w:val="002D1E61"/>
    <w:rsid w:val="002D357C"/>
    <w:rsid w:val="002D410A"/>
    <w:rsid w:val="002D466E"/>
    <w:rsid w:val="002D564A"/>
    <w:rsid w:val="002D5AFC"/>
    <w:rsid w:val="002D62F6"/>
    <w:rsid w:val="002D65D9"/>
    <w:rsid w:val="002D7D05"/>
    <w:rsid w:val="002D7DF6"/>
    <w:rsid w:val="002E1915"/>
    <w:rsid w:val="002E1BA9"/>
    <w:rsid w:val="002E1F79"/>
    <w:rsid w:val="002E389B"/>
    <w:rsid w:val="002E3E51"/>
    <w:rsid w:val="002E418A"/>
    <w:rsid w:val="002E4DCE"/>
    <w:rsid w:val="002E51F7"/>
    <w:rsid w:val="002E58E6"/>
    <w:rsid w:val="002E592C"/>
    <w:rsid w:val="002E5BF5"/>
    <w:rsid w:val="002E64A7"/>
    <w:rsid w:val="002E7323"/>
    <w:rsid w:val="002E7A0D"/>
    <w:rsid w:val="002F0B4B"/>
    <w:rsid w:val="002F1300"/>
    <w:rsid w:val="002F14C6"/>
    <w:rsid w:val="002F15F9"/>
    <w:rsid w:val="002F1AA3"/>
    <w:rsid w:val="002F1E9D"/>
    <w:rsid w:val="002F283A"/>
    <w:rsid w:val="002F2C70"/>
    <w:rsid w:val="002F3932"/>
    <w:rsid w:val="002F3E56"/>
    <w:rsid w:val="002F4217"/>
    <w:rsid w:val="002F496A"/>
    <w:rsid w:val="002F4EF9"/>
    <w:rsid w:val="002F4FE3"/>
    <w:rsid w:val="002F5107"/>
    <w:rsid w:val="002F5436"/>
    <w:rsid w:val="002F5641"/>
    <w:rsid w:val="002F5800"/>
    <w:rsid w:val="002F5E56"/>
    <w:rsid w:val="002F5E78"/>
    <w:rsid w:val="002F6028"/>
    <w:rsid w:val="002F7B00"/>
    <w:rsid w:val="0030029D"/>
    <w:rsid w:val="00300F4F"/>
    <w:rsid w:val="003020C8"/>
    <w:rsid w:val="003021C1"/>
    <w:rsid w:val="0030246A"/>
    <w:rsid w:val="00302CEF"/>
    <w:rsid w:val="00303492"/>
    <w:rsid w:val="003039B0"/>
    <w:rsid w:val="00304637"/>
    <w:rsid w:val="00304CB4"/>
    <w:rsid w:val="00304F98"/>
    <w:rsid w:val="00304FF5"/>
    <w:rsid w:val="003060AB"/>
    <w:rsid w:val="003063E4"/>
    <w:rsid w:val="00306BE8"/>
    <w:rsid w:val="00306FED"/>
    <w:rsid w:val="003116E6"/>
    <w:rsid w:val="00311BEB"/>
    <w:rsid w:val="0031303B"/>
    <w:rsid w:val="00313AA2"/>
    <w:rsid w:val="003145B1"/>
    <w:rsid w:val="00314BDB"/>
    <w:rsid w:val="00315449"/>
    <w:rsid w:val="00316924"/>
    <w:rsid w:val="00317651"/>
    <w:rsid w:val="00320C4B"/>
    <w:rsid w:val="00321642"/>
    <w:rsid w:val="00321803"/>
    <w:rsid w:val="0032199C"/>
    <w:rsid w:val="00321D60"/>
    <w:rsid w:val="00322187"/>
    <w:rsid w:val="0032219D"/>
    <w:rsid w:val="0032223E"/>
    <w:rsid w:val="00322262"/>
    <w:rsid w:val="0032231B"/>
    <w:rsid w:val="003228A6"/>
    <w:rsid w:val="003228AC"/>
    <w:rsid w:val="003238FD"/>
    <w:rsid w:val="00323C10"/>
    <w:rsid w:val="00323DFB"/>
    <w:rsid w:val="003247A2"/>
    <w:rsid w:val="00324AAA"/>
    <w:rsid w:val="00324E65"/>
    <w:rsid w:val="0032525B"/>
    <w:rsid w:val="003256C1"/>
    <w:rsid w:val="003261CD"/>
    <w:rsid w:val="0032659A"/>
    <w:rsid w:val="003304E4"/>
    <w:rsid w:val="003316BB"/>
    <w:rsid w:val="003318F2"/>
    <w:rsid w:val="00331C4E"/>
    <w:rsid w:val="00331FD2"/>
    <w:rsid w:val="00332972"/>
    <w:rsid w:val="00332A9F"/>
    <w:rsid w:val="003330C3"/>
    <w:rsid w:val="0033386B"/>
    <w:rsid w:val="00333B3A"/>
    <w:rsid w:val="00333FA6"/>
    <w:rsid w:val="00334298"/>
    <w:rsid w:val="0033429B"/>
    <w:rsid w:val="003345B0"/>
    <w:rsid w:val="00334869"/>
    <w:rsid w:val="00335271"/>
    <w:rsid w:val="00335E8F"/>
    <w:rsid w:val="00336F65"/>
    <w:rsid w:val="00337098"/>
    <w:rsid w:val="00337D2D"/>
    <w:rsid w:val="00337E61"/>
    <w:rsid w:val="00340BF0"/>
    <w:rsid w:val="00340F71"/>
    <w:rsid w:val="00340F90"/>
    <w:rsid w:val="0034124A"/>
    <w:rsid w:val="003417A6"/>
    <w:rsid w:val="00341C2E"/>
    <w:rsid w:val="00341D4E"/>
    <w:rsid w:val="003420C6"/>
    <w:rsid w:val="00342180"/>
    <w:rsid w:val="003426BA"/>
    <w:rsid w:val="00342DC2"/>
    <w:rsid w:val="003437D8"/>
    <w:rsid w:val="00343906"/>
    <w:rsid w:val="00343E25"/>
    <w:rsid w:val="00343F4E"/>
    <w:rsid w:val="00344969"/>
    <w:rsid w:val="00344AE5"/>
    <w:rsid w:val="00344E17"/>
    <w:rsid w:val="00344F29"/>
    <w:rsid w:val="003453F1"/>
    <w:rsid w:val="003454B4"/>
    <w:rsid w:val="003458E1"/>
    <w:rsid w:val="003509F1"/>
    <w:rsid w:val="00350BFF"/>
    <w:rsid w:val="00350DFD"/>
    <w:rsid w:val="00350E04"/>
    <w:rsid w:val="00350EF7"/>
    <w:rsid w:val="003511BF"/>
    <w:rsid w:val="003514A3"/>
    <w:rsid w:val="003517B4"/>
    <w:rsid w:val="00351E11"/>
    <w:rsid w:val="003524E9"/>
    <w:rsid w:val="0035273E"/>
    <w:rsid w:val="00352835"/>
    <w:rsid w:val="00353219"/>
    <w:rsid w:val="003542E0"/>
    <w:rsid w:val="00354AE8"/>
    <w:rsid w:val="00354D5A"/>
    <w:rsid w:val="0035572C"/>
    <w:rsid w:val="003557DB"/>
    <w:rsid w:val="00356470"/>
    <w:rsid w:val="0035698D"/>
    <w:rsid w:val="00357483"/>
    <w:rsid w:val="0035770A"/>
    <w:rsid w:val="00357861"/>
    <w:rsid w:val="00357E33"/>
    <w:rsid w:val="00360058"/>
    <w:rsid w:val="00360F11"/>
    <w:rsid w:val="00361030"/>
    <w:rsid w:val="0036143C"/>
    <w:rsid w:val="00361F95"/>
    <w:rsid w:val="00362484"/>
    <w:rsid w:val="00362E5A"/>
    <w:rsid w:val="00363D5E"/>
    <w:rsid w:val="00364192"/>
    <w:rsid w:val="0036441E"/>
    <w:rsid w:val="003647B1"/>
    <w:rsid w:val="00364BAB"/>
    <w:rsid w:val="00364DBB"/>
    <w:rsid w:val="00365146"/>
    <w:rsid w:val="003656D1"/>
    <w:rsid w:val="0036589B"/>
    <w:rsid w:val="0036604D"/>
    <w:rsid w:val="00366102"/>
    <w:rsid w:val="0036620E"/>
    <w:rsid w:val="00366957"/>
    <w:rsid w:val="003677C5"/>
    <w:rsid w:val="00370500"/>
    <w:rsid w:val="00370999"/>
    <w:rsid w:val="00371067"/>
    <w:rsid w:val="00371B45"/>
    <w:rsid w:val="003722D0"/>
    <w:rsid w:val="003723A4"/>
    <w:rsid w:val="003723B5"/>
    <w:rsid w:val="00373C94"/>
    <w:rsid w:val="00374964"/>
    <w:rsid w:val="003758CF"/>
    <w:rsid w:val="003768E1"/>
    <w:rsid w:val="00376D34"/>
    <w:rsid w:val="00377BE5"/>
    <w:rsid w:val="00380008"/>
    <w:rsid w:val="003803D2"/>
    <w:rsid w:val="00380572"/>
    <w:rsid w:val="00380752"/>
    <w:rsid w:val="00380EC6"/>
    <w:rsid w:val="00382049"/>
    <w:rsid w:val="0038264F"/>
    <w:rsid w:val="0038287D"/>
    <w:rsid w:val="00382B21"/>
    <w:rsid w:val="00383417"/>
    <w:rsid w:val="0038348D"/>
    <w:rsid w:val="00383A55"/>
    <w:rsid w:val="00383B54"/>
    <w:rsid w:val="00384154"/>
    <w:rsid w:val="0038433A"/>
    <w:rsid w:val="00384489"/>
    <w:rsid w:val="003851CE"/>
    <w:rsid w:val="003857D2"/>
    <w:rsid w:val="00385CA9"/>
    <w:rsid w:val="00385F95"/>
    <w:rsid w:val="003865CA"/>
    <w:rsid w:val="00386CB0"/>
    <w:rsid w:val="003870C9"/>
    <w:rsid w:val="00387581"/>
    <w:rsid w:val="00387E50"/>
    <w:rsid w:val="00390D49"/>
    <w:rsid w:val="0039102B"/>
    <w:rsid w:val="00391CDF"/>
    <w:rsid w:val="003929B9"/>
    <w:rsid w:val="00393266"/>
    <w:rsid w:val="00393991"/>
    <w:rsid w:val="00393EEE"/>
    <w:rsid w:val="003942CA"/>
    <w:rsid w:val="003949F8"/>
    <w:rsid w:val="00396254"/>
    <w:rsid w:val="003968DE"/>
    <w:rsid w:val="00397630"/>
    <w:rsid w:val="00397BFA"/>
    <w:rsid w:val="00397EDF"/>
    <w:rsid w:val="003A03E4"/>
    <w:rsid w:val="003A0591"/>
    <w:rsid w:val="003A14F8"/>
    <w:rsid w:val="003A159E"/>
    <w:rsid w:val="003A1BD0"/>
    <w:rsid w:val="003A1E5A"/>
    <w:rsid w:val="003A2A45"/>
    <w:rsid w:val="003A2ECD"/>
    <w:rsid w:val="003A32F1"/>
    <w:rsid w:val="003A36C2"/>
    <w:rsid w:val="003A36E0"/>
    <w:rsid w:val="003A42A9"/>
    <w:rsid w:val="003A498A"/>
    <w:rsid w:val="003A4A56"/>
    <w:rsid w:val="003A4C17"/>
    <w:rsid w:val="003A50AC"/>
    <w:rsid w:val="003A5C77"/>
    <w:rsid w:val="003A6BB8"/>
    <w:rsid w:val="003B0347"/>
    <w:rsid w:val="003B05D5"/>
    <w:rsid w:val="003B06E0"/>
    <w:rsid w:val="003B0CE0"/>
    <w:rsid w:val="003B106B"/>
    <w:rsid w:val="003B1948"/>
    <w:rsid w:val="003B1B52"/>
    <w:rsid w:val="003B2CC1"/>
    <w:rsid w:val="003B3B50"/>
    <w:rsid w:val="003B4290"/>
    <w:rsid w:val="003B4600"/>
    <w:rsid w:val="003B521A"/>
    <w:rsid w:val="003B58A7"/>
    <w:rsid w:val="003B5945"/>
    <w:rsid w:val="003B6175"/>
    <w:rsid w:val="003B6386"/>
    <w:rsid w:val="003B66E9"/>
    <w:rsid w:val="003B67D2"/>
    <w:rsid w:val="003B72AF"/>
    <w:rsid w:val="003B7BF1"/>
    <w:rsid w:val="003C003D"/>
    <w:rsid w:val="003C02EF"/>
    <w:rsid w:val="003C039B"/>
    <w:rsid w:val="003C1197"/>
    <w:rsid w:val="003C21C8"/>
    <w:rsid w:val="003C3737"/>
    <w:rsid w:val="003C40B2"/>
    <w:rsid w:val="003C5008"/>
    <w:rsid w:val="003C55C8"/>
    <w:rsid w:val="003C5619"/>
    <w:rsid w:val="003C5C85"/>
    <w:rsid w:val="003C5D1E"/>
    <w:rsid w:val="003C6408"/>
    <w:rsid w:val="003C6B51"/>
    <w:rsid w:val="003C7388"/>
    <w:rsid w:val="003C74EA"/>
    <w:rsid w:val="003C7AD0"/>
    <w:rsid w:val="003D0679"/>
    <w:rsid w:val="003D0FFD"/>
    <w:rsid w:val="003D142C"/>
    <w:rsid w:val="003D15D8"/>
    <w:rsid w:val="003D2029"/>
    <w:rsid w:val="003D20F7"/>
    <w:rsid w:val="003D27F1"/>
    <w:rsid w:val="003D2915"/>
    <w:rsid w:val="003D2D65"/>
    <w:rsid w:val="003D33C1"/>
    <w:rsid w:val="003D3F60"/>
    <w:rsid w:val="003D3FD3"/>
    <w:rsid w:val="003D437F"/>
    <w:rsid w:val="003D485D"/>
    <w:rsid w:val="003D4CD6"/>
    <w:rsid w:val="003D50FE"/>
    <w:rsid w:val="003D51AA"/>
    <w:rsid w:val="003D5644"/>
    <w:rsid w:val="003D5918"/>
    <w:rsid w:val="003D5A80"/>
    <w:rsid w:val="003D60A1"/>
    <w:rsid w:val="003D6734"/>
    <w:rsid w:val="003D684E"/>
    <w:rsid w:val="003D689C"/>
    <w:rsid w:val="003D6D10"/>
    <w:rsid w:val="003D6D5D"/>
    <w:rsid w:val="003D6DD5"/>
    <w:rsid w:val="003D78C9"/>
    <w:rsid w:val="003E019A"/>
    <w:rsid w:val="003E07D5"/>
    <w:rsid w:val="003E0B40"/>
    <w:rsid w:val="003E15FC"/>
    <w:rsid w:val="003E1D06"/>
    <w:rsid w:val="003E1DBD"/>
    <w:rsid w:val="003E3940"/>
    <w:rsid w:val="003E3EA8"/>
    <w:rsid w:val="003E48A4"/>
    <w:rsid w:val="003E5084"/>
    <w:rsid w:val="003E534D"/>
    <w:rsid w:val="003E5469"/>
    <w:rsid w:val="003E5649"/>
    <w:rsid w:val="003E7155"/>
    <w:rsid w:val="003F023F"/>
    <w:rsid w:val="003F1A9F"/>
    <w:rsid w:val="003F1B25"/>
    <w:rsid w:val="003F223A"/>
    <w:rsid w:val="003F3865"/>
    <w:rsid w:val="003F38C0"/>
    <w:rsid w:val="003F428D"/>
    <w:rsid w:val="003F4854"/>
    <w:rsid w:val="003F4911"/>
    <w:rsid w:val="003F511E"/>
    <w:rsid w:val="003F5314"/>
    <w:rsid w:val="003F6778"/>
    <w:rsid w:val="003F7407"/>
    <w:rsid w:val="003F7556"/>
    <w:rsid w:val="003F7E3F"/>
    <w:rsid w:val="0040010E"/>
    <w:rsid w:val="004002BA"/>
    <w:rsid w:val="00400F3D"/>
    <w:rsid w:val="00401398"/>
    <w:rsid w:val="00402675"/>
    <w:rsid w:val="004028C1"/>
    <w:rsid w:val="004033B7"/>
    <w:rsid w:val="00403423"/>
    <w:rsid w:val="00403CA0"/>
    <w:rsid w:val="00403DBE"/>
    <w:rsid w:val="00403F6F"/>
    <w:rsid w:val="004045A0"/>
    <w:rsid w:val="00405492"/>
    <w:rsid w:val="00405D50"/>
    <w:rsid w:val="00406744"/>
    <w:rsid w:val="00406B8E"/>
    <w:rsid w:val="004070F1"/>
    <w:rsid w:val="00407561"/>
    <w:rsid w:val="00407B48"/>
    <w:rsid w:val="00407BC2"/>
    <w:rsid w:val="00407C20"/>
    <w:rsid w:val="00410E08"/>
    <w:rsid w:val="004110CD"/>
    <w:rsid w:val="00411D05"/>
    <w:rsid w:val="004121C9"/>
    <w:rsid w:val="00413128"/>
    <w:rsid w:val="004132D7"/>
    <w:rsid w:val="00413EF6"/>
    <w:rsid w:val="004144B9"/>
    <w:rsid w:val="00414735"/>
    <w:rsid w:val="004148CF"/>
    <w:rsid w:val="00414FB7"/>
    <w:rsid w:val="00415928"/>
    <w:rsid w:val="00415E23"/>
    <w:rsid w:val="0041615C"/>
    <w:rsid w:val="00416D58"/>
    <w:rsid w:val="00417791"/>
    <w:rsid w:val="004178E4"/>
    <w:rsid w:val="00421A3D"/>
    <w:rsid w:val="0042309F"/>
    <w:rsid w:val="00423B33"/>
    <w:rsid w:val="004240A5"/>
    <w:rsid w:val="0042486B"/>
    <w:rsid w:val="004249E3"/>
    <w:rsid w:val="00424A65"/>
    <w:rsid w:val="00425164"/>
    <w:rsid w:val="00425510"/>
    <w:rsid w:val="004256AB"/>
    <w:rsid w:val="00425C7E"/>
    <w:rsid w:val="004268BE"/>
    <w:rsid w:val="00426C50"/>
    <w:rsid w:val="0042788E"/>
    <w:rsid w:val="004315C3"/>
    <w:rsid w:val="00431654"/>
    <w:rsid w:val="00431964"/>
    <w:rsid w:val="00431C8C"/>
    <w:rsid w:val="00432BE5"/>
    <w:rsid w:val="004330C5"/>
    <w:rsid w:val="004334F0"/>
    <w:rsid w:val="00434144"/>
    <w:rsid w:val="00434655"/>
    <w:rsid w:val="004352D7"/>
    <w:rsid w:val="0043568D"/>
    <w:rsid w:val="00435A88"/>
    <w:rsid w:val="00435BF1"/>
    <w:rsid w:val="00436084"/>
    <w:rsid w:val="0043695B"/>
    <w:rsid w:val="00440901"/>
    <w:rsid w:val="004417FF"/>
    <w:rsid w:val="004422A6"/>
    <w:rsid w:val="004428B6"/>
    <w:rsid w:val="004429A0"/>
    <w:rsid w:val="004429F8"/>
    <w:rsid w:val="00442A0B"/>
    <w:rsid w:val="00442CD2"/>
    <w:rsid w:val="0044305C"/>
    <w:rsid w:val="004430EA"/>
    <w:rsid w:val="00443994"/>
    <w:rsid w:val="00444234"/>
    <w:rsid w:val="0044441C"/>
    <w:rsid w:val="004447BB"/>
    <w:rsid w:val="00445B92"/>
    <w:rsid w:val="00445FA2"/>
    <w:rsid w:val="00446428"/>
    <w:rsid w:val="004464AB"/>
    <w:rsid w:val="004468BE"/>
    <w:rsid w:val="00446A8A"/>
    <w:rsid w:val="00446E7A"/>
    <w:rsid w:val="0044767E"/>
    <w:rsid w:val="00447949"/>
    <w:rsid w:val="00447B64"/>
    <w:rsid w:val="00447C7A"/>
    <w:rsid w:val="00450B8A"/>
    <w:rsid w:val="0045137C"/>
    <w:rsid w:val="00451557"/>
    <w:rsid w:val="0045161A"/>
    <w:rsid w:val="0045291E"/>
    <w:rsid w:val="0045333E"/>
    <w:rsid w:val="00453D17"/>
    <w:rsid w:val="004541A9"/>
    <w:rsid w:val="004549DA"/>
    <w:rsid w:val="00454ABC"/>
    <w:rsid w:val="00454D52"/>
    <w:rsid w:val="00455AC5"/>
    <w:rsid w:val="00455CEA"/>
    <w:rsid w:val="00455D84"/>
    <w:rsid w:val="004562FE"/>
    <w:rsid w:val="00457298"/>
    <w:rsid w:val="004574D3"/>
    <w:rsid w:val="004578FC"/>
    <w:rsid w:val="00457B92"/>
    <w:rsid w:val="00457BD1"/>
    <w:rsid w:val="00461276"/>
    <w:rsid w:val="004613DE"/>
    <w:rsid w:val="00461DC0"/>
    <w:rsid w:val="00461F3A"/>
    <w:rsid w:val="00463217"/>
    <w:rsid w:val="00463B15"/>
    <w:rsid w:val="00464D43"/>
    <w:rsid w:val="00465484"/>
    <w:rsid w:val="00465AF1"/>
    <w:rsid w:val="00465F4B"/>
    <w:rsid w:val="0046622D"/>
    <w:rsid w:val="00467C49"/>
    <w:rsid w:val="00467EB7"/>
    <w:rsid w:val="0047050B"/>
    <w:rsid w:val="004708E0"/>
    <w:rsid w:val="00470C62"/>
    <w:rsid w:val="00470E31"/>
    <w:rsid w:val="004719BE"/>
    <w:rsid w:val="00471A33"/>
    <w:rsid w:val="004721D1"/>
    <w:rsid w:val="00472353"/>
    <w:rsid w:val="0047389C"/>
    <w:rsid w:val="004738AC"/>
    <w:rsid w:val="00473A74"/>
    <w:rsid w:val="0047406E"/>
    <w:rsid w:val="0047445B"/>
    <w:rsid w:val="00474605"/>
    <w:rsid w:val="00474F5F"/>
    <w:rsid w:val="00475005"/>
    <w:rsid w:val="004750F6"/>
    <w:rsid w:val="0047552B"/>
    <w:rsid w:val="00475B0C"/>
    <w:rsid w:val="00475CC2"/>
    <w:rsid w:val="00476A30"/>
    <w:rsid w:val="00477646"/>
    <w:rsid w:val="0047766C"/>
    <w:rsid w:val="00477BAA"/>
    <w:rsid w:val="00477C37"/>
    <w:rsid w:val="00480518"/>
    <w:rsid w:val="00480F65"/>
    <w:rsid w:val="0048128A"/>
    <w:rsid w:val="004817DE"/>
    <w:rsid w:val="00481A6D"/>
    <w:rsid w:val="00481CC4"/>
    <w:rsid w:val="00482487"/>
    <w:rsid w:val="0048377C"/>
    <w:rsid w:val="0048392C"/>
    <w:rsid w:val="004844FA"/>
    <w:rsid w:val="00484A5B"/>
    <w:rsid w:val="00484C54"/>
    <w:rsid w:val="00485010"/>
    <w:rsid w:val="00485273"/>
    <w:rsid w:val="004858BF"/>
    <w:rsid w:val="00486E5C"/>
    <w:rsid w:val="004871C8"/>
    <w:rsid w:val="00487361"/>
    <w:rsid w:val="00487895"/>
    <w:rsid w:val="004879B9"/>
    <w:rsid w:val="004902C4"/>
    <w:rsid w:val="00490655"/>
    <w:rsid w:val="00490992"/>
    <w:rsid w:val="00491AE3"/>
    <w:rsid w:val="00491B60"/>
    <w:rsid w:val="00491E0D"/>
    <w:rsid w:val="00492510"/>
    <w:rsid w:val="004931C1"/>
    <w:rsid w:val="00493231"/>
    <w:rsid w:val="00493449"/>
    <w:rsid w:val="004939E5"/>
    <w:rsid w:val="00493F27"/>
    <w:rsid w:val="00494697"/>
    <w:rsid w:val="00494793"/>
    <w:rsid w:val="00495433"/>
    <w:rsid w:val="0049591F"/>
    <w:rsid w:val="0049649B"/>
    <w:rsid w:val="00496B58"/>
    <w:rsid w:val="00497086"/>
    <w:rsid w:val="0049743F"/>
    <w:rsid w:val="0049761A"/>
    <w:rsid w:val="00497DE8"/>
    <w:rsid w:val="004A057B"/>
    <w:rsid w:val="004A0CC3"/>
    <w:rsid w:val="004A0F4D"/>
    <w:rsid w:val="004A1506"/>
    <w:rsid w:val="004A1AC6"/>
    <w:rsid w:val="004A1C32"/>
    <w:rsid w:val="004A1E22"/>
    <w:rsid w:val="004A1E50"/>
    <w:rsid w:val="004A1FF8"/>
    <w:rsid w:val="004A2056"/>
    <w:rsid w:val="004A279A"/>
    <w:rsid w:val="004A3275"/>
    <w:rsid w:val="004A357B"/>
    <w:rsid w:val="004A49A1"/>
    <w:rsid w:val="004A5995"/>
    <w:rsid w:val="004A5CFE"/>
    <w:rsid w:val="004A67FC"/>
    <w:rsid w:val="004A7403"/>
    <w:rsid w:val="004A7D99"/>
    <w:rsid w:val="004A7EFE"/>
    <w:rsid w:val="004A7F84"/>
    <w:rsid w:val="004B015F"/>
    <w:rsid w:val="004B02DC"/>
    <w:rsid w:val="004B0B1B"/>
    <w:rsid w:val="004B0C3E"/>
    <w:rsid w:val="004B0DBB"/>
    <w:rsid w:val="004B1054"/>
    <w:rsid w:val="004B22F1"/>
    <w:rsid w:val="004B2842"/>
    <w:rsid w:val="004B2A8B"/>
    <w:rsid w:val="004B2B32"/>
    <w:rsid w:val="004B33CA"/>
    <w:rsid w:val="004B3BD5"/>
    <w:rsid w:val="004B3D3D"/>
    <w:rsid w:val="004B3F45"/>
    <w:rsid w:val="004B3F56"/>
    <w:rsid w:val="004B43A0"/>
    <w:rsid w:val="004B46CD"/>
    <w:rsid w:val="004B4AD4"/>
    <w:rsid w:val="004B4D33"/>
    <w:rsid w:val="004B4DC0"/>
    <w:rsid w:val="004B5925"/>
    <w:rsid w:val="004B67A4"/>
    <w:rsid w:val="004B6897"/>
    <w:rsid w:val="004B77CC"/>
    <w:rsid w:val="004B7B3D"/>
    <w:rsid w:val="004B7B97"/>
    <w:rsid w:val="004C0994"/>
    <w:rsid w:val="004C1185"/>
    <w:rsid w:val="004C17DA"/>
    <w:rsid w:val="004C1996"/>
    <w:rsid w:val="004C1E6A"/>
    <w:rsid w:val="004C304F"/>
    <w:rsid w:val="004C3695"/>
    <w:rsid w:val="004C42AE"/>
    <w:rsid w:val="004C44B4"/>
    <w:rsid w:val="004C4E1F"/>
    <w:rsid w:val="004C5AF1"/>
    <w:rsid w:val="004C5F63"/>
    <w:rsid w:val="004C61CA"/>
    <w:rsid w:val="004C794F"/>
    <w:rsid w:val="004C7DCB"/>
    <w:rsid w:val="004D010D"/>
    <w:rsid w:val="004D02E8"/>
    <w:rsid w:val="004D0335"/>
    <w:rsid w:val="004D0397"/>
    <w:rsid w:val="004D04F6"/>
    <w:rsid w:val="004D05BA"/>
    <w:rsid w:val="004D096C"/>
    <w:rsid w:val="004D0D39"/>
    <w:rsid w:val="004D1252"/>
    <w:rsid w:val="004D15D6"/>
    <w:rsid w:val="004D1842"/>
    <w:rsid w:val="004D1911"/>
    <w:rsid w:val="004D1FA4"/>
    <w:rsid w:val="004D3363"/>
    <w:rsid w:val="004D37D6"/>
    <w:rsid w:val="004D3ABA"/>
    <w:rsid w:val="004D3F96"/>
    <w:rsid w:val="004D4425"/>
    <w:rsid w:val="004D470E"/>
    <w:rsid w:val="004D485C"/>
    <w:rsid w:val="004D4A30"/>
    <w:rsid w:val="004D56CA"/>
    <w:rsid w:val="004D6508"/>
    <w:rsid w:val="004D65C4"/>
    <w:rsid w:val="004D65F8"/>
    <w:rsid w:val="004D715A"/>
    <w:rsid w:val="004D768B"/>
    <w:rsid w:val="004D7F7D"/>
    <w:rsid w:val="004E0127"/>
    <w:rsid w:val="004E0856"/>
    <w:rsid w:val="004E1236"/>
    <w:rsid w:val="004E1CBC"/>
    <w:rsid w:val="004E2186"/>
    <w:rsid w:val="004E27CC"/>
    <w:rsid w:val="004E299E"/>
    <w:rsid w:val="004E29E1"/>
    <w:rsid w:val="004E32B0"/>
    <w:rsid w:val="004E3AC0"/>
    <w:rsid w:val="004E45AA"/>
    <w:rsid w:val="004E5382"/>
    <w:rsid w:val="004E59D6"/>
    <w:rsid w:val="004E623D"/>
    <w:rsid w:val="004E6545"/>
    <w:rsid w:val="004E6589"/>
    <w:rsid w:val="004E6B79"/>
    <w:rsid w:val="004E6F8B"/>
    <w:rsid w:val="004E7C27"/>
    <w:rsid w:val="004F003E"/>
    <w:rsid w:val="004F043C"/>
    <w:rsid w:val="004F15D3"/>
    <w:rsid w:val="004F1F5A"/>
    <w:rsid w:val="004F1F9C"/>
    <w:rsid w:val="004F217D"/>
    <w:rsid w:val="004F25BC"/>
    <w:rsid w:val="004F2AAC"/>
    <w:rsid w:val="004F3DA1"/>
    <w:rsid w:val="004F46FE"/>
    <w:rsid w:val="004F4902"/>
    <w:rsid w:val="004F60FA"/>
    <w:rsid w:val="004F6535"/>
    <w:rsid w:val="004F7331"/>
    <w:rsid w:val="004F741C"/>
    <w:rsid w:val="004F7538"/>
    <w:rsid w:val="004F783C"/>
    <w:rsid w:val="004F7AC8"/>
    <w:rsid w:val="00500401"/>
    <w:rsid w:val="00500A68"/>
    <w:rsid w:val="0050162A"/>
    <w:rsid w:val="00501697"/>
    <w:rsid w:val="00502098"/>
    <w:rsid w:val="00502170"/>
    <w:rsid w:val="0050220C"/>
    <w:rsid w:val="00502756"/>
    <w:rsid w:val="005035F6"/>
    <w:rsid w:val="00503627"/>
    <w:rsid w:val="00503BB6"/>
    <w:rsid w:val="00504CE8"/>
    <w:rsid w:val="00504E10"/>
    <w:rsid w:val="005053B0"/>
    <w:rsid w:val="005055AC"/>
    <w:rsid w:val="00506159"/>
    <w:rsid w:val="0050759B"/>
    <w:rsid w:val="0050761A"/>
    <w:rsid w:val="00507F6C"/>
    <w:rsid w:val="00507F81"/>
    <w:rsid w:val="00510908"/>
    <w:rsid w:val="00511228"/>
    <w:rsid w:val="00511EE4"/>
    <w:rsid w:val="00512265"/>
    <w:rsid w:val="00512B95"/>
    <w:rsid w:val="00512E7D"/>
    <w:rsid w:val="0051312D"/>
    <w:rsid w:val="00513213"/>
    <w:rsid w:val="00513969"/>
    <w:rsid w:val="00513EAF"/>
    <w:rsid w:val="0051401E"/>
    <w:rsid w:val="005140BE"/>
    <w:rsid w:val="005142DB"/>
    <w:rsid w:val="00515A5D"/>
    <w:rsid w:val="005160EE"/>
    <w:rsid w:val="005169AA"/>
    <w:rsid w:val="00516AC2"/>
    <w:rsid w:val="00516FBD"/>
    <w:rsid w:val="0052040A"/>
    <w:rsid w:val="00520FCE"/>
    <w:rsid w:val="005211B1"/>
    <w:rsid w:val="00521F75"/>
    <w:rsid w:val="005221E7"/>
    <w:rsid w:val="00522EF4"/>
    <w:rsid w:val="00523819"/>
    <w:rsid w:val="0052497B"/>
    <w:rsid w:val="00524A5B"/>
    <w:rsid w:val="0052554C"/>
    <w:rsid w:val="00525CCD"/>
    <w:rsid w:val="0052622E"/>
    <w:rsid w:val="00526503"/>
    <w:rsid w:val="00526995"/>
    <w:rsid w:val="00527056"/>
    <w:rsid w:val="00527186"/>
    <w:rsid w:val="005273F3"/>
    <w:rsid w:val="00527D2E"/>
    <w:rsid w:val="005313C0"/>
    <w:rsid w:val="00532204"/>
    <w:rsid w:val="0053242D"/>
    <w:rsid w:val="00532CDC"/>
    <w:rsid w:val="00533345"/>
    <w:rsid w:val="005335E0"/>
    <w:rsid w:val="00533C29"/>
    <w:rsid w:val="0053445B"/>
    <w:rsid w:val="00534DB8"/>
    <w:rsid w:val="00535B34"/>
    <w:rsid w:val="005372C9"/>
    <w:rsid w:val="00537589"/>
    <w:rsid w:val="00540A40"/>
    <w:rsid w:val="00540E09"/>
    <w:rsid w:val="00541B72"/>
    <w:rsid w:val="0054229D"/>
    <w:rsid w:val="00542BB3"/>
    <w:rsid w:val="00543179"/>
    <w:rsid w:val="0054364B"/>
    <w:rsid w:val="00543ADA"/>
    <w:rsid w:val="00544CE5"/>
    <w:rsid w:val="00545442"/>
    <w:rsid w:val="00545475"/>
    <w:rsid w:val="005457EB"/>
    <w:rsid w:val="00545942"/>
    <w:rsid w:val="00545D89"/>
    <w:rsid w:val="00545EB3"/>
    <w:rsid w:val="0054799A"/>
    <w:rsid w:val="00550134"/>
    <w:rsid w:val="00550625"/>
    <w:rsid w:val="005508A3"/>
    <w:rsid w:val="00550934"/>
    <w:rsid w:val="00550DA6"/>
    <w:rsid w:val="005525EB"/>
    <w:rsid w:val="00552723"/>
    <w:rsid w:val="00552E1A"/>
    <w:rsid w:val="00553CA6"/>
    <w:rsid w:val="00555399"/>
    <w:rsid w:val="00555947"/>
    <w:rsid w:val="00555D48"/>
    <w:rsid w:val="00557809"/>
    <w:rsid w:val="00560819"/>
    <w:rsid w:val="00560CD7"/>
    <w:rsid w:val="005633FB"/>
    <w:rsid w:val="00563D80"/>
    <w:rsid w:val="00563E0B"/>
    <w:rsid w:val="005647DA"/>
    <w:rsid w:val="0056490D"/>
    <w:rsid w:val="00564AFB"/>
    <w:rsid w:val="00564E91"/>
    <w:rsid w:val="00564ED0"/>
    <w:rsid w:val="0056519B"/>
    <w:rsid w:val="00565C62"/>
    <w:rsid w:val="0056680F"/>
    <w:rsid w:val="005675B2"/>
    <w:rsid w:val="00567AA0"/>
    <w:rsid w:val="0057054D"/>
    <w:rsid w:val="00570810"/>
    <w:rsid w:val="005711E9"/>
    <w:rsid w:val="00571A49"/>
    <w:rsid w:val="00571D05"/>
    <w:rsid w:val="00571D6C"/>
    <w:rsid w:val="00571E8B"/>
    <w:rsid w:val="00572C96"/>
    <w:rsid w:val="005733B4"/>
    <w:rsid w:val="005738A6"/>
    <w:rsid w:val="00573E58"/>
    <w:rsid w:val="00573F7A"/>
    <w:rsid w:val="005745F9"/>
    <w:rsid w:val="00574711"/>
    <w:rsid w:val="00574976"/>
    <w:rsid w:val="00574A51"/>
    <w:rsid w:val="00574E47"/>
    <w:rsid w:val="005752C1"/>
    <w:rsid w:val="0057557A"/>
    <w:rsid w:val="00575B3E"/>
    <w:rsid w:val="00575B5E"/>
    <w:rsid w:val="00576D58"/>
    <w:rsid w:val="00576F89"/>
    <w:rsid w:val="00577777"/>
    <w:rsid w:val="00577A1A"/>
    <w:rsid w:val="00577A74"/>
    <w:rsid w:val="005802A9"/>
    <w:rsid w:val="00580B6C"/>
    <w:rsid w:val="00581022"/>
    <w:rsid w:val="0058140D"/>
    <w:rsid w:val="005814D9"/>
    <w:rsid w:val="00581975"/>
    <w:rsid w:val="00581ADE"/>
    <w:rsid w:val="005822E2"/>
    <w:rsid w:val="005826E6"/>
    <w:rsid w:val="00582838"/>
    <w:rsid w:val="0058296F"/>
    <w:rsid w:val="0058344A"/>
    <w:rsid w:val="00584A3B"/>
    <w:rsid w:val="00586642"/>
    <w:rsid w:val="00586C02"/>
    <w:rsid w:val="00587848"/>
    <w:rsid w:val="00587865"/>
    <w:rsid w:val="0058790E"/>
    <w:rsid w:val="00587AAA"/>
    <w:rsid w:val="00587DE4"/>
    <w:rsid w:val="00587DFF"/>
    <w:rsid w:val="0059016A"/>
    <w:rsid w:val="005902A6"/>
    <w:rsid w:val="005904C3"/>
    <w:rsid w:val="005906CE"/>
    <w:rsid w:val="0059163E"/>
    <w:rsid w:val="00591A94"/>
    <w:rsid w:val="00593952"/>
    <w:rsid w:val="00593B2D"/>
    <w:rsid w:val="00593B59"/>
    <w:rsid w:val="0059503A"/>
    <w:rsid w:val="00595215"/>
    <w:rsid w:val="00595721"/>
    <w:rsid w:val="00595B5C"/>
    <w:rsid w:val="0059630A"/>
    <w:rsid w:val="00596C21"/>
    <w:rsid w:val="00597228"/>
    <w:rsid w:val="00597636"/>
    <w:rsid w:val="005977BA"/>
    <w:rsid w:val="005A0BB9"/>
    <w:rsid w:val="005A1142"/>
    <w:rsid w:val="005A19C9"/>
    <w:rsid w:val="005A1D2E"/>
    <w:rsid w:val="005A22F7"/>
    <w:rsid w:val="005A2CD3"/>
    <w:rsid w:val="005A3132"/>
    <w:rsid w:val="005A36C0"/>
    <w:rsid w:val="005A3B67"/>
    <w:rsid w:val="005A4137"/>
    <w:rsid w:val="005A4A35"/>
    <w:rsid w:val="005A5187"/>
    <w:rsid w:val="005A56DF"/>
    <w:rsid w:val="005A5BB7"/>
    <w:rsid w:val="005A748B"/>
    <w:rsid w:val="005A750C"/>
    <w:rsid w:val="005A7DD1"/>
    <w:rsid w:val="005B0310"/>
    <w:rsid w:val="005B07F5"/>
    <w:rsid w:val="005B0974"/>
    <w:rsid w:val="005B10F0"/>
    <w:rsid w:val="005B40EB"/>
    <w:rsid w:val="005B4E73"/>
    <w:rsid w:val="005B510B"/>
    <w:rsid w:val="005B51A9"/>
    <w:rsid w:val="005B5646"/>
    <w:rsid w:val="005B5A8E"/>
    <w:rsid w:val="005B5B79"/>
    <w:rsid w:val="005B66AF"/>
    <w:rsid w:val="005B6B5C"/>
    <w:rsid w:val="005B6FDB"/>
    <w:rsid w:val="005B76D1"/>
    <w:rsid w:val="005C019E"/>
    <w:rsid w:val="005C038E"/>
    <w:rsid w:val="005C1200"/>
    <w:rsid w:val="005C4493"/>
    <w:rsid w:val="005C4CA6"/>
    <w:rsid w:val="005C4F04"/>
    <w:rsid w:val="005C51A8"/>
    <w:rsid w:val="005C5DE9"/>
    <w:rsid w:val="005C5E11"/>
    <w:rsid w:val="005C689B"/>
    <w:rsid w:val="005C6B90"/>
    <w:rsid w:val="005C6DB0"/>
    <w:rsid w:val="005C6DC8"/>
    <w:rsid w:val="005C7614"/>
    <w:rsid w:val="005C7C3E"/>
    <w:rsid w:val="005C7D4D"/>
    <w:rsid w:val="005C7E22"/>
    <w:rsid w:val="005C7E92"/>
    <w:rsid w:val="005D03D1"/>
    <w:rsid w:val="005D0C29"/>
    <w:rsid w:val="005D1600"/>
    <w:rsid w:val="005D17A7"/>
    <w:rsid w:val="005D1C06"/>
    <w:rsid w:val="005D2436"/>
    <w:rsid w:val="005D2E83"/>
    <w:rsid w:val="005D38F8"/>
    <w:rsid w:val="005D3EA7"/>
    <w:rsid w:val="005D4075"/>
    <w:rsid w:val="005D48AA"/>
    <w:rsid w:val="005D4B2E"/>
    <w:rsid w:val="005D5432"/>
    <w:rsid w:val="005D575C"/>
    <w:rsid w:val="005D5DF6"/>
    <w:rsid w:val="005D5F1C"/>
    <w:rsid w:val="005D69DC"/>
    <w:rsid w:val="005D6E25"/>
    <w:rsid w:val="005E09AD"/>
    <w:rsid w:val="005E0B83"/>
    <w:rsid w:val="005E0DC8"/>
    <w:rsid w:val="005E11F9"/>
    <w:rsid w:val="005E12F4"/>
    <w:rsid w:val="005E1A96"/>
    <w:rsid w:val="005E2449"/>
    <w:rsid w:val="005E3442"/>
    <w:rsid w:val="005E345A"/>
    <w:rsid w:val="005E367F"/>
    <w:rsid w:val="005E388D"/>
    <w:rsid w:val="005E3D27"/>
    <w:rsid w:val="005E3FF0"/>
    <w:rsid w:val="005E418C"/>
    <w:rsid w:val="005E4774"/>
    <w:rsid w:val="005E4F3E"/>
    <w:rsid w:val="005E4FEC"/>
    <w:rsid w:val="005E52FE"/>
    <w:rsid w:val="005E70D1"/>
    <w:rsid w:val="005E72B2"/>
    <w:rsid w:val="005E7A36"/>
    <w:rsid w:val="005E7E6D"/>
    <w:rsid w:val="005E7E9E"/>
    <w:rsid w:val="005F0929"/>
    <w:rsid w:val="005F1063"/>
    <w:rsid w:val="005F13EA"/>
    <w:rsid w:val="005F181F"/>
    <w:rsid w:val="005F2771"/>
    <w:rsid w:val="005F2B75"/>
    <w:rsid w:val="005F2F86"/>
    <w:rsid w:val="005F344F"/>
    <w:rsid w:val="005F42EC"/>
    <w:rsid w:val="005F49DC"/>
    <w:rsid w:val="005F4A29"/>
    <w:rsid w:val="005F4C9B"/>
    <w:rsid w:val="005F5242"/>
    <w:rsid w:val="005F613C"/>
    <w:rsid w:val="005F6472"/>
    <w:rsid w:val="005F6B0A"/>
    <w:rsid w:val="005F70C1"/>
    <w:rsid w:val="005F7D3A"/>
    <w:rsid w:val="005F7EE7"/>
    <w:rsid w:val="006003BD"/>
    <w:rsid w:val="00600718"/>
    <w:rsid w:val="00600ACA"/>
    <w:rsid w:val="00602D11"/>
    <w:rsid w:val="006042AB"/>
    <w:rsid w:val="006049B1"/>
    <w:rsid w:val="00604E3B"/>
    <w:rsid w:val="006062D2"/>
    <w:rsid w:val="0060644E"/>
    <w:rsid w:val="006069F2"/>
    <w:rsid w:val="00607031"/>
    <w:rsid w:val="00607510"/>
    <w:rsid w:val="00610BFC"/>
    <w:rsid w:val="00610C19"/>
    <w:rsid w:val="00611621"/>
    <w:rsid w:val="00612504"/>
    <w:rsid w:val="00612A43"/>
    <w:rsid w:val="00613667"/>
    <w:rsid w:val="0061389E"/>
    <w:rsid w:val="00613A56"/>
    <w:rsid w:val="006142B5"/>
    <w:rsid w:val="00614435"/>
    <w:rsid w:val="0061598E"/>
    <w:rsid w:val="00615B29"/>
    <w:rsid w:val="0061632A"/>
    <w:rsid w:val="00616BB4"/>
    <w:rsid w:val="00616D0A"/>
    <w:rsid w:val="00617090"/>
    <w:rsid w:val="00617452"/>
    <w:rsid w:val="00617661"/>
    <w:rsid w:val="00617D8A"/>
    <w:rsid w:val="00620393"/>
    <w:rsid w:val="006220FD"/>
    <w:rsid w:val="006220FE"/>
    <w:rsid w:val="006231E0"/>
    <w:rsid w:val="00623A9C"/>
    <w:rsid w:val="00623C3B"/>
    <w:rsid w:val="00623E47"/>
    <w:rsid w:val="0062412D"/>
    <w:rsid w:val="00624343"/>
    <w:rsid w:val="0062435D"/>
    <w:rsid w:val="006243B0"/>
    <w:rsid w:val="00624EA9"/>
    <w:rsid w:val="00624F97"/>
    <w:rsid w:val="0062522B"/>
    <w:rsid w:val="00625290"/>
    <w:rsid w:val="00626043"/>
    <w:rsid w:val="006262AA"/>
    <w:rsid w:val="00627B1D"/>
    <w:rsid w:val="00627D7A"/>
    <w:rsid w:val="006300D2"/>
    <w:rsid w:val="006307EE"/>
    <w:rsid w:val="00630940"/>
    <w:rsid w:val="006309F2"/>
    <w:rsid w:val="00632087"/>
    <w:rsid w:val="00632F0F"/>
    <w:rsid w:val="006337CF"/>
    <w:rsid w:val="00633963"/>
    <w:rsid w:val="00633CDC"/>
    <w:rsid w:val="006341F0"/>
    <w:rsid w:val="00634406"/>
    <w:rsid w:val="00634EC7"/>
    <w:rsid w:val="006351D8"/>
    <w:rsid w:val="00636652"/>
    <w:rsid w:val="0063680D"/>
    <w:rsid w:val="00636E36"/>
    <w:rsid w:val="00637075"/>
    <w:rsid w:val="0063782F"/>
    <w:rsid w:val="00637A53"/>
    <w:rsid w:val="00637F0A"/>
    <w:rsid w:val="006403A5"/>
    <w:rsid w:val="0064045F"/>
    <w:rsid w:val="00641B3C"/>
    <w:rsid w:val="00641D67"/>
    <w:rsid w:val="00641F3C"/>
    <w:rsid w:val="00642476"/>
    <w:rsid w:val="00642891"/>
    <w:rsid w:val="00642D5C"/>
    <w:rsid w:val="00642F7A"/>
    <w:rsid w:val="00644289"/>
    <w:rsid w:val="00644CB9"/>
    <w:rsid w:val="00644D9F"/>
    <w:rsid w:val="00645132"/>
    <w:rsid w:val="0064540A"/>
    <w:rsid w:val="00645939"/>
    <w:rsid w:val="00646521"/>
    <w:rsid w:val="006468F4"/>
    <w:rsid w:val="00650220"/>
    <w:rsid w:val="00650509"/>
    <w:rsid w:val="00650932"/>
    <w:rsid w:val="00651BF4"/>
    <w:rsid w:val="00651C31"/>
    <w:rsid w:val="006525F5"/>
    <w:rsid w:val="006535E9"/>
    <w:rsid w:val="00653C90"/>
    <w:rsid w:val="00654CD9"/>
    <w:rsid w:val="006553FC"/>
    <w:rsid w:val="00655BB3"/>
    <w:rsid w:val="00655CD0"/>
    <w:rsid w:val="006564D5"/>
    <w:rsid w:val="006566D5"/>
    <w:rsid w:val="0065731C"/>
    <w:rsid w:val="006577FB"/>
    <w:rsid w:val="00657C1F"/>
    <w:rsid w:val="006603DA"/>
    <w:rsid w:val="006603E2"/>
    <w:rsid w:val="00660C4D"/>
    <w:rsid w:val="00660C77"/>
    <w:rsid w:val="00661913"/>
    <w:rsid w:val="00661AC8"/>
    <w:rsid w:val="0066244A"/>
    <w:rsid w:val="00662A14"/>
    <w:rsid w:val="00662EB3"/>
    <w:rsid w:val="006636D5"/>
    <w:rsid w:val="00663E14"/>
    <w:rsid w:val="00664211"/>
    <w:rsid w:val="00664DF1"/>
    <w:rsid w:val="0066512E"/>
    <w:rsid w:val="00665419"/>
    <w:rsid w:val="00665D65"/>
    <w:rsid w:val="00666483"/>
    <w:rsid w:val="00666AEB"/>
    <w:rsid w:val="00666C03"/>
    <w:rsid w:val="00666C83"/>
    <w:rsid w:val="00666F36"/>
    <w:rsid w:val="00667066"/>
    <w:rsid w:val="00670090"/>
    <w:rsid w:val="006700F3"/>
    <w:rsid w:val="006712F4"/>
    <w:rsid w:val="00672308"/>
    <w:rsid w:val="006752BA"/>
    <w:rsid w:val="006755EB"/>
    <w:rsid w:val="00676B7C"/>
    <w:rsid w:val="00677AA3"/>
    <w:rsid w:val="00677E3B"/>
    <w:rsid w:val="006819F3"/>
    <w:rsid w:val="00681E71"/>
    <w:rsid w:val="00681ED9"/>
    <w:rsid w:val="006826D5"/>
    <w:rsid w:val="00683524"/>
    <w:rsid w:val="00683D23"/>
    <w:rsid w:val="00684A60"/>
    <w:rsid w:val="00684B43"/>
    <w:rsid w:val="00684FEC"/>
    <w:rsid w:val="0068576E"/>
    <w:rsid w:val="006858F1"/>
    <w:rsid w:val="00685A6B"/>
    <w:rsid w:val="00685F6F"/>
    <w:rsid w:val="0068610D"/>
    <w:rsid w:val="00686213"/>
    <w:rsid w:val="0068659C"/>
    <w:rsid w:val="00687318"/>
    <w:rsid w:val="006874D0"/>
    <w:rsid w:val="006878E4"/>
    <w:rsid w:val="00693175"/>
    <w:rsid w:val="00694290"/>
    <w:rsid w:val="00694402"/>
    <w:rsid w:val="00694E00"/>
    <w:rsid w:val="006951EB"/>
    <w:rsid w:val="006953C7"/>
    <w:rsid w:val="00695428"/>
    <w:rsid w:val="0069558C"/>
    <w:rsid w:val="00695A15"/>
    <w:rsid w:val="00695CF8"/>
    <w:rsid w:val="00695E9B"/>
    <w:rsid w:val="00696192"/>
    <w:rsid w:val="00696748"/>
    <w:rsid w:val="00696907"/>
    <w:rsid w:val="00696FA6"/>
    <w:rsid w:val="006974B9"/>
    <w:rsid w:val="006975B3"/>
    <w:rsid w:val="00697FAE"/>
    <w:rsid w:val="006A04F3"/>
    <w:rsid w:val="006A05D6"/>
    <w:rsid w:val="006A0633"/>
    <w:rsid w:val="006A0D96"/>
    <w:rsid w:val="006A1BD3"/>
    <w:rsid w:val="006A2441"/>
    <w:rsid w:val="006A2B59"/>
    <w:rsid w:val="006A2E15"/>
    <w:rsid w:val="006A30A4"/>
    <w:rsid w:val="006A3489"/>
    <w:rsid w:val="006A39DD"/>
    <w:rsid w:val="006A4134"/>
    <w:rsid w:val="006A4A66"/>
    <w:rsid w:val="006A4B7E"/>
    <w:rsid w:val="006A5B88"/>
    <w:rsid w:val="006A5F70"/>
    <w:rsid w:val="006A6554"/>
    <w:rsid w:val="006A67F4"/>
    <w:rsid w:val="006A7838"/>
    <w:rsid w:val="006A7BAA"/>
    <w:rsid w:val="006A7F00"/>
    <w:rsid w:val="006AC761"/>
    <w:rsid w:val="006B109E"/>
    <w:rsid w:val="006B12AF"/>
    <w:rsid w:val="006B1E23"/>
    <w:rsid w:val="006B2B0A"/>
    <w:rsid w:val="006B2B76"/>
    <w:rsid w:val="006B33D9"/>
    <w:rsid w:val="006B373D"/>
    <w:rsid w:val="006B3D7D"/>
    <w:rsid w:val="006B3F0F"/>
    <w:rsid w:val="006B49E8"/>
    <w:rsid w:val="006B4AFE"/>
    <w:rsid w:val="006B4B4D"/>
    <w:rsid w:val="006B4E3D"/>
    <w:rsid w:val="006B5748"/>
    <w:rsid w:val="006B594E"/>
    <w:rsid w:val="006B60F5"/>
    <w:rsid w:val="006B6A26"/>
    <w:rsid w:val="006B729F"/>
    <w:rsid w:val="006B79A3"/>
    <w:rsid w:val="006B7BCA"/>
    <w:rsid w:val="006B7C7E"/>
    <w:rsid w:val="006C08DA"/>
    <w:rsid w:val="006C0976"/>
    <w:rsid w:val="006C0F58"/>
    <w:rsid w:val="006C11E1"/>
    <w:rsid w:val="006C144B"/>
    <w:rsid w:val="006C1764"/>
    <w:rsid w:val="006C2097"/>
    <w:rsid w:val="006C2530"/>
    <w:rsid w:val="006C2621"/>
    <w:rsid w:val="006C2949"/>
    <w:rsid w:val="006C2A67"/>
    <w:rsid w:val="006C341E"/>
    <w:rsid w:val="006C38E1"/>
    <w:rsid w:val="006C4892"/>
    <w:rsid w:val="006C5013"/>
    <w:rsid w:val="006C5FC1"/>
    <w:rsid w:val="006C61DA"/>
    <w:rsid w:val="006C6B4D"/>
    <w:rsid w:val="006D068F"/>
    <w:rsid w:val="006D1022"/>
    <w:rsid w:val="006D2433"/>
    <w:rsid w:val="006D289C"/>
    <w:rsid w:val="006D3A2A"/>
    <w:rsid w:val="006D43C0"/>
    <w:rsid w:val="006D51AF"/>
    <w:rsid w:val="006D5B8A"/>
    <w:rsid w:val="006D5EC9"/>
    <w:rsid w:val="006D696D"/>
    <w:rsid w:val="006D6D5B"/>
    <w:rsid w:val="006D703B"/>
    <w:rsid w:val="006D7175"/>
    <w:rsid w:val="006D7188"/>
    <w:rsid w:val="006D758C"/>
    <w:rsid w:val="006D7DE7"/>
    <w:rsid w:val="006D7F07"/>
    <w:rsid w:val="006D7FFA"/>
    <w:rsid w:val="006E0553"/>
    <w:rsid w:val="006E0586"/>
    <w:rsid w:val="006E1264"/>
    <w:rsid w:val="006E1487"/>
    <w:rsid w:val="006E1896"/>
    <w:rsid w:val="006E1A00"/>
    <w:rsid w:val="006E1D2D"/>
    <w:rsid w:val="006E2A74"/>
    <w:rsid w:val="006E466D"/>
    <w:rsid w:val="006E4882"/>
    <w:rsid w:val="006E494D"/>
    <w:rsid w:val="006E4D1D"/>
    <w:rsid w:val="006E4D23"/>
    <w:rsid w:val="006E5019"/>
    <w:rsid w:val="006E543E"/>
    <w:rsid w:val="006E62C2"/>
    <w:rsid w:val="006E6339"/>
    <w:rsid w:val="006E6644"/>
    <w:rsid w:val="006E6AE7"/>
    <w:rsid w:val="006E72D6"/>
    <w:rsid w:val="006E7474"/>
    <w:rsid w:val="006F0CE1"/>
    <w:rsid w:val="006F0E53"/>
    <w:rsid w:val="006F11CA"/>
    <w:rsid w:val="006F135D"/>
    <w:rsid w:val="006F1524"/>
    <w:rsid w:val="006F16C3"/>
    <w:rsid w:val="006F17A7"/>
    <w:rsid w:val="006F2395"/>
    <w:rsid w:val="006F2686"/>
    <w:rsid w:val="006F2E91"/>
    <w:rsid w:val="006F346A"/>
    <w:rsid w:val="006F3CA4"/>
    <w:rsid w:val="006F4153"/>
    <w:rsid w:val="006F4632"/>
    <w:rsid w:val="006F47BB"/>
    <w:rsid w:val="006F4F06"/>
    <w:rsid w:val="006F55F8"/>
    <w:rsid w:val="006F5943"/>
    <w:rsid w:val="006F6F6E"/>
    <w:rsid w:val="00700358"/>
    <w:rsid w:val="00701049"/>
    <w:rsid w:val="00701230"/>
    <w:rsid w:val="00701704"/>
    <w:rsid w:val="00701908"/>
    <w:rsid w:val="00701D9B"/>
    <w:rsid w:val="00702352"/>
    <w:rsid w:val="00702842"/>
    <w:rsid w:val="00702A40"/>
    <w:rsid w:val="00702BE9"/>
    <w:rsid w:val="00702D43"/>
    <w:rsid w:val="00702FE9"/>
    <w:rsid w:val="00703A7C"/>
    <w:rsid w:val="00704746"/>
    <w:rsid w:val="00704AE8"/>
    <w:rsid w:val="00704E23"/>
    <w:rsid w:val="00704E47"/>
    <w:rsid w:val="007067E1"/>
    <w:rsid w:val="00706B9F"/>
    <w:rsid w:val="00707A78"/>
    <w:rsid w:val="007101C2"/>
    <w:rsid w:val="0071065B"/>
    <w:rsid w:val="007109B7"/>
    <w:rsid w:val="007115E6"/>
    <w:rsid w:val="00711689"/>
    <w:rsid w:val="0071262C"/>
    <w:rsid w:val="00712AC0"/>
    <w:rsid w:val="007133BC"/>
    <w:rsid w:val="007133C5"/>
    <w:rsid w:val="00713C55"/>
    <w:rsid w:val="00713E70"/>
    <w:rsid w:val="0071448B"/>
    <w:rsid w:val="0071512B"/>
    <w:rsid w:val="00715259"/>
    <w:rsid w:val="007152D2"/>
    <w:rsid w:val="007158A8"/>
    <w:rsid w:val="0071617F"/>
    <w:rsid w:val="00716DEB"/>
    <w:rsid w:val="00720136"/>
    <w:rsid w:val="0072031B"/>
    <w:rsid w:val="00720699"/>
    <w:rsid w:val="007211FF"/>
    <w:rsid w:val="007218FE"/>
    <w:rsid w:val="00721FA7"/>
    <w:rsid w:val="00722258"/>
    <w:rsid w:val="00722E69"/>
    <w:rsid w:val="00723593"/>
    <w:rsid w:val="007238AA"/>
    <w:rsid w:val="00724358"/>
    <w:rsid w:val="007248DD"/>
    <w:rsid w:val="007251D5"/>
    <w:rsid w:val="00725C73"/>
    <w:rsid w:val="007266AC"/>
    <w:rsid w:val="00726A48"/>
    <w:rsid w:val="007271B5"/>
    <w:rsid w:val="00727361"/>
    <w:rsid w:val="007274D5"/>
    <w:rsid w:val="00727A39"/>
    <w:rsid w:val="0073091E"/>
    <w:rsid w:val="007313EB"/>
    <w:rsid w:val="00732545"/>
    <w:rsid w:val="00732B08"/>
    <w:rsid w:val="007333F3"/>
    <w:rsid w:val="00733678"/>
    <w:rsid w:val="0073391D"/>
    <w:rsid w:val="00733AB9"/>
    <w:rsid w:val="00733FE3"/>
    <w:rsid w:val="00734208"/>
    <w:rsid w:val="007343AA"/>
    <w:rsid w:val="00734AB4"/>
    <w:rsid w:val="00734BD3"/>
    <w:rsid w:val="00734BDB"/>
    <w:rsid w:val="00734BFA"/>
    <w:rsid w:val="00735043"/>
    <w:rsid w:val="0073557A"/>
    <w:rsid w:val="00735C00"/>
    <w:rsid w:val="0073644F"/>
    <w:rsid w:val="00736528"/>
    <w:rsid w:val="0073730D"/>
    <w:rsid w:val="0074094A"/>
    <w:rsid w:val="00740DE2"/>
    <w:rsid w:val="00740F4F"/>
    <w:rsid w:val="00741390"/>
    <w:rsid w:val="0074220E"/>
    <w:rsid w:val="007423B6"/>
    <w:rsid w:val="00742479"/>
    <w:rsid w:val="00743201"/>
    <w:rsid w:val="0074332B"/>
    <w:rsid w:val="007436E0"/>
    <w:rsid w:val="00743C06"/>
    <w:rsid w:val="00743FD0"/>
    <w:rsid w:val="0074515F"/>
    <w:rsid w:val="007454AD"/>
    <w:rsid w:val="00745A93"/>
    <w:rsid w:val="00745EBD"/>
    <w:rsid w:val="007460A2"/>
    <w:rsid w:val="00746490"/>
    <w:rsid w:val="00746718"/>
    <w:rsid w:val="007503B8"/>
    <w:rsid w:val="007503CD"/>
    <w:rsid w:val="007504D2"/>
    <w:rsid w:val="007504F4"/>
    <w:rsid w:val="0075065F"/>
    <w:rsid w:val="00750E56"/>
    <w:rsid w:val="00751777"/>
    <w:rsid w:val="00752000"/>
    <w:rsid w:val="00752795"/>
    <w:rsid w:val="00752BF9"/>
    <w:rsid w:val="00752DDB"/>
    <w:rsid w:val="0075461F"/>
    <w:rsid w:val="00754933"/>
    <w:rsid w:val="00754C44"/>
    <w:rsid w:val="00754F46"/>
    <w:rsid w:val="007556EF"/>
    <w:rsid w:val="0075599A"/>
    <w:rsid w:val="0075599C"/>
    <w:rsid w:val="0075645F"/>
    <w:rsid w:val="00756A31"/>
    <w:rsid w:val="00757CC7"/>
    <w:rsid w:val="00760AEC"/>
    <w:rsid w:val="00760E1A"/>
    <w:rsid w:val="00760F2C"/>
    <w:rsid w:val="00761AF7"/>
    <w:rsid w:val="00762066"/>
    <w:rsid w:val="0076261D"/>
    <w:rsid w:val="00762A5C"/>
    <w:rsid w:val="00762B37"/>
    <w:rsid w:val="00762BA1"/>
    <w:rsid w:val="0076348A"/>
    <w:rsid w:val="00763776"/>
    <w:rsid w:val="00763B6F"/>
    <w:rsid w:val="00763B75"/>
    <w:rsid w:val="00764C2E"/>
    <w:rsid w:val="00764EE6"/>
    <w:rsid w:val="00765315"/>
    <w:rsid w:val="00765583"/>
    <w:rsid w:val="00765A1F"/>
    <w:rsid w:val="00765A76"/>
    <w:rsid w:val="00765CF5"/>
    <w:rsid w:val="00765F15"/>
    <w:rsid w:val="007665F5"/>
    <w:rsid w:val="00766D3D"/>
    <w:rsid w:val="0077035A"/>
    <w:rsid w:val="0077088A"/>
    <w:rsid w:val="00770A8D"/>
    <w:rsid w:val="00770AE1"/>
    <w:rsid w:val="00771C11"/>
    <w:rsid w:val="00772117"/>
    <w:rsid w:val="00772C9B"/>
    <w:rsid w:val="00773776"/>
    <w:rsid w:val="0077391F"/>
    <w:rsid w:val="00773D9F"/>
    <w:rsid w:val="00774DB6"/>
    <w:rsid w:val="00775203"/>
    <w:rsid w:val="00775348"/>
    <w:rsid w:val="00775600"/>
    <w:rsid w:val="00775977"/>
    <w:rsid w:val="00775A4B"/>
    <w:rsid w:val="00775C09"/>
    <w:rsid w:val="00775FBF"/>
    <w:rsid w:val="00776C88"/>
    <w:rsid w:val="00776CF5"/>
    <w:rsid w:val="00777747"/>
    <w:rsid w:val="007777BA"/>
    <w:rsid w:val="007777FC"/>
    <w:rsid w:val="00777932"/>
    <w:rsid w:val="00777BD0"/>
    <w:rsid w:val="007800B5"/>
    <w:rsid w:val="00780216"/>
    <w:rsid w:val="00780B2E"/>
    <w:rsid w:val="007823E6"/>
    <w:rsid w:val="00782431"/>
    <w:rsid w:val="00782A83"/>
    <w:rsid w:val="007833A8"/>
    <w:rsid w:val="00784D17"/>
    <w:rsid w:val="007850CE"/>
    <w:rsid w:val="00785238"/>
    <w:rsid w:val="007860FA"/>
    <w:rsid w:val="0078787B"/>
    <w:rsid w:val="0079027E"/>
    <w:rsid w:val="00790967"/>
    <w:rsid w:val="00790C23"/>
    <w:rsid w:val="00790D3F"/>
    <w:rsid w:val="00791288"/>
    <w:rsid w:val="00791313"/>
    <w:rsid w:val="00791E50"/>
    <w:rsid w:val="0079292F"/>
    <w:rsid w:val="0079328F"/>
    <w:rsid w:val="00793636"/>
    <w:rsid w:val="00793E7D"/>
    <w:rsid w:val="00793F47"/>
    <w:rsid w:val="007940C8"/>
    <w:rsid w:val="007948CB"/>
    <w:rsid w:val="00795975"/>
    <w:rsid w:val="00795E20"/>
    <w:rsid w:val="00795EF0"/>
    <w:rsid w:val="0079674C"/>
    <w:rsid w:val="00796F85"/>
    <w:rsid w:val="007970A2"/>
    <w:rsid w:val="007979AF"/>
    <w:rsid w:val="007979B7"/>
    <w:rsid w:val="00797AAB"/>
    <w:rsid w:val="00797CC6"/>
    <w:rsid w:val="007A09D9"/>
    <w:rsid w:val="007A09FD"/>
    <w:rsid w:val="007A0A80"/>
    <w:rsid w:val="007A166F"/>
    <w:rsid w:val="007A1769"/>
    <w:rsid w:val="007A278E"/>
    <w:rsid w:val="007A2DA2"/>
    <w:rsid w:val="007A3119"/>
    <w:rsid w:val="007A36D1"/>
    <w:rsid w:val="007A38EF"/>
    <w:rsid w:val="007A3CB4"/>
    <w:rsid w:val="007A4210"/>
    <w:rsid w:val="007A4439"/>
    <w:rsid w:val="007A466A"/>
    <w:rsid w:val="007A597D"/>
    <w:rsid w:val="007A6477"/>
    <w:rsid w:val="007A6D89"/>
    <w:rsid w:val="007A7721"/>
    <w:rsid w:val="007A7905"/>
    <w:rsid w:val="007B0C3F"/>
    <w:rsid w:val="007B3002"/>
    <w:rsid w:val="007B3038"/>
    <w:rsid w:val="007B333A"/>
    <w:rsid w:val="007B373D"/>
    <w:rsid w:val="007B3847"/>
    <w:rsid w:val="007B411D"/>
    <w:rsid w:val="007B4469"/>
    <w:rsid w:val="007B4C57"/>
    <w:rsid w:val="007B4EF9"/>
    <w:rsid w:val="007B5221"/>
    <w:rsid w:val="007B555D"/>
    <w:rsid w:val="007B5EA6"/>
    <w:rsid w:val="007B5FCC"/>
    <w:rsid w:val="007B5FF0"/>
    <w:rsid w:val="007B63AB"/>
    <w:rsid w:val="007B6479"/>
    <w:rsid w:val="007B669F"/>
    <w:rsid w:val="007B69C3"/>
    <w:rsid w:val="007B79D7"/>
    <w:rsid w:val="007B7AAB"/>
    <w:rsid w:val="007B7C35"/>
    <w:rsid w:val="007B7E3F"/>
    <w:rsid w:val="007C0254"/>
    <w:rsid w:val="007C0CFF"/>
    <w:rsid w:val="007C16BF"/>
    <w:rsid w:val="007C19C4"/>
    <w:rsid w:val="007C1C57"/>
    <w:rsid w:val="007C1D18"/>
    <w:rsid w:val="007C1E81"/>
    <w:rsid w:val="007C2B08"/>
    <w:rsid w:val="007C3069"/>
    <w:rsid w:val="007C3B72"/>
    <w:rsid w:val="007C4B2E"/>
    <w:rsid w:val="007C4DC2"/>
    <w:rsid w:val="007C5A9D"/>
    <w:rsid w:val="007C644F"/>
    <w:rsid w:val="007C6550"/>
    <w:rsid w:val="007C6881"/>
    <w:rsid w:val="007C7108"/>
    <w:rsid w:val="007C7296"/>
    <w:rsid w:val="007C7498"/>
    <w:rsid w:val="007D0168"/>
    <w:rsid w:val="007D0CFB"/>
    <w:rsid w:val="007D1D08"/>
    <w:rsid w:val="007D1D94"/>
    <w:rsid w:val="007D1EE9"/>
    <w:rsid w:val="007D27FF"/>
    <w:rsid w:val="007D2AA2"/>
    <w:rsid w:val="007D2BE6"/>
    <w:rsid w:val="007D2C06"/>
    <w:rsid w:val="007D3869"/>
    <w:rsid w:val="007D4246"/>
    <w:rsid w:val="007D4289"/>
    <w:rsid w:val="007D443A"/>
    <w:rsid w:val="007D493C"/>
    <w:rsid w:val="007D552F"/>
    <w:rsid w:val="007D5607"/>
    <w:rsid w:val="007D5FD0"/>
    <w:rsid w:val="007D6119"/>
    <w:rsid w:val="007D6273"/>
    <w:rsid w:val="007D729F"/>
    <w:rsid w:val="007D7677"/>
    <w:rsid w:val="007E02AB"/>
    <w:rsid w:val="007E1987"/>
    <w:rsid w:val="007E1B9B"/>
    <w:rsid w:val="007E2C61"/>
    <w:rsid w:val="007E2E98"/>
    <w:rsid w:val="007E306A"/>
    <w:rsid w:val="007E3B9B"/>
    <w:rsid w:val="007E51BE"/>
    <w:rsid w:val="007E5A00"/>
    <w:rsid w:val="007E603E"/>
    <w:rsid w:val="007E658A"/>
    <w:rsid w:val="007E6A97"/>
    <w:rsid w:val="007E7821"/>
    <w:rsid w:val="007E7E17"/>
    <w:rsid w:val="007E7F56"/>
    <w:rsid w:val="007F084C"/>
    <w:rsid w:val="007F08E6"/>
    <w:rsid w:val="007F1217"/>
    <w:rsid w:val="007F1F63"/>
    <w:rsid w:val="007F1FF3"/>
    <w:rsid w:val="007F2386"/>
    <w:rsid w:val="007F3647"/>
    <w:rsid w:val="007F36C2"/>
    <w:rsid w:val="007F3C11"/>
    <w:rsid w:val="007F3DB8"/>
    <w:rsid w:val="007F42CD"/>
    <w:rsid w:val="007F48C3"/>
    <w:rsid w:val="007F4DB1"/>
    <w:rsid w:val="007F5320"/>
    <w:rsid w:val="007F6390"/>
    <w:rsid w:val="007F6414"/>
    <w:rsid w:val="007F6783"/>
    <w:rsid w:val="007F6964"/>
    <w:rsid w:val="007F6A29"/>
    <w:rsid w:val="007F6DB7"/>
    <w:rsid w:val="007F6F62"/>
    <w:rsid w:val="007F754C"/>
    <w:rsid w:val="007F76AF"/>
    <w:rsid w:val="007F7A28"/>
    <w:rsid w:val="00800772"/>
    <w:rsid w:val="00800787"/>
    <w:rsid w:val="00800A4E"/>
    <w:rsid w:val="00800B0A"/>
    <w:rsid w:val="00800BAA"/>
    <w:rsid w:val="008017DE"/>
    <w:rsid w:val="00801A3F"/>
    <w:rsid w:val="00801CBC"/>
    <w:rsid w:val="00801FA4"/>
    <w:rsid w:val="00803B32"/>
    <w:rsid w:val="00803C10"/>
    <w:rsid w:val="008058C5"/>
    <w:rsid w:val="008062FD"/>
    <w:rsid w:val="00806F8D"/>
    <w:rsid w:val="00807A8E"/>
    <w:rsid w:val="00807C5E"/>
    <w:rsid w:val="00807C74"/>
    <w:rsid w:val="00807CF2"/>
    <w:rsid w:val="00810392"/>
    <w:rsid w:val="00810400"/>
    <w:rsid w:val="008108AB"/>
    <w:rsid w:val="008108FC"/>
    <w:rsid w:val="00810F03"/>
    <w:rsid w:val="00811158"/>
    <w:rsid w:val="008112F7"/>
    <w:rsid w:val="0081159A"/>
    <w:rsid w:val="00811B62"/>
    <w:rsid w:val="00812D03"/>
    <w:rsid w:val="00813B27"/>
    <w:rsid w:val="008149D9"/>
    <w:rsid w:val="00816798"/>
    <w:rsid w:val="00816A81"/>
    <w:rsid w:val="00816C5E"/>
    <w:rsid w:val="0081758F"/>
    <w:rsid w:val="008176A1"/>
    <w:rsid w:val="00817700"/>
    <w:rsid w:val="0081784D"/>
    <w:rsid w:val="0081792F"/>
    <w:rsid w:val="00817F8C"/>
    <w:rsid w:val="00820623"/>
    <w:rsid w:val="00820754"/>
    <w:rsid w:val="0082166D"/>
    <w:rsid w:val="008217F2"/>
    <w:rsid w:val="00821C34"/>
    <w:rsid w:val="008223AF"/>
    <w:rsid w:val="008224C3"/>
    <w:rsid w:val="0082336A"/>
    <w:rsid w:val="008245CB"/>
    <w:rsid w:val="008248AD"/>
    <w:rsid w:val="00826719"/>
    <w:rsid w:val="0082685C"/>
    <w:rsid w:val="008272AA"/>
    <w:rsid w:val="008302A1"/>
    <w:rsid w:val="0083075B"/>
    <w:rsid w:val="00830893"/>
    <w:rsid w:val="008308C5"/>
    <w:rsid w:val="0083096B"/>
    <w:rsid w:val="00831803"/>
    <w:rsid w:val="008319A9"/>
    <w:rsid w:val="00832361"/>
    <w:rsid w:val="0083254F"/>
    <w:rsid w:val="0083255A"/>
    <w:rsid w:val="00832AA0"/>
    <w:rsid w:val="0083333B"/>
    <w:rsid w:val="00834138"/>
    <w:rsid w:val="008343D1"/>
    <w:rsid w:val="00834526"/>
    <w:rsid w:val="008349DB"/>
    <w:rsid w:val="00834AF6"/>
    <w:rsid w:val="00835CA8"/>
    <w:rsid w:val="00835E50"/>
    <w:rsid w:val="0083613F"/>
    <w:rsid w:val="00836B4D"/>
    <w:rsid w:val="008372B5"/>
    <w:rsid w:val="008377EB"/>
    <w:rsid w:val="00840D0E"/>
    <w:rsid w:val="008419D4"/>
    <w:rsid w:val="00841E06"/>
    <w:rsid w:val="008432BF"/>
    <w:rsid w:val="00843557"/>
    <w:rsid w:val="0084361F"/>
    <w:rsid w:val="00843BE1"/>
    <w:rsid w:val="00843DE2"/>
    <w:rsid w:val="00844338"/>
    <w:rsid w:val="00844342"/>
    <w:rsid w:val="00844D03"/>
    <w:rsid w:val="00844F17"/>
    <w:rsid w:val="00845691"/>
    <w:rsid w:val="00845B3F"/>
    <w:rsid w:val="0084650C"/>
    <w:rsid w:val="0084680E"/>
    <w:rsid w:val="00846967"/>
    <w:rsid w:val="00846B37"/>
    <w:rsid w:val="00846B4F"/>
    <w:rsid w:val="00846C1F"/>
    <w:rsid w:val="00847239"/>
    <w:rsid w:val="008474D3"/>
    <w:rsid w:val="0084761B"/>
    <w:rsid w:val="0084764E"/>
    <w:rsid w:val="008509C4"/>
    <w:rsid w:val="00850AC8"/>
    <w:rsid w:val="008518E6"/>
    <w:rsid w:val="00852248"/>
    <w:rsid w:val="008523B0"/>
    <w:rsid w:val="00852832"/>
    <w:rsid w:val="00852FD7"/>
    <w:rsid w:val="0085345B"/>
    <w:rsid w:val="00853770"/>
    <w:rsid w:val="00854D9B"/>
    <w:rsid w:val="00855C84"/>
    <w:rsid w:val="00856EC7"/>
    <w:rsid w:val="00856ECE"/>
    <w:rsid w:val="00856EF2"/>
    <w:rsid w:val="00857BDD"/>
    <w:rsid w:val="00857D5B"/>
    <w:rsid w:val="00860A77"/>
    <w:rsid w:val="00861841"/>
    <w:rsid w:val="0086214F"/>
    <w:rsid w:val="0086281A"/>
    <w:rsid w:val="00862D5F"/>
    <w:rsid w:val="00863AB9"/>
    <w:rsid w:val="00863F2B"/>
    <w:rsid w:val="00863F7A"/>
    <w:rsid w:val="0086444C"/>
    <w:rsid w:val="00864D1B"/>
    <w:rsid w:val="00865113"/>
    <w:rsid w:val="008656E0"/>
    <w:rsid w:val="0086581B"/>
    <w:rsid w:val="00865953"/>
    <w:rsid w:val="0086757F"/>
    <w:rsid w:val="00867604"/>
    <w:rsid w:val="00871143"/>
    <w:rsid w:val="00871764"/>
    <w:rsid w:val="00871D45"/>
    <w:rsid w:val="008720A0"/>
    <w:rsid w:val="008720D6"/>
    <w:rsid w:val="008722BC"/>
    <w:rsid w:val="00873673"/>
    <w:rsid w:val="0087381D"/>
    <w:rsid w:val="00874119"/>
    <w:rsid w:val="008749BA"/>
    <w:rsid w:val="00874F64"/>
    <w:rsid w:val="00874FC3"/>
    <w:rsid w:val="0087510A"/>
    <w:rsid w:val="008752EC"/>
    <w:rsid w:val="00875B76"/>
    <w:rsid w:val="008767B9"/>
    <w:rsid w:val="008767EC"/>
    <w:rsid w:val="00876E3D"/>
    <w:rsid w:val="008771EC"/>
    <w:rsid w:val="00877355"/>
    <w:rsid w:val="008774A7"/>
    <w:rsid w:val="0087763E"/>
    <w:rsid w:val="0088007C"/>
    <w:rsid w:val="00881380"/>
    <w:rsid w:val="00881D61"/>
    <w:rsid w:val="00881EF7"/>
    <w:rsid w:val="0088203E"/>
    <w:rsid w:val="008825AA"/>
    <w:rsid w:val="008829A9"/>
    <w:rsid w:val="00882D47"/>
    <w:rsid w:val="00882F6C"/>
    <w:rsid w:val="00883ABF"/>
    <w:rsid w:val="00884061"/>
    <w:rsid w:val="008847E8"/>
    <w:rsid w:val="00884FC7"/>
    <w:rsid w:val="00885B91"/>
    <w:rsid w:val="00885D9B"/>
    <w:rsid w:val="00885E8A"/>
    <w:rsid w:val="00886396"/>
    <w:rsid w:val="00886CDF"/>
    <w:rsid w:val="00887B20"/>
    <w:rsid w:val="00890326"/>
    <w:rsid w:val="00890B4D"/>
    <w:rsid w:val="00890BB6"/>
    <w:rsid w:val="00890E56"/>
    <w:rsid w:val="008915DB"/>
    <w:rsid w:val="00891A47"/>
    <w:rsid w:val="00891BD5"/>
    <w:rsid w:val="00892D5E"/>
    <w:rsid w:val="008941D9"/>
    <w:rsid w:val="008942D8"/>
    <w:rsid w:val="00894D49"/>
    <w:rsid w:val="00894DC8"/>
    <w:rsid w:val="008955D5"/>
    <w:rsid w:val="00896711"/>
    <w:rsid w:val="00897B86"/>
    <w:rsid w:val="00897FD5"/>
    <w:rsid w:val="008A0044"/>
    <w:rsid w:val="008A0240"/>
    <w:rsid w:val="008A0813"/>
    <w:rsid w:val="008A13CD"/>
    <w:rsid w:val="008A1C06"/>
    <w:rsid w:val="008A2B5A"/>
    <w:rsid w:val="008A31F8"/>
    <w:rsid w:val="008A3963"/>
    <w:rsid w:val="008A4961"/>
    <w:rsid w:val="008A4A90"/>
    <w:rsid w:val="008A4D67"/>
    <w:rsid w:val="008A4E7B"/>
    <w:rsid w:val="008A52B6"/>
    <w:rsid w:val="008A546D"/>
    <w:rsid w:val="008A5DD3"/>
    <w:rsid w:val="008A64D8"/>
    <w:rsid w:val="008A6D0A"/>
    <w:rsid w:val="008A6E3F"/>
    <w:rsid w:val="008A7679"/>
    <w:rsid w:val="008A771E"/>
    <w:rsid w:val="008B0125"/>
    <w:rsid w:val="008B012B"/>
    <w:rsid w:val="008B09AC"/>
    <w:rsid w:val="008B0C0F"/>
    <w:rsid w:val="008B11AD"/>
    <w:rsid w:val="008B1D60"/>
    <w:rsid w:val="008B26BD"/>
    <w:rsid w:val="008B2A82"/>
    <w:rsid w:val="008B2C84"/>
    <w:rsid w:val="008B3509"/>
    <w:rsid w:val="008B3D31"/>
    <w:rsid w:val="008B3D6B"/>
    <w:rsid w:val="008B42C9"/>
    <w:rsid w:val="008B6092"/>
    <w:rsid w:val="008B6469"/>
    <w:rsid w:val="008B650D"/>
    <w:rsid w:val="008B666C"/>
    <w:rsid w:val="008B6A02"/>
    <w:rsid w:val="008B6F35"/>
    <w:rsid w:val="008B7033"/>
    <w:rsid w:val="008B73F1"/>
    <w:rsid w:val="008B78EC"/>
    <w:rsid w:val="008B7E05"/>
    <w:rsid w:val="008B7E59"/>
    <w:rsid w:val="008C0832"/>
    <w:rsid w:val="008C0D02"/>
    <w:rsid w:val="008C0E6A"/>
    <w:rsid w:val="008C1855"/>
    <w:rsid w:val="008C1CDC"/>
    <w:rsid w:val="008C2063"/>
    <w:rsid w:val="008C2077"/>
    <w:rsid w:val="008C21ED"/>
    <w:rsid w:val="008C237F"/>
    <w:rsid w:val="008C325A"/>
    <w:rsid w:val="008C36D0"/>
    <w:rsid w:val="008C3B32"/>
    <w:rsid w:val="008C411B"/>
    <w:rsid w:val="008C53BB"/>
    <w:rsid w:val="008C5EE4"/>
    <w:rsid w:val="008C6124"/>
    <w:rsid w:val="008C66EB"/>
    <w:rsid w:val="008C691C"/>
    <w:rsid w:val="008C7427"/>
    <w:rsid w:val="008C7A6A"/>
    <w:rsid w:val="008C7D07"/>
    <w:rsid w:val="008C7F19"/>
    <w:rsid w:val="008D0101"/>
    <w:rsid w:val="008D0BCB"/>
    <w:rsid w:val="008D0C77"/>
    <w:rsid w:val="008D1423"/>
    <w:rsid w:val="008D1942"/>
    <w:rsid w:val="008D1AA0"/>
    <w:rsid w:val="008D2081"/>
    <w:rsid w:val="008D24B7"/>
    <w:rsid w:val="008D46D8"/>
    <w:rsid w:val="008D4AC6"/>
    <w:rsid w:val="008D6C18"/>
    <w:rsid w:val="008D74BA"/>
    <w:rsid w:val="008D7DA7"/>
    <w:rsid w:val="008E0EBA"/>
    <w:rsid w:val="008E144E"/>
    <w:rsid w:val="008E1983"/>
    <w:rsid w:val="008E1C80"/>
    <w:rsid w:val="008E2948"/>
    <w:rsid w:val="008E31D9"/>
    <w:rsid w:val="008E371C"/>
    <w:rsid w:val="008E3F89"/>
    <w:rsid w:val="008E4865"/>
    <w:rsid w:val="008E4D8C"/>
    <w:rsid w:val="008E51C5"/>
    <w:rsid w:val="008E547C"/>
    <w:rsid w:val="008E5F26"/>
    <w:rsid w:val="008E5FB6"/>
    <w:rsid w:val="008E68DC"/>
    <w:rsid w:val="008E6AAF"/>
    <w:rsid w:val="008E6BD1"/>
    <w:rsid w:val="008E6CC0"/>
    <w:rsid w:val="008E778F"/>
    <w:rsid w:val="008E7CD8"/>
    <w:rsid w:val="008F03F7"/>
    <w:rsid w:val="008F11D1"/>
    <w:rsid w:val="008F1511"/>
    <w:rsid w:val="008F1ADC"/>
    <w:rsid w:val="008F1F6F"/>
    <w:rsid w:val="008F25B9"/>
    <w:rsid w:val="008F26FD"/>
    <w:rsid w:val="008F281C"/>
    <w:rsid w:val="008F2852"/>
    <w:rsid w:val="008F2B7D"/>
    <w:rsid w:val="008F2FA7"/>
    <w:rsid w:val="008F3634"/>
    <w:rsid w:val="008F3C3C"/>
    <w:rsid w:val="008F4660"/>
    <w:rsid w:val="008F5270"/>
    <w:rsid w:val="008F53C3"/>
    <w:rsid w:val="008F5B11"/>
    <w:rsid w:val="008F5B34"/>
    <w:rsid w:val="008F5C89"/>
    <w:rsid w:val="008F5C90"/>
    <w:rsid w:val="008F6215"/>
    <w:rsid w:val="008F70C3"/>
    <w:rsid w:val="00900BF5"/>
    <w:rsid w:val="00900CE0"/>
    <w:rsid w:val="00900F63"/>
    <w:rsid w:val="0090126F"/>
    <w:rsid w:val="009014C5"/>
    <w:rsid w:val="009016FB"/>
    <w:rsid w:val="0090233B"/>
    <w:rsid w:val="00902421"/>
    <w:rsid w:val="0090302A"/>
    <w:rsid w:val="009035C3"/>
    <w:rsid w:val="00903C44"/>
    <w:rsid w:val="0090473D"/>
    <w:rsid w:val="0090510F"/>
    <w:rsid w:val="0090556C"/>
    <w:rsid w:val="00905E67"/>
    <w:rsid w:val="00906161"/>
    <w:rsid w:val="0090625F"/>
    <w:rsid w:val="00906B51"/>
    <w:rsid w:val="00906E50"/>
    <w:rsid w:val="009077BE"/>
    <w:rsid w:val="00910757"/>
    <w:rsid w:val="00910C3C"/>
    <w:rsid w:val="0091124C"/>
    <w:rsid w:val="00911422"/>
    <w:rsid w:val="009114AD"/>
    <w:rsid w:val="00911572"/>
    <w:rsid w:val="009117CD"/>
    <w:rsid w:val="00912006"/>
    <w:rsid w:val="00912BF8"/>
    <w:rsid w:val="00912DA2"/>
    <w:rsid w:val="00912E6D"/>
    <w:rsid w:val="009149A1"/>
    <w:rsid w:val="00914C05"/>
    <w:rsid w:val="00914F5E"/>
    <w:rsid w:val="009155DF"/>
    <w:rsid w:val="009156FA"/>
    <w:rsid w:val="00915A30"/>
    <w:rsid w:val="00916315"/>
    <w:rsid w:val="009166A2"/>
    <w:rsid w:val="009166FF"/>
    <w:rsid w:val="00916DB5"/>
    <w:rsid w:val="0091758B"/>
    <w:rsid w:val="00917A55"/>
    <w:rsid w:val="00917D37"/>
    <w:rsid w:val="009200F2"/>
    <w:rsid w:val="00920DD6"/>
    <w:rsid w:val="00921547"/>
    <w:rsid w:val="00921CB1"/>
    <w:rsid w:val="00921E7B"/>
    <w:rsid w:val="00922159"/>
    <w:rsid w:val="009223FD"/>
    <w:rsid w:val="00922AC9"/>
    <w:rsid w:val="00923867"/>
    <w:rsid w:val="00923F93"/>
    <w:rsid w:val="00924603"/>
    <w:rsid w:val="00924D3D"/>
    <w:rsid w:val="00924D56"/>
    <w:rsid w:val="0092667B"/>
    <w:rsid w:val="00926CF1"/>
    <w:rsid w:val="009276E7"/>
    <w:rsid w:val="0092771D"/>
    <w:rsid w:val="009277B3"/>
    <w:rsid w:val="00927CF4"/>
    <w:rsid w:val="0093017F"/>
    <w:rsid w:val="00930BF1"/>
    <w:rsid w:val="00930C66"/>
    <w:rsid w:val="00930CEF"/>
    <w:rsid w:val="00930D6B"/>
    <w:rsid w:val="00931683"/>
    <w:rsid w:val="009319E0"/>
    <w:rsid w:val="00931AB7"/>
    <w:rsid w:val="00931BF2"/>
    <w:rsid w:val="0093221C"/>
    <w:rsid w:val="00932B57"/>
    <w:rsid w:val="00932DDB"/>
    <w:rsid w:val="00934501"/>
    <w:rsid w:val="00934589"/>
    <w:rsid w:val="009345BE"/>
    <w:rsid w:val="00934A24"/>
    <w:rsid w:val="00935C19"/>
    <w:rsid w:val="00936526"/>
    <w:rsid w:val="00936EF6"/>
    <w:rsid w:val="009375D0"/>
    <w:rsid w:val="00937AE2"/>
    <w:rsid w:val="00940EBA"/>
    <w:rsid w:val="00940FD7"/>
    <w:rsid w:val="00941468"/>
    <w:rsid w:val="0094150E"/>
    <w:rsid w:val="00942310"/>
    <w:rsid w:val="009429E6"/>
    <w:rsid w:val="009433F4"/>
    <w:rsid w:val="00943622"/>
    <w:rsid w:val="009437A4"/>
    <w:rsid w:val="00943A2D"/>
    <w:rsid w:val="00944368"/>
    <w:rsid w:val="0094482A"/>
    <w:rsid w:val="009459FF"/>
    <w:rsid w:val="00945FF9"/>
    <w:rsid w:val="00946B00"/>
    <w:rsid w:val="00946B51"/>
    <w:rsid w:val="00947C28"/>
    <w:rsid w:val="00947C83"/>
    <w:rsid w:val="0095029C"/>
    <w:rsid w:val="00950DE4"/>
    <w:rsid w:val="00950EF4"/>
    <w:rsid w:val="00950FAE"/>
    <w:rsid w:val="0095136F"/>
    <w:rsid w:val="00951552"/>
    <w:rsid w:val="00953192"/>
    <w:rsid w:val="0095406C"/>
    <w:rsid w:val="009554A8"/>
    <w:rsid w:val="0095571E"/>
    <w:rsid w:val="009569F5"/>
    <w:rsid w:val="00956C4F"/>
    <w:rsid w:val="00957744"/>
    <w:rsid w:val="00957A80"/>
    <w:rsid w:val="00957AB6"/>
    <w:rsid w:val="00957C7D"/>
    <w:rsid w:val="00957F17"/>
    <w:rsid w:val="00957F8C"/>
    <w:rsid w:val="009610B7"/>
    <w:rsid w:val="009614E0"/>
    <w:rsid w:val="00961544"/>
    <w:rsid w:val="009617AB"/>
    <w:rsid w:val="00962076"/>
    <w:rsid w:val="009621BC"/>
    <w:rsid w:val="00962209"/>
    <w:rsid w:val="009633B6"/>
    <w:rsid w:val="00963634"/>
    <w:rsid w:val="009639B4"/>
    <w:rsid w:val="0096469B"/>
    <w:rsid w:val="00964F01"/>
    <w:rsid w:val="0096602F"/>
    <w:rsid w:val="009665D8"/>
    <w:rsid w:val="00966FA8"/>
    <w:rsid w:val="00967582"/>
    <w:rsid w:val="00970114"/>
    <w:rsid w:val="009705E5"/>
    <w:rsid w:val="00970D3A"/>
    <w:rsid w:val="009713C3"/>
    <w:rsid w:val="00971D6F"/>
    <w:rsid w:val="00971EAC"/>
    <w:rsid w:val="009731B1"/>
    <w:rsid w:val="00973AA2"/>
    <w:rsid w:val="00973AE8"/>
    <w:rsid w:val="00973FC0"/>
    <w:rsid w:val="00974420"/>
    <w:rsid w:val="0097455F"/>
    <w:rsid w:val="00974A02"/>
    <w:rsid w:val="00974A77"/>
    <w:rsid w:val="00975131"/>
    <w:rsid w:val="009755EC"/>
    <w:rsid w:val="00975640"/>
    <w:rsid w:val="009756E4"/>
    <w:rsid w:val="0097570E"/>
    <w:rsid w:val="00975780"/>
    <w:rsid w:val="00975AC1"/>
    <w:rsid w:val="00976746"/>
    <w:rsid w:val="00976936"/>
    <w:rsid w:val="00977941"/>
    <w:rsid w:val="00980298"/>
    <w:rsid w:val="00980B67"/>
    <w:rsid w:val="0098112B"/>
    <w:rsid w:val="00981269"/>
    <w:rsid w:val="009819E9"/>
    <w:rsid w:val="00982708"/>
    <w:rsid w:val="00982FAC"/>
    <w:rsid w:val="00983320"/>
    <w:rsid w:val="0098336F"/>
    <w:rsid w:val="009836C1"/>
    <w:rsid w:val="009838E9"/>
    <w:rsid w:val="009839DF"/>
    <w:rsid w:val="00983A77"/>
    <w:rsid w:val="00983E91"/>
    <w:rsid w:val="00983EE5"/>
    <w:rsid w:val="00984796"/>
    <w:rsid w:val="009847DC"/>
    <w:rsid w:val="00984A2C"/>
    <w:rsid w:val="0098608C"/>
    <w:rsid w:val="00986476"/>
    <w:rsid w:val="00986CD2"/>
    <w:rsid w:val="00986DA8"/>
    <w:rsid w:val="00987C29"/>
    <w:rsid w:val="00990701"/>
    <w:rsid w:val="00991519"/>
    <w:rsid w:val="009917FA"/>
    <w:rsid w:val="00991EA9"/>
    <w:rsid w:val="00992133"/>
    <w:rsid w:val="009932DF"/>
    <w:rsid w:val="009944AB"/>
    <w:rsid w:val="00994DC6"/>
    <w:rsid w:val="00994EF5"/>
    <w:rsid w:val="00994F8F"/>
    <w:rsid w:val="00995585"/>
    <w:rsid w:val="00995A9E"/>
    <w:rsid w:val="009960A5"/>
    <w:rsid w:val="00996518"/>
    <w:rsid w:val="009965E5"/>
    <w:rsid w:val="00996675"/>
    <w:rsid w:val="009966E3"/>
    <w:rsid w:val="009967DF"/>
    <w:rsid w:val="00996995"/>
    <w:rsid w:val="009969EB"/>
    <w:rsid w:val="00996E39"/>
    <w:rsid w:val="0099709B"/>
    <w:rsid w:val="009976B2"/>
    <w:rsid w:val="00997811"/>
    <w:rsid w:val="00997D82"/>
    <w:rsid w:val="009A008F"/>
    <w:rsid w:val="009A065D"/>
    <w:rsid w:val="009A1963"/>
    <w:rsid w:val="009A1ACC"/>
    <w:rsid w:val="009A1D1F"/>
    <w:rsid w:val="009A1DBF"/>
    <w:rsid w:val="009A1E8C"/>
    <w:rsid w:val="009A216E"/>
    <w:rsid w:val="009A23A2"/>
    <w:rsid w:val="009A24B0"/>
    <w:rsid w:val="009A279E"/>
    <w:rsid w:val="009A4307"/>
    <w:rsid w:val="009A485A"/>
    <w:rsid w:val="009A4D3A"/>
    <w:rsid w:val="009A5078"/>
    <w:rsid w:val="009A539D"/>
    <w:rsid w:val="009A5669"/>
    <w:rsid w:val="009A6753"/>
    <w:rsid w:val="009A67A2"/>
    <w:rsid w:val="009A69E5"/>
    <w:rsid w:val="009A753B"/>
    <w:rsid w:val="009A7579"/>
    <w:rsid w:val="009B04F6"/>
    <w:rsid w:val="009B081B"/>
    <w:rsid w:val="009B09F6"/>
    <w:rsid w:val="009B1AD4"/>
    <w:rsid w:val="009B2727"/>
    <w:rsid w:val="009B290C"/>
    <w:rsid w:val="009B2E2C"/>
    <w:rsid w:val="009B3AC7"/>
    <w:rsid w:val="009B3E81"/>
    <w:rsid w:val="009B46EC"/>
    <w:rsid w:val="009B50EA"/>
    <w:rsid w:val="009B5DD1"/>
    <w:rsid w:val="009B64E1"/>
    <w:rsid w:val="009B7089"/>
    <w:rsid w:val="009B71AF"/>
    <w:rsid w:val="009B756D"/>
    <w:rsid w:val="009B7837"/>
    <w:rsid w:val="009B7A4F"/>
    <w:rsid w:val="009B7F50"/>
    <w:rsid w:val="009C0DA4"/>
    <w:rsid w:val="009C22E1"/>
    <w:rsid w:val="009C23DB"/>
    <w:rsid w:val="009C2477"/>
    <w:rsid w:val="009C2548"/>
    <w:rsid w:val="009C26B3"/>
    <w:rsid w:val="009C2843"/>
    <w:rsid w:val="009C28D9"/>
    <w:rsid w:val="009C2C2E"/>
    <w:rsid w:val="009C3150"/>
    <w:rsid w:val="009C33CA"/>
    <w:rsid w:val="009C38B9"/>
    <w:rsid w:val="009C39A0"/>
    <w:rsid w:val="009C3A26"/>
    <w:rsid w:val="009C3A92"/>
    <w:rsid w:val="009C3E82"/>
    <w:rsid w:val="009C4143"/>
    <w:rsid w:val="009C4975"/>
    <w:rsid w:val="009C5058"/>
    <w:rsid w:val="009C6819"/>
    <w:rsid w:val="009C6848"/>
    <w:rsid w:val="009C6D7C"/>
    <w:rsid w:val="009C71BC"/>
    <w:rsid w:val="009C75BA"/>
    <w:rsid w:val="009C79E0"/>
    <w:rsid w:val="009D0008"/>
    <w:rsid w:val="009D0995"/>
    <w:rsid w:val="009D099D"/>
    <w:rsid w:val="009D0EF6"/>
    <w:rsid w:val="009D1093"/>
    <w:rsid w:val="009D1662"/>
    <w:rsid w:val="009D2722"/>
    <w:rsid w:val="009D2B6F"/>
    <w:rsid w:val="009D2E5F"/>
    <w:rsid w:val="009D3069"/>
    <w:rsid w:val="009D31FC"/>
    <w:rsid w:val="009D3305"/>
    <w:rsid w:val="009D39B6"/>
    <w:rsid w:val="009D4337"/>
    <w:rsid w:val="009D4419"/>
    <w:rsid w:val="009D4D4A"/>
    <w:rsid w:val="009D4E58"/>
    <w:rsid w:val="009D5749"/>
    <w:rsid w:val="009D5754"/>
    <w:rsid w:val="009D58A0"/>
    <w:rsid w:val="009D5B5E"/>
    <w:rsid w:val="009D6B34"/>
    <w:rsid w:val="009D6DFC"/>
    <w:rsid w:val="009D6E2B"/>
    <w:rsid w:val="009D7236"/>
    <w:rsid w:val="009D753C"/>
    <w:rsid w:val="009E03B9"/>
    <w:rsid w:val="009E04FB"/>
    <w:rsid w:val="009E053B"/>
    <w:rsid w:val="009E18CE"/>
    <w:rsid w:val="009E2892"/>
    <w:rsid w:val="009E2D47"/>
    <w:rsid w:val="009E30FA"/>
    <w:rsid w:val="009E34BB"/>
    <w:rsid w:val="009E4B01"/>
    <w:rsid w:val="009E4F23"/>
    <w:rsid w:val="009E538E"/>
    <w:rsid w:val="009E5958"/>
    <w:rsid w:val="009E5B13"/>
    <w:rsid w:val="009E6CDD"/>
    <w:rsid w:val="009E7BB0"/>
    <w:rsid w:val="009E7F6C"/>
    <w:rsid w:val="009F0494"/>
    <w:rsid w:val="009F063D"/>
    <w:rsid w:val="009F09CA"/>
    <w:rsid w:val="009F0CB2"/>
    <w:rsid w:val="009F0CBA"/>
    <w:rsid w:val="009F1932"/>
    <w:rsid w:val="009F2777"/>
    <w:rsid w:val="009F281C"/>
    <w:rsid w:val="009F2D48"/>
    <w:rsid w:val="009F4E85"/>
    <w:rsid w:val="009F57DD"/>
    <w:rsid w:val="009F59BC"/>
    <w:rsid w:val="009F61D5"/>
    <w:rsid w:val="009F64E3"/>
    <w:rsid w:val="009F6D69"/>
    <w:rsid w:val="009F7847"/>
    <w:rsid w:val="009F7C16"/>
    <w:rsid w:val="00A002DD"/>
    <w:rsid w:val="00A00C26"/>
    <w:rsid w:val="00A01211"/>
    <w:rsid w:val="00A01320"/>
    <w:rsid w:val="00A01AC6"/>
    <w:rsid w:val="00A01B28"/>
    <w:rsid w:val="00A01CB3"/>
    <w:rsid w:val="00A031C3"/>
    <w:rsid w:val="00A0462F"/>
    <w:rsid w:val="00A04E99"/>
    <w:rsid w:val="00A0623F"/>
    <w:rsid w:val="00A06351"/>
    <w:rsid w:val="00A06DA9"/>
    <w:rsid w:val="00A070EA"/>
    <w:rsid w:val="00A07611"/>
    <w:rsid w:val="00A07D5D"/>
    <w:rsid w:val="00A07DB8"/>
    <w:rsid w:val="00A10BC2"/>
    <w:rsid w:val="00A1297B"/>
    <w:rsid w:val="00A12B7A"/>
    <w:rsid w:val="00A12BF1"/>
    <w:rsid w:val="00A12D00"/>
    <w:rsid w:val="00A13562"/>
    <w:rsid w:val="00A136CE"/>
    <w:rsid w:val="00A137ED"/>
    <w:rsid w:val="00A148E0"/>
    <w:rsid w:val="00A15D0C"/>
    <w:rsid w:val="00A169D9"/>
    <w:rsid w:val="00A16FBC"/>
    <w:rsid w:val="00A173FF"/>
    <w:rsid w:val="00A1793A"/>
    <w:rsid w:val="00A20AC5"/>
    <w:rsid w:val="00A20B36"/>
    <w:rsid w:val="00A20FB9"/>
    <w:rsid w:val="00A21170"/>
    <w:rsid w:val="00A21248"/>
    <w:rsid w:val="00A21260"/>
    <w:rsid w:val="00A2138D"/>
    <w:rsid w:val="00A217C3"/>
    <w:rsid w:val="00A218B0"/>
    <w:rsid w:val="00A236F7"/>
    <w:rsid w:val="00A237FF"/>
    <w:rsid w:val="00A2407C"/>
    <w:rsid w:val="00A242EC"/>
    <w:rsid w:val="00A24BE3"/>
    <w:rsid w:val="00A250E5"/>
    <w:rsid w:val="00A253E1"/>
    <w:rsid w:val="00A25410"/>
    <w:rsid w:val="00A25B1D"/>
    <w:rsid w:val="00A25CB6"/>
    <w:rsid w:val="00A2713B"/>
    <w:rsid w:val="00A272A9"/>
    <w:rsid w:val="00A27383"/>
    <w:rsid w:val="00A27A5D"/>
    <w:rsid w:val="00A30929"/>
    <w:rsid w:val="00A30DA6"/>
    <w:rsid w:val="00A31698"/>
    <w:rsid w:val="00A31942"/>
    <w:rsid w:val="00A32036"/>
    <w:rsid w:val="00A32C4C"/>
    <w:rsid w:val="00A33EFB"/>
    <w:rsid w:val="00A340C2"/>
    <w:rsid w:val="00A34ED5"/>
    <w:rsid w:val="00A3513C"/>
    <w:rsid w:val="00A35201"/>
    <w:rsid w:val="00A35696"/>
    <w:rsid w:val="00A3576F"/>
    <w:rsid w:val="00A35800"/>
    <w:rsid w:val="00A36152"/>
    <w:rsid w:val="00A36580"/>
    <w:rsid w:val="00A36D94"/>
    <w:rsid w:val="00A370EA"/>
    <w:rsid w:val="00A376B1"/>
    <w:rsid w:val="00A37956"/>
    <w:rsid w:val="00A379B6"/>
    <w:rsid w:val="00A37D19"/>
    <w:rsid w:val="00A4040D"/>
    <w:rsid w:val="00A407EB"/>
    <w:rsid w:val="00A41189"/>
    <w:rsid w:val="00A4121A"/>
    <w:rsid w:val="00A418FF"/>
    <w:rsid w:val="00A41CA5"/>
    <w:rsid w:val="00A4222E"/>
    <w:rsid w:val="00A42297"/>
    <w:rsid w:val="00A425D0"/>
    <w:rsid w:val="00A42F97"/>
    <w:rsid w:val="00A43618"/>
    <w:rsid w:val="00A43A7A"/>
    <w:rsid w:val="00A43C85"/>
    <w:rsid w:val="00A4586A"/>
    <w:rsid w:val="00A45BAB"/>
    <w:rsid w:val="00A45BFD"/>
    <w:rsid w:val="00A465F3"/>
    <w:rsid w:val="00A46A5C"/>
    <w:rsid w:val="00A46D68"/>
    <w:rsid w:val="00A477B3"/>
    <w:rsid w:val="00A502A8"/>
    <w:rsid w:val="00A50A49"/>
    <w:rsid w:val="00A50DC1"/>
    <w:rsid w:val="00A51011"/>
    <w:rsid w:val="00A518BC"/>
    <w:rsid w:val="00A51B1D"/>
    <w:rsid w:val="00A51B35"/>
    <w:rsid w:val="00A52BA2"/>
    <w:rsid w:val="00A532D8"/>
    <w:rsid w:val="00A53309"/>
    <w:rsid w:val="00A5343C"/>
    <w:rsid w:val="00A53D28"/>
    <w:rsid w:val="00A54075"/>
    <w:rsid w:val="00A54249"/>
    <w:rsid w:val="00A559F6"/>
    <w:rsid w:val="00A55BD8"/>
    <w:rsid w:val="00A55F1E"/>
    <w:rsid w:val="00A56290"/>
    <w:rsid w:val="00A56352"/>
    <w:rsid w:val="00A577AF"/>
    <w:rsid w:val="00A57E4F"/>
    <w:rsid w:val="00A57FCD"/>
    <w:rsid w:val="00A610DE"/>
    <w:rsid w:val="00A616F8"/>
    <w:rsid w:val="00A61C60"/>
    <w:rsid w:val="00A61E70"/>
    <w:rsid w:val="00A62376"/>
    <w:rsid w:val="00A626D0"/>
    <w:rsid w:val="00A63291"/>
    <w:rsid w:val="00A632CF"/>
    <w:rsid w:val="00A632F9"/>
    <w:rsid w:val="00A63437"/>
    <w:rsid w:val="00A644B5"/>
    <w:rsid w:val="00A64864"/>
    <w:rsid w:val="00A65B8B"/>
    <w:rsid w:val="00A65CDC"/>
    <w:rsid w:val="00A666AB"/>
    <w:rsid w:val="00A671A1"/>
    <w:rsid w:val="00A6723A"/>
    <w:rsid w:val="00A67563"/>
    <w:rsid w:val="00A679A6"/>
    <w:rsid w:val="00A67FBF"/>
    <w:rsid w:val="00A70534"/>
    <w:rsid w:val="00A70CD6"/>
    <w:rsid w:val="00A70E0D"/>
    <w:rsid w:val="00A70FBF"/>
    <w:rsid w:val="00A7138D"/>
    <w:rsid w:val="00A71E6A"/>
    <w:rsid w:val="00A72645"/>
    <w:rsid w:val="00A726E2"/>
    <w:rsid w:val="00A72F39"/>
    <w:rsid w:val="00A731F9"/>
    <w:rsid w:val="00A73C48"/>
    <w:rsid w:val="00A73C85"/>
    <w:rsid w:val="00A740B0"/>
    <w:rsid w:val="00A743B3"/>
    <w:rsid w:val="00A75CB8"/>
    <w:rsid w:val="00A75D60"/>
    <w:rsid w:val="00A76095"/>
    <w:rsid w:val="00A76572"/>
    <w:rsid w:val="00A77177"/>
    <w:rsid w:val="00A771C6"/>
    <w:rsid w:val="00A77F2A"/>
    <w:rsid w:val="00A77FCC"/>
    <w:rsid w:val="00A804DF"/>
    <w:rsid w:val="00A80A8E"/>
    <w:rsid w:val="00A816B2"/>
    <w:rsid w:val="00A81F8F"/>
    <w:rsid w:val="00A82398"/>
    <w:rsid w:val="00A823A2"/>
    <w:rsid w:val="00A82C96"/>
    <w:rsid w:val="00A8304E"/>
    <w:rsid w:val="00A834C8"/>
    <w:rsid w:val="00A838CD"/>
    <w:rsid w:val="00A83EC9"/>
    <w:rsid w:val="00A8567B"/>
    <w:rsid w:val="00A85C47"/>
    <w:rsid w:val="00A85C52"/>
    <w:rsid w:val="00A862BE"/>
    <w:rsid w:val="00A86DCC"/>
    <w:rsid w:val="00A87A07"/>
    <w:rsid w:val="00A87D1C"/>
    <w:rsid w:val="00A90F18"/>
    <w:rsid w:val="00A912BC"/>
    <w:rsid w:val="00A926C8"/>
    <w:rsid w:val="00A92822"/>
    <w:rsid w:val="00A93BE7"/>
    <w:rsid w:val="00A9443A"/>
    <w:rsid w:val="00A94AA2"/>
    <w:rsid w:val="00A95396"/>
    <w:rsid w:val="00A9673E"/>
    <w:rsid w:val="00A96997"/>
    <w:rsid w:val="00A979A9"/>
    <w:rsid w:val="00AA043E"/>
    <w:rsid w:val="00AA15AE"/>
    <w:rsid w:val="00AA187C"/>
    <w:rsid w:val="00AA1C5D"/>
    <w:rsid w:val="00AA1FA2"/>
    <w:rsid w:val="00AA23AC"/>
    <w:rsid w:val="00AA27D5"/>
    <w:rsid w:val="00AA289C"/>
    <w:rsid w:val="00AA29C2"/>
    <w:rsid w:val="00AA2BB7"/>
    <w:rsid w:val="00AA2E4A"/>
    <w:rsid w:val="00AA3209"/>
    <w:rsid w:val="00AA4A39"/>
    <w:rsid w:val="00AA4CA4"/>
    <w:rsid w:val="00AA4D78"/>
    <w:rsid w:val="00AA5328"/>
    <w:rsid w:val="00AA541C"/>
    <w:rsid w:val="00AA5893"/>
    <w:rsid w:val="00AA6430"/>
    <w:rsid w:val="00AA6B4A"/>
    <w:rsid w:val="00AA7542"/>
    <w:rsid w:val="00AB030B"/>
    <w:rsid w:val="00AB082B"/>
    <w:rsid w:val="00AB0BDE"/>
    <w:rsid w:val="00AB0C1B"/>
    <w:rsid w:val="00AB0FE9"/>
    <w:rsid w:val="00AB10FD"/>
    <w:rsid w:val="00AB14DF"/>
    <w:rsid w:val="00AB2067"/>
    <w:rsid w:val="00AB239C"/>
    <w:rsid w:val="00AB24A6"/>
    <w:rsid w:val="00AB26A0"/>
    <w:rsid w:val="00AB2830"/>
    <w:rsid w:val="00AB2F16"/>
    <w:rsid w:val="00AB32BD"/>
    <w:rsid w:val="00AB33B2"/>
    <w:rsid w:val="00AB3417"/>
    <w:rsid w:val="00AB34BC"/>
    <w:rsid w:val="00AB35FE"/>
    <w:rsid w:val="00AB360C"/>
    <w:rsid w:val="00AB362B"/>
    <w:rsid w:val="00AB3E21"/>
    <w:rsid w:val="00AB3EDD"/>
    <w:rsid w:val="00AB3FC0"/>
    <w:rsid w:val="00AB43CC"/>
    <w:rsid w:val="00AB5679"/>
    <w:rsid w:val="00AB6962"/>
    <w:rsid w:val="00AB70E8"/>
    <w:rsid w:val="00AC010D"/>
    <w:rsid w:val="00AC0174"/>
    <w:rsid w:val="00AC0A67"/>
    <w:rsid w:val="00AC10D0"/>
    <w:rsid w:val="00AC136C"/>
    <w:rsid w:val="00AC15E5"/>
    <w:rsid w:val="00AC1622"/>
    <w:rsid w:val="00AC1A88"/>
    <w:rsid w:val="00AC1B28"/>
    <w:rsid w:val="00AC1C4D"/>
    <w:rsid w:val="00AC1FBD"/>
    <w:rsid w:val="00AC21FA"/>
    <w:rsid w:val="00AC2250"/>
    <w:rsid w:val="00AC2269"/>
    <w:rsid w:val="00AC28DE"/>
    <w:rsid w:val="00AC4356"/>
    <w:rsid w:val="00AC461B"/>
    <w:rsid w:val="00AC47B7"/>
    <w:rsid w:val="00AC691C"/>
    <w:rsid w:val="00AC6EC9"/>
    <w:rsid w:val="00AC7178"/>
    <w:rsid w:val="00AD06AE"/>
    <w:rsid w:val="00AD0B20"/>
    <w:rsid w:val="00AD137A"/>
    <w:rsid w:val="00AD16EC"/>
    <w:rsid w:val="00AD1DF4"/>
    <w:rsid w:val="00AD2398"/>
    <w:rsid w:val="00AD294F"/>
    <w:rsid w:val="00AD2AD2"/>
    <w:rsid w:val="00AD2E02"/>
    <w:rsid w:val="00AD2EC6"/>
    <w:rsid w:val="00AD301C"/>
    <w:rsid w:val="00AD301F"/>
    <w:rsid w:val="00AD37D6"/>
    <w:rsid w:val="00AD3D49"/>
    <w:rsid w:val="00AD3E99"/>
    <w:rsid w:val="00AD48A8"/>
    <w:rsid w:val="00AD5141"/>
    <w:rsid w:val="00AD5BAF"/>
    <w:rsid w:val="00AD613E"/>
    <w:rsid w:val="00AD6508"/>
    <w:rsid w:val="00AD6F01"/>
    <w:rsid w:val="00AD704A"/>
    <w:rsid w:val="00AE059E"/>
    <w:rsid w:val="00AE05DE"/>
    <w:rsid w:val="00AE0635"/>
    <w:rsid w:val="00AE1641"/>
    <w:rsid w:val="00AE1948"/>
    <w:rsid w:val="00AE1C6E"/>
    <w:rsid w:val="00AE1F85"/>
    <w:rsid w:val="00AE21F7"/>
    <w:rsid w:val="00AE269D"/>
    <w:rsid w:val="00AE2A3B"/>
    <w:rsid w:val="00AE2A57"/>
    <w:rsid w:val="00AE2B95"/>
    <w:rsid w:val="00AE32A9"/>
    <w:rsid w:val="00AE37FE"/>
    <w:rsid w:val="00AE5904"/>
    <w:rsid w:val="00AE5F1A"/>
    <w:rsid w:val="00AE64A6"/>
    <w:rsid w:val="00AE6802"/>
    <w:rsid w:val="00AE6DDD"/>
    <w:rsid w:val="00AE6F3E"/>
    <w:rsid w:val="00AE7474"/>
    <w:rsid w:val="00AE7C7C"/>
    <w:rsid w:val="00AE7C9A"/>
    <w:rsid w:val="00AE7FB5"/>
    <w:rsid w:val="00AF017F"/>
    <w:rsid w:val="00AF0608"/>
    <w:rsid w:val="00AF0DCC"/>
    <w:rsid w:val="00AF153E"/>
    <w:rsid w:val="00AF15AA"/>
    <w:rsid w:val="00AF182A"/>
    <w:rsid w:val="00AF1D9F"/>
    <w:rsid w:val="00AF1FBA"/>
    <w:rsid w:val="00AF2847"/>
    <w:rsid w:val="00AF2AB5"/>
    <w:rsid w:val="00AF2E4B"/>
    <w:rsid w:val="00AF3199"/>
    <w:rsid w:val="00AF36CE"/>
    <w:rsid w:val="00AF3A3E"/>
    <w:rsid w:val="00AF4826"/>
    <w:rsid w:val="00AF4A9C"/>
    <w:rsid w:val="00AF5058"/>
    <w:rsid w:val="00AF55CD"/>
    <w:rsid w:val="00AF5E25"/>
    <w:rsid w:val="00AF602A"/>
    <w:rsid w:val="00AF63BA"/>
    <w:rsid w:val="00AF70D1"/>
    <w:rsid w:val="00AF70D6"/>
    <w:rsid w:val="00AF70D7"/>
    <w:rsid w:val="00AF713F"/>
    <w:rsid w:val="00AF77AA"/>
    <w:rsid w:val="00AF7A4F"/>
    <w:rsid w:val="00AF7D5D"/>
    <w:rsid w:val="00B01AE3"/>
    <w:rsid w:val="00B01FF3"/>
    <w:rsid w:val="00B0226E"/>
    <w:rsid w:val="00B02C9E"/>
    <w:rsid w:val="00B04283"/>
    <w:rsid w:val="00B0470C"/>
    <w:rsid w:val="00B04A4E"/>
    <w:rsid w:val="00B050CE"/>
    <w:rsid w:val="00B0512E"/>
    <w:rsid w:val="00B065A3"/>
    <w:rsid w:val="00B0683F"/>
    <w:rsid w:val="00B069BB"/>
    <w:rsid w:val="00B070B9"/>
    <w:rsid w:val="00B10194"/>
    <w:rsid w:val="00B1054E"/>
    <w:rsid w:val="00B10C2B"/>
    <w:rsid w:val="00B1104A"/>
    <w:rsid w:val="00B1135B"/>
    <w:rsid w:val="00B115EA"/>
    <w:rsid w:val="00B117B2"/>
    <w:rsid w:val="00B11A98"/>
    <w:rsid w:val="00B11B10"/>
    <w:rsid w:val="00B11CD0"/>
    <w:rsid w:val="00B12585"/>
    <w:rsid w:val="00B13B5A"/>
    <w:rsid w:val="00B13F28"/>
    <w:rsid w:val="00B140D1"/>
    <w:rsid w:val="00B149BA"/>
    <w:rsid w:val="00B149EF"/>
    <w:rsid w:val="00B15C0A"/>
    <w:rsid w:val="00B166F6"/>
    <w:rsid w:val="00B16A36"/>
    <w:rsid w:val="00B17217"/>
    <w:rsid w:val="00B173A9"/>
    <w:rsid w:val="00B17A64"/>
    <w:rsid w:val="00B17D10"/>
    <w:rsid w:val="00B17D6C"/>
    <w:rsid w:val="00B17D87"/>
    <w:rsid w:val="00B21FD9"/>
    <w:rsid w:val="00B22277"/>
    <w:rsid w:val="00B2311F"/>
    <w:rsid w:val="00B2322C"/>
    <w:rsid w:val="00B232C1"/>
    <w:rsid w:val="00B246FF"/>
    <w:rsid w:val="00B25CB5"/>
    <w:rsid w:val="00B262F0"/>
    <w:rsid w:val="00B26995"/>
    <w:rsid w:val="00B269B0"/>
    <w:rsid w:val="00B27141"/>
    <w:rsid w:val="00B2739F"/>
    <w:rsid w:val="00B277BE"/>
    <w:rsid w:val="00B322A0"/>
    <w:rsid w:val="00B32347"/>
    <w:rsid w:val="00B32368"/>
    <w:rsid w:val="00B33844"/>
    <w:rsid w:val="00B3433F"/>
    <w:rsid w:val="00B349A1"/>
    <w:rsid w:val="00B3518C"/>
    <w:rsid w:val="00B35B31"/>
    <w:rsid w:val="00B364B8"/>
    <w:rsid w:val="00B365CC"/>
    <w:rsid w:val="00B3665F"/>
    <w:rsid w:val="00B36A6F"/>
    <w:rsid w:val="00B36AF0"/>
    <w:rsid w:val="00B37077"/>
    <w:rsid w:val="00B3728A"/>
    <w:rsid w:val="00B3765E"/>
    <w:rsid w:val="00B37CEA"/>
    <w:rsid w:val="00B37E19"/>
    <w:rsid w:val="00B37E2E"/>
    <w:rsid w:val="00B4172E"/>
    <w:rsid w:val="00B41991"/>
    <w:rsid w:val="00B42552"/>
    <w:rsid w:val="00B42560"/>
    <w:rsid w:val="00B4282C"/>
    <w:rsid w:val="00B4344E"/>
    <w:rsid w:val="00B435C1"/>
    <w:rsid w:val="00B440D3"/>
    <w:rsid w:val="00B4441C"/>
    <w:rsid w:val="00B45E46"/>
    <w:rsid w:val="00B461C3"/>
    <w:rsid w:val="00B464FC"/>
    <w:rsid w:val="00B46B9D"/>
    <w:rsid w:val="00B47586"/>
    <w:rsid w:val="00B47DCA"/>
    <w:rsid w:val="00B50C18"/>
    <w:rsid w:val="00B51AE6"/>
    <w:rsid w:val="00B51DEB"/>
    <w:rsid w:val="00B51E7A"/>
    <w:rsid w:val="00B51FB8"/>
    <w:rsid w:val="00B526F6"/>
    <w:rsid w:val="00B52932"/>
    <w:rsid w:val="00B5317B"/>
    <w:rsid w:val="00B53BCD"/>
    <w:rsid w:val="00B53BDF"/>
    <w:rsid w:val="00B54220"/>
    <w:rsid w:val="00B554F3"/>
    <w:rsid w:val="00B55C2A"/>
    <w:rsid w:val="00B55E31"/>
    <w:rsid w:val="00B562DC"/>
    <w:rsid w:val="00B569FC"/>
    <w:rsid w:val="00B56E22"/>
    <w:rsid w:val="00B56E86"/>
    <w:rsid w:val="00B57C0B"/>
    <w:rsid w:val="00B60023"/>
    <w:rsid w:val="00B60FF4"/>
    <w:rsid w:val="00B6109C"/>
    <w:rsid w:val="00B610A3"/>
    <w:rsid w:val="00B611CF"/>
    <w:rsid w:val="00B616D1"/>
    <w:rsid w:val="00B623C2"/>
    <w:rsid w:val="00B62937"/>
    <w:rsid w:val="00B62F3E"/>
    <w:rsid w:val="00B635E2"/>
    <w:rsid w:val="00B642FA"/>
    <w:rsid w:val="00B648D5"/>
    <w:rsid w:val="00B64AE3"/>
    <w:rsid w:val="00B6690F"/>
    <w:rsid w:val="00B66A70"/>
    <w:rsid w:val="00B671CC"/>
    <w:rsid w:val="00B6756D"/>
    <w:rsid w:val="00B676BE"/>
    <w:rsid w:val="00B67712"/>
    <w:rsid w:val="00B702BB"/>
    <w:rsid w:val="00B703F9"/>
    <w:rsid w:val="00B706E1"/>
    <w:rsid w:val="00B718E3"/>
    <w:rsid w:val="00B723E8"/>
    <w:rsid w:val="00B7257F"/>
    <w:rsid w:val="00B726E6"/>
    <w:rsid w:val="00B72CF1"/>
    <w:rsid w:val="00B73814"/>
    <w:rsid w:val="00B738E7"/>
    <w:rsid w:val="00B743D4"/>
    <w:rsid w:val="00B747E8"/>
    <w:rsid w:val="00B74831"/>
    <w:rsid w:val="00B74AA3"/>
    <w:rsid w:val="00B753DC"/>
    <w:rsid w:val="00B75A48"/>
    <w:rsid w:val="00B75A6F"/>
    <w:rsid w:val="00B760E1"/>
    <w:rsid w:val="00B767F4"/>
    <w:rsid w:val="00B76AF7"/>
    <w:rsid w:val="00B7765C"/>
    <w:rsid w:val="00B77AAB"/>
    <w:rsid w:val="00B77B1F"/>
    <w:rsid w:val="00B77D5E"/>
    <w:rsid w:val="00B77D98"/>
    <w:rsid w:val="00B8023B"/>
    <w:rsid w:val="00B802C2"/>
    <w:rsid w:val="00B816FC"/>
    <w:rsid w:val="00B81955"/>
    <w:rsid w:val="00B81CBC"/>
    <w:rsid w:val="00B8337C"/>
    <w:rsid w:val="00B83F9D"/>
    <w:rsid w:val="00B84ACE"/>
    <w:rsid w:val="00B84AF8"/>
    <w:rsid w:val="00B8567F"/>
    <w:rsid w:val="00B85A9C"/>
    <w:rsid w:val="00B85D9D"/>
    <w:rsid w:val="00B86007"/>
    <w:rsid w:val="00B879B8"/>
    <w:rsid w:val="00B87CA3"/>
    <w:rsid w:val="00B9019B"/>
    <w:rsid w:val="00B90A51"/>
    <w:rsid w:val="00B90A8E"/>
    <w:rsid w:val="00B90E19"/>
    <w:rsid w:val="00B91B50"/>
    <w:rsid w:val="00B92431"/>
    <w:rsid w:val="00B924A8"/>
    <w:rsid w:val="00B92510"/>
    <w:rsid w:val="00B92D6D"/>
    <w:rsid w:val="00B9396A"/>
    <w:rsid w:val="00B93CD9"/>
    <w:rsid w:val="00B93E48"/>
    <w:rsid w:val="00B95ADF"/>
    <w:rsid w:val="00B95D29"/>
    <w:rsid w:val="00B95E39"/>
    <w:rsid w:val="00B965F4"/>
    <w:rsid w:val="00B96B3A"/>
    <w:rsid w:val="00B97259"/>
    <w:rsid w:val="00B97B3C"/>
    <w:rsid w:val="00B97DB7"/>
    <w:rsid w:val="00BA0303"/>
    <w:rsid w:val="00BA09DB"/>
    <w:rsid w:val="00BA0A2C"/>
    <w:rsid w:val="00BA0E52"/>
    <w:rsid w:val="00BA0FFA"/>
    <w:rsid w:val="00BA1547"/>
    <w:rsid w:val="00BA19D5"/>
    <w:rsid w:val="00BA1EE2"/>
    <w:rsid w:val="00BA2513"/>
    <w:rsid w:val="00BA2789"/>
    <w:rsid w:val="00BA2DB6"/>
    <w:rsid w:val="00BA3424"/>
    <w:rsid w:val="00BA3555"/>
    <w:rsid w:val="00BA364D"/>
    <w:rsid w:val="00BA3722"/>
    <w:rsid w:val="00BA3849"/>
    <w:rsid w:val="00BA3A92"/>
    <w:rsid w:val="00BA47F0"/>
    <w:rsid w:val="00BA5946"/>
    <w:rsid w:val="00BA5A84"/>
    <w:rsid w:val="00BA60A2"/>
    <w:rsid w:val="00BA67D8"/>
    <w:rsid w:val="00BA6C3A"/>
    <w:rsid w:val="00BA6C99"/>
    <w:rsid w:val="00BA6F43"/>
    <w:rsid w:val="00BA71D0"/>
    <w:rsid w:val="00BA79BF"/>
    <w:rsid w:val="00BA7D5A"/>
    <w:rsid w:val="00BA7E63"/>
    <w:rsid w:val="00BB0DAE"/>
    <w:rsid w:val="00BB138D"/>
    <w:rsid w:val="00BB1723"/>
    <w:rsid w:val="00BB176E"/>
    <w:rsid w:val="00BB24C9"/>
    <w:rsid w:val="00BB26DC"/>
    <w:rsid w:val="00BB276F"/>
    <w:rsid w:val="00BB3CAB"/>
    <w:rsid w:val="00BB4F11"/>
    <w:rsid w:val="00BB50B4"/>
    <w:rsid w:val="00BB5D97"/>
    <w:rsid w:val="00BB6C47"/>
    <w:rsid w:val="00BB7091"/>
    <w:rsid w:val="00BB719A"/>
    <w:rsid w:val="00BC000E"/>
    <w:rsid w:val="00BC16AB"/>
    <w:rsid w:val="00BC181B"/>
    <w:rsid w:val="00BC21FF"/>
    <w:rsid w:val="00BC23DF"/>
    <w:rsid w:val="00BC3ECF"/>
    <w:rsid w:val="00BC3EE2"/>
    <w:rsid w:val="00BC4B8A"/>
    <w:rsid w:val="00BC5238"/>
    <w:rsid w:val="00BC5A8A"/>
    <w:rsid w:val="00BC5AC0"/>
    <w:rsid w:val="00BC5D85"/>
    <w:rsid w:val="00BC6679"/>
    <w:rsid w:val="00BC6C06"/>
    <w:rsid w:val="00BC7015"/>
    <w:rsid w:val="00BC7980"/>
    <w:rsid w:val="00BD0888"/>
    <w:rsid w:val="00BD1048"/>
    <w:rsid w:val="00BD191A"/>
    <w:rsid w:val="00BD1ACB"/>
    <w:rsid w:val="00BD231E"/>
    <w:rsid w:val="00BD24F3"/>
    <w:rsid w:val="00BD2F50"/>
    <w:rsid w:val="00BD3D8B"/>
    <w:rsid w:val="00BD4C6A"/>
    <w:rsid w:val="00BD4E86"/>
    <w:rsid w:val="00BD5764"/>
    <w:rsid w:val="00BD5924"/>
    <w:rsid w:val="00BD596D"/>
    <w:rsid w:val="00BD610C"/>
    <w:rsid w:val="00BD638E"/>
    <w:rsid w:val="00BD6DB3"/>
    <w:rsid w:val="00BD7275"/>
    <w:rsid w:val="00BD763C"/>
    <w:rsid w:val="00BD7653"/>
    <w:rsid w:val="00BD78D9"/>
    <w:rsid w:val="00BE03AD"/>
    <w:rsid w:val="00BE0B83"/>
    <w:rsid w:val="00BE0B92"/>
    <w:rsid w:val="00BE22B4"/>
    <w:rsid w:val="00BE340D"/>
    <w:rsid w:val="00BE369C"/>
    <w:rsid w:val="00BE39A0"/>
    <w:rsid w:val="00BE3B10"/>
    <w:rsid w:val="00BE3C09"/>
    <w:rsid w:val="00BE596B"/>
    <w:rsid w:val="00BE5CFB"/>
    <w:rsid w:val="00BE6103"/>
    <w:rsid w:val="00BE705E"/>
    <w:rsid w:val="00BE7D42"/>
    <w:rsid w:val="00BE7FF8"/>
    <w:rsid w:val="00BF05B3"/>
    <w:rsid w:val="00BF06C5"/>
    <w:rsid w:val="00BF0CE5"/>
    <w:rsid w:val="00BF1B2B"/>
    <w:rsid w:val="00BF2167"/>
    <w:rsid w:val="00BF2AB0"/>
    <w:rsid w:val="00BF2D2F"/>
    <w:rsid w:val="00BF313F"/>
    <w:rsid w:val="00BF3226"/>
    <w:rsid w:val="00BF44B6"/>
    <w:rsid w:val="00BF5CBA"/>
    <w:rsid w:val="00BF6235"/>
    <w:rsid w:val="00BF668F"/>
    <w:rsid w:val="00BF6AD4"/>
    <w:rsid w:val="00BF6AEF"/>
    <w:rsid w:val="00BF73F7"/>
    <w:rsid w:val="00BF74AC"/>
    <w:rsid w:val="00BF7BA5"/>
    <w:rsid w:val="00C005A8"/>
    <w:rsid w:val="00C00DD5"/>
    <w:rsid w:val="00C00EE3"/>
    <w:rsid w:val="00C01217"/>
    <w:rsid w:val="00C01C97"/>
    <w:rsid w:val="00C01DED"/>
    <w:rsid w:val="00C01E95"/>
    <w:rsid w:val="00C01F49"/>
    <w:rsid w:val="00C028FD"/>
    <w:rsid w:val="00C030FD"/>
    <w:rsid w:val="00C03E67"/>
    <w:rsid w:val="00C04B9B"/>
    <w:rsid w:val="00C05C13"/>
    <w:rsid w:val="00C05D0D"/>
    <w:rsid w:val="00C062C2"/>
    <w:rsid w:val="00C06C93"/>
    <w:rsid w:val="00C1021D"/>
    <w:rsid w:val="00C10CCB"/>
    <w:rsid w:val="00C11628"/>
    <w:rsid w:val="00C1172F"/>
    <w:rsid w:val="00C122A9"/>
    <w:rsid w:val="00C142BD"/>
    <w:rsid w:val="00C14DBF"/>
    <w:rsid w:val="00C15281"/>
    <w:rsid w:val="00C15302"/>
    <w:rsid w:val="00C15833"/>
    <w:rsid w:val="00C1586E"/>
    <w:rsid w:val="00C16038"/>
    <w:rsid w:val="00C16B82"/>
    <w:rsid w:val="00C17492"/>
    <w:rsid w:val="00C17505"/>
    <w:rsid w:val="00C20710"/>
    <w:rsid w:val="00C20EAE"/>
    <w:rsid w:val="00C21E5D"/>
    <w:rsid w:val="00C21ED8"/>
    <w:rsid w:val="00C21FC5"/>
    <w:rsid w:val="00C227F5"/>
    <w:rsid w:val="00C22C12"/>
    <w:rsid w:val="00C23431"/>
    <w:rsid w:val="00C24A9A"/>
    <w:rsid w:val="00C24AB2"/>
    <w:rsid w:val="00C25848"/>
    <w:rsid w:val="00C2597D"/>
    <w:rsid w:val="00C266DD"/>
    <w:rsid w:val="00C32162"/>
    <w:rsid w:val="00C326B1"/>
    <w:rsid w:val="00C32C97"/>
    <w:rsid w:val="00C32D3F"/>
    <w:rsid w:val="00C33656"/>
    <w:rsid w:val="00C337EA"/>
    <w:rsid w:val="00C341E4"/>
    <w:rsid w:val="00C3484A"/>
    <w:rsid w:val="00C34AA7"/>
    <w:rsid w:val="00C34D39"/>
    <w:rsid w:val="00C34DD8"/>
    <w:rsid w:val="00C35062"/>
    <w:rsid w:val="00C35218"/>
    <w:rsid w:val="00C3580E"/>
    <w:rsid w:val="00C35B4A"/>
    <w:rsid w:val="00C35CCB"/>
    <w:rsid w:val="00C3645C"/>
    <w:rsid w:val="00C36900"/>
    <w:rsid w:val="00C36C22"/>
    <w:rsid w:val="00C373E0"/>
    <w:rsid w:val="00C379FE"/>
    <w:rsid w:val="00C37E5E"/>
    <w:rsid w:val="00C37EF2"/>
    <w:rsid w:val="00C40A2E"/>
    <w:rsid w:val="00C40B6A"/>
    <w:rsid w:val="00C40C54"/>
    <w:rsid w:val="00C417F7"/>
    <w:rsid w:val="00C4190E"/>
    <w:rsid w:val="00C41D42"/>
    <w:rsid w:val="00C424B3"/>
    <w:rsid w:val="00C43E85"/>
    <w:rsid w:val="00C44008"/>
    <w:rsid w:val="00C44A41"/>
    <w:rsid w:val="00C46332"/>
    <w:rsid w:val="00C464B3"/>
    <w:rsid w:val="00C468AE"/>
    <w:rsid w:val="00C46D71"/>
    <w:rsid w:val="00C46ED6"/>
    <w:rsid w:val="00C470E6"/>
    <w:rsid w:val="00C47D46"/>
    <w:rsid w:val="00C502B1"/>
    <w:rsid w:val="00C50E28"/>
    <w:rsid w:val="00C510BE"/>
    <w:rsid w:val="00C51123"/>
    <w:rsid w:val="00C5130B"/>
    <w:rsid w:val="00C51494"/>
    <w:rsid w:val="00C522B4"/>
    <w:rsid w:val="00C536D3"/>
    <w:rsid w:val="00C53E8B"/>
    <w:rsid w:val="00C54CAE"/>
    <w:rsid w:val="00C55E54"/>
    <w:rsid w:val="00C55FA2"/>
    <w:rsid w:val="00C56A5A"/>
    <w:rsid w:val="00C56B04"/>
    <w:rsid w:val="00C57249"/>
    <w:rsid w:val="00C57365"/>
    <w:rsid w:val="00C577EE"/>
    <w:rsid w:val="00C57B40"/>
    <w:rsid w:val="00C63FA7"/>
    <w:rsid w:val="00C648C6"/>
    <w:rsid w:val="00C64A3F"/>
    <w:rsid w:val="00C64F45"/>
    <w:rsid w:val="00C65A92"/>
    <w:rsid w:val="00C65DE4"/>
    <w:rsid w:val="00C65EC0"/>
    <w:rsid w:val="00C65FD9"/>
    <w:rsid w:val="00C667EA"/>
    <w:rsid w:val="00C66D7B"/>
    <w:rsid w:val="00C67684"/>
    <w:rsid w:val="00C70337"/>
    <w:rsid w:val="00C70A33"/>
    <w:rsid w:val="00C712E7"/>
    <w:rsid w:val="00C71422"/>
    <w:rsid w:val="00C71868"/>
    <w:rsid w:val="00C71FE1"/>
    <w:rsid w:val="00C724D2"/>
    <w:rsid w:val="00C72880"/>
    <w:rsid w:val="00C72A4A"/>
    <w:rsid w:val="00C73B2D"/>
    <w:rsid w:val="00C73E3B"/>
    <w:rsid w:val="00C73EB8"/>
    <w:rsid w:val="00C74058"/>
    <w:rsid w:val="00C74BC5"/>
    <w:rsid w:val="00C76274"/>
    <w:rsid w:val="00C7711A"/>
    <w:rsid w:val="00C77571"/>
    <w:rsid w:val="00C778AE"/>
    <w:rsid w:val="00C8035C"/>
    <w:rsid w:val="00C804B2"/>
    <w:rsid w:val="00C8069E"/>
    <w:rsid w:val="00C807A7"/>
    <w:rsid w:val="00C80D7D"/>
    <w:rsid w:val="00C81E73"/>
    <w:rsid w:val="00C82245"/>
    <w:rsid w:val="00C82770"/>
    <w:rsid w:val="00C827C8"/>
    <w:rsid w:val="00C82FAF"/>
    <w:rsid w:val="00C839E5"/>
    <w:rsid w:val="00C83C58"/>
    <w:rsid w:val="00C83F62"/>
    <w:rsid w:val="00C84583"/>
    <w:rsid w:val="00C847A9"/>
    <w:rsid w:val="00C85F05"/>
    <w:rsid w:val="00C860A2"/>
    <w:rsid w:val="00C86936"/>
    <w:rsid w:val="00C870E8"/>
    <w:rsid w:val="00C871EC"/>
    <w:rsid w:val="00C8744D"/>
    <w:rsid w:val="00C902CD"/>
    <w:rsid w:val="00C907B2"/>
    <w:rsid w:val="00C90846"/>
    <w:rsid w:val="00C90E62"/>
    <w:rsid w:val="00C91858"/>
    <w:rsid w:val="00C91B99"/>
    <w:rsid w:val="00C91C56"/>
    <w:rsid w:val="00C922DD"/>
    <w:rsid w:val="00C93044"/>
    <w:rsid w:val="00C93AB5"/>
    <w:rsid w:val="00C950FC"/>
    <w:rsid w:val="00C95183"/>
    <w:rsid w:val="00C95286"/>
    <w:rsid w:val="00C95AD6"/>
    <w:rsid w:val="00C95BC9"/>
    <w:rsid w:val="00C96009"/>
    <w:rsid w:val="00C963AC"/>
    <w:rsid w:val="00C96A9D"/>
    <w:rsid w:val="00C97AC4"/>
    <w:rsid w:val="00C97CC1"/>
    <w:rsid w:val="00CA06E7"/>
    <w:rsid w:val="00CA077C"/>
    <w:rsid w:val="00CA0D3E"/>
    <w:rsid w:val="00CA1433"/>
    <w:rsid w:val="00CA1451"/>
    <w:rsid w:val="00CA1586"/>
    <w:rsid w:val="00CA2B15"/>
    <w:rsid w:val="00CA4D80"/>
    <w:rsid w:val="00CA4F6B"/>
    <w:rsid w:val="00CA56DC"/>
    <w:rsid w:val="00CA5BCA"/>
    <w:rsid w:val="00CA5E89"/>
    <w:rsid w:val="00CA5EE9"/>
    <w:rsid w:val="00CA5F1D"/>
    <w:rsid w:val="00CA65FD"/>
    <w:rsid w:val="00CA6A32"/>
    <w:rsid w:val="00CA6A6F"/>
    <w:rsid w:val="00CA6F61"/>
    <w:rsid w:val="00CA70E4"/>
    <w:rsid w:val="00CB08CE"/>
    <w:rsid w:val="00CB10D4"/>
    <w:rsid w:val="00CB1592"/>
    <w:rsid w:val="00CB1620"/>
    <w:rsid w:val="00CB186E"/>
    <w:rsid w:val="00CB198F"/>
    <w:rsid w:val="00CB1ED7"/>
    <w:rsid w:val="00CB210F"/>
    <w:rsid w:val="00CB2310"/>
    <w:rsid w:val="00CB3665"/>
    <w:rsid w:val="00CB3F5E"/>
    <w:rsid w:val="00CB3F98"/>
    <w:rsid w:val="00CB4294"/>
    <w:rsid w:val="00CB4810"/>
    <w:rsid w:val="00CB485B"/>
    <w:rsid w:val="00CB48BB"/>
    <w:rsid w:val="00CB50D7"/>
    <w:rsid w:val="00CB535B"/>
    <w:rsid w:val="00CB54CA"/>
    <w:rsid w:val="00CB5588"/>
    <w:rsid w:val="00CB56BF"/>
    <w:rsid w:val="00CB5C86"/>
    <w:rsid w:val="00CB61B1"/>
    <w:rsid w:val="00CB6435"/>
    <w:rsid w:val="00CB6B64"/>
    <w:rsid w:val="00CB7087"/>
    <w:rsid w:val="00CB7764"/>
    <w:rsid w:val="00CB78D5"/>
    <w:rsid w:val="00CB7AB7"/>
    <w:rsid w:val="00CB7CB5"/>
    <w:rsid w:val="00CC03CF"/>
    <w:rsid w:val="00CC0521"/>
    <w:rsid w:val="00CC0624"/>
    <w:rsid w:val="00CC1241"/>
    <w:rsid w:val="00CC1C89"/>
    <w:rsid w:val="00CC1D3D"/>
    <w:rsid w:val="00CC2234"/>
    <w:rsid w:val="00CC28A1"/>
    <w:rsid w:val="00CC2B72"/>
    <w:rsid w:val="00CC303E"/>
    <w:rsid w:val="00CC307A"/>
    <w:rsid w:val="00CC3378"/>
    <w:rsid w:val="00CC349B"/>
    <w:rsid w:val="00CC4804"/>
    <w:rsid w:val="00CC5FE3"/>
    <w:rsid w:val="00CC6836"/>
    <w:rsid w:val="00CC72D7"/>
    <w:rsid w:val="00CC76CB"/>
    <w:rsid w:val="00CC7C16"/>
    <w:rsid w:val="00CD085F"/>
    <w:rsid w:val="00CD11E1"/>
    <w:rsid w:val="00CD1B6D"/>
    <w:rsid w:val="00CD2141"/>
    <w:rsid w:val="00CD2432"/>
    <w:rsid w:val="00CD2732"/>
    <w:rsid w:val="00CD2C7E"/>
    <w:rsid w:val="00CD369D"/>
    <w:rsid w:val="00CD3F65"/>
    <w:rsid w:val="00CD4340"/>
    <w:rsid w:val="00CD5716"/>
    <w:rsid w:val="00CD5F14"/>
    <w:rsid w:val="00CD6448"/>
    <w:rsid w:val="00CD646A"/>
    <w:rsid w:val="00CD6498"/>
    <w:rsid w:val="00CD66FF"/>
    <w:rsid w:val="00CD68E5"/>
    <w:rsid w:val="00CD70A1"/>
    <w:rsid w:val="00CD73F3"/>
    <w:rsid w:val="00CD79AC"/>
    <w:rsid w:val="00CD7E99"/>
    <w:rsid w:val="00CD7EDE"/>
    <w:rsid w:val="00CE06A2"/>
    <w:rsid w:val="00CE1339"/>
    <w:rsid w:val="00CE1E6E"/>
    <w:rsid w:val="00CE2257"/>
    <w:rsid w:val="00CE2C4A"/>
    <w:rsid w:val="00CE3A6F"/>
    <w:rsid w:val="00CE4411"/>
    <w:rsid w:val="00CE5202"/>
    <w:rsid w:val="00CE5AC1"/>
    <w:rsid w:val="00CE6F5E"/>
    <w:rsid w:val="00CE77BC"/>
    <w:rsid w:val="00CE7A64"/>
    <w:rsid w:val="00CE7F14"/>
    <w:rsid w:val="00CF0018"/>
    <w:rsid w:val="00CF0198"/>
    <w:rsid w:val="00CF026B"/>
    <w:rsid w:val="00CF08C6"/>
    <w:rsid w:val="00CF0B05"/>
    <w:rsid w:val="00CF1A30"/>
    <w:rsid w:val="00CF1AC1"/>
    <w:rsid w:val="00CF251E"/>
    <w:rsid w:val="00CF2AEE"/>
    <w:rsid w:val="00CF4020"/>
    <w:rsid w:val="00CF4594"/>
    <w:rsid w:val="00CF46ED"/>
    <w:rsid w:val="00CF6832"/>
    <w:rsid w:val="00CF6DF2"/>
    <w:rsid w:val="00CF7DF6"/>
    <w:rsid w:val="00D0026B"/>
    <w:rsid w:val="00D00ACD"/>
    <w:rsid w:val="00D00B0C"/>
    <w:rsid w:val="00D01B10"/>
    <w:rsid w:val="00D01EF4"/>
    <w:rsid w:val="00D0258F"/>
    <w:rsid w:val="00D03439"/>
    <w:rsid w:val="00D03783"/>
    <w:rsid w:val="00D040A1"/>
    <w:rsid w:val="00D04AC3"/>
    <w:rsid w:val="00D04B94"/>
    <w:rsid w:val="00D052FD"/>
    <w:rsid w:val="00D054E6"/>
    <w:rsid w:val="00D05BE7"/>
    <w:rsid w:val="00D06933"/>
    <w:rsid w:val="00D0763D"/>
    <w:rsid w:val="00D07911"/>
    <w:rsid w:val="00D07E05"/>
    <w:rsid w:val="00D10079"/>
    <w:rsid w:val="00D1011C"/>
    <w:rsid w:val="00D10F90"/>
    <w:rsid w:val="00D111E7"/>
    <w:rsid w:val="00D11C47"/>
    <w:rsid w:val="00D12410"/>
    <w:rsid w:val="00D1251A"/>
    <w:rsid w:val="00D127B4"/>
    <w:rsid w:val="00D12BD9"/>
    <w:rsid w:val="00D1328B"/>
    <w:rsid w:val="00D1341C"/>
    <w:rsid w:val="00D13EC0"/>
    <w:rsid w:val="00D14868"/>
    <w:rsid w:val="00D14C21"/>
    <w:rsid w:val="00D15196"/>
    <w:rsid w:val="00D15235"/>
    <w:rsid w:val="00D15834"/>
    <w:rsid w:val="00D16101"/>
    <w:rsid w:val="00D161BA"/>
    <w:rsid w:val="00D169EC"/>
    <w:rsid w:val="00D16A29"/>
    <w:rsid w:val="00D16AD5"/>
    <w:rsid w:val="00D16B7D"/>
    <w:rsid w:val="00D170C9"/>
    <w:rsid w:val="00D170D5"/>
    <w:rsid w:val="00D1714C"/>
    <w:rsid w:val="00D1732E"/>
    <w:rsid w:val="00D17447"/>
    <w:rsid w:val="00D201D7"/>
    <w:rsid w:val="00D20468"/>
    <w:rsid w:val="00D20FFE"/>
    <w:rsid w:val="00D21036"/>
    <w:rsid w:val="00D2105E"/>
    <w:rsid w:val="00D215C6"/>
    <w:rsid w:val="00D231FE"/>
    <w:rsid w:val="00D2565C"/>
    <w:rsid w:val="00D257AF"/>
    <w:rsid w:val="00D25880"/>
    <w:rsid w:val="00D25DDF"/>
    <w:rsid w:val="00D260F2"/>
    <w:rsid w:val="00D26D2B"/>
    <w:rsid w:val="00D27420"/>
    <w:rsid w:val="00D27572"/>
    <w:rsid w:val="00D27C8A"/>
    <w:rsid w:val="00D302D5"/>
    <w:rsid w:val="00D310C3"/>
    <w:rsid w:val="00D32810"/>
    <w:rsid w:val="00D33118"/>
    <w:rsid w:val="00D331A8"/>
    <w:rsid w:val="00D33A03"/>
    <w:rsid w:val="00D33AB9"/>
    <w:rsid w:val="00D348D1"/>
    <w:rsid w:val="00D34DC1"/>
    <w:rsid w:val="00D35732"/>
    <w:rsid w:val="00D377CA"/>
    <w:rsid w:val="00D37B8B"/>
    <w:rsid w:val="00D37C92"/>
    <w:rsid w:val="00D40ECD"/>
    <w:rsid w:val="00D414B7"/>
    <w:rsid w:val="00D418C6"/>
    <w:rsid w:val="00D41DE5"/>
    <w:rsid w:val="00D42836"/>
    <w:rsid w:val="00D42B05"/>
    <w:rsid w:val="00D4327A"/>
    <w:rsid w:val="00D4343F"/>
    <w:rsid w:val="00D435EE"/>
    <w:rsid w:val="00D437DA"/>
    <w:rsid w:val="00D43D46"/>
    <w:rsid w:val="00D447A5"/>
    <w:rsid w:val="00D44B17"/>
    <w:rsid w:val="00D454CE"/>
    <w:rsid w:val="00D46C00"/>
    <w:rsid w:val="00D477DC"/>
    <w:rsid w:val="00D47BB7"/>
    <w:rsid w:val="00D47D7A"/>
    <w:rsid w:val="00D5068E"/>
    <w:rsid w:val="00D50D78"/>
    <w:rsid w:val="00D50F22"/>
    <w:rsid w:val="00D51311"/>
    <w:rsid w:val="00D51EE6"/>
    <w:rsid w:val="00D52301"/>
    <w:rsid w:val="00D5323A"/>
    <w:rsid w:val="00D535DB"/>
    <w:rsid w:val="00D536E9"/>
    <w:rsid w:val="00D54BD9"/>
    <w:rsid w:val="00D54F3D"/>
    <w:rsid w:val="00D5507D"/>
    <w:rsid w:val="00D55201"/>
    <w:rsid w:val="00D55D9F"/>
    <w:rsid w:val="00D5625E"/>
    <w:rsid w:val="00D56B29"/>
    <w:rsid w:val="00D5702A"/>
    <w:rsid w:val="00D57463"/>
    <w:rsid w:val="00D5774F"/>
    <w:rsid w:val="00D578BE"/>
    <w:rsid w:val="00D57AFA"/>
    <w:rsid w:val="00D604F3"/>
    <w:rsid w:val="00D60571"/>
    <w:rsid w:val="00D60840"/>
    <w:rsid w:val="00D60CDC"/>
    <w:rsid w:val="00D60EFD"/>
    <w:rsid w:val="00D6102A"/>
    <w:rsid w:val="00D6169E"/>
    <w:rsid w:val="00D616D6"/>
    <w:rsid w:val="00D61AC2"/>
    <w:rsid w:val="00D624DE"/>
    <w:rsid w:val="00D625A7"/>
    <w:rsid w:val="00D6264A"/>
    <w:rsid w:val="00D62E12"/>
    <w:rsid w:val="00D6443D"/>
    <w:rsid w:val="00D648FA"/>
    <w:rsid w:val="00D64FD5"/>
    <w:rsid w:val="00D653C1"/>
    <w:rsid w:val="00D6640E"/>
    <w:rsid w:val="00D6675F"/>
    <w:rsid w:val="00D67589"/>
    <w:rsid w:val="00D678A9"/>
    <w:rsid w:val="00D7019D"/>
    <w:rsid w:val="00D70505"/>
    <w:rsid w:val="00D705E7"/>
    <w:rsid w:val="00D707BF"/>
    <w:rsid w:val="00D70941"/>
    <w:rsid w:val="00D70D61"/>
    <w:rsid w:val="00D70F78"/>
    <w:rsid w:val="00D7103D"/>
    <w:rsid w:val="00D712F2"/>
    <w:rsid w:val="00D71A04"/>
    <w:rsid w:val="00D723AA"/>
    <w:rsid w:val="00D72848"/>
    <w:rsid w:val="00D72DF8"/>
    <w:rsid w:val="00D72E3E"/>
    <w:rsid w:val="00D73039"/>
    <w:rsid w:val="00D73AE5"/>
    <w:rsid w:val="00D74787"/>
    <w:rsid w:val="00D75399"/>
    <w:rsid w:val="00D7539B"/>
    <w:rsid w:val="00D7551D"/>
    <w:rsid w:val="00D7670C"/>
    <w:rsid w:val="00D76B1B"/>
    <w:rsid w:val="00D80172"/>
    <w:rsid w:val="00D804A7"/>
    <w:rsid w:val="00D80A9D"/>
    <w:rsid w:val="00D80D91"/>
    <w:rsid w:val="00D81411"/>
    <w:rsid w:val="00D823FF"/>
    <w:rsid w:val="00D82A3A"/>
    <w:rsid w:val="00D82F51"/>
    <w:rsid w:val="00D8376E"/>
    <w:rsid w:val="00D84204"/>
    <w:rsid w:val="00D849F1"/>
    <w:rsid w:val="00D85EA1"/>
    <w:rsid w:val="00D86098"/>
    <w:rsid w:val="00D8683C"/>
    <w:rsid w:val="00D86A97"/>
    <w:rsid w:val="00D87781"/>
    <w:rsid w:val="00D9092B"/>
    <w:rsid w:val="00D912B6"/>
    <w:rsid w:val="00D9134E"/>
    <w:rsid w:val="00D92E3B"/>
    <w:rsid w:val="00D94068"/>
    <w:rsid w:val="00D94AAC"/>
    <w:rsid w:val="00D94DEC"/>
    <w:rsid w:val="00D94F15"/>
    <w:rsid w:val="00D956A4"/>
    <w:rsid w:val="00D957E8"/>
    <w:rsid w:val="00D95AFE"/>
    <w:rsid w:val="00D95BA0"/>
    <w:rsid w:val="00D97BF9"/>
    <w:rsid w:val="00DA0C78"/>
    <w:rsid w:val="00DA123B"/>
    <w:rsid w:val="00DA1807"/>
    <w:rsid w:val="00DA25FB"/>
    <w:rsid w:val="00DA26CF"/>
    <w:rsid w:val="00DA396C"/>
    <w:rsid w:val="00DA39FC"/>
    <w:rsid w:val="00DA44D8"/>
    <w:rsid w:val="00DA54A8"/>
    <w:rsid w:val="00DA55F5"/>
    <w:rsid w:val="00DA5A2D"/>
    <w:rsid w:val="00DA71FB"/>
    <w:rsid w:val="00DA7A07"/>
    <w:rsid w:val="00DA7BF0"/>
    <w:rsid w:val="00DB061B"/>
    <w:rsid w:val="00DB08CE"/>
    <w:rsid w:val="00DB094B"/>
    <w:rsid w:val="00DB0B35"/>
    <w:rsid w:val="00DB1147"/>
    <w:rsid w:val="00DB1CC1"/>
    <w:rsid w:val="00DB1F13"/>
    <w:rsid w:val="00DB227C"/>
    <w:rsid w:val="00DB26C6"/>
    <w:rsid w:val="00DB2CB9"/>
    <w:rsid w:val="00DB3115"/>
    <w:rsid w:val="00DB311B"/>
    <w:rsid w:val="00DB3CF0"/>
    <w:rsid w:val="00DB3EAE"/>
    <w:rsid w:val="00DB45CC"/>
    <w:rsid w:val="00DB45FB"/>
    <w:rsid w:val="00DB4C6D"/>
    <w:rsid w:val="00DB519B"/>
    <w:rsid w:val="00DB5854"/>
    <w:rsid w:val="00DB5AB6"/>
    <w:rsid w:val="00DB6322"/>
    <w:rsid w:val="00DB74C2"/>
    <w:rsid w:val="00DB7A69"/>
    <w:rsid w:val="00DC0005"/>
    <w:rsid w:val="00DC03AC"/>
    <w:rsid w:val="00DC0458"/>
    <w:rsid w:val="00DC0568"/>
    <w:rsid w:val="00DC0A45"/>
    <w:rsid w:val="00DC11CC"/>
    <w:rsid w:val="00DC1C27"/>
    <w:rsid w:val="00DC1E34"/>
    <w:rsid w:val="00DC2052"/>
    <w:rsid w:val="00DC26C1"/>
    <w:rsid w:val="00DC2CA0"/>
    <w:rsid w:val="00DC2E07"/>
    <w:rsid w:val="00DC3A57"/>
    <w:rsid w:val="00DC4767"/>
    <w:rsid w:val="00DC4783"/>
    <w:rsid w:val="00DC4D8A"/>
    <w:rsid w:val="00DC4DAB"/>
    <w:rsid w:val="00DC5528"/>
    <w:rsid w:val="00DC5F5F"/>
    <w:rsid w:val="00DC651F"/>
    <w:rsid w:val="00DC6577"/>
    <w:rsid w:val="00DC6923"/>
    <w:rsid w:val="00DC6AAB"/>
    <w:rsid w:val="00DC720F"/>
    <w:rsid w:val="00DC7C6B"/>
    <w:rsid w:val="00DC7DE0"/>
    <w:rsid w:val="00DC7E9E"/>
    <w:rsid w:val="00DD045F"/>
    <w:rsid w:val="00DD0628"/>
    <w:rsid w:val="00DD2899"/>
    <w:rsid w:val="00DD2C3D"/>
    <w:rsid w:val="00DD3755"/>
    <w:rsid w:val="00DD3A14"/>
    <w:rsid w:val="00DD3ED2"/>
    <w:rsid w:val="00DD4930"/>
    <w:rsid w:val="00DD4A3F"/>
    <w:rsid w:val="00DD5466"/>
    <w:rsid w:val="00DD5581"/>
    <w:rsid w:val="00DD62B1"/>
    <w:rsid w:val="00DD6B1C"/>
    <w:rsid w:val="00DD6BF2"/>
    <w:rsid w:val="00DD7F1D"/>
    <w:rsid w:val="00DE0330"/>
    <w:rsid w:val="00DE06AC"/>
    <w:rsid w:val="00DE0B0B"/>
    <w:rsid w:val="00DE0FCC"/>
    <w:rsid w:val="00DE10B1"/>
    <w:rsid w:val="00DE1201"/>
    <w:rsid w:val="00DE1550"/>
    <w:rsid w:val="00DE1C8E"/>
    <w:rsid w:val="00DE2F03"/>
    <w:rsid w:val="00DE2FC3"/>
    <w:rsid w:val="00DE3A96"/>
    <w:rsid w:val="00DE41EB"/>
    <w:rsid w:val="00DE47EB"/>
    <w:rsid w:val="00DE5513"/>
    <w:rsid w:val="00DE5709"/>
    <w:rsid w:val="00DE5CEC"/>
    <w:rsid w:val="00DE7322"/>
    <w:rsid w:val="00DE768B"/>
    <w:rsid w:val="00DF150A"/>
    <w:rsid w:val="00DF18E2"/>
    <w:rsid w:val="00DF1D62"/>
    <w:rsid w:val="00DF2556"/>
    <w:rsid w:val="00DF2E0B"/>
    <w:rsid w:val="00DF31C5"/>
    <w:rsid w:val="00DF3301"/>
    <w:rsid w:val="00DF3F67"/>
    <w:rsid w:val="00DF4376"/>
    <w:rsid w:val="00DF4756"/>
    <w:rsid w:val="00DF4FA4"/>
    <w:rsid w:val="00DF4FAB"/>
    <w:rsid w:val="00DF5349"/>
    <w:rsid w:val="00DF5437"/>
    <w:rsid w:val="00DF5B58"/>
    <w:rsid w:val="00DF635D"/>
    <w:rsid w:val="00DF6A8E"/>
    <w:rsid w:val="00DF6C1E"/>
    <w:rsid w:val="00DF6FD2"/>
    <w:rsid w:val="00DF79C9"/>
    <w:rsid w:val="00DF7A3E"/>
    <w:rsid w:val="00DF7A69"/>
    <w:rsid w:val="00DF7D0A"/>
    <w:rsid w:val="00E00516"/>
    <w:rsid w:val="00E00ABC"/>
    <w:rsid w:val="00E00AF0"/>
    <w:rsid w:val="00E00F70"/>
    <w:rsid w:val="00E01135"/>
    <w:rsid w:val="00E0149E"/>
    <w:rsid w:val="00E01604"/>
    <w:rsid w:val="00E01C4F"/>
    <w:rsid w:val="00E01E9A"/>
    <w:rsid w:val="00E01EB0"/>
    <w:rsid w:val="00E0202D"/>
    <w:rsid w:val="00E0219E"/>
    <w:rsid w:val="00E02B41"/>
    <w:rsid w:val="00E03517"/>
    <w:rsid w:val="00E03830"/>
    <w:rsid w:val="00E0403F"/>
    <w:rsid w:val="00E041B4"/>
    <w:rsid w:val="00E04364"/>
    <w:rsid w:val="00E043E9"/>
    <w:rsid w:val="00E0443F"/>
    <w:rsid w:val="00E045AF"/>
    <w:rsid w:val="00E0484A"/>
    <w:rsid w:val="00E04DD7"/>
    <w:rsid w:val="00E061CC"/>
    <w:rsid w:val="00E06AC3"/>
    <w:rsid w:val="00E06CE4"/>
    <w:rsid w:val="00E074C0"/>
    <w:rsid w:val="00E0760C"/>
    <w:rsid w:val="00E076D5"/>
    <w:rsid w:val="00E07C8E"/>
    <w:rsid w:val="00E104B8"/>
    <w:rsid w:val="00E10EC6"/>
    <w:rsid w:val="00E112C0"/>
    <w:rsid w:val="00E12931"/>
    <w:rsid w:val="00E12FB1"/>
    <w:rsid w:val="00E13C94"/>
    <w:rsid w:val="00E13DC0"/>
    <w:rsid w:val="00E13EDB"/>
    <w:rsid w:val="00E1563D"/>
    <w:rsid w:val="00E1568C"/>
    <w:rsid w:val="00E16233"/>
    <w:rsid w:val="00E163E7"/>
    <w:rsid w:val="00E169EF"/>
    <w:rsid w:val="00E16E38"/>
    <w:rsid w:val="00E170C2"/>
    <w:rsid w:val="00E1727A"/>
    <w:rsid w:val="00E208B8"/>
    <w:rsid w:val="00E20942"/>
    <w:rsid w:val="00E21969"/>
    <w:rsid w:val="00E21A1D"/>
    <w:rsid w:val="00E21A32"/>
    <w:rsid w:val="00E21D8E"/>
    <w:rsid w:val="00E21DA6"/>
    <w:rsid w:val="00E22090"/>
    <w:rsid w:val="00E22563"/>
    <w:rsid w:val="00E228F9"/>
    <w:rsid w:val="00E23467"/>
    <w:rsid w:val="00E23CD6"/>
    <w:rsid w:val="00E23D71"/>
    <w:rsid w:val="00E24350"/>
    <w:rsid w:val="00E24C91"/>
    <w:rsid w:val="00E24F72"/>
    <w:rsid w:val="00E25B52"/>
    <w:rsid w:val="00E26B83"/>
    <w:rsid w:val="00E26EBC"/>
    <w:rsid w:val="00E27DE1"/>
    <w:rsid w:val="00E27F7C"/>
    <w:rsid w:val="00E3001F"/>
    <w:rsid w:val="00E30588"/>
    <w:rsid w:val="00E30FD1"/>
    <w:rsid w:val="00E31525"/>
    <w:rsid w:val="00E3201C"/>
    <w:rsid w:val="00E3229B"/>
    <w:rsid w:val="00E3243B"/>
    <w:rsid w:val="00E32B96"/>
    <w:rsid w:val="00E32BB5"/>
    <w:rsid w:val="00E32BF1"/>
    <w:rsid w:val="00E32C49"/>
    <w:rsid w:val="00E33208"/>
    <w:rsid w:val="00E34837"/>
    <w:rsid w:val="00E34E5E"/>
    <w:rsid w:val="00E356CF"/>
    <w:rsid w:val="00E35880"/>
    <w:rsid w:val="00E3664D"/>
    <w:rsid w:val="00E36D40"/>
    <w:rsid w:val="00E372AF"/>
    <w:rsid w:val="00E404DE"/>
    <w:rsid w:val="00E40822"/>
    <w:rsid w:val="00E408C0"/>
    <w:rsid w:val="00E40E50"/>
    <w:rsid w:val="00E41D32"/>
    <w:rsid w:val="00E4245B"/>
    <w:rsid w:val="00E42A89"/>
    <w:rsid w:val="00E42E75"/>
    <w:rsid w:val="00E4337A"/>
    <w:rsid w:val="00E434A1"/>
    <w:rsid w:val="00E441BB"/>
    <w:rsid w:val="00E44A99"/>
    <w:rsid w:val="00E44E9F"/>
    <w:rsid w:val="00E4568F"/>
    <w:rsid w:val="00E46B09"/>
    <w:rsid w:val="00E474E9"/>
    <w:rsid w:val="00E504F2"/>
    <w:rsid w:val="00E510D4"/>
    <w:rsid w:val="00E515E5"/>
    <w:rsid w:val="00E51690"/>
    <w:rsid w:val="00E5194A"/>
    <w:rsid w:val="00E51E66"/>
    <w:rsid w:val="00E52874"/>
    <w:rsid w:val="00E52A07"/>
    <w:rsid w:val="00E52B4D"/>
    <w:rsid w:val="00E53290"/>
    <w:rsid w:val="00E532D4"/>
    <w:rsid w:val="00E5476C"/>
    <w:rsid w:val="00E54B67"/>
    <w:rsid w:val="00E54BFE"/>
    <w:rsid w:val="00E55300"/>
    <w:rsid w:val="00E55F2F"/>
    <w:rsid w:val="00E5686B"/>
    <w:rsid w:val="00E57BE9"/>
    <w:rsid w:val="00E57C32"/>
    <w:rsid w:val="00E57DA6"/>
    <w:rsid w:val="00E608F5"/>
    <w:rsid w:val="00E6113A"/>
    <w:rsid w:val="00E614FD"/>
    <w:rsid w:val="00E628F5"/>
    <w:rsid w:val="00E62B28"/>
    <w:rsid w:val="00E62BCA"/>
    <w:rsid w:val="00E62D1D"/>
    <w:rsid w:val="00E630CE"/>
    <w:rsid w:val="00E63316"/>
    <w:rsid w:val="00E633BD"/>
    <w:rsid w:val="00E63B0E"/>
    <w:rsid w:val="00E63BB4"/>
    <w:rsid w:val="00E63D86"/>
    <w:rsid w:val="00E63D92"/>
    <w:rsid w:val="00E6409E"/>
    <w:rsid w:val="00E6491B"/>
    <w:rsid w:val="00E655F2"/>
    <w:rsid w:val="00E659AD"/>
    <w:rsid w:val="00E66531"/>
    <w:rsid w:val="00E666F3"/>
    <w:rsid w:val="00E66A16"/>
    <w:rsid w:val="00E66E98"/>
    <w:rsid w:val="00E678F1"/>
    <w:rsid w:val="00E701AF"/>
    <w:rsid w:val="00E70C3B"/>
    <w:rsid w:val="00E70EA6"/>
    <w:rsid w:val="00E70FA5"/>
    <w:rsid w:val="00E71235"/>
    <w:rsid w:val="00E7150D"/>
    <w:rsid w:val="00E71D5B"/>
    <w:rsid w:val="00E71E2F"/>
    <w:rsid w:val="00E726B9"/>
    <w:rsid w:val="00E7291C"/>
    <w:rsid w:val="00E72C4D"/>
    <w:rsid w:val="00E731E1"/>
    <w:rsid w:val="00E73225"/>
    <w:rsid w:val="00E7387E"/>
    <w:rsid w:val="00E74F84"/>
    <w:rsid w:val="00E75282"/>
    <w:rsid w:val="00E75835"/>
    <w:rsid w:val="00E75DB6"/>
    <w:rsid w:val="00E76078"/>
    <w:rsid w:val="00E76086"/>
    <w:rsid w:val="00E7663E"/>
    <w:rsid w:val="00E76B6A"/>
    <w:rsid w:val="00E7704D"/>
    <w:rsid w:val="00E77730"/>
    <w:rsid w:val="00E77D6A"/>
    <w:rsid w:val="00E80431"/>
    <w:rsid w:val="00E805FA"/>
    <w:rsid w:val="00E808EC"/>
    <w:rsid w:val="00E810CE"/>
    <w:rsid w:val="00E81843"/>
    <w:rsid w:val="00E8186B"/>
    <w:rsid w:val="00E81DE2"/>
    <w:rsid w:val="00E821B0"/>
    <w:rsid w:val="00E83C65"/>
    <w:rsid w:val="00E8517A"/>
    <w:rsid w:val="00E8542E"/>
    <w:rsid w:val="00E85529"/>
    <w:rsid w:val="00E85748"/>
    <w:rsid w:val="00E8575E"/>
    <w:rsid w:val="00E85DB3"/>
    <w:rsid w:val="00E85DC6"/>
    <w:rsid w:val="00E85F2F"/>
    <w:rsid w:val="00E85F4B"/>
    <w:rsid w:val="00E86E32"/>
    <w:rsid w:val="00E870EC"/>
    <w:rsid w:val="00E874A8"/>
    <w:rsid w:val="00E87BF6"/>
    <w:rsid w:val="00E87D0D"/>
    <w:rsid w:val="00E909C3"/>
    <w:rsid w:val="00E9106E"/>
    <w:rsid w:val="00E91752"/>
    <w:rsid w:val="00E925C2"/>
    <w:rsid w:val="00E92653"/>
    <w:rsid w:val="00E926BC"/>
    <w:rsid w:val="00E92896"/>
    <w:rsid w:val="00E9314E"/>
    <w:rsid w:val="00E939F4"/>
    <w:rsid w:val="00E93FB9"/>
    <w:rsid w:val="00E94927"/>
    <w:rsid w:val="00E9498A"/>
    <w:rsid w:val="00E94BC6"/>
    <w:rsid w:val="00E95143"/>
    <w:rsid w:val="00E95163"/>
    <w:rsid w:val="00E95334"/>
    <w:rsid w:val="00E965D8"/>
    <w:rsid w:val="00E9681C"/>
    <w:rsid w:val="00E96E8D"/>
    <w:rsid w:val="00E9763D"/>
    <w:rsid w:val="00E97FAC"/>
    <w:rsid w:val="00EA081B"/>
    <w:rsid w:val="00EA0CB9"/>
    <w:rsid w:val="00EA1BD7"/>
    <w:rsid w:val="00EA2C5D"/>
    <w:rsid w:val="00EA2F27"/>
    <w:rsid w:val="00EA3553"/>
    <w:rsid w:val="00EA3A8E"/>
    <w:rsid w:val="00EA3BE9"/>
    <w:rsid w:val="00EA451D"/>
    <w:rsid w:val="00EA508A"/>
    <w:rsid w:val="00EA52B3"/>
    <w:rsid w:val="00EA52F5"/>
    <w:rsid w:val="00EA6084"/>
    <w:rsid w:val="00EA618C"/>
    <w:rsid w:val="00EA6D3C"/>
    <w:rsid w:val="00EA6D5F"/>
    <w:rsid w:val="00EA7D6B"/>
    <w:rsid w:val="00EA7E9B"/>
    <w:rsid w:val="00EB07F3"/>
    <w:rsid w:val="00EB090A"/>
    <w:rsid w:val="00EB0E7F"/>
    <w:rsid w:val="00EB1760"/>
    <w:rsid w:val="00EB2EC1"/>
    <w:rsid w:val="00EB4670"/>
    <w:rsid w:val="00EB5A53"/>
    <w:rsid w:val="00EB5DF4"/>
    <w:rsid w:val="00EB72E7"/>
    <w:rsid w:val="00EB782F"/>
    <w:rsid w:val="00EC0513"/>
    <w:rsid w:val="00EC0857"/>
    <w:rsid w:val="00EC0B0A"/>
    <w:rsid w:val="00EC119C"/>
    <w:rsid w:val="00EC1397"/>
    <w:rsid w:val="00EC20A7"/>
    <w:rsid w:val="00EC2171"/>
    <w:rsid w:val="00EC2886"/>
    <w:rsid w:val="00EC3212"/>
    <w:rsid w:val="00EC3679"/>
    <w:rsid w:val="00EC3972"/>
    <w:rsid w:val="00EC3D50"/>
    <w:rsid w:val="00EC4217"/>
    <w:rsid w:val="00EC4365"/>
    <w:rsid w:val="00EC6E87"/>
    <w:rsid w:val="00EC6F97"/>
    <w:rsid w:val="00EC71A3"/>
    <w:rsid w:val="00EC7D22"/>
    <w:rsid w:val="00ED0158"/>
    <w:rsid w:val="00ED056A"/>
    <w:rsid w:val="00ED07FD"/>
    <w:rsid w:val="00ED0B2D"/>
    <w:rsid w:val="00ED0CAC"/>
    <w:rsid w:val="00ED1139"/>
    <w:rsid w:val="00ED1315"/>
    <w:rsid w:val="00ED1458"/>
    <w:rsid w:val="00ED18A5"/>
    <w:rsid w:val="00ED1F9E"/>
    <w:rsid w:val="00ED20BA"/>
    <w:rsid w:val="00ED2B12"/>
    <w:rsid w:val="00ED2D00"/>
    <w:rsid w:val="00ED2E03"/>
    <w:rsid w:val="00ED39C3"/>
    <w:rsid w:val="00ED3C55"/>
    <w:rsid w:val="00ED3CEF"/>
    <w:rsid w:val="00ED421E"/>
    <w:rsid w:val="00ED477C"/>
    <w:rsid w:val="00ED4C16"/>
    <w:rsid w:val="00ED4F50"/>
    <w:rsid w:val="00ED5DE6"/>
    <w:rsid w:val="00ED5F9F"/>
    <w:rsid w:val="00ED69DD"/>
    <w:rsid w:val="00ED715B"/>
    <w:rsid w:val="00ED76C9"/>
    <w:rsid w:val="00ED791B"/>
    <w:rsid w:val="00EE0542"/>
    <w:rsid w:val="00EE0B6F"/>
    <w:rsid w:val="00EE1A68"/>
    <w:rsid w:val="00EE1ACC"/>
    <w:rsid w:val="00EE1BC6"/>
    <w:rsid w:val="00EE2931"/>
    <w:rsid w:val="00EE381A"/>
    <w:rsid w:val="00EE3838"/>
    <w:rsid w:val="00EE39FD"/>
    <w:rsid w:val="00EE432B"/>
    <w:rsid w:val="00EE5B0F"/>
    <w:rsid w:val="00EE6776"/>
    <w:rsid w:val="00EE6BE4"/>
    <w:rsid w:val="00EE79E2"/>
    <w:rsid w:val="00EF03FB"/>
    <w:rsid w:val="00EF13F2"/>
    <w:rsid w:val="00EF1DF3"/>
    <w:rsid w:val="00EF258F"/>
    <w:rsid w:val="00EF276A"/>
    <w:rsid w:val="00EF27F4"/>
    <w:rsid w:val="00EF2C1A"/>
    <w:rsid w:val="00EF2E37"/>
    <w:rsid w:val="00EF3022"/>
    <w:rsid w:val="00EF31F1"/>
    <w:rsid w:val="00EF3939"/>
    <w:rsid w:val="00EF3D28"/>
    <w:rsid w:val="00EF3DA5"/>
    <w:rsid w:val="00EF3DAB"/>
    <w:rsid w:val="00EF3E25"/>
    <w:rsid w:val="00EF48AD"/>
    <w:rsid w:val="00EF529D"/>
    <w:rsid w:val="00EF5B0E"/>
    <w:rsid w:val="00EF73EC"/>
    <w:rsid w:val="00EF78E6"/>
    <w:rsid w:val="00EF7C88"/>
    <w:rsid w:val="00EF7E8B"/>
    <w:rsid w:val="00F00287"/>
    <w:rsid w:val="00F004AF"/>
    <w:rsid w:val="00F0142B"/>
    <w:rsid w:val="00F01B08"/>
    <w:rsid w:val="00F034A6"/>
    <w:rsid w:val="00F0361E"/>
    <w:rsid w:val="00F03C71"/>
    <w:rsid w:val="00F04385"/>
    <w:rsid w:val="00F049F0"/>
    <w:rsid w:val="00F04CF8"/>
    <w:rsid w:val="00F0540E"/>
    <w:rsid w:val="00F0547E"/>
    <w:rsid w:val="00F05BBD"/>
    <w:rsid w:val="00F07217"/>
    <w:rsid w:val="00F07439"/>
    <w:rsid w:val="00F07F60"/>
    <w:rsid w:val="00F1002E"/>
    <w:rsid w:val="00F104C9"/>
    <w:rsid w:val="00F1074A"/>
    <w:rsid w:val="00F1106B"/>
    <w:rsid w:val="00F11084"/>
    <w:rsid w:val="00F12803"/>
    <w:rsid w:val="00F131BE"/>
    <w:rsid w:val="00F13429"/>
    <w:rsid w:val="00F13A7A"/>
    <w:rsid w:val="00F13EBD"/>
    <w:rsid w:val="00F14412"/>
    <w:rsid w:val="00F14916"/>
    <w:rsid w:val="00F153E3"/>
    <w:rsid w:val="00F15B36"/>
    <w:rsid w:val="00F16708"/>
    <w:rsid w:val="00F167DB"/>
    <w:rsid w:val="00F16B0A"/>
    <w:rsid w:val="00F16DC4"/>
    <w:rsid w:val="00F16E8E"/>
    <w:rsid w:val="00F16F48"/>
    <w:rsid w:val="00F16FDF"/>
    <w:rsid w:val="00F17220"/>
    <w:rsid w:val="00F17F8D"/>
    <w:rsid w:val="00F206B7"/>
    <w:rsid w:val="00F2074B"/>
    <w:rsid w:val="00F20A16"/>
    <w:rsid w:val="00F20ACE"/>
    <w:rsid w:val="00F2130A"/>
    <w:rsid w:val="00F21F9A"/>
    <w:rsid w:val="00F22203"/>
    <w:rsid w:val="00F23300"/>
    <w:rsid w:val="00F2337F"/>
    <w:rsid w:val="00F23491"/>
    <w:rsid w:val="00F239FC"/>
    <w:rsid w:val="00F23CCB"/>
    <w:rsid w:val="00F24A7A"/>
    <w:rsid w:val="00F24A86"/>
    <w:rsid w:val="00F25081"/>
    <w:rsid w:val="00F25B4C"/>
    <w:rsid w:val="00F26427"/>
    <w:rsid w:val="00F266F7"/>
    <w:rsid w:val="00F26B31"/>
    <w:rsid w:val="00F27478"/>
    <w:rsid w:val="00F27CE5"/>
    <w:rsid w:val="00F27DC3"/>
    <w:rsid w:val="00F302CA"/>
    <w:rsid w:val="00F309F1"/>
    <w:rsid w:val="00F30F5C"/>
    <w:rsid w:val="00F31BD0"/>
    <w:rsid w:val="00F31D77"/>
    <w:rsid w:val="00F31FDD"/>
    <w:rsid w:val="00F32029"/>
    <w:rsid w:val="00F32AFB"/>
    <w:rsid w:val="00F32D95"/>
    <w:rsid w:val="00F3390F"/>
    <w:rsid w:val="00F33D66"/>
    <w:rsid w:val="00F3441D"/>
    <w:rsid w:val="00F34C8D"/>
    <w:rsid w:val="00F35F5F"/>
    <w:rsid w:val="00F3695B"/>
    <w:rsid w:val="00F36B77"/>
    <w:rsid w:val="00F37C63"/>
    <w:rsid w:val="00F37F58"/>
    <w:rsid w:val="00F409DF"/>
    <w:rsid w:val="00F40AFC"/>
    <w:rsid w:val="00F40CF8"/>
    <w:rsid w:val="00F40E89"/>
    <w:rsid w:val="00F41759"/>
    <w:rsid w:val="00F41E3D"/>
    <w:rsid w:val="00F42368"/>
    <w:rsid w:val="00F4267E"/>
    <w:rsid w:val="00F42D00"/>
    <w:rsid w:val="00F434BF"/>
    <w:rsid w:val="00F435F7"/>
    <w:rsid w:val="00F4423E"/>
    <w:rsid w:val="00F4511F"/>
    <w:rsid w:val="00F45243"/>
    <w:rsid w:val="00F4690D"/>
    <w:rsid w:val="00F4692E"/>
    <w:rsid w:val="00F47352"/>
    <w:rsid w:val="00F47952"/>
    <w:rsid w:val="00F50085"/>
    <w:rsid w:val="00F50987"/>
    <w:rsid w:val="00F51A17"/>
    <w:rsid w:val="00F51B30"/>
    <w:rsid w:val="00F51C29"/>
    <w:rsid w:val="00F5206E"/>
    <w:rsid w:val="00F52215"/>
    <w:rsid w:val="00F52421"/>
    <w:rsid w:val="00F5301A"/>
    <w:rsid w:val="00F53052"/>
    <w:rsid w:val="00F53F69"/>
    <w:rsid w:val="00F540DB"/>
    <w:rsid w:val="00F54B2F"/>
    <w:rsid w:val="00F55507"/>
    <w:rsid w:val="00F55932"/>
    <w:rsid w:val="00F55957"/>
    <w:rsid w:val="00F55D51"/>
    <w:rsid w:val="00F564BF"/>
    <w:rsid w:val="00F56DF0"/>
    <w:rsid w:val="00F56F71"/>
    <w:rsid w:val="00F575B2"/>
    <w:rsid w:val="00F57831"/>
    <w:rsid w:val="00F60125"/>
    <w:rsid w:val="00F60A70"/>
    <w:rsid w:val="00F60D5A"/>
    <w:rsid w:val="00F6153F"/>
    <w:rsid w:val="00F61ADC"/>
    <w:rsid w:val="00F61B2F"/>
    <w:rsid w:val="00F62949"/>
    <w:rsid w:val="00F62D2F"/>
    <w:rsid w:val="00F62F3B"/>
    <w:rsid w:val="00F6349A"/>
    <w:rsid w:val="00F64527"/>
    <w:rsid w:val="00F64E50"/>
    <w:rsid w:val="00F655E4"/>
    <w:rsid w:val="00F66030"/>
    <w:rsid w:val="00F664FB"/>
    <w:rsid w:val="00F6663C"/>
    <w:rsid w:val="00F6742D"/>
    <w:rsid w:val="00F67B50"/>
    <w:rsid w:val="00F70122"/>
    <w:rsid w:val="00F70A05"/>
    <w:rsid w:val="00F70F9D"/>
    <w:rsid w:val="00F71124"/>
    <w:rsid w:val="00F71366"/>
    <w:rsid w:val="00F715FC"/>
    <w:rsid w:val="00F71C82"/>
    <w:rsid w:val="00F72C96"/>
    <w:rsid w:val="00F72E84"/>
    <w:rsid w:val="00F72F52"/>
    <w:rsid w:val="00F731FC"/>
    <w:rsid w:val="00F731FF"/>
    <w:rsid w:val="00F73C0C"/>
    <w:rsid w:val="00F74046"/>
    <w:rsid w:val="00F741BB"/>
    <w:rsid w:val="00F7477E"/>
    <w:rsid w:val="00F7479F"/>
    <w:rsid w:val="00F74CAF"/>
    <w:rsid w:val="00F75965"/>
    <w:rsid w:val="00F75B40"/>
    <w:rsid w:val="00F75D5D"/>
    <w:rsid w:val="00F76850"/>
    <w:rsid w:val="00F76929"/>
    <w:rsid w:val="00F771BD"/>
    <w:rsid w:val="00F77F6F"/>
    <w:rsid w:val="00F80F34"/>
    <w:rsid w:val="00F812A2"/>
    <w:rsid w:val="00F82271"/>
    <w:rsid w:val="00F83370"/>
    <w:rsid w:val="00F8339B"/>
    <w:rsid w:val="00F835CA"/>
    <w:rsid w:val="00F83FAF"/>
    <w:rsid w:val="00F847A7"/>
    <w:rsid w:val="00F849B6"/>
    <w:rsid w:val="00F84FB7"/>
    <w:rsid w:val="00F85A32"/>
    <w:rsid w:val="00F85AAC"/>
    <w:rsid w:val="00F86219"/>
    <w:rsid w:val="00F8633B"/>
    <w:rsid w:val="00F875F1"/>
    <w:rsid w:val="00F90883"/>
    <w:rsid w:val="00F91C67"/>
    <w:rsid w:val="00F92084"/>
    <w:rsid w:val="00F92762"/>
    <w:rsid w:val="00F93852"/>
    <w:rsid w:val="00F93884"/>
    <w:rsid w:val="00F93A1C"/>
    <w:rsid w:val="00F93EF1"/>
    <w:rsid w:val="00F94279"/>
    <w:rsid w:val="00F94996"/>
    <w:rsid w:val="00F950C8"/>
    <w:rsid w:val="00F95EFC"/>
    <w:rsid w:val="00F95F88"/>
    <w:rsid w:val="00F977D3"/>
    <w:rsid w:val="00F97F0C"/>
    <w:rsid w:val="00FA036E"/>
    <w:rsid w:val="00FA11F0"/>
    <w:rsid w:val="00FA1251"/>
    <w:rsid w:val="00FA182A"/>
    <w:rsid w:val="00FA19E7"/>
    <w:rsid w:val="00FA251B"/>
    <w:rsid w:val="00FA29B9"/>
    <w:rsid w:val="00FA2C6F"/>
    <w:rsid w:val="00FA2CA0"/>
    <w:rsid w:val="00FA305D"/>
    <w:rsid w:val="00FA312C"/>
    <w:rsid w:val="00FA3615"/>
    <w:rsid w:val="00FA52DD"/>
    <w:rsid w:val="00FA64C6"/>
    <w:rsid w:val="00FA68CA"/>
    <w:rsid w:val="00FB00B3"/>
    <w:rsid w:val="00FB218E"/>
    <w:rsid w:val="00FB260B"/>
    <w:rsid w:val="00FB2628"/>
    <w:rsid w:val="00FB2AB1"/>
    <w:rsid w:val="00FB2F4E"/>
    <w:rsid w:val="00FB3054"/>
    <w:rsid w:val="00FB3166"/>
    <w:rsid w:val="00FB31EA"/>
    <w:rsid w:val="00FB3B60"/>
    <w:rsid w:val="00FB3E9D"/>
    <w:rsid w:val="00FB5FBD"/>
    <w:rsid w:val="00FB60B3"/>
    <w:rsid w:val="00FB6826"/>
    <w:rsid w:val="00FB69E3"/>
    <w:rsid w:val="00FB6EE4"/>
    <w:rsid w:val="00FB6EE9"/>
    <w:rsid w:val="00FB7E66"/>
    <w:rsid w:val="00FC0A72"/>
    <w:rsid w:val="00FC2063"/>
    <w:rsid w:val="00FC20EF"/>
    <w:rsid w:val="00FC2253"/>
    <w:rsid w:val="00FC2973"/>
    <w:rsid w:val="00FC3CFA"/>
    <w:rsid w:val="00FC3D81"/>
    <w:rsid w:val="00FC5440"/>
    <w:rsid w:val="00FC552B"/>
    <w:rsid w:val="00FC55E5"/>
    <w:rsid w:val="00FC5E94"/>
    <w:rsid w:val="00FC63E2"/>
    <w:rsid w:val="00FC6B0B"/>
    <w:rsid w:val="00FD0E9F"/>
    <w:rsid w:val="00FD128F"/>
    <w:rsid w:val="00FD14B2"/>
    <w:rsid w:val="00FD1CB5"/>
    <w:rsid w:val="00FD2AA7"/>
    <w:rsid w:val="00FD34D4"/>
    <w:rsid w:val="00FD4662"/>
    <w:rsid w:val="00FD5753"/>
    <w:rsid w:val="00FD6342"/>
    <w:rsid w:val="00FD63CB"/>
    <w:rsid w:val="00FD6863"/>
    <w:rsid w:val="00FD696B"/>
    <w:rsid w:val="00FD6A97"/>
    <w:rsid w:val="00FD713F"/>
    <w:rsid w:val="00FD727B"/>
    <w:rsid w:val="00FD7731"/>
    <w:rsid w:val="00FD7923"/>
    <w:rsid w:val="00FE0141"/>
    <w:rsid w:val="00FE0458"/>
    <w:rsid w:val="00FE062A"/>
    <w:rsid w:val="00FE0F24"/>
    <w:rsid w:val="00FE0F4A"/>
    <w:rsid w:val="00FE1097"/>
    <w:rsid w:val="00FE166A"/>
    <w:rsid w:val="00FE27C8"/>
    <w:rsid w:val="00FE27FF"/>
    <w:rsid w:val="00FE2C89"/>
    <w:rsid w:val="00FE2CDC"/>
    <w:rsid w:val="00FE334C"/>
    <w:rsid w:val="00FE3858"/>
    <w:rsid w:val="00FE4869"/>
    <w:rsid w:val="00FE48C8"/>
    <w:rsid w:val="00FE535D"/>
    <w:rsid w:val="00FE65C6"/>
    <w:rsid w:val="00FE67EB"/>
    <w:rsid w:val="00FE6EF1"/>
    <w:rsid w:val="00FE7672"/>
    <w:rsid w:val="00FF0426"/>
    <w:rsid w:val="00FF067F"/>
    <w:rsid w:val="00FF0AD4"/>
    <w:rsid w:val="00FF0B0E"/>
    <w:rsid w:val="00FF127B"/>
    <w:rsid w:val="00FF1287"/>
    <w:rsid w:val="00FF23CE"/>
    <w:rsid w:val="00FF294A"/>
    <w:rsid w:val="00FF2C73"/>
    <w:rsid w:val="00FF4265"/>
    <w:rsid w:val="00FF4911"/>
    <w:rsid w:val="00FF4D0B"/>
    <w:rsid w:val="00FF529E"/>
    <w:rsid w:val="00FF60AE"/>
    <w:rsid w:val="00FF66D7"/>
    <w:rsid w:val="00FF6C9C"/>
    <w:rsid w:val="00FF752E"/>
    <w:rsid w:val="00FF7BCA"/>
    <w:rsid w:val="00FF7C1E"/>
    <w:rsid w:val="1065E451"/>
    <w:rsid w:val="18C833E0"/>
    <w:rsid w:val="23C175C1"/>
    <w:rsid w:val="6734094E"/>
    <w:rsid w:val="673C8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4D25BB8F"/>
  <w15:docId w15:val="{27EBAE0C-B396-4A37-8519-3D990A9F5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2C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eastAsia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142D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142D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142D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142D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342"/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Cambria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132D7"/>
    <w:rPr>
      <w:rFonts w:ascii="Arial" w:hAnsi="Arial"/>
      <w:b/>
      <w:bCs/>
      <w:sz w:val="18"/>
      <w:szCs w:val="18"/>
      <w:u w:val="single"/>
      <w:shd w:val="solid" w:color="FFFFFF" w:fill="FFFFFF"/>
      <w:lang w:eastAsia="en-GB"/>
    </w:rPr>
  </w:style>
  <w:style w:type="character" w:customStyle="1" w:styleId="Heading2Char">
    <w:name w:val="Heading 2 Char"/>
    <w:link w:val="Heading2"/>
    <w:uiPriority w:val="99"/>
    <w:semiHidden/>
    <w:locked/>
    <w:rsid w:val="004132D7"/>
    <w:rPr>
      <w:rFonts w:ascii="Cambria" w:hAnsi="Cambria" w:cs="Times New Roman"/>
      <w:b/>
      <w:i/>
      <w:sz w:val="35"/>
      <w:lang w:eastAsia="en-GB"/>
    </w:rPr>
  </w:style>
  <w:style w:type="character" w:customStyle="1" w:styleId="Heading3Char">
    <w:name w:val="Heading 3 Char"/>
    <w:link w:val="Heading3"/>
    <w:uiPriority w:val="99"/>
    <w:semiHidden/>
    <w:locked/>
    <w:rsid w:val="004132D7"/>
    <w:rPr>
      <w:rFonts w:ascii="Cambria" w:hAnsi="Cambria" w:cs="Times New Roman"/>
      <w:b/>
      <w:sz w:val="33"/>
      <w:lang w:eastAsia="en-GB"/>
    </w:rPr>
  </w:style>
  <w:style w:type="character" w:customStyle="1" w:styleId="Heading4Char">
    <w:name w:val="Heading 4 Char"/>
    <w:link w:val="Heading4"/>
    <w:uiPriority w:val="99"/>
    <w:locked/>
    <w:rsid w:val="004132D7"/>
    <w:rPr>
      <w:rFonts w:ascii="Calibri" w:hAnsi="Calibri" w:cs="Times New Roman"/>
      <w:b/>
      <w:sz w:val="35"/>
      <w:lang w:eastAsia="en-GB"/>
    </w:rPr>
  </w:style>
  <w:style w:type="character" w:customStyle="1" w:styleId="Heading5Char">
    <w:name w:val="Heading 5 Char"/>
    <w:link w:val="Heading5"/>
    <w:uiPriority w:val="99"/>
    <w:semiHidden/>
    <w:locked/>
    <w:rsid w:val="004132D7"/>
    <w:rPr>
      <w:rFonts w:ascii="Calibri" w:hAnsi="Calibri" w:cs="Times New Roman"/>
      <w:b/>
      <w:i/>
      <w:sz w:val="33"/>
      <w:lang w:eastAsia="en-GB"/>
    </w:rPr>
  </w:style>
  <w:style w:type="character" w:customStyle="1" w:styleId="Heading6Char">
    <w:name w:val="Heading 6 Char"/>
    <w:link w:val="Heading6"/>
    <w:uiPriority w:val="99"/>
    <w:semiHidden/>
    <w:locked/>
    <w:rsid w:val="004132D7"/>
    <w:rPr>
      <w:rFonts w:ascii="Calibri" w:hAnsi="Calibri" w:cs="Times New Roman"/>
      <w:b/>
      <w:lang w:eastAsia="en-GB"/>
    </w:rPr>
  </w:style>
  <w:style w:type="character" w:customStyle="1" w:styleId="Heading7Char">
    <w:name w:val="Heading 7 Char"/>
    <w:link w:val="Heading7"/>
    <w:uiPriority w:val="99"/>
    <w:semiHidden/>
    <w:locked/>
    <w:rsid w:val="004132D7"/>
    <w:rPr>
      <w:rFonts w:ascii="Calibri" w:hAnsi="Calibri" w:cs="Times New Roman"/>
      <w:sz w:val="30"/>
      <w:lang w:eastAsia="en-GB"/>
    </w:rPr>
  </w:style>
  <w:style w:type="character" w:customStyle="1" w:styleId="Heading8Char">
    <w:name w:val="Heading 8 Char"/>
    <w:link w:val="Heading8"/>
    <w:uiPriority w:val="99"/>
    <w:semiHidden/>
    <w:locked/>
    <w:rsid w:val="004132D7"/>
    <w:rPr>
      <w:rFonts w:ascii="Calibri" w:hAnsi="Calibri" w:cs="Times New Roman"/>
      <w:i/>
      <w:sz w:val="30"/>
      <w:lang w:eastAsia="en-GB"/>
    </w:rPr>
  </w:style>
  <w:style w:type="character" w:customStyle="1" w:styleId="Heading9Char">
    <w:name w:val="Heading 9 Char"/>
    <w:link w:val="Heading9"/>
    <w:uiPriority w:val="99"/>
    <w:semiHidden/>
    <w:locked/>
    <w:rsid w:val="004132D7"/>
    <w:rPr>
      <w:rFonts w:ascii="Cambria" w:hAnsi="Cambria" w:cs="Times New Roman"/>
      <w:lang w:eastAsia="en-GB"/>
    </w:rPr>
  </w:style>
  <w:style w:type="paragraph" w:styleId="Header">
    <w:name w:val="header"/>
    <w:basedOn w:val="Normal"/>
    <w:link w:val="HeaderChar"/>
    <w:uiPriority w:val="99"/>
    <w:rsid w:val="005142DB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HeaderChar">
    <w:name w:val="Header Char"/>
    <w:link w:val="Header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character" w:customStyle="1" w:styleId="AAAddress">
    <w:name w:val="AA Address"/>
    <w:uiPriority w:val="99"/>
    <w:rsid w:val="005142DB"/>
    <w:rPr>
      <w:rFonts w:ascii="Arial" w:hAnsi="Arial"/>
      <w:color w:val="auto"/>
      <w:spacing w:val="0"/>
      <w:w w:val="100"/>
      <w:position w:val="0"/>
      <w:sz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5142DB"/>
    <w:rPr>
      <w:rFonts w:ascii="Arial" w:hAnsi="Arial"/>
      <w:color w:val="auto"/>
      <w:spacing w:val="0"/>
      <w:w w:val="100"/>
      <w:position w:val="0"/>
      <w:sz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142DB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link w:val="Footer"/>
    <w:uiPriority w:val="99"/>
    <w:locked/>
    <w:rsid w:val="004132D7"/>
    <w:rPr>
      <w:rFonts w:ascii="Arial" w:hAnsi="Arial" w:cs="Times New Roman"/>
      <w:sz w:val="22"/>
      <w:lang w:eastAsia="en-GB"/>
    </w:rPr>
  </w:style>
  <w:style w:type="paragraph" w:styleId="Caption">
    <w:name w:val="caption"/>
    <w:basedOn w:val="Normal"/>
    <w:next w:val="Normal"/>
    <w:uiPriority w:val="99"/>
    <w:qFormat/>
    <w:rsid w:val="005142DB"/>
    <w:rPr>
      <w:b/>
      <w:bCs/>
    </w:rPr>
  </w:style>
  <w:style w:type="paragraph" w:styleId="ListBullet">
    <w:name w:val="List Bullet"/>
    <w:basedOn w:val="Normal"/>
    <w:uiPriority w:val="99"/>
    <w:rsid w:val="005142DB"/>
    <w:pPr>
      <w:numPr>
        <w:numId w:val="3"/>
      </w:num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5142DB"/>
    <w:pPr>
      <w:numPr>
        <w:numId w:val="4"/>
      </w:num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5142DB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5142DB"/>
    <w:pPr>
      <w:numPr>
        <w:numId w:val="2"/>
      </w:num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142D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5142DB"/>
    <w:pPr>
      <w:numPr>
        <w:numId w:val="6"/>
      </w:num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5142D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5142DB"/>
    <w:pPr>
      <w:ind w:left="284"/>
    </w:pPr>
  </w:style>
  <w:style w:type="paragraph" w:customStyle="1" w:styleId="AAFrameAddress">
    <w:name w:val="AA Frame Address"/>
    <w:basedOn w:val="Heading1"/>
    <w:uiPriority w:val="99"/>
    <w:rsid w:val="005142D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5142DB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5142DB"/>
    <w:pPr>
      <w:numPr>
        <w:numId w:val="9"/>
      </w:numPr>
      <w:tabs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5142D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5142D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5142D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5142D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5142D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5142D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142D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5142D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5142D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5142D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5142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5142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5142D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5142D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5142DB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5142D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5142D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5142D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5142DB"/>
    <w:pPr>
      <w:ind w:left="567" w:hanging="567"/>
    </w:pPr>
  </w:style>
  <w:style w:type="paragraph" w:styleId="ListBullet5">
    <w:name w:val="List Bullet 5"/>
    <w:basedOn w:val="Normal"/>
    <w:uiPriority w:val="99"/>
    <w:rsid w:val="005142DB"/>
    <w:pPr>
      <w:numPr>
        <w:numId w:val="10"/>
      </w:numPr>
      <w:tabs>
        <w:tab w:val="left" w:pos="1418"/>
      </w:tabs>
      <w:ind w:left="1702" w:hanging="284"/>
    </w:pPr>
  </w:style>
  <w:style w:type="paragraph" w:styleId="BodyText">
    <w:name w:val="Body Text"/>
    <w:basedOn w:val="Normal"/>
    <w:link w:val="BodyTextChar"/>
    <w:uiPriority w:val="99"/>
    <w:rsid w:val="005142DB"/>
    <w:pPr>
      <w:spacing w:after="120"/>
    </w:pPr>
    <w:rPr>
      <w:sz w:val="22"/>
      <w:szCs w:val="22"/>
    </w:rPr>
  </w:style>
  <w:style w:type="character" w:customStyle="1" w:styleId="BodyTextChar">
    <w:name w:val="Body Text Char"/>
    <w:link w:val="BodyText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paragraph" w:styleId="BodyTextFirstIndent">
    <w:name w:val="Body Text First Indent"/>
    <w:basedOn w:val="BodyText"/>
    <w:link w:val="BodyTextFirstIndentChar"/>
    <w:uiPriority w:val="99"/>
    <w:rsid w:val="005142DB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paragraph" w:styleId="BodyTextIndent">
    <w:name w:val="Body Text Indent"/>
    <w:basedOn w:val="Normal"/>
    <w:link w:val="BodyTextIndentChar"/>
    <w:uiPriority w:val="99"/>
    <w:rsid w:val="005142DB"/>
    <w:pPr>
      <w:spacing w:after="120"/>
      <w:ind w:left="283"/>
    </w:pPr>
    <w:rPr>
      <w:sz w:val="22"/>
      <w:szCs w:val="22"/>
    </w:rPr>
  </w:style>
  <w:style w:type="character" w:customStyle="1" w:styleId="BodyTextIndentChar">
    <w:name w:val="Body Text Indent Char"/>
    <w:link w:val="BodyTextIndent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5142D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character" w:styleId="Strong">
    <w:name w:val="Strong"/>
    <w:uiPriority w:val="99"/>
    <w:qFormat/>
    <w:rsid w:val="005142DB"/>
    <w:rPr>
      <w:rFonts w:cs="Times New Roman"/>
      <w:b/>
    </w:rPr>
  </w:style>
  <w:style w:type="paragraph" w:customStyle="1" w:styleId="AA1stlevelbullet">
    <w:name w:val="AA 1st level bullet"/>
    <w:basedOn w:val="Normal"/>
    <w:uiPriority w:val="99"/>
    <w:rsid w:val="005142D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5142D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5142DB"/>
    <w:rPr>
      <w:rFonts w:ascii="Arial" w:hAnsi="Arial"/>
      <w:sz w:val="13"/>
    </w:rPr>
  </w:style>
  <w:style w:type="paragraph" w:customStyle="1" w:styleId="AA2ndlevelbullet">
    <w:name w:val="AA 2nd level bullet"/>
    <w:basedOn w:val="AA1stlevelbullet"/>
    <w:uiPriority w:val="99"/>
    <w:rsid w:val="005142D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5142D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5142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142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142D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142DB"/>
    <w:pPr>
      <w:framePr w:h="1054" w:wrap="around" w:y="5920"/>
    </w:pPr>
    <w:rPr>
      <w:b w:val="0"/>
      <w:bCs w:val="0"/>
    </w:rPr>
  </w:style>
  <w:style w:type="paragraph" w:customStyle="1" w:styleId="ReportHeading3">
    <w:name w:val="ReportHeading3"/>
    <w:basedOn w:val="ReportHeading2"/>
    <w:uiPriority w:val="99"/>
    <w:rsid w:val="005142DB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rowalliaUPC" w:hAnsi="BrowalliaUPC" w:cs="BrowalliaUPC"/>
      <w:sz w:val="30"/>
      <w:szCs w:val="30"/>
    </w:rPr>
  </w:style>
  <w:style w:type="paragraph" w:customStyle="1" w:styleId="ParagraphNumbering">
    <w:name w:val="Paragraph Numbering"/>
    <w:basedOn w:val="Header"/>
    <w:uiPriority w:val="99"/>
    <w:rsid w:val="005142D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5142D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5142D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5142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142D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142D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character" w:styleId="PageNumber">
    <w:name w:val="page number"/>
    <w:rsid w:val="005142DB"/>
    <w:rPr>
      <w:rFonts w:cs="Times New Roman"/>
    </w:rPr>
  </w:style>
  <w:style w:type="paragraph" w:customStyle="1" w:styleId="3">
    <w:name w:val="µÒÃÒ§3ªèÍ§"/>
    <w:basedOn w:val="Normal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</w:rPr>
  </w:style>
  <w:style w:type="paragraph" w:styleId="BodyText2">
    <w:name w:val="Body Text 2"/>
    <w:basedOn w:val="Normal"/>
    <w:link w:val="BodyText2Char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</w:rPr>
  </w:style>
  <w:style w:type="character" w:customStyle="1" w:styleId="BodyText2Char">
    <w:name w:val="Body Text 2 Char"/>
    <w:link w:val="BodyText2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paragraph" w:customStyle="1" w:styleId="a1">
    <w:name w:val="Åº"/>
    <w:basedOn w:val="Normal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BrowalliaUPC" w:hAnsi="BrowalliaUPC" w:cs="BrowalliaUPC"/>
      <w:sz w:val="28"/>
      <w:szCs w:val="28"/>
    </w:rPr>
  </w:style>
  <w:style w:type="paragraph" w:customStyle="1" w:styleId="E">
    <w:name w:val="ª×èÍºÃÔÉÑ· E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</w:rPr>
  </w:style>
  <w:style w:type="paragraph" w:customStyle="1" w:styleId="E0">
    <w:name w:val="»¡E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</w:rPr>
  </w:style>
  <w:style w:type="paragraph" w:customStyle="1" w:styleId="ASSETS">
    <w:name w:val="ASSETS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</w:rPr>
  </w:style>
  <w:style w:type="paragraph" w:customStyle="1" w:styleId="5">
    <w:name w:val="5"/>
    <w:basedOn w:val="E0"/>
    <w:uiPriority w:val="99"/>
    <w:rsid w:val="005142DB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</w:rPr>
  </w:style>
  <w:style w:type="paragraph" w:customStyle="1" w:styleId="10">
    <w:name w:val="10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BrowalliaUPC" w:hAnsi="BrowalliaUPC" w:cs="BrowalliaUPC"/>
      <w:sz w:val="20"/>
      <w:szCs w:val="20"/>
    </w:rPr>
  </w:style>
  <w:style w:type="paragraph" w:customStyle="1" w:styleId="a2">
    <w:name w:val="???????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hanging="540"/>
    </w:pPr>
    <w:rPr>
      <w:sz w:val="20"/>
      <w:szCs w:val="20"/>
    </w:rPr>
  </w:style>
  <w:style w:type="character" w:customStyle="1" w:styleId="BodyTextIndent3Char">
    <w:name w:val="Body Text Indent 3 Char"/>
    <w:link w:val="BodyTextIndent3"/>
    <w:uiPriority w:val="99"/>
    <w:locked/>
    <w:rsid w:val="004132D7"/>
    <w:rPr>
      <w:rFonts w:ascii="Arial" w:hAnsi="Arial" w:cs="Times New Roman"/>
      <w:sz w:val="20"/>
      <w:lang w:eastAsia="en-GB"/>
    </w:rPr>
  </w:style>
  <w:style w:type="paragraph" w:styleId="HTMLPreformatted">
    <w:name w:val="HTML Preformatted"/>
    <w:basedOn w:val="Normal"/>
    <w:link w:val="HTMLPreformattedChar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5"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4132D7"/>
    <w:rPr>
      <w:rFonts w:ascii="Courier New" w:hAnsi="Courier New" w:cs="Times New Roman"/>
      <w:sz w:val="25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5142DB"/>
    <w:rPr>
      <w:rFonts w:ascii="Times New Roman" w:hAnsi="Times New Roman"/>
      <w:sz w:val="2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4132D7"/>
    <w:rPr>
      <w:rFonts w:cs="Times New Roman"/>
      <w:sz w:val="2"/>
      <w:lang w:eastAsia="en-GB"/>
    </w:rPr>
  </w:style>
  <w:style w:type="paragraph" w:styleId="BodyTextIndent2">
    <w:name w:val="Body Text Indent 2"/>
    <w:basedOn w:val="Normal"/>
    <w:link w:val="BodyTextIndent2Char"/>
    <w:uiPriority w:val="99"/>
    <w:rsid w:val="005142DB"/>
    <w:pPr>
      <w:spacing w:after="120" w:line="480" w:lineRule="auto"/>
      <w:ind w:left="283"/>
    </w:pPr>
    <w:rPr>
      <w:sz w:val="22"/>
      <w:szCs w:val="22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rsid w:val="005142DB"/>
    <w:rPr>
      <w:sz w:val="25"/>
      <w:szCs w:val="25"/>
    </w:rPr>
  </w:style>
  <w:style w:type="character" w:customStyle="1" w:styleId="FootnoteTextChar">
    <w:name w:val="Footnote Text Char"/>
    <w:link w:val="FootnoteText"/>
    <w:uiPriority w:val="99"/>
    <w:semiHidden/>
    <w:locked/>
    <w:rsid w:val="004132D7"/>
    <w:rPr>
      <w:rFonts w:ascii="Arial" w:hAnsi="Arial" w:cs="Times New Roman"/>
      <w:sz w:val="25"/>
      <w:lang w:eastAsia="en-GB"/>
    </w:rPr>
  </w:style>
  <w:style w:type="character" w:styleId="FootnoteReference">
    <w:name w:val="footnote reference"/>
    <w:uiPriority w:val="99"/>
    <w:semiHidden/>
    <w:rsid w:val="005142DB"/>
    <w:rPr>
      <w:rFonts w:cs="Times New Roman"/>
      <w:vertAlign w:val="superscript"/>
    </w:rPr>
  </w:style>
  <w:style w:type="paragraph" w:styleId="BlockText">
    <w:name w:val="Block Text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 w:eastAsia="en-US"/>
    </w:rPr>
  </w:style>
  <w:style w:type="paragraph" w:styleId="PlainText">
    <w:name w:val="Plain Text"/>
    <w:basedOn w:val="Normal"/>
    <w:link w:val="PlainTextChar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urier New" w:hAnsi="Courier New"/>
      <w:sz w:val="25"/>
      <w:szCs w:val="25"/>
    </w:rPr>
  </w:style>
  <w:style w:type="character" w:customStyle="1" w:styleId="PlainTextChar">
    <w:name w:val="Plain Text Char"/>
    <w:link w:val="PlainText"/>
    <w:locked/>
    <w:rsid w:val="004132D7"/>
    <w:rPr>
      <w:rFonts w:ascii="Courier New" w:hAnsi="Courier New" w:cs="Times New Roman"/>
      <w:sz w:val="25"/>
      <w:lang w:eastAsia="en-GB"/>
    </w:rPr>
  </w:style>
  <w:style w:type="table" w:styleId="TableGrid">
    <w:name w:val="Table Grid"/>
    <w:basedOn w:val="TableNormal"/>
    <w:rsid w:val="005142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">
    <w:name w:val="Style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CharCharChar1Char">
    <w:name w:val="Char Char Char Char Char1 Char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a3">
    <w:name w:val="???????????"/>
    <w:basedOn w:val="Normal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AngsanaUPC" w:hAnsi="AngsanaUPC" w:cs="Times New Roman"/>
      <w:color w:val="000080"/>
      <w:sz w:val="28"/>
      <w:szCs w:val="20"/>
      <w:lang w:val="th-TH" w:eastAsia="en-US"/>
    </w:rPr>
  </w:style>
  <w:style w:type="paragraph" w:customStyle="1" w:styleId="CharCharCharCharCharCharCharChar1">
    <w:name w:val="Char Char Char Char Char Char Char Char1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Char">
    <w:name w:val="Char Char Char Char Char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1CharCharChar1CharCharCharCharCharCharCharCharChar">
    <w:name w:val="Char Char1 Char Char Char1 Char Char Char Char Char Char Char Char อักขระ Char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CharCharCharCharCharCharChar1Char">
    <w:name w:val="อักขระ อักขระ Char Char Char Char Char Char Char Char Char1 Char"/>
    <w:basedOn w:val="Normal"/>
    <w:uiPriority w:val="99"/>
    <w:rsid w:val="00882F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1CharCharCharCharCharCharCharCharChar">
    <w:name w:val="Char Char1 Char Char Char Char Char Char Char อักขระ Char Char"/>
    <w:basedOn w:val="Normal"/>
    <w:uiPriority w:val="99"/>
    <w:rsid w:val="00F862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16345"/>
    <w:pPr>
      <w:ind w:left="720"/>
      <w:contextualSpacing/>
    </w:pPr>
    <w:rPr>
      <w:szCs w:val="22"/>
    </w:rPr>
  </w:style>
  <w:style w:type="numbering" w:customStyle="1" w:styleId="1">
    <w:name w:val="ลักษณะ1"/>
    <w:rsid w:val="00F94902"/>
    <w:pPr>
      <w:numPr>
        <w:numId w:val="17"/>
      </w:numPr>
    </w:pPr>
  </w:style>
  <w:style w:type="paragraph" w:customStyle="1" w:styleId="a4">
    <w:name w:val="à¹×éÍàÃ×èÍ§"/>
    <w:basedOn w:val="Normal"/>
    <w:rsid w:val="009115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AngsanaUPC"/>
      <w:color w:val="000080"/>
      <w:sz w:val="28"/>
      <w:szCs w:val="28"/>
      <w:lang w:val="th-TH" w:eastAsia="en-US"/>
    </w:rPr>
  </w:style>
  <w:style w:type="paragraph" w:customStyle="1" w:styleId="CordiaNew">
    <w:name w:val="Cordia New"/>
    <w:basedOn w:val="Normal"/>
    <w:rsid w:val="00A07D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53"/>
        <w:tab w:val="left" w:pos="8306"/>
      </w:tabs>
      <w:spacing w:line="240" w:lineRule="auto"/>
    </w:pPr>
    <w:rPr>
      <w:rFonts w:ascii="Angsana New" w:eastAsia="Cordia New" w:hAnsi="Angsana New"/>
      <w:color w:val="000000"/>
      <w:sz w:val="24"/>
      <w:szCs w:val="24"/>
      <w:lang w:eastAsia="th-TH"/>
    </w:rPr>
  </w:style>
  <w:style w:type="paragraph" w:customStyle="1" w:styleId="block">
    <w:name w:val="block"/>
    <w:aliases w:val="b"/>
    <w:basedOn w:val="BodyText"/>
    <w:rsid w:val="000445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Cs w:val="20"/>
      <w:lang w:val="en-GB" w:eastAsia="en-US" w:bidi="ar-SA"/>
    </w:rPr>
  </w:style>
  <w:style w:type="character" w:customStyle="1" w:styleId="hps">
    <w:name w:val="hps"/>
    <w:basedOn w:val="DefaultParagraphFont"/>
    <w:rsid w:val="00272ABD"/>
    <w:rPr>
      <w:rFonts w:cs="Times New Roman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23F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MS Mincho" w:hAnsi="Times New Roman"/>
      <w:sz w:val="22"/>
      <w:szCs w:val="20"/>
      <w:lang w:val="en-GB" w:eastAsia="en-US" w:bidi="ar-SA"/>
    </w:rPr>
  </w:style>
  <w:style w:type="paragraph" w:customStyle="1" w:styleId="11">
    <w:name w:val="เนื้อเรื่อง1"/>
    <w:basedOn w:val="Normal"/>
    <w:rsid w:val="008C7D0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  <w:lang w:eastAsia="en-US"/>
    </w:rPr>
  </w:style>
  <w:style w:type="paragraph" w:customStyle="1" w:styleId="a5">
    <w:name w:val="ข้อความ"/>
    <w:basedOn w:val="Normal"/>
    <w:rsid w:val="00BA0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Preformatted">
    <w:name w:val="Preformatted"/>
    <w:basedOn w:val="Normal"/>
    <w:rsid w:val="00BA0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rFonts w:ascii="Times New Roman" w:hAnsi="Times New Roman"/>
      <w:sz w:val="20"/>
      <w:szCs w:val="20"/>
      <w:lang w:eastAsia="zh-CN"/>
    </w:rPr>
  </w:style>
  <w:style w:type="paragraph" w:customStyle="1" w:styleId="CharCharCharCharCharCharCharCharCharCharChar1">
    <w:name w:val="อักขระ Char Char Char Char Char Char Char Char Char Char Char1"/>
    <w:basedOn w:val="Normal"/>
    <w:uiPriority w:val="99"/>
    <w:rsid w:val="00BA0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a6">
    <w:name w:val="??????????? ????????"/>
    <w:basedOn w:val="NormalIndent"/>
    <w:rsid w:val="00910C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A254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A2541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5410"/>
    <w:rPr>
      <w:rFonts w:ascii="Arial" w:hAnsi="Arial"/>
      <w:szCs w:val="25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A254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5410"/>
    <w:rPr>
      <w:rFonts w:ascii="Arial" w:hAnsi="Arial"/>
      <w:b/>
      <w:bCs/>
      <w:szCs w:val="25"/>
      <w:lang w:eastAsia="en-GB"/>
    </w:rPr>
  </w:style>
  <w:style w:type="paragraph" w:customStyle="1" w:styleId="a7">
    <w:name w:val="เนื้อเรื่อง"/>
    <w:basedOn w:val="Normal"/>
    <w:rsid w:val="00DF1D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  <w:lang w:eastAsia="en-US"/>
    </w:rPr>
  </w:style>
  <w:style w:type="paragraph" w:customStyle="1" w:styleId="LetterFooter">
    <w:name w:val="Letter Footer"/>
    <w:uiPriority w:val="9"/>
    <w:semiHidden/>
    <w:rsid w:val="005C4CA6"/>
    <w:pPr>
      <w:spacing w:line="140" w:lineRule="atLeast"/>
    </w:pPr>
    <w:rPr>
      <w:rFonts w:ascii="Arial Narrow" w:hAnsi="Arial Narrow" w:cs="Arial"/>
      <w:sz w:val="12"/>
      <w:lang w:val="en-GB" w:bidi="ar-SA"/>
    </w:rPr>
  </w:style>
  <w:style w:type="paragraph" w:styleId="NormalWeb">
    <w:name w:val="Normal (Web)"/>
    <w:basedOn w:val="Normal"/>
    <w:uiPriority w:val="99"/>
    <w:unhideWhenUsed/>
    <w:locked/>
    <w:rsid w:val="001455E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E03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677E3B"/>
  </w:style>
  <w:style w:type="character" w:customStyle="1" w:styleId="eop">
    <w:name w:val="eop"/>
    <w:basedOn w:val="DefaultParagraphFont"/>
    <w:rsid w:val="00677E3B"/>
  </w:style>
  <w:style w:type="character" w:customStyle="1" w:styleId="ListParagraphChar">
    <w:name w:val="List Paragraph Char"/>
    <w:link w:val="ListParagraph"/>
    <w:uiPriority w:val="34"/>
    <w:locked/>
    <w:rsid w:val="00FF294A"/>
    <w:rPr>
      <w:rFonts w:ascii="Arial" w:hAnsi="Arial"/>
      <w:sz w:val="18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41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9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20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8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26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33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06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2580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65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9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40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266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465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18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20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8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21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8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22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42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024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816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3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2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4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5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639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920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794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7485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704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55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AA2F6B05A10948B98C08DB04F195CA" ma:contentTypeVersion="8" ma:contentTypeDescription="Create a new document." ma:contentTypeScope="" ma:versionID="2134050356e7bd9ec22865b307fd9bbe">
  <xsd:schema xmlns:xsd="http://www.w3.org/2001/XMLSchema" xmlns:xs="http://www.w3.org/2001/XMLSchema" xmlns:p="http://schemas.microsoft.com/office/2006/metadata/properties" xmlns:ns2="c663971d-084a-498e-8a3c-0679b09b6236" targetNamespace="http://schemas.microsoft.com/office/2006/metadata/properties" ma:root="true" ma:fieldsID="88d749b3bad52e814c93ef082b321215" ns2:_="">
    <xsd:import namespace="c663971d-084a-498e-8a3c-0679b09b62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63971d-084a-498e-8a3c-0679b09b6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2CE6E8-BBCF-49DE-9C0D-BDC33A4EF5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63971d-084a-498e-8a3c-0679b09b62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EE7472-680B-4B2D-98AD-7B6C23DAAD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E82FB8-F564-46E1-B916-70856B5984A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EEA4F0-F086-444A-82FE-A62C3FE05E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40</TotalTime>
  <Pages>12</Pages>
  <Words>2653</Words>
  <Characters>15123</Characters>
  <Application>Microsoft Office Word</Application>
  <DocSecurity>0</DocSecurity>
  <Lines>126</Lines>
  <Paragraphs>35</Paragraphs>
  <ScaleCrop>false</ScaleCrop>
  <Company>Grant Thornton Thailand</Company>
  <LinksUpToDate>false</LinksUpToDate>
  <CharactersWithSpaces>17741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ศรีวรา เรียล เอสเตท กรุ๊ป จำกัด (มหาชน)</dc:title>
  <dc:subject/>
  <dc:creator>Smith (MOL)</dc:creator>
  <cp:keywords/>
  <dc:description/>
  <cp:lastModifiedBy>Pornarin Jarudech</cp:lastModifiedBy>
  <cp:revision>42</cp:revision>
  <cp:lastPrinted>2020-11-12T10:05:00Z</cp:lastPrinted>
  <dcterms:created xsi:type="dcterms:W3CDTF">2021-05-11T10:09:00Z</dcterms:created>
  <dcterms:modified xsi:type="dcterms:W3CDTF">2021-05-14T09:09:00Z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0x01010006AA2F6B05A10948B98C08DB04F195CA</vt:lpwstr>
  </property>
</Properties>
</file>