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E64F3A" w:rsidRPr="00E64F3A" w:rsidTr="00396C6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64F3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64F3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64F3A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64F3A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64F3A" w:rsidRDefault="00A552BC" w:rsidP="00396C63">
            <w:pPr>
              <w:pStyle w:val="index"/>
              <w:tabs>
                <w:tab w:val="clear" w:pos="1134"/>
              </w:tabs>
              <w:spacing w:after="0" w:line="240" w:lineRule="atLeast"/>
              <w:ind w:left="-18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64F3A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64F3A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64F3A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64F3A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64F3A" w:rsidRDefault="00AF2E0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สินทรัพย์ที่เกิดจากสัญญาก่อสร้าง</w:t>
            </w: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64F3A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64F3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434E6"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275086" w:rsidRPr="00E64F3A" w:rsidRDefault="0055643D" w:rsidP="00A516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E64F3A" w:rsidRPr="00E64F3A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1632" w:rsidRPr="00E64F3A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A51632" w:rsidRPr="00E64F3A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1632" w:rsidRPr="00E64F3A" w:rsidRDefault="0055643D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64F3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0" w:name="_Hlk30577534"/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51632"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64F3A" w:rsidRDefault="0055643D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bookmarkEnd w:id="0"/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64F3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51632"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64F3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51632"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64F3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51632"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64F3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51632"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64F3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51632"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164B11"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64F3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51632"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64F3A" w:rsidRDefault="00C55E64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64F3A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51632"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จากผลขาดทุนของสัญญาก่อสร้าง</w:t>
            </w: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64F3A" w:rsidRDefault="00A51632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20</w:t>
            </w: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64F3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51632"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64F3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51632"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64F3A" w:rsidRDefault="00DA7E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</w:t>
            </w:r>
            <w:r w:rsidR="00A552BC"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</w:t>
            </w:r>
            <w:r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ตามกฏหมาย</w:t>
            </w: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64F3A" w:rsidRDefault="00A51632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23</w:t>
            </w: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64F3A" w:rsidRDefault="00C53AE2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E64F3A" w:rsidRPr="00E64F3A" w:rsidTr="002546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53AE2" w:rsidRPr="00E64F3A" w:rsidRDefault="00C53AE2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51632"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:rsidR="00C53AE2" w:rsidRPr="00E64F3A" w:rsidRDefault="00C53AE2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C53AE2" w:rsidRPr="00E64F3A" w:rsidRDefault="00C53AE2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64F3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51632"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ค่าใช้จ่ายในการขาย</w:t>
            </w: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64F3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51632"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64F3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51632"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64F3A" w:rsidRDefault="00EA5E3B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51632"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64F3A" w:rsidRDefault="0096793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</w:t>
            </w:r>
            <w:r w:rsidR="000B7DF8"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ผูกพัน</w:t>
            </w: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และหนี้สินที่อาจเกิดขึ้น</w:t>
            </w: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64F3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51632"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64F3A" w:rsidRDefault="00A51632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30</w:t>
            </w: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64F3A" w:rsidRDefault="00EA5E3B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lastRenderedPageBreak/>
              <w:t>3</w:t>
            </w:r>
            <w:r w:rsidR="00A51632"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64F3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A51632"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041D0" w:rsidRPr="00E64F3A" w:rsidRDefault="007041D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A51632"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</w:p>
          <w:p w:rsidR="00A552BC" w:rsidRPr="00E64F3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A51632"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7041D0" w:rsidRPr="00E64F3A" w:rsidRDefault="007041D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</w:t>
            </w:r>
            <w:r w:rsidR="000C4807"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่</w:t>
            </w:r>
            <w:r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องมือทางการเงิน</w:t>
            </w: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41C7A" w:rsidRPr="00E64F3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A51632" w:rsidRPr="00E64F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A552BC" w:rsidRPr="00E64F3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F41C7A" w:rsidRPr="00E64F3A" w:rsidRDefault="00A552BC" w:rsidP="00F41C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D5747" w:rsidRPr="00E64F3A" w:rsidRDefault="001D5747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D5747" w:rsidRPr="00E64F3A" w:rsidRDefault="001D5747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1D5747" w:rsidRPr="00E64F3A" w:rsidRDefault="001D5747" w:rsidP="00F41C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71032" w:rsidRPr="00E64F3A" w:rsidRDefault="00371032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371032" w:rsidRPr="00E64F3A" w:rsidRDefault="00371032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371032" w:rsidRPr="00E64F3A" w:rsidRDefault="00371032" w:rsidP="00F41C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F60E4" w:rsidRPr="00E64F3A" w:rsidRDefault="007F60E4" w:rsidP="003710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F60E4" w:rsidRPr="00E64F3A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7F60E4" w:rsidRPr="00E64F3A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F60E4" w:rsidRPr="00E64F3A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F60E4" w:rsidRPr="00E64F3A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7F60E4" w:rsidRPr="00E64F3A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F60E4" w:rsidRPr="00E64F3A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F60E4" w:rsidRPr="00E64F3A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7F60E4" w:rsidRPr="00E64F3A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F60E4" w:rsidRPr="00E64F3A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F60E4" w:rsidRPr="00E64F3A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7F60E4" w:rsidRPr="00E64F3A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64F3A" w:rsidRPr="00E64F3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F60E4" w:rsidRPr="00E64F3A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F60E4" w:rsidRPr="00E64F3A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7F60E4" w:rsidRPr="00E64F3A" w:rsidRDefault="007F60E4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E64F3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D64A23" w:rsidRPr="00E64F3A" w:rsidRDefault="00A552BC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Pr="00E64F3A">
        <w:rPr>
          <w:rFonts w:ascii="Angsana New" w:hAnsi="Angsana New" w:hint="cs"/>
          <w:sz w:val="30"/>
          <w:szCs w:val="30"/>
          <w:cs/>
        </w:rPr>
        <w:t>คณะ</w:t>
      </w:r>
      <w:r w:rsidRPr="00E64F3A">
        <w:rPr>
          <w:rFonts w:ascii="Angsana New" w:hAnsi="Angsana New"/>
          <w:sz w:val="30"/>
          <w:szCs w:val="30"/>
          <w:cs/>
        </w:rPr>
        <w:t>กรรมการเมื่อ</w:t>
      </w:r>
      <w:r w:rsidR="00EE42E8" w:rsidRPr="00E64F3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97734" w:rsidRPr="00E64F3A">
        <w:rPr>
          <w:rFonts w:ascii="Angsana New" w:hAnsi="Angsana New"/>
          <w:sz w:val="30"/>
          <w:szCs w:val="30"/>
        </w:rPr>
        <w:t>2</w:t>
      </w:r>
      <w:r w:rsidR="000928E4" w:rsidRPr="00E64F3A">
        <w:rPr>
          <w:rFonts w:ascii="Angsana New" w:hAnsi="Angsana New"/>
          <w:sz w:val="30"/>
          <w:szCs w:val="30"/>
        </w:rPr>
        <w:t>4</w:t>
      </w:r>
      <w:r w:rsidR="00D64A23" w:rsidRPr="00E64F3A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597734" w:rsidRPr="00E64F3A">
        <w:rPr>
          <w:rFonts w:ascii="Angsana New" w:hAnsi="Angsana New"/>
          <w:sz w:val="30"/>
          <w:szCs w:val="30"/>
        </w:rPr>
        <w:t>256</w:t>
      </w:r>
      <w:r w:rsidR="00670737" w:rsidRPr="00E64F3A">
        <w:rPr>
          <w:rFonts w:ascii="Angsana New" w:hAnsi="Angsana New"/>
          <w:sz w:val="30"/>
          <w:szCs w:val="30"/>
        </w:rPr>
        <w:t>4</w:t>
      </w:r>
    </w:p>
    <w:p w:rsidR="007D451A" w:rsidRPr="00E64F3A" w:rsidRDefault="007D451A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2"/>
          <w:szCs w:val="12"/>
          <w:cs/>
        </w:rPr>
      </w:pPr>
    </w:p>
    <w:p w:rsidR="00A552BC" w:rsidRPr="00E64F3A" w:rsidRDefault="00A552BC" w:rsidP="005734C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64F3A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E64F3A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both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บริษัท สยามเทคนิคคอนกรีต จำกัด</w:t>
      </w:r>
      <w:r w:rsidR="008A2512" w:rsidRPr="00E64F3A">
        <w:rPr>
          <w:rFonts w:ascii="Angsana New" w:hAnsi="Angsana New" w:hint="cs"/>
          <w:sz w:val="30"/>
          <w:szCs w:val="30"/>
          <w:cs/>
        </w:rPr>
        <w:t xml:space="preserve"> </w:t>
      </w:r>
      <w:r w:rsidR="007D451A" w:rsidRPr="00E64F3A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="006B14A0" w:rsidRPr="00E64F3A">
        <w:rPr>
          <w:rFonts w:ascii="Angsana New" w:hAnsi="Angsana New"/>
          <w:sz w:val="30"/>
          <w:szCs w:val="30"/>
          <w:cs/>
        </w:rPr>
        <w:t>(เดิมชื่อ</w:t>
      </w:r>
      <w:r w:rsidR="008A2512" w:rsidRPr="00E64F3A">
        <w:rPr>
          <w:rFonts w:ascii="Angsana New" w:hAnsi="Angsana New"/>
          <w:sz w:val="30"/>
          <w:szCs w:val="30"/>
          <w:cs/>
        </w:rPr>
        <w:t xml:space="preserve"> บริษัท สระบุรีเทคนิคคอนกรีต จำกัด</w:t>
      </w:r>
      <w:r w:rsidR="008A2512" w:rsidRPr="00E64F3A">
        <w:rPr>
          <w:rFonts w:ascii="Angsana New" w:hAnsi="Angsana New" w:hint="cs"/>
          <w:sz w:val="30"/>
          <w:szCs w:val="30"/>
          <w:cs/>
        </w:rPr>
        <w:t>)</w:t>
      </w:r>
      <w:r w:rsidRPr="00E64F3A">
        <w:rPr>
          <w:rFonts w:ascii="Angsana New" w:hAnsi="Angsana New"/>
          <w:sz w:val="30"/>
          <w:szCs w:val="30"/>
          <w:cs/>
        </w:rPr>
        <w:t xml:space="preserve"> “บริษัท” เป็นนิติบุคคลที่จัดตั้งขึ้นในประเทศไทย และมีที่อยู่จดทะเบียนตั้งอยู่ที่สำนักงานใหญ่และสาขาดังต่อไปนี้</w:t>
      </w:r>
    </w:p>
    <w:p w:rsidR="00A552BC" w:rsidRPr="00E64F3A" w:rsidRDefault="00A552BC" w:rsidP="00A552BC">
      <w:pPr>
        <w:ind w:left="540"/>
        <w:jc w:val="both"/>
        <w:rPr>
          <w:rFonts w:ascii="Angsana New" w:hAnsi="Angsana New"/>
          <w:sz w:val="30"/>
          <w:szCs w:val="30"/>
        </w:rPr>
      </w:pP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E64F3A">
        <w:rPr>
          <w:rFonts w:ascii="Angsana New" w:hAnsi="Angsana New"/>
          <w:sz w:val="30"/>
          <w:szCs w:val="30"/>
          <w:cs/>
        </w:rPr>
        <w:tab/>
        <w:t>สำนักงานใหญ่</w:t>
      </w:r>
      <w:r w:rsidRPr="00E64F3A">
        <w:rPr>
          <w:rFonts w:ascii="Angsana New" w:hAnsi="Angsana New"/>
          <w:sz w:val="30"/>
          <w:szCs w:val="30"/>
          <w:cs/>
        </w:rPr>
        <w:tab/>
      </w:r>
      <w:r w:rsidRPr="00E64F3A">
        <w:rPr>
          <w:rFonts w:ascii="Angsana New" w:hAnsi="Angsana New"/>
          <w:sz w:val="30"/>
          <w:szCs w:val="30"/>
          <w:cs/>
        </w:rPr>
        <w:tab/>
        <w:t xml:space="preserve"> :</w:t>
      </w:r>
      <w:r w:rsidRPr="00E64F3A">
        <w:rPr>
          <w:rFonts w:ascii="Angsana New" w:hAnsi="Angsana New"/>
          <w:sz w:val="30"/>
          <w:szCs w:val="30"/>
        </w:rPr>
        <w:tab/>
        <w:t>50</w:t>
      </w:r>
      <w:r w:rsidRPr="00E64F3A">
        <w:rPr>
          <w:rFonts w:ascii="Angsana New" w:hAnsi="Angsana New"/>
          <w:sz w:val="30"/>
          <w:szCs w:val="30"/>
          <w:cs/>
        </w:rPr>
        <w:t xml:space="preserve"> ซอยงามวงศ์วาน </w:t>
      </w:r>
      <w:r w:rsidRPr="00E64F3A">
        <w:rPr>
          <w:rFonts w:ascii="Angsana New" w:hAnsi="Angsana New"/>
          <w:sz w:val="30"/>
          <w:szCs w:val="30"/>
        </w:rPr>
        <w:t>47</w:t>
      </w:r>
      <w:r w:rsidRPr="00E64F3A">
        <w:rPr>
          <w:rFonts w:ascii="Angsana New" w:hAnsi="Angsana New"/>
          <w:sz w:val="30"/>
          <w:szCs w:val="30"/>
          <w:cs/>
        </w:rPr>
        <w:t xml:space="preserve"> แยก </w:t>
      </w:r>
      <w:r w:rsidRPr="00E64F3A">
        <w:rPr>
          <w:rFonts w:ascii="Angsana New" w:hAnsi="Angsana New"/>
          <w:sz w:val="30"/>
          <w:szCs w:val="30"/>
        </w:rPr>
        <w:t>20</w:t>
      </w:r>
      <w:r w:rsidRPr="00E64F3A">
        <w:rPr>
          <w:rFonts w:ascii="Angsana New" w:hAnsi="Angsana New"/>
          <w:sz w:val="30"/>
          <w:szCs w:val="30"/>
          <w:cs/>
        </w:rPr>
        <w:t xml:space="preserve"> แขวงทุ่งสองห้อง เขตหลักสี่</w:t>
      </w:r>
      <w:r w:rsidR="007D451A" w:rsidRPr="00E64F3A">
        <w:rPr>
          <w:rFonts w:ascii="Angsana New" w:hAnsi="Angsana New" w:hint="cs"/>
          <w:sz w:val="30"/>
          <w:szCs w:val="30"/>
          <w:cs/>
        </w:rPr>
        <w:t xml:space="preserve"> กรุงเทพมหานคร</w:t>
      </w:r>
    </w:p>
    <w:p w:rsidR="00A552BC" w:rsidRPr="00E64F3A" w:rsidRDefault="00910603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E64F3A">
        <w:rPr>
          <w:rFonts w:ascii="Angsana New" w:hAnsi="Angsana New" w:hint="cs"/>
          <w:sz w:val="30"/>
          <w:szCs w:val="30"/>
          <w:cs/>
        </w:rPr>
        <w:t xml:space="preserve">สาขา </w:t>
      </w:r>
      <w:r w:rsidR="006E2372" w:rsidRPr="00E64F3A">
        <w:rPr>
          <w:rFonts w:ascii="Angsana New" w:hAnsi="Angsana New" w:hint="cs"/>
          <w:sz w:val="30"/>
          <w:szCs w:val="30"/>
          <w:cs/>
        </w:rPr>
        <w:t>สระบุรี</w:t>
      </w:r>
      <w:r w:rsidR="00A552BC" w:rsidRPr="00E64F3A">
        <w:rPr>
          <w:rFonts w:ascii="Angsana New" w:hAnsi="Angsana New"/>
          <w:sz w:val="30"/>
          <w:szCs w:val="30"/>
          <w:cs/>
        </w:rPr>
        <w:tab/>
      </w:r>
      <w:r w:rsidR="00A552BC" w:rsidRPr="00E64F3A">
        <w:rPr>
          <w:rFonts w:ascii="Angsana New" w:hAnsi="Angsana New"/>
          <w:sz w:val="30"/>
          <w:szCs w:val="30"/>
          <w:cs/>
        </w:rPr>
        <w:tab/>
        <w:t>:</w:t>
      </w:r>
      <w:r w:rsidR="00A552BC" w:rsidRPr="00E64F3A">
        <w:rPr>
          <w:rFonts w:ascii="Angsana New" w:hAnsi="Angsana New"/>
          <w:sz w:val="30"/>
          <w:szCs w:val="30"/>
        </w:rPr>
        <w:tab/>
        <w:t xml:space="preserve">113 </w:t>
      </w:r>
      <w:r w:rsidR="00A552BC" w:rsidRPr="00E64F3A">
        <w:rPr>
          <w:rFonts w:ascii="Angsana New" w:hAnsi="Angsana New"/>
          <w:sz w:val="30"/>
          <w:szCs w:val="30"/>
          <w:cs/>
        </w:rPr>
        <w:t xml:space="preserve">หมู่ที่ </w:t>
      </w:r>
      <w:r w:rsidR="00A552BC" w:rsidRPr="00E64F3A">
        <w:rPr>
          <w:rFonts w:ascii="Angsana New" w:hAnsi="Angsana New"/>
          <w:sz w:val="30"/>
          <w:szCs w:val="30"/>
        </w:rPr>
        <w:t xml:space="preserve">2 </w:t>
      </w:r>
      <w:r w:rsidR="00A552BC" w:rsidRPr="00E64F3A">
        <w:rPr>
          <w:rFonts w:ascii="Angsana New" w:hAnsi="Angsana New"/>
          <w:sz w:val="30"/>
          <w:szCs w:val="30"/>
          <w:cs/>
        </w:rPr>
        <w:t>ตำบลดอนพุด อำเภอดอนพุด จังหวัดสระบุรี</w:t>
      </w: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E64F3A">
        <w:rPr>
          <w:rFonts w:ascii="Angsana New" w:hAnsi="Angsana New"/>
          <w:sz w:val="30"/>
          <w:szCs w:val="30"/>
          <w:cs/>
        </w:rPr>
        <w:t>สาขา สุโขทัย</w:t>
      </w:r>
      <w:r w:rsidRPr="00E64F3A">
        <w:rPr>
          <w:rFonts w:ascii="Angsana New" w:hAnsi="Angsana New"/>
          <w:sz w:val="30"/>
          <w:szCs w:val="30"/>
          <w:cs/>
        </w:rPr>
        <w:tab/>
      </w:r>
      <w:r w:rsidRPr="00E64F3A">
        <w:rPr>
          <w:rFonts w:ascii="Angsana New" w:hAnsi="Angsana New"/>
          <w:sz w:val="30"/>
          <w:szCs w:val="30"/>
          <w:cs/>
        </w:rPr>
        <w:tab/>
        <w:t>:</w:t>
      </w:r>
      <w:r w:rsidRPr="00E64F3A">
        <w:rPr>
          <w:rFonts w:ascii="Angsana New" w:hAnsi="Angsana New"/>
          <w:sz w:val="30"/>
          <w:szCs w:val="30"/>
        </w:rPr>
        <w:tab/>
        <w:t xml:space="preserve">221 </w:t>
      </w:r>
      <w:r w:rsidRPr="00E64F3A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E64F3A">
        <w:rPr>
          <w:rFonts w:ascii="Angsana New" w:hAnsi="Angsana New"/>
          <w:sz w:val="30"/>
          <w:szCs w:val="30"/>
        </w:rPr>
        <w:t>4</w:t>
      </w:r>
      <w:r w:rsidRPr="00E64F3A">
        <w:rPr>
          <w:rFonts w:ascii="Angsana New" w:hAnsi="Angsana New"/>
          <w:sz w:val="30"/>
          <w:szCs w:val="30"/>
          <w:cs/>
        </w:rPr>
        <w:t xml:space="preserve"> ตำบลบ้านหลุม อำเภอเมือง</w:t>
      </w:r>
      <w:r w:rsidR="00CF622D" w:rsidRPr="00E64F3A">
        <w:rPr>
          <w:rFonts w:ascii="Angsana New" w:hAnsi="Angsana New" w:hint="cs"/>
          <w:sz w:val="30"/>
          <w:szCs w:val="30"/>
          <w:cs/>
        </w:rPr>
        <w:t>สุโขทัย</w:t>
      </w:r>
      <w:r w:rsidRPr="00E64F3A">
        <w:rPr>
          <w:rFonts w:ascii="Angsana New" w:hAnsi="Angsana New"/>
          <w:sz w:val="30"/>
          <w:szCs w:val="30"/>
          <w:cs/>
        </w:rPr>
        <w:t xml:space="preserve"> จังหวัดสุโขทัย</w:t>
      </w: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E64F3A">
        <w:rPr>
          <w:rFonts w:ascii="Angsana New" w:hAnsi="Angsana New"/>
          <w:sz w:val="30"/>
          <w:szCs w:val="30"/>
          <w:cs/>
        </w:rPr>
        <w:t>สาขา บุรีรัมย์</w:t>
      </w:r>
      <w:r w:rsidRPr="00E64F3A">
        <w:rPr>
          <w:rFonts w:ascii="Angsana New" w:hAnsi="Angsana New"/>
          <w:sz w:val="30"/>
          <w:szCs w:val="30"/>
          <w:cs/>
        </w:rPr>
        <w:tab/>
      </w:r>
      <w:r w:rsidRPr="00E64F3A">
        <w:rPr>
          <w:rFonts w:ascii="Angsana New" w:hAnsi="Angsana New"/>
          <w:sz w:val="30"/>
          <w:szCs w:val="30"/>
          <w:cs/>
        </w:rPr>
        <w:tab/>
        <w:t>:</w:t>
      </w:r>
      <w:r w:rsidRPr="00E64F3A">
        <w:rPr>
          <w:rFonts w:ascii="Angsana New" w:hAnsi="Angsana New"/>
          <w:sz w:val="30"/>
          <w:szCs w:val="30"/>
        </w:rPr>
        <w:tab/>
        <w:t xml:space="preserve">333 </w:t>
      </w:r>
      <w:r w:rsidRPr="00E64F3A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E64F3A">
        <w:rPr>
          <w:rFonts w:ascii="Angsana New" w:hAnsi="Angsana New"/>
          <w:sz w:val="30"/>
          <w:szCs w:val="30"/>
        </w:rPr>
        <w:t>16</w:t>
      </w:r>
      <w:r w:rsidRPr="00E64F3A">
        <w:rPr>
          <w:rFonts w:ascii="Angsana New" w:hAnsi="Angsana New"/>
          <w:sz w:val="30"/>
          <w:szCs w:val="30"/>
          <w:cs/>
        </w:rPr>
        <w:t xml:space="preserve"> ตำบลเสม็ด อำเภอเมืองบุรีรัมย์ จังหวัดบุรีรัมย์</w:t>
      </w: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E64F3A">
        <w:rPr>
          <w:rFonts w:ascii="Angsana New" w:hAnsi="Angsana New"/>
          <w:sz w:val="30"/>
          <w:szCs w:val="30"/>
          <w:cs/>
        </w:rPr>
        <w:t>สาขา อุบลราชธานี</w:t>
      </w:r>
      <w:r w:rsidRPr="00E64F3A">
        <w:rPr>
          <w:rFonts w:ascii="Angsana New" w:hAnsi="Angsana New"/>
          <w:sz w:val="30"/>
          <w:szCs w:val="30"/>
        </w:rPr>
        <w:tab/>
      </w:r>
      <w:r w:rsidRPr="00E64F3A">
        <w:rPr>
          <w:rFonts w:ascii="Angsana New" w:hAnsi="Angsana New"/>
          <w:sz w:val="30"/>
          <w:szCs w:val="30"/>
          <w:cs/>
        </w:rPr>
        <w:t xml:space="preserve"> </w:t>
      </w:r>
      <w:r w:rsidRPr="00E64F3A">
        <w:rPr>
          <w:rFonts w:ascii="Angsana New" w:hAnsi="Angsana New"/>
          <w:sz w:val="30"/>
          <w:szCs w:val="30"/>
          <w:cs/>
        </w:rPr>
        <w:tab/>
        <w:t>:</w:t>
      </w:r>
      <w:r w:rsidRPr="00E64F3A">
        <w:rPr>
          <w:rFonts w:ascii="Angsana New" w:hAnsi="Angsana New"/>
          <w:sz w:val="30"/>
          <w:szCs w:val="30"/>
          <w:cs/>
        </w:rPr>
        <w:tab/>
      </w:r>
      <w:r w:rsidRPr="00E64F3A">
        <w:rPr>
          <w:rFonts w:ascii="Angsana New" w:hAnsi="Angsana New"/>
          <w:sz w:val="30"/>
          <w:szCs w:val="30"/>
        </w:rPr>
        <w:t>34</w:t>
      </w:r>
      <w:r w:rsidRPr="00E64F3A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E64F3A">
        <w:rPr>
          <w:rFonts w:ascii="Angsana New" w:hAnsi="Angsana New"/>
          <w:sz w:val="30"/>
          <w:szCs w:val="30"/>
        </w:rPr>
        <w:t xml:space="preserve">4 </w:t>
      </w:r>
      <w:r w:rsidRPr="00E64F3A">
        <w:rPr>
          <w:rFonts w:ascii="Angsana New" w:hAnsi="Angsana New"/>
          <w:sz w:val="30"/>
          <w:szCs w:val="30"/>
          <w:cs/>
        </w:rPr>
        <w:t>ตำบลโคกก่อง อำเภอสำโรง จังหวัดอุบลราชธานี</w:t>
      </w: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E64F3A">
        <w:rPr>
          <w:rFonts w:ascii="Angsana New" w:hAnsi="Angsana New"/>
          <w:sz w:val="30"/>
          <w:szCs w:val="30"/>
          <w:cs/>
        </w:rPr>
        <w:t>สาขา ขอนแก่น</w:t>
      </w:r>
      <w:r w:rsidRPr="00E64F3A">
        <w:rPr>
          <w:rFonts w:ascii="Angsana New" w:hAnsi="Angsana New"/>
          <w:sz w:val="30"/>
          <w:szCs w:val="30"/>
          <w:cs/>
        </w:rPr>
        <w:tab/>
      </w:r>
      <w:r w:rsidRPr="00E64F3A">
        <w:rPr>
          <w:rFonts w:ascii="Angsana New" w:hAnsi="Angsana New"/>
          <w:sz w:val="30"/>
          <w:szCs w:val="30"/>
          <w:cs/>
        </w:rPr>
        <w:tab/>
        <w:t>:</w:t>
      </w:r>
      <w:r w:rsidRPr="00E64F3A">
        <w:rPr>
          <w:rFonts w:ascii="Angsana New" w:hAnsi="Angsana New"/>
          <w:sz w:val="30"/>
          <w:szCs w:val="30"/>
          <w:cs/>
        </w:rPr>
        <w:tab/>
      </w:r>
      <w:r w:rsidRPr="00E64F3A">
        <w:rPr>
          <w:rFonts w:ascii="Angsana New" w:hAnsi="Angsana New"/>
          <w:sz w:val="30"/>
          <w:szCs w:val="30"/>
        </w:rPr>
        <w:t>113</w:t>
      </w:r>
      <w:r w:rsidRPr="00E64F3A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E64F3A">
        <w:rPr>
          <w:rFonts w:ascii="Angsana New" w:hAnsi="Angsana New"/>
          <w:sz w:val="30"/>
          <w:szCs w:val="30"/>
        </w:rPr>
        <w:t xml:space="preserve">4 </w:t>
      </w:r>
      <w:r w:rsidRPr="00E64F3A">
        <w:rPr>
          <w:rFonts w:ascii="Angsana New" w:hAnsi="Angsana New"/>
          <w:sz w:val="30"/>
          <w:szCs w:val="30"/>
          <w:cs/>
        </w:rPr>
        <w:t>ตำบลบ้านแฮด อำเภอบ้านแฮด จังหวัดขอนแก่น</w:t>
      </w: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E64F3A">
        <w:rPr>
          <w:rFonts w:ascii="Angsana New" w:hAnsi="Angsana New"/>
          <w:sz w:val="30"/>
          <w:szCs w:val="30"/>
          <w:cs/>
        </w:rPr>
        <w:t>สาขา ลำพูน</w:t>
      </w:r>
      <w:r w:rsidRPr="00E64F3A">
        <w:rPr>
          <w:rFonts w:ascii="Angsana New" w:hAnsi="Angsana New"/>
          <w:sz w:val="30"/>
          <w:szCs w:val="30"/>
          <w:cs/>
        </w:rPr>
        <w:tab/>
      </w:r>
      <w:r w:rsidRPr="00E64F3A">
        <w:rPr>
          <w:rFonts w:ascii="Angsana New" w:hAnsi="Angsana New"/>
          <w:sz w:val="30"/>
          <w:szCs w:val="30"/>
          <w:cs/>
        </w:rPr>
        <w:tab/>
        <w:t>:</w:t>
      </w:r>
      <w:r w:rsidRPr="00E64F3A">
        <w:rPr>
          <w:rFonts w:ascii="Angsana New" w:hAnsi="Angsana New"/>
          <w:sz w:val="30"/>
          <w:szCs w:val="30"/>
          <w:cs/>
        </w:rPr>
        <w:tab/>
      </w:r>
      <w:r w:rsidRPr="00E64F3A">
        <w:rPr>
          <w:rFonts w:ascii="Angsana New" w:hAnsi="Angsana New"/>
          <w:sz w:val="30"/>
          <w:szCs w:val="30"/>
        </w:rPr>
        <w:t xml:space="preserve">131 </w:t>
      </w:r>
      <w:r w:rsidRPr="00E64F3A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E64F3A">
        <w:rPr>
          <w:rFonts w:ascii="Angsana New" w:hAnsi="Angsana New"/>
          <w:sz w:val="30"/>
          <w:szCs w:val="30"/>
        </w:rPr>
        <w:t>15</w:t>
      </w:r>
      <w:r w:rsidRPr="00E64F3A">
        <w:rPr>
          <w:rFonts w:ascii="Angsana New" w:hAnsi="Angsana New"/>
          <w:sz w:val="30"/>
          <w:szCs w:val="30"/>
          <w:cs/>
        </w:rPr>
        <w:t xml:space="preserve"> ตำบลป่าสัก อำเภอเมืองลำพูน จังหวัดลำพูน</w:t>
      </w: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E64F3A">
        <w:rPr>
          <w:rFonts w:ascii="Angsana New" w:hAnsi="Angsana New"/>
          <w:sz w:val="30"/>
          <w:szCs w:val="30"/>
          <w:cs/>
        </w:rPr>
        <w:t>สาขา ชลบุรี</w:t>
      </w:r>
      <w:r w:rsidRPr="00E64F3A">
        <w:rPr>
          <w:rFonts w:ascii="Angsana New" w:hAnsi="Angsana New"/>
          <w:sz w:val="30"/>
          <w:szCs w:val="30"/>
        </w:rPr>
        <w:tab/>
      </w:r>
      <w:r w:rsidRPr="00E64F3A">
        <w:rPr>
          <w:rFonts w:ascii="Angsana New" w:hAnsi="Angsana New"/>
          <w:sz w:val="30"/>
          <w:szCs w:val="30"/>
          <w:cs/>
        </w:rPr>
        <w:tab/>
        <w:t>:</w:t>
      </w:r>
      <w:r w:rsidRPr="00E64F3A">
        <w:rPr>
          <w:rFonts w:ascii="Angsana New" w:hAnsi="Angsana New"/>
          <w:sz w:val="30"/>
          <w:szCs w:val="30"/>
          <w:cs/>
        </w:rPr>
        <w:tab/>
      </w:r>
      <w:r w:rsidRPr="00E64F3A">
        <w:rPr>
          <w:rFonts w:ascii="Angsana New" w:hAnsi="Angsana New"/>
          <w:sz w:val="30"/>
          <w:szCs w:val="30"/>
        </w:rPr>
        <w:t>999</w:t>
      </w:r>
      <w:r w:rsidRPr="00E64F3A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E64F3A">
        <w:rPr>
          <w:rFonts w:ascii="Angsana New" w:hAnsi="Angsana New"/>
          <w:sz w:val="30"/>
          <w:szCs w:val="30"/>
        </w:rPr>
        <w:t>5</w:t>
      </w:r>
      <w:r w:rsidRPr="00E64F3A">
        <w:rPr>
          <w:rFonts w:ascii="Angsana New" w:hAnsi="Angsana New"/>
          <w:sz w:val="30"/>
          <w:szCs w:val="30"/>
          <w:cs/>
        </w:rPr>
        <w:t xml:space="preserve"> ตำบลหนองไผ่แก้ว อำเภอบ้านบึง จังหวัดชลบุรี</w:t>
      </w: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สาขา พระพุทธบาท</w:t>
      </w:r>
      <w:r w:rsidRPr="00E64F3A">
        <w:rPr>
          <w:rFonts w:ascii="Angsana New" w:hAnsi="Angsana New"/>
          <w:sz w:val="30"/>
          <w:szCs w:val="30"/>
          <w:cs/>
        </w:rPr>
        <w:tab/>
      </w:r>
      <w:r w:rsidRPr="00E64F3A">
        <w:rPr>
          <w:rFonts w:ascii="Angsana New" w:hAnsi="Angsana New"/>
          <w:sz w:val="30"/>
          <w:szCs w:val="30"/>
        </w:rPr>
        <w:tab/>
      </w:r>
      <w:r w:rsidRPr="00E64F3A">
        <w:rPr>
          <w:rFonts w:ascii="Angsana New" w:hAnsi="Angsana New"/>
          <w:sz w:val="30"/>
          <w:szCs w:val="30"/>
          <w:cs/>
        </w:rPr>
        <w:t>:</w:t>
      </w:r>
      <w:r w:rsidRPr="00E64F3A">
        <w:rPr>
          <w:rFonts w:ascii="Angsana New" w:hAnsi="Angsana New"/>
          <w:sz w:val="30"/>
          <w:szCs w:val="30"/>
          <w:cs/>
        </w:rPr>
        <w:tab/>
      </w:r>
      <w:r w:rsidRPr="00E64F3A">
        <w:rPr>
          <w:rFonts w:ascii="Angsana New" w:hAnsi="Angsana New"/>
          <w:sz w:val="30"/>
          <w:szCs w:val="30"/>
        </w:rPr>
        <w:t>41</w:t>
      </w:r>
      <w:r w:rsidRPr="00E64F3A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E64F3A">
        <w:rPr>
          <w:rFonts w:ascii="Angsana New" w:hAnsi="Angsana New"/>
          <w:sz w:val="30"/>
          <w:szCs w:val="30"/>
        </w:rPr>
        <w:t>7</w:t>
      </w:r>
      <w:r w:rsidRPr="00E64F3A">
        <w:rPr>
          <w:rFonts w:ascii="Angsana New" w:hAnsi="Angsana New"/>
          <w:sz w:val="30"/>
          <w:szCs w:val="30"/>
          <w:cs/>
        </w:rPr>
        <w:t xml:space="preserve"> ตำบลนายาว อำเภอพระพุทธบาท จังหวัดสระบุรี</w:t>
      </w:r>
    </w:p>
    <w:p w:rsidR="00C937F8" w:rsidRPr="00E64F3A" w:rsidRDefault="00C937F8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E64F3A">
        <w:rPr>
          <w:rFonts w:ascii="Angsana New" w:hAnsi="Angsana New" w:hint="cs"/>
          <w:sz w:val="30"/>
          <w:szCs w:val="30"/>
          <w:cs/>
        </w:rPr>
        <w:t>สาขา นครราชสีมา</w:t>
      </w:r>
      <w:r w:rsidRPr="00E64F3A">
        <w:rPr>
          <w:rFonts w:ascii="Angsana New" w:hAnsi="Angsana New"/>
          <w:sz w:val="30"/>
          <w:szCs w:val="30"/>
          <w:cs/>
        </w:rPr>
        <w:tab/>
      </w:r>
      <w:r w:rsidRPr="00E64F3A">
        <w:rPr>
          <w:rFonts w:ascii="Angsana New" w:hAnsi="Angsana New"/>
          <w:sz w:val="30"/>
          <w:szCs w:val="30"/>
          <w:cs/>
        </w:rPr>
        <w:tab/>
        <w:t xml:space="preserve">: </w:t>
      </w:r>
      <w:r w:rsidRPr="00E64F3A">
        <w:rPr>
          <w:rFonts w:ascii="Angsana New" w:hAnsi="Angsana New"/>
          <w:sz w:val="30"/>
          <w:szCs w:val="30"/>
        </w:rPr>
        <w:t>160</w:t>
      </w:r>
      <w:r w:rsidRPr="00E64F3A">
        <w:rPr>
          <w:rFonts w:ascii="Angsana New" w:hAnsi="Angsana New"/>
          <w:sz w:val="30"/>
          <w:szCs w:val="30"/>
          <w:cs/>
        </w:rPr>
        <w:t>-</w:t>
      </w:r>
      <w:r w:rsidRPr="00E64F3A">
        <w:rPr>
          <w:rFonts w:ascii="Angsana New" w:hAnsi="Angsana New"/>
          <w:sz w:val="30"/>
          <w:szCs w:val="30"/>
        </w:rPr>
        <w:t xml:space="preserve">161 </w:t>
      </w:r>
      <w:r w:rsidRPr="00E64F3A">
        <w:rPr>
          <w:rFonts w:ascii="Angsana New" w:hAnsi="Angsana New" w:hint="cs"/>
          <w:sz w:val="30"/>
          <w:szCs w:val="30"/>
          <w:cs/>
        </w:rPr>
        <w:t xml:space="preserve">หมู่ที่ 3 ถนนมิตรภาพ ตำบลโคกกรวด อำเภอเมืองนครราชสีมา </w:t>
      </w:r>
    </w:p>
    <w:p w:rsidR="00C937F8" w:rsidRPr="00E64F3A" w:rsidRDefault="00C937F8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E64F3A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E64F3A">
        <w:rPr>
          <w:rFonts w:ascii="Angsana New" w:hAnsi="Angsana New"/>
          <w:sz w:val="30"/>
          <w:szCs w:val="30"/>
          <w:cs/>
        </w:rPr>
        <w:tab/>
      </w:r>
      <w:r w:rsidRPr="00E64F3A">
        <w:rPr>
          <w:rFonts w:ascii="Angsana New" w:hAnsi="Angsana New"/>
          <w:sz w:val="30"/>
          <w:szCs w:val="30"/>
          <w:cs/>
        </w:rPr>
        <w:tab/>
      </w:r>
      <w:r w:rsidRPr="00E64F3A">
        <w:rPr>
          <w:rFonts w:ascii="Angsana New" w:hAnsi="Angsana New"/>
          <w:sz w:val="30"/>
          <w:szCs w:val="30"/>
          <w:cs/>
        </w:rPr>
        <w:tab/>
      </w:r>
      <w:r w:rsidRPr="00E64F3A">
        <w:rPr>
          <w:rFonts w:ascii="Angsana New" w:hAnsi="Angsana New" w:hint="cs"/>
          <w:sz w:val="30"/>
          <w:szCs w:val="30"/>
          <w:cs/>
        </w:rPr>
        <w:t>จังหวัดนครราชสีมา</w:t>
      </w:r>
    </w:p>
    <w:p w:rsidR="00A552BC" w:rsidRPr="00E64F3A" w:rsidRDefault="00A552BC" w:rsidP="00A552BC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p w:rsidR="008A2512" w:rsidRPr="00E64F3A" w:rsidRDefault="008A2512" w:rsidP="00A86946">
      <w:pPr>
        <w:spacing w:after="240"/>
        <w:ind w:left="540" w:right="9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 w:hint="cs"/>
          <w:sz w:val="30"/>
          <w:szCs w:val="30"/>
          <w:cs/>
        </w:rPr>
        <w:t xml:space="preserve">ในการประชุมวิสามัญผู้ถือหุ้น เมื่อวันที่ </w:t>
      </w:r>
      <w:r w:rsidRPr="00E64F3A">
        <w:rPr>
          <w:rFonts w:ascii="Angsana New" w:hAnsi="Angsana New"/>
          <w:sz w:val="30"/>
          <w:szCs w:val="30"/>
        </w:rPr>
        <w:t xml:space="preserve">26 </w:t>
      </w:r>
      <w:r w:rsidRPr="00E64F3A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E64F3A">
        <w:rPr>
          <w:rFonts w:ascii="Angsana New" w:hAnsi="Angsana New"/>
          <w:sz w:val="30"/>
          <w:szCs w:val="30"/>
        </w:rPr>
        <w:t>2559</w:t>
      </w:r>
      <w:r w:rsidRPr="00E64F3A">
        <w:rPr>
          <w:rFonts w:ascii="Angsana New" w:hAnsi="Angsana New" w:hint="cs"/>
          <w:sz w:val="30"/>
          <w:szCs w:val="30"/>
          <w:cs/>
        </w:rPr>
        <w:t xml:space="preserve"> </w:t>
      </w:r>
      <w:r w:rsidR="00733C9D" w:rsidRPr="00E64F3A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ผู้ถือหุ้นมีมติอนุมัติการเปลี่ยน</w:t>
      </w:r>
      <w:r w:rsidRPr="00E64F3A">
        <w:rPr>
          <w:rFonts w:ascii="Angsana New" w:hAnsi="Angsana New" w:hint="cs"/>
          <w:sz w:val="30"/>
          <w:szCs w:val="30"/>
          <w:cs/>
        </w:rPr>
        <w:t xml:space="preserve">ชื่อบริษัทจาก </w:t>
      </w:r>
      <w:r w:rsidRPr="00E64F3A">
        <w:rPr>
          <w:rFonts w:ascii="Angsana New" w:hAnsi="Angsana New"/>
          <w:sz w:val="30"/>
          <w:szCs w:val="30"/>
          <w:cs/>
        </w:rPr>
        <w:t>“</w:t>
      </w:r>
      <w:r w:rsidRPr="00E64F3A">
        <w:rPr>
          <w:rFonts w:ascii="Angsana New" w:hAnsi="Angsana New" w:hint="cs"/>
          <w:sz w:val="30"/>
          <w:szCs w:val="30"/>
          <w:cs/>
        </w:rPr>
        <w:t>บริษัท สระบุรีเทคนิคคอนกรีต จำกัด</w:t>
      </w:r>
      <w:r w:rsidRPr="00E64F3A">
        <w:rPr>
          <w:rFonts w:ascii="Angsana New" w:hAnsi="Angsana New"/>
          <w:sz w:val="30"/>
          <w:szCs w:val="30"/>
          <w:cs/>
        </w:rPr>
        <w:t xml:space="preserve">” </w:t>
      </w:r>
      <w:r w:rsidRPr="00E64F3A">
        <w:rPr>
          <w:rFonts w:ascii="Angsana New" w:hAnsi="Angsana New" w:hint="cs"/>
          <w:sz w:val="30"/>
          <w:szCs w:val="30"/>
          <w:cs/>
        </w:rPr>
        <w:t xml:space="preserve">เป็น </w:t>
      </w:r>
      <w:r w:rsidRPr="00E64F3A">
        <w:rPr>
          <w:rFonts w:ascii="Angsana New" w:hAnsi="Angsana New"/>
          <w:sz w:val="30"/>
          <w:szCs w:val="30"/>
          <w:cs/>
        </w:rPr>
        <w:t>“</w:t>
      </w:r>
      <w:r w:rsidRPr="00E64F3A">
        <w:rPr>
          <w:rFonts w:ascii="Angsana New" w:hAnsi="Angsana New" w:hint="cs"/>
          <w:sz w:val="30"/>
          <w:szCs w:val="30"/>
          <w:cs/>
        </w:rPr>
        <w:t>บริษัท สยามเทคนิคคอนกรีต จำกัด</w:t>
      </w:r>
      <w:r w:rsidRPr="00E64F3A">
        <w:rPr>
          <w:rFonts w:ascii="Angsana New" w:hAnsi="Angsana New"/>
          <w:sz w:val="30"/>
          <w:szCs w:val="30"/>
          <w:cs/>
        </w:rPr>
        <w:t xml:space="preserve">” </w:t>
      </w:r>
      <w:r w:rsidRPr="00E64F3A">
        <w:rPr>
          <w:rFonts w:ascii="Angsana New" w:hAnsi="Angsana New" w:hint="cs"/>
          <w:sz w:val="30"/>
          <w:szCs w:val="30"/>
          <w:cs/>
        </w:rPr>
        <w:t xml:space="preserve">และที่ตั้งสำนักงานใหญ่จากเดิมอยู่ที่เลขที่ </w:t>
      </w:r>
      <w:r w:rsidRPr="00E64F3A">
        <w:rPr>
          <w:rFonts w:ascii="Angsana New" w:hAnsi="Angsana New"/>
          <w:sz w:val="30"/>
          <w:szCs w:val="30"/>
        </w:rPr>
        <w:t xml:space="preserve">113 </w:t>
      </w:r>
      <w:r w:rsidRPr="00E64F3A">
        <w:rPr>
          <w:rFonts w:ascii="Angsana New" w:hAnsi="Angsana New" w:hint="cs"/>
          <w:sz w:val="30"/>
          <w:szCs w:val="30"/>
          <w:cs/>
        </w:rPr>
        <w:t xml:space="preserve">หมู่ </w:t>
      </w:r>
      <w:r w:rsidRPr="00E64F3A">
        <w:rPr>
          <w:rFonts w:ascii="Angsana New" w:hAnsi="Angsana New"/>
          <w:sz w:val="30"/>
          <w:szCs w:val="30"/>
        </w:rPr>
        <w:t xml:space="preserve">2 </w:t>
      </w:r>
      <w:r w:rsidRPr="00E64F3A">
        <w:rPr>
          <w:rFonts w:ascii="Angsana New" w:hAnsi="Angsana New" w:hint="cs"/>
          <w:sz w:val="30"/>
          <w:szCs w:val="30"/>
          <w:cs/>
        </w:rPr>
        <w:t xml:space="preserve">ตำบลดอนพุด อำเภอดอนพุด จังหวัดสระบุรี </w:t>
      </w:r>
      <w:r w:rsidRPr="00E64F3A">
        <w:rPr>
          <w:rFonts w:ascii="Angsana New" w:hAnsi="Angsana New"/>
          <w:sz w:val="30"/>
          <w:szCs w:val="30"/>
          <w:cs/>
        </w:rPr>
        <w:t xml:space="preserve"> </w:t>
      </w:r>
      <w:r w:rsidRPr="00E64F3A">
        <w:rPr>
          <w:rFonts w:ascii="Angsana New" w:hAnsi="Angsana New" w:hint="cs"/>
          <w:sz w:val="30"/>
          <w:szCs w:val="30"/>
          <w:cs/>
        </w:rPr>
        <w:t xml:space="preserve">เป็นเลขที่ </w:t>
      </w:r>
      <w:r w:rsidRPr="00E64F3A">
        <w:rPr>
          <w:rFonts w:ascii="Angsana New" w:hAnsi="Angsana New"/>
          <w:sz w:val="30"/>
          <w:szCs w:val="30"/>
        </w:rPr>
        <w:t xml:space="preserve">50 </w:t>
      </w:r>
      <w:r w:rsidRPr="00E64F3A">
        <w:rPr>
          <w:rFonts w:ascii="Angsana New" w:hAnsi="Angsana New" w:hint="cs"/>
          <w:sz w:val="30"/>
          <w:szCs w:val="30"/>
          <w:cs/>
        </w:rPr>
        <w:t xml:space="preserve">ซอยงามวงศ์วาน </w:t>
      </w:r>
      <w:r w:rsidRPr="00E64F3A">
        <w:rPr>
          <w:rFonts w:ascii="Angsana New" w:hAnsi="Angsana New"/>
          <w:sz w:val="30"/>
          <w:szCs w:val="30"/>
        </w:rPr>
        <w:t xml:space="preserve">47 </w:t>
      </w:r>
      <w:r w:rsidRPr="00E64F3A">
        <w:rPr>
          <w:rFonts w:ascii="Angsana New" w:hAnsi="Angsana New" w:hint="cs"/>
          <w:sz w:val="30"/>
          <w:szCs w:val="30"/>
          <w:cs/>
        </w:rPr>
        <w:t xml:space="preserve">แยก </w:t>
      </w:r>
      <w:r w:rsidRPr="00E64F3A">
        <w:rPr>
          <w:rFonts w:ascii="Angsana New" w:hAnsi="Angsana New"/>
          <w:sz w:val="30"/>
          <w:szCs w:val="30"/>
        </w:rPr>
        <w:t xml:space="preserve">20 </w:t>
      </w:r>
      <w:r w:rsidRPr="00E64F3A">
        <w:rPr>
          <w:rFonts w:ascii="Angsana New" w:hAnsi="Angsana New" w:hint="cs"/>
          <w:sz w:val="30"/>
          <w:szCs w:val="30"/>
          <w:cs/>
        </w:rPr>
        <w:t xml:space="preserve">ถนนงามวงศ์วาน แขวงทุ่งสองห้อง เขตหลักสี่ กรุงเทพฯ </w:t>
      </w:r>
      <w:r w:rsidR="00EE5AB6" w:rsidRPr="00E64F3A">
        <w:rPr>
          <w:rFonts w:ascii="Angsana New" w:hAnsi="Angsana New" w:hint="cs"/>
          <w:sz w:val="30"/>
          <w:szCs w:val="30"/>
          <w:cs/>
        </w:rPr>
        <w:t>การ</w:t>
      </w:r>
      <w:r w:rsidRPr="00E64F3A">
        <w:rPr>
          <w:rFonts w:ascii="Angsana New" w:hAnsi="Angsana New" w:hint="cs"/>
          <w:sz w:val="30"/>
          <w:szCs w:val="30"/>
          <w:cs/>
        </w:rPr>
        <w:t>เปลี่ยน</w:t>
      </w:r>
      <w:r w:rsidR="00EE5AB6" w:rsidRPr="00E64F3A">
        <w:rPr>
          <w:rFonts w:ascii="Angsana New" w:hAnsi="Angsana New" w:hint="cs"/>
          <w:sz w:val="30"/>
          <w:szCs w:val="30"/>
          <w:cs/>
        </w:rPr>
        <w:t>แปลง</w:t>
      </w:r>
      <w:r w:rsidR="00F7492E" w:rsidRPr="00E64F3A">
        <w:rPr>
          <w:rFonts w:ascii="Angsana New" w:hAnsi="Angsana New" w:hint="cs"/>
          <w:sz w:val="30"/>
          <w:szCs w:val="30"/>
          <w:cs/>
        </w:rPr>
        <w:t>ดังกล่าว</w:t>
      </w:r>
      <w:r w:rsidR="00EE5AB6" w:rsidRPr="00E64F3A">
        <w:rPr>
          <w:rFonts w:ascii="Angsana New" w:hAnsi="Angsana New" w:hint="cs"/>
          <w:sz w:val="30"/>
          <w:szCs w:val="30"/>
          <w:cs/>
        </w:rPr>
        <w:t>ได้จดทะเบียน</w:t>
      </w:r>
      <w:r w:rsidRPr="00E64F3A">
        <w:rPr>
          <w:rFonts w:ascii="Angsana New" w:hAnsi="Angsana New" w:hint="cs"/>
          <w:sz w:val="30"/>
          <w:szCs w:val="30"/>
          <w:cs/>
        </w:rPr>
        <w:t xml:space="preserve">กับกรมพัฒนาธุรกิจการค้าเมื่อวันที่ </w:t>
      </w:r>
      <w:r w:rsidRPr="00E64F3A">
        <w:rPr>
          <w:rFonts w:ascii="Angsana New" w:hAnsi="Angsana New"/>
          <w:sz w:val="30"/>
          <w:szCs w:val="30"/>
        </w:rPr>
        <w:t xml:space="preserve">9 </w:t>
      </w:r>
      <w:r w:rsidRPr="00E64F3A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E64F3A">
        <w:rPr>
          <w:rFonts w:ascii="Angsana New" w:hAnsi="Angsana New"/>
          <w:sz w:val="30"/>
          <w:szCs w:val="30"/>
        </w:rPr>
        <w:t>2559</w:t>
      </w:r>
    </w:p>
    <w:p w:rsidR="007D451A" w:rsidRPr="00E64F3A" w:rsidRDefault="007D451A" w:rsidP="007D451A">
      <w:pPr>
        <w:pStyle w:val="block"/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E64F3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วันที่ </w:t>
      </w:r>
      <w:r w:rsidRPr="00E64F3A">
        <w:rPr>
          <w:rFonts w:ascii="Angsana New" w:hAnsi="Angsana New"/>
          <w:sz w:val="30"/>
          <w:szCs w:val="30"/>
        </w:rPr>
        <w:t xml:space="preserve">25 </w:t>
      </w:r>
      <w:r w:rsidRPr="00E64F3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มิถุนายน </w:t>
      </w:r>
      <w:r w:rsidRPr="00E64F3A">
        <w:rPr>
          <w:rFonts w:ascii="Angsana New" w:hAnsi="Angsana New"/>
          <w:sz w:val="30"/>
          <w:szCs w:val="30"/>
        </w:rPr>
        <w:t xml:space="preserve">2562 </w:t>
      </w:r>
      <w:r w:rsidRPr="00E64F3A">
        <w:rPr>
          <w:rFonts w:ascii="Angsana New" w:hAnsi="Angsana New" w:cs="Angsana New" w:hint="cs"/>
          <w:sz w:val="30"/>
          <w:szCs w:val="30"/>
          <w:cs/>
          <w:lang w:bidi="th-TH"/>
        </w:rPr>
        <w:t>บริษัทจดทะเบียนแปรสภาพเป็นบริษัทมหาชนจำกัด</w:t>
      </w:r>
      <w:r w:rsidRPr="00E64F3A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E64F3A">
        <w:rPr>
          <w:rFonts w:ascii="Angsana New" w:hAnsi="Angsana New" w:cs="Angsana New" w:hint="cs"/>
          <w:sz w:val="30"/>
          <w:szCs w:val="30"/>
          <w:cs/>
          <w:lang w:bidi="th-TH"/>
        </w:rPr>
        <w:t>ตามมติ</w:t>
      </w:r>
      <w:r w:rsidRPr="00E64F3A">
        <w:rPr>
          <w:rFonts w:ascii="Angsana New" w:hAnsi="Angsana New" w:cs="Angsana New"/>
          <w:sz w:val="30"/>
          <w:szCs w:val="30"/>
          <w:cs/>
          <w:lang w:bidi="th-TH"/>
        </w:rPr>
        <w:t>อนุมัติ</w:t>
      </w:r>
      <w:r w:rsidRPr="00E64F3A">
        <w:rPr>
          <w:rFonts w:ascii="Angsana New" w:hAnsi="Angsana New" w:cs="Angsana New" w:hint="cs"/>
          <w:sz w:val="30"/>
          <w:szCs w:val="30"/>
          <w:cs/>
          <w:lang w:bidi="th-TH"/>
        </w:rPr>
        <w:t>แปรสภาพเป็นบริษัทมหาชนจำกัด</w:t>
      </w:r>
      <w:r w:rsidRPr="00E64F3A">
        <w:rPr>
          <w:rFonts w:ascii="Angsana New" w:hAnsi="Angsana New" w:cs="Angsana New"/>
          <w:sz w:val="30"/>
          <w:szCs w:val="30"/>
          <w:cs/>
          <w:lang w:bidi="th-TH"/>
        </w:rPr>
        <w:t>ในการประชุม</w:t>
      </w:r>
      <w:r w:rsidRPr="00E64F3A">
        <w:rPr>
          <w:rFonts w:ascii="Angsana New" w:hAnsi="Angsana New" w:cs="Angsana New" w:hint="cs"/>
          <w:sz w:val="30"/>
          <w:szCs w:val="30"/>
          <w:cs/>
          <w:lang w:bidi="th-TH"/>
        </w:rPr>
        <w:t>วิสามัญผู้ถือหุ้นครั้งที่</w:t>
      </w:r>
      <w:r w:rsidRPr="00E64F3A">
        <w:rPr>
          <w:rFonts w:ascii="Angsana New" w:hAnsi="Angsana New"/>
          <w:sz w:val="30"/>
          <w:szCs w:val="30"/>
          <w:rtl/>
          <w:cs/>
        </w:rPr>
        <w:t xml:space="preserve"> </w:t>
      </w:r>
      <w:r w:rsidRPr="00E64F3A">
        <w:rPr>
          <w:rFonts w:ascii="Angsana New" w:hAnsi="Angsana New"/>
          <w:sz w:val="30"/>
          <w:szCs w:val="30"/>
        </w:rPr>
        <w:t>1</w:t>
      </w:r>
      <w:r w:rsidRPr="00E64F3A">
        <w:rPr>
          <w:rFonts w:ascii="Angsana New" w:hAnsi="Angsana New"/>
          <w:sz w:val="30"/>
          <w:szCs w:val="30"/>
          <w:rtl/>
          <w:cs/>
        </w:rPr>
        <w:t>/</w:t>
      </w:r>
      <w:r w:rsidRPr="00E64F3A">
        <w:rPr>
          <w:rFonts w:ascii="Angsana New" w:hAnsi="Angsana New"/>
          <w:sz w:val="30"/>
          <w:szCs w:val="30"/>
        </w:rPr>
        <w:t>2562</w:t>
      </w:r>
      <w:r w:rsidRPr="00E64F3A">
        <w:rPr>
          <w:rFonts w:ascii="Angsana New" w:hAnsi="Angsana New"/>
          <w:sz w:val="30"/>
          <w:szCs w:val="30"/>
          <w:rtl/>
          <w:cs/>
        </w:rPr>
        <w:t xml:space="preserve"> </w:t>
      </w:r>
      <w:r w:rsidRPr="00E64F3A">
        <w:rPr>
          <w:rFonts w:ascii="Angsana New" w:hAnsi="Angsana New" w:cs="Angsana New" w:hint="cs"/>
          <w:sz w:val="30"/>
          <w:szCs w:val="30"/>
          <w:cs/>
          <w:lang w:bidi="th-TH"/>
        </w:rPr>
        <w:t>เมื่อวั</w:t>
      </w:r>
      <w:r w:rsidRPr="00E64F3A">
        <w:rPr>
          <w:rFonts w:ascii="Angsana New" w:hAnsi="Angsana New" w:cs="Angsana New"/>
          <w:sz w:val="30"/>
          <w:szCs w:val="30"/>
          <w:cs/>
          <w:lang w:bidi="th-TH"/>
        </w:rPr>
        <w:t xml:space="preserve">นที่ </w:t>
      </w:r>
      <w:r w:rsidRPr="00E64F3A">
        <w:rPr>
          <w:rFonts w:ascii="Angsana New" w:hAnsi="Angsana New" w:cs="Angsana New"/>
          <w:sz w:val="30"/>
          <w:szCs w:val="30"/>
          <w:lang w:bidi="th-TH"/>
        </w:rPr>
        <w:t xml:space="preserve">24 </w:t>
      </w:r>
      <w:r w:rsidRPr="00E64F3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มิถุนายน </w:t>
      </w:r>
      <w:r w:rsidRPr="00E64F3A">
        <w:rPr>
          <w:rFonts w:ascii="Angsana New" w:hAnsi="Angsana New" w:cs="Angsana New"/>
          <w:sz w:val="30"/>
          <w:szCs w:val="30"/>
          <w:lang w:bidi="th-TH"/>
        </w:rPr>
        <w:t>2562</w:t>
      </w:r>
    </w:p>
    <w:p w:rsidR="00A552BC" w:rsidRPr="00E64F3A" w:rsidRDefault="00A552BC" w:rsidP="00A552BC">
      <w:pPr>
        <w:pStyle w:val="block"/>
        <w:spacing w:after="0" w:line="240" w:lineRule="auto"/>
        <w:ind w:left="540" w:right="-45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E64F3A">
        <w:rPr>
          <w:rFonts w:ascii="Angsana New" w:hAnsi="Angsana New" w:cs="Angsana New"/>
          <w:sz w:val="30"/>
          <w:szCs w:val="30"/>
          <w:cs/>
          <w:lang w:bidi="th-TH"/>
        </w:rPr>
        <w:t>บริษัทใหญ่ในระหว่าง</w:t>
      </w:r>
      <w:r w:rsidRPr="00E64F3A">
        <w:rPr>
          <w:rFonts w:ascii="Angsana New" w:hAnsi="Angsana New" w:cs="Angsana New" w:hint="cs"/>
          <w:sz w:val="30"/>
          <w:szCs w:val="30"/>
          <w:cs/>
          <w:lang w:bidi="th-TH"/>
        </w:rPr>
        <w:t>ปีไ</w:t>
      </w:r>
      <w:r w:rsidRPr="00E64F3A">
        <w:rPr>
          <w:rFonts w:ascii="Angsana New" w:hAnsi="Angsana New" w:cs="Angsana New"/>
          <w:sz w:val="30"/>
          <w:szCs w:val="30"/>
          <w:cs/>
          <w:lang w:bidi="th-TH"/>
        </w:rPr>
        <w:t>ด้แก่ บริษัท ร่วมชัยกิจ จำกัด (</w:t>
      </w:r>
      <w:r w:rsidRPr="00E64F3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ถือหุ้นร้อยละ </w:t>
      </w:r>
      <w:r w:rsidRPr="00E64F3A">
        <w:rPr>
          <w:rFonts w:ascii="Angsana New" w:hAnsi="Angsana New" w:cs="Angsana New"/>
          <w:sz w:val="30"/>
          <w:szCs w:val="30"/>
          <w:lang w:val="en-US" w:bidi="th-TH"/>
        </w:rPr>
        <w:t>68</w:t>
      </w:r>
      <w:r w:rsidRPr="00E64F3A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Pr="00E64F3A">
        <w:rPr>
          <w:rFonts w:ascii="Angsana New" w:hAnsi="Angsana New" w:cs="Angsana New"/>
          <w:sz w:val="30"/>
          <w:szCs w:val="30"/>
          <w:lang w:val="en-US" w:bidi="th-TH"/>
        </w:rPr>
        <w:t>46</w:t>
      </w:r>
      <w:r w:rsidRPr="00E64F3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</w:t>
      </w:r>
      <w:r w:rsidRPr="00E64F3A">
        <w:rPr>
          <w:rFonts w:ascii="Angsana New" w:hAnsi="Angsana New" w:cs="Angsana New"/>
          <w:sz w:val="30"/>
          <w:szCs w:val="30"/>
          <w:cs/>
          <w:lang w:bidi="th-TH"/>
        </w:rPr>
        <w:t>ซึ</w:t>
      </w:r>
      <w:r w:rsidRPr="00E64F3A">
        <w:rPr>
          <w:rFonts w:ascii="Angsana New" w:hAnsi="Angsana New" w:cs="Angsana New"/>
          <w:sz w:val="30"/>
          <w:szCs w:val="30"/>
          <w:cs/>
          <w:lang w:val="en-US" w:bidi="th-TH"/>
        </w:rPr>
        <w:t>่</w:t>
      </w:r>
      <w:r w:rsidRPr="00E64F3A">
        <w:rPr>
          <w:rFonts w:ascii="Angsana New" w:hAnsi="Angsana New" w:cs="Angsana New"/>
          <w:sz w:val="30"/>
          <w:szCs w:val="30"/>
          <w:cs/>
          <w:lang w:bidi="th-TH"/>
        </w:rPr>
        <w:t>งบริษัทเป็นนิติบุคคลที่จัดตั้งขึ้นในประเทศไทย</w:t>
      </w: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="Angsana New" w:hAnsi="Angsana New"/>
          <w:sz w:val="30"/>
          <w:szCs w:val="30"/>
        </w:rPr>
      </w:pP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บริษัทดำเนินธุรกิจหลักเกี่ยวกับการผลิตผลิตภัณฑ์คอนกรีตอัดแรง และ รับเหมาก่อสร้าง</w:t>
      </w:r>
      <w:r w:rsidRPr="00E64F3A">
        <w:rPr>
          <w:rFonts w:ascii="Angsana New" w:hAnsi="Angsana New" w:hint="cs"/>
          <w:sz w:val="30"/>
          <w:szCs w:val="30"/>
          <w:cs/>
        </w:rPr>
        <w:t xml:space="preserve">  </w:t>
      </w:r>
    </w:p>
    <w:p w:rsidR="003E393C" w:rsidRPr="00E64F3A" w:rsidRDefault="003E393C" w:rsidP="003E3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552BC" w:rsidRPr="00E64F3A" w:rsidRDefault="00A552BC" w:rsidP="005734C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เกณฑ์การจัดทำงบการเงิน </w:t>
      </w:r>
    </w:p>
    <w:p w:rsidR="00C01E56" w:rsidRPr="00E64F3A" w:rsidRDefault="00F62458" w:rsidP="00C01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both"/>
        <w:rPr>
          <w:rFonts w:ascii="Angsana New" w:hAnsi="Angsana New"/>
          <w:i/>
          <w:iCs/>
          <w:sz w:val="30"/>
          <w:szCs w:val="30"/>
        </w:rPr>
      </w:pPr>
      <w:r w:rsidRPr="00E64F3A">
        <w:rPr>
          <w:rFonts w:ascii="Angsana New" w:hAnsi="Angsana New"/>
          <w:i/>
          <w:iCs/>
          <w:sz w:val="30"/>
          <w:szCs w:val="30"/>
        </w:rPr>
        <w:t xml:space="preserve">2.1 </w:t>
      </w:r>
      <w:r w:rsidR="00C01E56" w:rsidRPr="00E64F3A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C01E56" w:rsidRPr="00E64F3A" w:rsidRDefault="00C01E56" w:rsidP="00C01E56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360"/>
          <w:tab w:val="left" w:pos="540"/>
        </w:tabs>
        <w:spacing w:after="240" w:line="240" w:lineRule="auto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pacing w:val="6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E64F3A">
        <w:rPr>
          <w:rFonts w:ascii="Angsana New" w:hAnsi="Angsana New"/>
          <w:sz w:val="30"/>
          <w:szCs w:val="30"/>
          <w:cs/>
        </w:rPr>
        <w:t>สภาวิชาชีพบัญชีในพระบรมราชูปถัมภ์ (“สภาวิชาชีพบัญชี”) กฎระเบียบและประกาศคณะกรรมการกำกับหลักทรัพย์และตลาดหลักทรัพย์ที่เกี่ยวข้อ</w:t>
      </w:r>
      <w:r w:rsidRPr="00E64F3A">
        <w:rPr>
          <w:rFonts w:ascii="Angsana New" w:hAnsi="Angsana New" w:hint="cs"/>
          <w:sz w:val="30"/>
          <w:szCs w:val="30"/>
          <w:cs/>
        </w:rPr>
        <w:t>ง</w:t>
      </w:r>
    </w:p>
    <w:p w:rsidR="00C01E56" w:rsidRPr="00E64F3A" w:rsidRDefault="00C01E56" w:rsidP="00C01E56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360"/>
          <w:tab w:val="left" w:pos="540"/>
        </w:tabs>
        <w:spacing w:after="240" w:line="240" w:lineRule="auto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F17B20" w:rsidRPr="00E64F3A" w:rsidRDefault="00F17B20" w:rsidP="00F17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pacing w:val="-2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</w:t>
      </w:r>
      <w:r w:rsidRPr="00E64F3A">
        <w:rPr>
          <w:rFonts w:ascii="Angsana New" w:hAnsi="Angsana New"/>
          <w:sz w:val="30"/>
          <w:szCs w:val="30"/>
          <w:cs/>
        </w:rPr>
        <w:t xml:space="preserve">บัญชีที่เริ่มในหรือหลังวันที่ </w:t>
      </w:r>
      <w:r w:rsidRPr="00E64F3A">
        <w:rPr>
          <w:rFonts w:ascii="Angsana New" w:hAnsi="Angsana New"/>
          <w:sz w:val="30"/>
          <w:szCs w:val="30"/>
        </w:rPr>
        <w:t>1</w:t>
      </w:r>
      <w:r w:rsidRPr="00E64F3A">
        <w:rPr>
          <w:rFonts w:ascii="Angsana New" w:hAnsi="Angsana New"/>
          <w:sz w:val="30"/>
          <w:szCs w:val="30"/>
          <w:cs/>
        </w:rPr>
        <w:t xml:space="preserve"> มกราคม </w:t>
      </w:r>
      <w:r w:rsidRPr="00E64F3A">
        <w:rPr>
          <w:rFonts w:ascii="Angsana New" w:hAnsi="Angsana New"/>
          <w:sz w:val="30"/>
          <w:szCs w:val="30"/>
        </w:rPr>
        <w:t>2563</w:t>
      </w:r>
      <w:r w:rsidRPr="00E64F3A">
        <w:rPr>
          <w:rFonts w:ascii="Angsana New" w:hAnsi="Angsana New"/>
          <w:sz w:val="30"/>
          <w:szCs w:val="30"/>
          <w:cs/>
        </w:rPr>
        <w:t xml:space="preserve"> การปฏิบัติตามมาตรฐานการรายงานทางการเงินที่ออก</w:t>
      </w:r>
      <w:r w:rsidRPr="00E64F3A">
        <w:rPr>
          <w:rFonts w:ascii="Angsana New" w:hAnsi="Angsana New"/>
          <w:spacing w:val="-2"/>
          <w:sz w:val="30"/>
          <w:szCs w:val="30"/>
          <w:cs/>
        </w:rPr>
        <w:t>และปรับปรุงใหม่นั้น มีผลให้เกิดการเปลี่ยนแปลงนโยบายการบัญชีของกลุ่มบริษัท</w:t>
      </w:r>
    </w:p>
    <w:p w:rsidR="00154FA7" w:rsidRPr="00E64F3A" w:rsidRDefault="00154FA7" w:rsidP="00154FA7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360"/>
          <w:tab w:val="left" w:pos="540"/>
        </w:tabs>
        <w:spacing w:before="240" w:after="24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F445E3" w:rsidRPr="00E64F3A" w:rsidRDefault="00F445E3" w:rsidP="00C01E56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360"/>
          <w:tab w:val="left" w:pos="540"/>
        </w:tabs>
        <w:spacing w:after="240" w:line="240" w:lineRule="auto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บริษัทถือปฏิบัติตามกลุ่มมาตรฐานการรายงานทางการเงินที่เกี่ยวข้องกับเครื่องมือทางการเงิน ซึ่งประกอบด้วยมาตรฐานการรายงานทางการเงิน ฉบับที่ 9 เรื่อง เครื่องมือทางการเงิน (</w:t>
      </w:r>
      <w:r w:rsidRPr="00E64F3A">
        <w:rPr>
          <w:rFonts w:ascii="Angsana New" w:hAnsi="Angsana New"/>
          <w:sz w:val="30"/>
          <w:szCs w:val="30"/>
        </w:rPr>
        <w:t xml:space="preserve">TFRS </w:t>
      </w:r>
      <w:r w:rsidRPr="00E64F3A">
        <w:rPr>
          <w:rFonts w:ascii="Angsana New" w:hAnsi="Angsana New"/>
          <w:sz w:val="30"/>
          <w:szCs w:val="30"/>
          <w:cs/>
        </w:rPr>
        <w:t>9) รวมถึงมาตรฐานและการตีความมาตรฐานที่เกี่ยวข้อง และมาตรฐานการรายงานทางการเงิน ฉบับที่ 16 เรื่อง สัญญาเช่า (</w:t>
      </w:r>
      <w:r w:rsidRPr="00E64F3A">
        <w:rPr>
          <w:rFonts w:ascii="Angsana New" w:hAnsi="Angsana New"/>
          <w:sz w:val="30"/>
          <w:szCs w:val="30"/>
        </w:rPr>
        <w:t xml:space="preserve">TFRS </w:t>
      </w:r>
      <w:r w:rsidRPr="00E64F3A">
        <w:rPr>
          <w:rFonts w:ascii="Angsana New" w:hAnsi="Angsana New"/>
          <w:sz w:val="30"/>
          <w:szCs w:val="30"/>
          <w:cs/>
        </w:rPr>
        <w:t>16) เป็นครั้งแรกซึ่งได้เปิดเผยผลกระทบจากการเปลี่ยนแปลงนโยบายการบัญชีไว้ในหมายเหตุข้อ 3</w:t>
      </w:r>
    </w:p>
    <w:p w:rsidR="00C01E56" w:rsidRPr="00E64F3A" w:rsidRDefault="00C01E56" w:rsidP="00C01E56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360"/>
          <w:tab w:val="left" w:pos="540"/>
        </w:tabs>
        <w:spacing w:after="240" w:line="240" w:lineRule="auto"/>
        <w:jc w:val="thaiDistribute"/>
        <w:rPr>
          <w:rFonts w:ascii="Angsana New" w:hAnsi="Angsana New"/>
          <w:sz w:val="16"/>
          <w:szCs w:val="16"/>
        </w:rPr>
      </w:pPr>
    </w:p>
    <w:p w:rsidR="00C01E56" w:rsidRPr="00E64F3A" w:rsidRDefault="00F62458" w:rsidP="00C01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E64F3A">
        <w:rPr>
          <w:rFonts w:ascii="Angsana New" w:hAnsi="Angsana New"/>
          <w:i/>
          <w:iCs/>
          <w:sz w:val="30"/>
          <w:szCs w:val="30"/>
        </w:rPr>
        <w:t xml:space="preserve">2.2 </w:t>
      </w:r>
      <w:r w:rsidR="00C01E56" w:rsidRPr="00E64F3A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มาตรฐานการรายงานทางการเงินใหม่</w:t>
      </w:r>
      <w:r w:rsidR="00F17B20" w:rsidRPr="00E64F3A">
        <w:rPr>
          <w:rFonts w:ascii="Angsana New" w:hAnsi="Angsana New" w:hint="cs"/>
          <w:i/>
          <w:iCs/>
          <w:sz w:val="30"/>
          <w:szCs w:val="30"/>
          <w:cs/>
        </w:rPr>
        <w:t>ที่มีผลบังคับใช้ในปัจจุบัน</w:t>
      </w:r>
    </w:p>
    <w:p w:rsidR="001B7AC7" w:rsidRPr="00E64F3A" w:rsidRDefault="001B7AC7" w:rsidP="00A934D1">
      <w:pPr>
        <w:tabs>
          <w:tab w:val="clear" w:pos="454"/>
          <w:tab w:val="clear" w:pos="907"/>
          <w:tab w:val="left" w:pos="900"/>
          <w:tab w:val="left" w:pos="1800"/>
          <w:tab w:val="left" w:pos="2400"/>
          <w:tab w:val="left" w:pos="3000"/>
        </w:tabs>
        <w:spacing w:before="120" w:after="120" w:line="410" w:lineRule="exact"/>
        <w:ind w:left="709" w:firstLine="27"/>
        <w:jc w:val="thaiDistribute"/>
        <w:rPr>
          <w:rFonts w:ascii="Angsana New" w:hAnsi="Angsana New"/>
          <w:b/>
          <w:bCs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E64F3A">
        <w:rPr>
          <w:rFonts w:ascii="Angsana New" w:hAnsi="Angsana New"/>
          <w:sz w:val="30"/>
          <w:szCs w:val="30"/>
        </w:rPr>
        <w:t>2562</w:t>
      </w:r>
      <w:r w:rsidRPr="00E64F3A">
        <w:rPr>
          <w:rFonts w:ascii="Angsana New" w:hAnsi="Angsana New"/>
          <w:sz w:val="30"/>
          <w:szCs w:val="30"/>
          <w:cs/>
        </w:rPr>
        <w:t>) และฉบับใหม่</w:t>
      </w:r>
      <w:r w:rsidRPr="00E64F3A">
        <w:rPr>
          <w:rFonts w:ascii="Angsana New" w:hAnsi="Angsana New"/>
          <w:sz w:val="30"/>
          <w:szCs w:val="30"/>
        </w:rPr>
        <w:t xml:space="preserve"> </w:t>
      </w:r>
      <w:r w:rsidRPr="00E64F3A">
        <w:rPr>
          <w:rFonts w:ascii="Angsana New" w:hAnsi="Angsana New"/>
          <w:sz w:val="30"/>
          <w:szCs w:val="30"/>
          <w:cs/>
        </w:rPr>
        <w:t>จำนวนหลายฉบับ</w:t>
      </w:r>
      <w:r w:rsidRPr="00E64F3A">
        <w:rPr>
          <w:rFonts w:ascii="Angsana New" w:hAnsi="Angsana New"/>
          <w:sz w:val="30"/>
          <w:szCs w:val="30"/>
        </w:rPr>
        <w:t xml:space="preserve"> </w:t>
      </w:r>
      <w:r w:rsidRPr="00E64F3A">
        <w:rPr>
          <w:rFonts w:ascii="Angsana New" w:hAnsi="Angsana New"/>
          <w:sz w:val="30"/>
          <w:szCs w:val="30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E64F3A">
        <w:rPr>
          <w:rFonts w:ascii="Angsana New" w:hAnsi="Angsana New"/>
          <w:sz w:val="30"/>
          <w:szCs w:val="30"/>
        </w:rPr>
        <w:t xml:space="preserve"> 1 </w:t>
      </w:r>
      <w:r w:rsidRPr="00E64F3A">
        <w:rPr>
          <w:rFonts w:ascii="Angsana New" w:hAnsi="Angsana New"/>
          <w:sz w:val="30"/>
          <w:szCs w:val="30"/>
          <w:cs/>
        </w:rPr>
        <w:t>มกราคม</w:t>
      </w:r>
      <w:r w:rsidRPr="00E64F3A">
        <w:rPr>
          <w:rFonts w:ascii="Angsana New" w:hAnsi="Angsana New"/>
          <w:sz w:val="30"/>
          <w:szCs w:val="30"/>
        </w:rPr>
        <w:t xml:space="preserve"> 2563</w:t>
      </w:r>
      <w:r w:rsidRPr="00E64F3A">
        <w:rPr>
          <w:rFonts w:ascii="Angsana New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E64F3A">
        <w:rPr>
          <w:rFonts w:ascii="Angsana New" w:hAnsi="Angsana New"/>
          <w:sz w:val="30"/>
          <w:szCs w:val="30"/>
        </w:rPr>
        <w:t xml:space="preserve"> </w:t>
      </w:r>
      <w:r w:rsidRPr="00E64F3A">
        <w:rPr>
          <w:rFonts w:ascii="Angsana New" w:hAnsi="Angsana New"/>
          <w:sz w:val="30"/>
          <w:szCs w:val="30"/>
          <w:cs/>
        </w:rPr>
        <w:t xml:space="preserve">อย่างไรก็ตาม </w:t>
      </w:r>
      <w:r w:rsidRPr="00E64F3A">
        <w:rPr>
          <w:rFonts w:ascii="Angsana New" w:hAnsi="Angsana New"/>
          <w:spacing w:val="-4"/>
          <w:sz w:val="30"/>
          <w:szCs w:val="30"/>
          <w:cs/>
        </w:rPr>
        <w:t>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E64F3A">
        <w:rPr>
          <w:rFonts w:ascii="Angsana New" w:hAnsi="Angsana New"/>
          <w:sz w:val="30"/>
          <w:szCs w:val="30"/>
          <w:cs/>
        </w:rPr>
        <w:t xml:space="preserve"> </w:t>
      </w:r>
    </w:p>
    <w:p w:rsidR="001B7AC7" w:rsidRPr="00E64F3A" w:rsidRDefault="001B7AC7" w:rsidP="00A934D1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709"/>
        <w:jc w:val="thaiDistribute"/>
        <w:rPr>
          <w:rFonts w:ascii="Angsana New" w:hAnsi="Angsana New"/>
          <w:b/>
          <w:bCs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 กลุ่มเครื่องมือทางการเงิน</w:t>
      </w:r>
    </w:p>
    <w:p w:rsidR="001B7AC7" w:rsidRPr="00E64F3A" w:rsidRDefault="001B7AC7" w:rsidP="00A934D1">
      <w:pPr>
        <w:tabs>
          <w:tab w:val="clear" w:pos="907"/>
        </w:tabs>
        <w:overflowPunct w:val="0"/>
        <w:autoSpaceDE w:val="0"/>
        <w:autoSpaceDN w:val="0"/>
        <w:adjustRightInd w:val="0"/>
        <w:spacing w:before="120" w:line="420" w:lineRule="exact"/>
        <w:ind w:left="709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  <w:r w:rsidRPr="00E64F3A">
        <w:rPr>
          <w:rFonts w:ascii="Angsana New" w:hAnsi="Angsana New"/>
          <w:spacing w:val="-4"/>
          <w:sz w:val="30"/>
          <w:szCs w:val="30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64F3A">
        <w:rPr>
          <w:rFonts w:ascii="Angsana New" w:hAnsi="Angsana New"/>
          <w:spacing w:val="-4"/>
          <w:sz w:val="30"/>
          <w:szCs w:val="30"/>
        </w:rPr>
        <w:t>5</w:t>
      </w:r>
      <w:r w:rsidRPr="00E64F3A">
        <w:rPr>
          <w:rFonts w:ascii="Angsana New" w:hAnsi="Angsana New"/>
          <w:spacing w:val="-4"/>
          <w:sz w:val="30"/>
          <w:szCs w:val="30"/>
          <w:cs/>
        </w:rPr>
        <w:t xml:space="preserve"> ฉบับ ได้แก่ 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E64F3A" w:rsidRPr="00E64F3A" w:rsidTr="001B7AC7">
        <w:tc>
          <w:tcPr>
            <w:tcW w:w="8820" w:type="dxa"/>
            <w:gridSpan w:val="2"/>
          </w:tcPr>
          <w:p w:rsidR="001B7AC7" w:rsidRPr="00E64F3A" w:rsidRDefault="001B7AC7" w:rsidP="001B7AC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E64F3A" w:rsidRPr="00E64F3A" w:rsidTr="001B7AC7">
        <w:tc>
          <w:tcPr>
            <w:tcW w:w="2610" w:type="dxa"/>
          </w:tcPr>
          <w:p w:rsidR="001B7AC7" w:rsidRPr="00E64F3A" w:rsidRDefault="001B7AC7" w:rsidP="001B7AC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E64F3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210" w:type="dxa"/>
          </w:tcPr>
          <w:p w:rsidR="001B7AC7" w:rsidRPr="00E64F3A" w:rsidRDefault="001B7AC7" w:rsidP="001B7AC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64F3A" w:rsidRPr="00E64F3A" w:rsidTr="001B7AC7">
        <w:tc>
          <w:tcPr>
            <w:tcW w:w="2610" w:type="dxa"/>
          </w:tcPr>
          <w:p w:rsidR="001B7AC7" w:rsidRPr="00E64F3A" w:rsidRDefault="001B7AC7" w:rsidP="001B7AC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E64F3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210" w:type="dxa"/>
          </w:tcPr>
          <w:p w:rsidR="001B7AC7" w:rsidRPr="00E64F3A" w:rsidRDefault="001B7AC7" w:rsidP="001B7AC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E64F3A" w:rsidRPr="00E64F3A" w:rsidTr="001B7AC7">
        <w:tc>
          <w:tcPr>
            <w:tcW w:w="8820" w:type="dxa"/>
            <w:gridSpan w:val="2"/>
          </w:tcPr>
          <w:p w:rsidR="00694C76" w:rsidRPr="00E64F3A" w:rsidRDefault="00694C76" w:rsidP="001B7AC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  <w:p w:rsidR="001B7AC7" w:rsidRPr="00E64F3A" w:rsidRDefault="001B7AC7" w:rsidP="001B7AC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lastRenderedPageBreak/>
              <w:t>มาตรฐานการบัญชี</w:t>
            </w:r>
          </w:p>
        </w:tc>
      </w:tr>
      <w:tr w:rsidR="00E64F3A" w:rsidRPr="00E64F3A" w:rsidTr="001B7AC7">
        <w:tc>
          <w:tcPr>
            <w:tcW w:w="2610" w:type="dxa"/>
          </w:tcPr>
          <w:p w:rsidR="001B7AC7" w:rsidRPr="00E64F3A" w:rsidRDefault="001B7AC7" w:rsidP="001B7AC7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ฉบับที่ </w:t>
            </w:r>
            <w:r w:rsidRPr="00E64F3A">
              <w:rPr>
                <w:rFonts w:ascii="Angsana New" w:hAnsi="Angsana New"/>
                <w:sz w:val="30"/>
                <w:szCs w:val="30"/>
              </w:rPr>
              <w:t xml:space="preserve">32 </w:t>
            </w:r>
          </w:p>
        </w:tc>
        <w:tc>
          <w:tcPr>
            <w:tcW w:w="6210" w:type="dxa"/>
          </w:tcPr>
          <w:p w:rsidR="001B7AC7" w:rsidRPr="00E64F3A" w:rsidRDefault="001B7AC7" w:rsidP="001B7AC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64F3A" w:rsidRPr="00E64F3A" w:rsidTr="001B7AC7">
        <w:tc>
          <w:tcPr>
            <w:tcW w:w="8820" w:type="dxa"/>
            <w:gridSpan w:val="2"/>
          </w:tcPr>
          <w:p w:rsidR="001B7AC7" w:rsidRPr="00E64F3A" w:rsidRDefault="001B7AC7" w:rsidP="001B7AC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E64F3A" w:rsidRPr="00E64F3A" w:rsidTr="001B7AC7">
        <w:tc>
          <w:tcPr>
            <w:tcW w:w="2610" w:type="dxa"/>
          </w:tcPr>
          <w:p w:rsidR="001B7AC7" w:rsidRPr="00E64F3A" w:rsidRDefault="001B7AC7" w:rsidP="001B7AC7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E64F3A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6210" w:type="dxa"/>
          </w:tcPr>
          <w:p w:rsidR="001B7AC7" w:rsidRPr="00E64F3A" w:rsidRDefault="001B7AC7" w:rsidP="001B7AC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64F3A" w:rsidRPr="00E64F3A" w:rsidTr="001B7AC7">
        <w:tc>
          <w:tcPr>
            <w:tcW w:w="2610" w:type="dxa"/>
          </w:tcPr>
          <w:p w:rsidR="001B7AC7" w:rsidRPr="00E64F3A" w:rsidRDefault="001B7AC7" w:rsidP="001B7AC7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E64F3A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6210" w:type="dxa"/>
          </w:tcPr>
          <w:p w:rsidR="001B7AC7" w:rsidRPr="00E64F3A" w:rsidRDefault="001B7AC7" w:rsidP="001B7AC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1B7AC7" w:rsidRPr="00E64F3A" w:rsidRDefault="001B7AC7" w:rsidP="00A93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410" w:lineRule="exact"/>
        <w:ind w:left="360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  <w:r w:rsidRPr="00E64F3A">
        <w:rPr>
          <w:rFonts w:ascii="Angsana New" w:hAnsi="Angsana New"/>
          <w:spacing w:val="-4"/>
          <w:sz w:val="30"/>
          <w:szCs w:val="30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E64F3A">
        <w:rPr>
          <w:rFonts w:ascii="Angsana New" w:hAnsi="Angsana New"/>
          <w:spacing w:val="-4"/>
          <w:sz w:val="30"/>
          <w:szCs w:val="30"/>
        </w:rPr>
        <w:t>(Business Model)</w:t>
      </w:r>
      <w:r w:rsidRPr="00E64F3A">
        <w:rPr>
          <w:rFonts w:ascii="Angsana New" w:hAnsi="Angsana New"/>
          <w:spacing w:val="-4"/>
          <w:sz w:val="30"/>
          <w:szCs w:val="30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:rsidR="001B7AC7" w:rsidRPr="00E64F3A" w:rsidRDefault="001B7AC7" w:rsidP="00A93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410" w:lineRule="exact"/>
        <w:ind w:left="426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ผลสะสมของเปลี่ยนแปลงนโยบายการบัญชีแสดงอยู่ในหมายเหตุประกอบงบการเงินระหว่างกาลข้อ </w:t>
      </w:r>
      <w:r w:rsidRPr="00E64F3A">
        <w:rPr>
          <w:rFonts w:ascii="Angsana New" w:hAnsi="Angsana New"/>
          <w:sz w:val="30"/>
          <w:szCs w:val="30"/>
        </w:rPr>
        <w:t>2.</w:t>
      </w:r>
      <w:r w:rsidR="00F17B20" w:rsidRPr="00E64F3A">
        <w:rPr>
          <w:rFonts w:ascii="Angsana New" w:hAnsi="Angsana New"/>
          <w:sz w:val="30"/>
          <w:szCs w:val="30"/>
        </w:rPr>
        <w:t>4</w:t>
      </w:r>
    </w:p>
    <w:p w:rsidR="001B7AC7" w:rsidRPr="00E64F3A" w:rsidRDefault="001B7AC7" w:rsidP="001B7AC7">
      <w:pPr>
        <w:tabs>
          <w:tab w:val="clear" w:pos="907"/>
          <w:tab w:val="left" w:pos="900"/>
        </w:tabs>
        <w:overflowPunct w:val="0"/>
        <w:autoSpaceDE w:val="0"/>
        <w:autoSpaceDN w:val="0"/>
        <w:adjustRightInd w:val="0"/>
        <w:spacing w:before="120" w:after="120" w:line="410" w:lineRule="exact"/>
        <w:ind w:left="907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</w:p>
    <w:p w:rsidR="001B7AC7" w:rsidRPr="00E64F3A" w:rsidRDefault="001B7AC7" w:rsidP="001B7AC7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10" w:lineRule="exact"/>
        <w:ind w:left="907" w:hanging="481"/>
        <w:jc w:val="thaiDistribute"/>
        <w:rPr>
          <w:rFonts w:ascii="Angsana New" w:hAnsi="Angsana New"/>
          <w:b/>
          <w:bCs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  <w:cs/>
        </w:rPr>
        <w:tab/>
        <w:t xml:space="preserve">มาตรฐานการรายงานทางการเงิน ฉบับที่ </w:t>
      </w:r>
      <w:r w:rsidRPr="00E64F3A">
        <w:rPr>
          <w:rFonts w:ascii="Angsana New" w:hAnsi="Angsana New"/>
          <w:b/>
          <w:bCs/>
          <w:sz w:val="30"/>
          <w:szCs w:val="30"/>
        </w:rPr>
        <w:t xml:space="preserve">16 </w:t>
      </w:r>
      <w:r w:rsidRPr="00E64F3A">
        <w:rPr>
          <w:rFonts w:ascii="Angsana New" w:hAnsi="Angsana New"/>
          <w:b/>
          <w:bCs/>
          <w:sz w:val="30"/>
          <w:szCs w:val="30"/>
          <w:cs/>
        </w:rPr>
        <w:t>เรื่อง สัญญาเช่า</w:t>
      </w:r>
    </w:p>
    <w:p w:rsidR="001B7AC7" w:rsidRPr="00E64F3A" w:rsidRDefault="001B7AC7" w:rsidP="001B7AC7">
      <w:pPr>
        <w:tabs>
          <w:tab w:val="clear" w:pos="907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410" w:lineRule="exact"/>
        <w:ind w:left="426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E64F3A">
        <w:rPr>
          <w:rFonts w:ascii="Angsana New" w:hAnsi="Angsana New"/>
          <w:sz w:val="30"/>
          <w:szCs w:val="30"/>
        </w:rPr>
        <w:t>16</w:t>
      </w:r>
      <w:r w:rsidRPr="00E64F3A">
        <w:rPr>
          <w:rFonts w:ascii="Angsana New" w:hAnsi="Angsana New"/>
          <w:sz w:val="30"/>
          <w:szCs w:val="30"/>
          <w:cs/>
        </w:rPr>
        <w:t xml:space="preserve"> ใช้แทนมาตรฐานการบัญชี ฉบับที่ </w:t>
      </w:r>
      <w:r w:rsidRPr="00E64F3A">
        <w:rPr>
          <w:rFonts w:ascii="Angsana New" w:hAnsi="Angsana New"/>
          <w:sz w:val="30"/>
          <w:szCs w:val="30"/>
        </w:rPr>
        <w:t>17</w:t>
      </w:r>
      <w:r w:rsidRPr="00E64F3A">
        <w:rPr>
          <w:rFonts w:ascii="Angsana New" w:hAnsi="Angsana New"/>
          <w:sz w:val="30"/>
          <w:szCs w:val="30"/>
          <w:cs/>
        </w:rPr>
        <w:t xml:space="preserve"> เรื่อง สัญญาเช่าและการตีความมาตรฐานบัญชีที่เกี่ยวข้อง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E64F3A">
        <w:rPr>
          <w:rFonts w:ascii="Angsana New" w:hAnsi="Angsana New"/>
          <w:sz w:val="30"/>
          <w:szCs w:val="30"/>
        </w:rPr>
        <w:t xml:space="preserve">12 </w:t>
      </w:r>
      <w:r w:rsidRPr="00E64F3A">
        <w:rPr>
          <w:rFonts w:ascii="Angsana New" w:hAnsi="Angsana New"/>
          <w:sz w:val="30"/>
          <w:szCs w:val="30"/>
          <w:cs/>
        </w:rPr>
        <w:t>เดือน เว้นแต่สินทรัพย์อ้างอิงนั้นมีมูลค่าต่ำ</w:t>
      </w:r>
    </w:p>
    <w:p w:rsidR="001B7AC7" w:rsidRPr="00E64F3A" w:rsidRDefault="001B7AC7" w:rsidP="001B7AC7">
      <w:pPr>
        <w:tabs>
          <w:tab w:val="clear" w:pos="907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410" w:lineRule="exact"/>
        <w:ind w:left="426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E64F3A">
        <w:rPr>
          <w:rFonts w:ascii="Angsana New" w:hAnsi="Angsana New"/>
          <w:sz w:val="30"/>
          <w:szCs w:val="30"/>
        </w:rPr>
        <w:t xml:space="preserve">17   </w:t>
      </w:r>
      <w:r w:rsidRPr="00E64F3A">
        <w:rPr>
          <w:rFonts w:ascii="Angsana New" w:hAnsi="Angsana New"/>
          <w:sz w:val="30"/>
          <w:szCs w:val="30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E64F3A">
        <w:rPr>
          <w:rFonts w:ascii="Angsana New" w:hAnsi="Angsana New"/>
          <w:sz w:val="30"/>
          <w:szCs w:val="30"/>
        </w:rPr>
        <w:t>17</w:t>
      </w:r>
    </w:p>
    <w:p w:rsidR="001B7AC7" w:rsidRPr="00E64F3A" w:rsidRDefault="001B7AC7" w:rsidP="001B7AC7">
      <w:pPr>
        <w:tabs>
          <w:tab w:val="clear" w:pos="907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410" w:lineRule="exact"/>
        <w:ind w:left="426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1 มกราคม 2563 และไม่ปรับย้อนหลังงบการเงินปีก่อนที่แสดงเปรียบเทียบ</w:t>
      </w:r>
    </w:p>
    <w:p w:rsidR="001B7AC7" w:rsidRPr="00E64F3A" w:rsidRDefault="001B7AC7" w:rsidP="001B7AC7">
      <w:pPr>
        <w:tabs>
          <w:tab w:val="clear" w:pos="907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240" w:line="410" w:lineRule="exact"/>
        <w:ind w:left="426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ผลสะสมของเปลี่ยนแปลงนโยบายการบัญชีแสดงอยู่ในหมายเหตุประกอบงบการเงินระหว่างกาลข้อ </w:t>
      </w:r>
      <w:r w:rsidR="00F17B20" w:rsidRPr="00E64F3A">
        <w:rPr>
          <w:rFonts w:ascii="Angsana New" w:hAnsi="Angsana New"/>
          <w:sz w:val="30"/>
          <w:szCs w:val="30"/>
        </w:rPr>
        <w:t>2.4</w:t>
      </w:r>
    </w:p>
    <w:p w:rsidR="004C3794" w:rsidRPr="00E64F3A" w:rsidRDefault="004C3794" w:rsidP="001B7AC7">
      <w:pPr>
        <w:tabs>
          <w:tab w:val="clear" w:pos="907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240" w:line="410" w:lineRule="exact"/>
        <w:ind w:left="426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:rsidR="004C3794" w:rsidRPr="00E64F3A" w:rsidRDefault="004C3794" w:rsidP="001B7AC7">
      <w:pPr>
        <w:tabs>
          <w:tab w:val="clear" w:pos="907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240" w:line="410" w:lineRule="exact"/>
        <w:ind w:left="426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:rsidR="001B7AC7" w:rsidRPr="00E64F3A" w:rsidRDefault="001B7AC7" w:rsidP="001B7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50"/>
        <w:rPr>
          <w:rFonts w:ascii="Angsana New" w:hAnsi="Angsana New"/>
          <w:b/>
          <w:bCs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E64F3A">
        <w:rPr>
          <w:rFonts w:ascii="Angsana New" w:hAnsi="Angsana New"/>
          <w:b/>
          <w:bCs/>
          <w:sz w:val="30"/>
          <w:szCs w:val="30"/>
        </w:rPr>
        <w:t>2019 (COVID-19)</w:t>
      </w:r>
    </w:p>
    <w:p w:rsidR="001B7AC7" w:rsidRPr="00E64F3A" w:rsidRDefault="001B7AC7" w:rsidP="001B7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5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E64F3A">
        <w:rPr>
          <w:rFonts w:ascii="Angsana New" w:hAnsi="Angsana New"/>
          <w:sz w:val="30"/>
          <w:szCs w:val="30"/>
        </w:rPr>
        <w:t>2019</w:t>
      </w:r>
      <w:r w:rsidRPr="00E64F3A">
        <w:rPr>
          <w:rFonts w:ascii="Angsana New" w:hAnsi="Angsana New"/>
          <w:sz w:val="30"/>
          <w:szCs w:val="30"/>
          <w:cs/>
        </w:rPr>
        <w:t xml:space="preserve"> (</w:t>
      </w:r>
      <w:r w:rsidRPr="00E64F3A">
        <w:rPr>
          <w:rFonts w:ascii="Angsana New" w:hAnsi="Angsana New"/>
          <w:sz w:val="30"/>
          <w:szCs w:val="30"/>
        </w:rPr>
        <w:t>COVID-19</w:t>
      </w:r>
      <w:r w:rsidRPr="00E64F3A">
        <w:rPr>
          <w:rFonts w:ascii="Angsana New" w:hAnsi="Angsana New"/>
          <w:sz w:val="30"/>
          <w:szCs w:val="30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1B7AC7" w:rsidRPr="00E64F3A" w:rsidRDefault="001B7AC7" w:rsidP="001B7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5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E64F3A">
        <w:rPr>
          <w:rFonts w:ascii="Angsana New" w:hAnsi="Angsana New"/>
          <w:sz w:val="30"/>
          <w:szCs w:val="30"/>
        </w:rPr>
        <w:t xml:space="preserve">22 </w:t>
      </w:r>
      <w:r w:rsidRPr="00E64F3A">
        <w:rPr>
          <w:rFonts w:ascii="Angsana New" w:hAnsi="Angsana New"/>
          <w:sz w:val="30"/>
          <w:szCs w:val="30"/>
          <w:cs/>
        </w:rPr>
        <w:t xml:space="preserve">เมษายน </w:t>
      </w:r>
      <w:r w:rsidRPr="00E64F3A">
        <w:rPr>
          <w:rFonts w:ascii="Angsana New" w:hAnsi="Angsana New"/>
          <w:sz w:val="30"/>
          <w:szCs w:val="30"/>
        </w:rPr>
        <w:t xml:space="preserve">2563 </w:t>
      </w:r>
      <w:r w:rsidRPr="00E64F3A">
        <w:rPr>
          <w:rFonts w:ascii="Angsana New" w:hAnsi="Angsana New"/>
          <w:sz w:val="30"/>
          <w:szCs w:val="30"/>
          <w:cs/>
        </w:rPr>
        <w:t xml:space="preserve">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E64F3A">
        <w:rPr>
          <w:rFonts w:ascii="Angsana New" w:hAnsi="Angsana New"/>
          <w:sz w:val="30"/>
          <w:szCs w:val="30"/>
        </w:rPr>
        <w:t xml:space="preserve">1 </w:t>
      </w:r>
      <w:r w:rsidRPr="00E64F3A">
        <w:rPr>
          <w:rFonts w:ascii="Angsana New" w:hAnsi="Angsana New"/>
          <w:sz w:val="30"/>
          <w:szCs w:val="30"/>
          <w:cs/>
        </w:rPr>
        <w:t xml:space="preserve">มกราคม </w:t>
      </w:r>
      <w:r w:rsidRPr="00E64F3A">
        <w:rPr>
          <w:rFonts w:ascii="Angsana New" w:hAnsi="Angsana New"/>
          <w:sz w:val="30"/>
          <w:szCs w:val="30"/>
        </w:rPr>
        <w:t xml:space="preserve">2563 </w:t>
      </w:r>
      <w:r w:rsidRPr="00E64F3A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E64F3A">
        <w:rPr>
          <w:rFonts w:ascii="Angsana New" w:hAnsi="Angsana New"/>
          <w:sz w:val="30"/>
          <w:szCs w:val="30"/>
        </w:rPr>
        <w:t xml:space="preserve">31 </w:t>
      </w:r>
      <w:r w:rsidRPr="00E64F3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64F3A">
        <w:rPr>
          <w:rFonts w:ascii="Angsana New" w:hAnsi="Angsana New"/>
          <w:sz w:val="30"/>
          <w:szCs w:val="30"/>
        </w:rPr>
        <w:t xml:space="preserve">2563 </w:t>
      </w:r>
    </w:p>
    <w:p w:rsidR="001B7AC7" w:rsidRPr="00E64F3A" w:rsidRDefault="001B7AC7" w:rsidP="001B7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 w:hanging="9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บริษัทไม่เลือกใช้มาตรการผ่อนปรนชั่วคราวสำหรับทางเลือกเพิ่มเติมทางบัญชี</w:t>
      </w:r>
    </w:p>
    <w:p w:rsidR="001B7AC7" w:rsidRPr="00E64F3A" w:rsidRDefault="00F62458" w:rsidP="001B7AC7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360"/>
          <w:tab w:val="left" w:pos="540"/>
        </w:tabs>
        <w:spacing w:line="240" w:lineRule="auto"/>
        <w:ind w:left="0"/>
        <w:jc w:val="thaiDistribute"/>
        <w:rPr>
          <w:rFonts w:ascii="Angsana New" w:hAnsi="Angsana New"/>
          <w:sz w:val="30"/>
          <w:szCs w:val="30"/>
          <w:cs/>
        </w:rPr>
      </w:pPr>
      <w:r w:rsidRPr="00E64F3A">
        <w:rPr>
          <w:rFonts w:ascii="Angsana New" w:hAnsi="Angsana New"/>
          <w:b/>
          <w:bCs/>
          <w:sz w:val="30"/>
          <w:szCs w:val="30"/>
        </w:rPr>
        <w:t>2.3</w:t>
      </w:r>
      <w:r w:rsidRPr="00E64F3A">
        <w:rPr>
          <w:rFonts w:ascii="Angsana New" w:hAnsi="Angsana New"/>
          <w:b/>
          <w:bCs/>
          <w:sz w:val="30"/>
          <w:szCs w:val="30"/>
          <w:cs/>
        </w:rPr>
        <w:t xml:space="preserve"> มาตรฐานการรายงานทางการเงินที่จะมีผลบังคับใช้</w:t>
      </w:r>
      <w:r w:rsidR="00F17B20" w:rsidRPr="00E64F3A">
        <w:rPr>
          <w:rFonts w:ascii="Angsana New" w:hAnsi="Angsana New" w:hint="cs"/>
          <w:b/>
          <w:bCs/>
          <w:sz w:val="30"/>
          <w:szCs w:val="30"/>
          <w:cs/>
        </w:rPr>
        <w:t>ในอนาคต</w:t>
      </w:r>
    </w:p>
    <w:p w:rsidR="00F62458" w:rsidRPr="00E64F3A" w:rsidRDefault="00F62458" w:rsidP="006508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10" w:lineRule="exact"/>
        <w:ind w:left="45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E64F3A">
        <w:rPr>
          <w:rFonts w:ascii="Angsana New" w:hAnsi="Angsana New"/>
          <w:sz w:val="30"/>
          <w:szCs w:val="30"/>
        </w:rPr>
        <w:t xml:space="preserve">1 </w:t>
      </w:r>
      <w:r w:rsidRPr="00E64F3A">
        <w:rPr>
          <w:rFonts w:ascii="Angsana New" w:hAnsi="Angsana New"/>
          <w:sz w:val="30"/>
          <w:szCs w:val="30"/>
          <w:cs/>
        </w:rPr>
        <w:t xml:space="preserve">มกราคม </w:t>
      </w:r>
      <w:r w:rsidRPr="00E64F3A">
        <w:rPr>
          <w:rFonts w:ascii="Angsana New" w:hAnsi="Angsana New"/>
          <w:sz w:val="30"/>
          <w:szCs w:val="30"/>
        </w:rPr>
        <w:t xml:space="preserve">2564 </w:t>
      </w:r>
      <w:r w:rsidRPr="00E64F3A">
        <w:rPr>
          <w:rFonts w:ascii="Angsana New" w:hAnsi="Angsana New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โดยมีการปรับปรุงและแก้ไขหลักการดังต่อไปนี้</w:t>
      </w:r>
    </w:p>
    <w:p w:rsidR="00F62458" w:rsidRPr="00E64F3A" w:rsidRDefault="00F62458" w:rsidP="00F6245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560"/>
          <w:tab w:val="left" w:pos="2400"/>
          <w:tab w:val="left" w:pos="3000"/>
        </w:tabs>
        <w:spacing w:before="120" w:after="120" w:line="410" w:lineRule="exact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</w:rPr>
        <w:t xml:space="preserve">- </w:t>
      </w:r>
      <w:r w:rsidRPr="00E64F3A">
        <w:rPr>
          <w:rFonts w:ascii="Angsana New" w:hAnsi="Angsana New"/>
          <w:sz w:val="30"/>
          <w:szCs w:val="30"/>
          <w:cs/>
        </w:rPr>
        <w:t>การปรับปรุงการอ้างอิงกรอบแนวคิดในมาตรฐานการรายงานทางการเงิน</w:t>
      </w:r>
    </w:p>
    <w:p w:rsidR="00F62458" w:rsidRPr="00E64F3A" w:rsidRDefault="00F62458" w:rsidP="00F6245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560"/>
          <w:tab w:val="left" w:pos="2400"/>
          <w:tab w:val="left" w:pos="3000"/>
        </w:tabs>
        <w:spacing w:before="120" w:after="120" w:line="410" w:lineRule="exact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</w:rPr>
        <w:t xml:space="preserve">- </w:t>
      </w:r>
      <w:r w:rsidRPr="00E64F3A">
        <w:rPr>
          <w:rFonts w:ascii="Angsana New" w:hAnsi="Angsana New"/>
          <w:sz w:val="30"/>
          <w:szCs w:val="30"/>
          <w:cs/>
        </w:rPr>
        <w:t>คำนิยามของธุรกิจ</w:t>
      </w:r>
    </w:p>
    <w:p w:rsidR="00F62458" w:rsidRPr="00E64F3A" w:rsidRDefault="00F62458" w:rsidP="00F6245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560"/>
          <w:tab w:val="left" w:pos="2400"/>
          <w:tab w:val="left" w:pos="3000"/>
        </w:tabs>
        <w:spacing w:before="120" w:after="120" w:line="410" w:lineRule="exact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</w:rPr>
        <w:t xml:space="preserve">- </w:t>
      </w:r>
      <w:r w:rsidRPr="00E64F3A">
        <w:rPr>
          <w:rFonts w:ascii="Angsana New" w:hAnsi="Angsana New"/>
          <w:sz w:val="30"/>
          <w:szCs w:val="30"/>
          <w:cs/>
        </w:rPr>
        <w:t>คำนิยามของความมีสาระสำคัญ</w:t>
      </w:r>
    </w:p>
    <w:p w:rsidR="00F62458" w:rsidRPr="00E64F3A" w:rsidRDefault="00F62458" w:rsidP="00F6245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560"/>
          <w:tab w:val="left" w:pos="2400"/>
          <w:tab w:val="left" w:pos="3000"/>
        </w:tabs>
        <w:spacing w:before="120" w:after="120" w:line="410" w:lineRule="exact"/>
        <w:ind w:left="156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</w:rPr>
        <w:t xml:space="preserve">- </w:t>
      </w:r>
      <w:r w:rsidRPr="00E64F3A">
        <w:rPr>
          <w:rFonts w:ascii="Angsana New" w:hAnsi="Angsana New"/>
          <w:sz w:val="30"/>
          <w:szCs w:val="30"/>
          <w:cs/>
        </w:rPr>
        <w:t>การปฏิรูปอัตราดอกเบี้ยอ้างอิง</w:t>
      </w:r>
    </w:p>
    <w:p w:rsidR="00545048" w:rsidRPr="00E64F3A" w:rsidRDefault="00F62458" w:rsidP="00650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firstLine="27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</w:rPr>
        <w:tab/>
      </w:r>
      <w:r w:rsidRPr="00E64F3A">
        <w:rPr>
          <w:rFonts w:ascii="Angsana New" w:hAnsi="Angsana New"/>
          <w:sz w:val="30"/>
          <w:szCs w:val="30"/>
          <w:cs/>
        </w:rPr>
        <w:t>ปัจจุบันฝ่ายบริหารของบริษัทฯอยู่ระหว่างการประเมินผลกระทบต่องบการเงินในปีที่เริ่มนำมาตรฐานดังกล่าวมาถือปฏิบัติ</w:t>
      </w:r>
    </w:p>
    <w:p w:rsidR="00F62458" w:rsidRPr="00E64F3A" w:rsidRDefault="00F62458" w:rsidP="00F62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2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</w:rPr>
        <w:t>2.4</w:t>
      </w:r>
      <w:r w:rsidRPr="00E64F3A">
        <w:rPr>
          <w:rFonts w:ascii="Angsana New" w:hAnsi="Angsana New"/>
          <w:b/>
          <w:bCs/>
          <w:sz w:val="30"/>
          <w:szCs w:val="30"/>
          <w:cs/>
        </w:rPr>
        <w:t xml:space="preserve"> 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:rsidR="00F62458" w:rsidRPr="00E64F3A" w:rsidRDefault="00F62458" w:rsidP="00F62458">
      <w:pPr>
        <w:tabs>
          <w:tab w:val="clear" w:pos="227"/>
          <w:tab w:val="clear" w:pos="454"/>
          <w:tab w:val="clear" w:pos="680"/>
          <w:tab w:val="clear" w:pos="907"/>
        </w:tabs>
        <w:spacing w:before="40" w:after="40"/>
        <w:ind w:left="284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ตามที่กล่าวในหมายเหตุประกอบงบการเงินข้อ </w:t>
      </w:r>
      <w:r w:rsidRPr="00E64F3A">
        <w:rPr>
          <w:rFonts w:ascii="Angsana New" w:hAnsi="Angsana New"/>
          <w:sz w:val="30"/>
          <w:szCs w:val="30"/>
        </w:rPr>
        <w:t xml:space="preserve">2.2 </w:t>
      </w:r>
      <w:r w:rsidRPr="00E64F3A">
        <w:rPr>
          <w:rFonts w:ascii="Angsana New" w:hAnsi="Angsana New"/>
          <w:sz w:val="30"/>
          <w:szCs w:val="30"/>
          <w:cs/>
        </w:rPr>
        <w:t xml:space="preserve">บริษัทได้นำมาตรฐานการรายงานทางการเงิน ฉบับที่ </w:t>
      </w:r>
      <w:r w:rsidRPr="00E64F3A">
        <w:rPr>
          <w:rFonts w:ascii="Angsana New" w:hAnsi="Angsana New"/>
          <w:sz w:val="30"/>
          <w:szCs w:val="30"/>
        </w:rPr>
        <w:t>16</w:t>
      </w:r>
      <w:r w:rsidRPr="00E64F3A">
        <w:rPr>
          <w:rFonts w:ascii="Angsana New" w:hAnsi="Angsana New"/>
          <w:sz w:val="30"/>
          <w:szCs w:val="30"/>
          <w:cs/>
        </w:rPr>
        <w:t xml:space="preserve"> เรื่อง สัญญาเช่า มาถือปฏิบัติในระหว่างงวดปัจจุบัน โดยบริษัทได้เลือกปรับผลสะสมจากการเปลี่ยนแปลงโดยปรับปรุงกับกำไรสะสม ณ วันที่ </w:t>
      </w:r>
      <w:r w:rsidRPr="00E64F3A">
        <w:rPr>
          <w:rFonts w:ascii="Angsana New" w:hAnsi="Angsana New"/>
          <w:sz w:val="30"/>
          <w:szCs w:val="30"/>
        </w:rPr>
        <w:t>1</w:t>
      </w:r>
      <w:r w:rsidRPr="00E64F3A">
        <w:rPr>
          <w:rFonts w:ascii="Angsana New" w:hAnsi="Angsana New"/>
          <w:sz w:val="30"/>
          <w:szCs w:val="30"/>
          <w:cs/>
        </w:rPr>
        <w:t xml:space="preserve"> มกราคม </w:t>
      </w:r>
      <w:r w:rsidRPr="00E64F3A">
        <w:rPr>
          <w:rFonts w:ascii="Angsana New" w:hAnsi="Angsana New"/>
          <w:sz w:val="30"/>
          <w:szCs w:val="30"/>
        </w:rPr>
        <w:t>2563</w:t>
      </w:r>
      <w:r w:rsidRPr="00E64F3A">
        <w:rPr>
          <w:rFonts w:ascii="Angsana New" w:hAnsi="Angsana New"/>
          <w:sz w:val="30"/>
          <w:szCs w:val="30"/>
          <w:cs/>
        </w:rPr>
        <w:t xml:space="preserve"> และไม่ปรับย้อนหลังงบการเงินงวดก่อนที่แสดงเปรียบเทียบ ทั้งนี้ บริษัทเลือกปฏิบัติตามมาตรฐานการรายงานทางการเงินฉบับนี้กับสัญญาเช่าที่ก่อนหน้าจัดประเภทเป็นสัญญาเช่าดำเนินงาน โดยการรับรู้สินทรัพย์สิทธิการใช้เป็นรายสัญญา โดยมีมูลค่าตามบัญชีของสินทรัพย์เสมือนว่ามาตรฐานการรายงานทางการเงินฉบับนี้ได้ถือปฏิบัติมาตั้งแต่วันที่สัญญาเช่าเริ่มมีผลคิดลดด้วยอัตราดอกเบี้ยการกู้ยืมส่วนเพิ่มของ    ผู้เช่า ณ วันที่ </w:t>
      </w:r>
      <w:r w:rsidRPr="00E64F3A">
        <w:rPr>
          <w:rFonts w:ascii="Angsana New" w:hAnsi="Angsana New"/>
          <w:sz w:val="30"/>
          <w:szCs w:val="30"/>
        </w:rPr>
        <w:t xml:space="preserve">1 </w:t>
      </w:r>
      <w:r w:rsidRPr="00E64F3A">
        <w:rPr>
          <w:rFonts w:ascii="Angsana New" w:hAnsi="Angsana New"/>
          <w:sz w:val="30"/>
          <w:szCs w:val="30"/>
          <w:cs/>
        </w:rPr>
        <w:t xml:space="preserve">มกราคม </w:t>
      </w:r>
      <w:r w:rsidRPr="00E64F3A">
        <w:rPr>
          <w:rFonts w:ascii="Angsana New" w:hAnsi="Angsana New"/>
          <w:sz w:val="30"/>
          <w:szCs w:val="30"/>
        </w:rPr>
        <w:t>2563</w:t>
      </w:r>
    </w:p>
    <w:p w:rsidR="00A934D1" w:rsidRPr="00E64F3A" w:rsidRDefault="00A934D1" w:rsidP="00F62458">
      <w:pPr>
        <w:tabs>
          <w:tab w:val="clear" w:pos="227"/>
          <w:tab w:val="clear" w:pos="454"/>
          <w:tab w:val="clear" w:pos="680"/>
          <w:tab w:val="clear" w:pos="907"/>
        </w:tabs>
        <w:spacing w:before="40" w:after="40"/>
        <w:ind w:left="284"/>
        <w:jc w:val="thaiDistribute"/>
        <w:rPr>
          <w:rFonts w:ascii="Angsana New" w:hAnsi="Angsana New"/>
          <w:sz w:val="30"/>
          <w:szCs w:val="30"/>
        </w:rPr>
      </w:pPr>
    </w:p>
    <w:p w:rsidR="00694C76" w:rsidRPr="00E64F3A" w:rsidRDefault="00694C76" w:rsidP="00F62458">
      <w:pPr>
        <w:tabs>
          <w:tab w:val="clear" w:pos="227"/>
          <w:tab w:val="clear" w:pos="454"/>
          <w:tab w:val="clear" w:pos="680"/>
          <w:tab w:val="clear" w:pos="907"/>
        </w:tabs>
        <w:spacing w:before="40" w:after="40"/>
        <w:ind w:left="284"/>
        <w:jc w:val="thaiDistribute"/>
        <w:rPr>
          <w:rFonts w:ascii="Angsana New" w:hAnsi="Angsana New"/>
          <w:sz w:val="30"/>
          <w:szCs w:val="30"/>
        </w:rPr>
      </w:pPr>
    </w:p>
    <w:p w:rsidR="00694C76" w:rsidRPr="00E64F3A" w:rsidRDefault="00F62458" w:rsidP="00694C76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284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lastRenderedPageBreak/>
        <w:t>ผลกระทบต่อกำไรสะสมต้นงวดปี 2563 จากการเปลี่ยนแปลงนโยบายการบัญชีเนื่องจากการนำมาตรฐานนี้มาถือปฏิบัติ แสดงได้ดังนี้</w:t>
      </w:r>
    </w:p>
    <w:p w:rsidR="00C66D97" w:rsidRPr="00E64F3A" w:rsidRDefault="00C66D97" w:rsidP="00C66D97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284"/>
        <w:jc w:val="right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i/>
          <w:iCs/>
          <w:sz w:val="30"/>
          <w:szCs w:val="30"/>
          <w:cs/>
        </w:rPr>
        <w:t>(หน่วย</w:t>
      </w:r>
      <w:r w:rsidRPr="00E64F3A">
        <w:rPr>
          <w:rFonts w:ascii="Angsana New" w:hAnsi="Angsana New"/>
          <w:i/>
          <w:iCs/>
          <w:sz w:val="30"/>
          <w:szCs w:val="30"/>
        </w:rPr>
        <w:t>:</w:t>
      </w:r>
      <w:r w:rsidRPr="00E64F3A">
        <w:rPr>
          <w:rFonts w:ascii="Angsana New" w:hAnsi="Angsana New"/>
          <w:i/>
          <w:iCs/>
          <w:sz w:val="30"/>
          <w:szCs w:val="30"/>
          <w:cs/>
        </w:rPr>
        <w:t xml:space="preserve"> พันบาท)</w:t>
      </w:r>
    </w:p>
    <w:tbl>
      <w:tblPr>
        <w:tblpPr w:leftFromText="180" w:rightFromText="180" w:vertAnchor="text" w:tblpX="450" w:tblpY="1"/>
        <w:tblOverlap w:val="never"/>
        <w:tblW w:w="9852" w:type="dxa"/>
        <w:tblLook w:val="04A0" w:firstRow="1" w:lastRow="0" w:firstColumn="1" w:lastColumn="0" w:noHBand="0" w:noVBand="1"/>
      </w:tblPr>
      <w:tblGrid>
        <w:gridCol w:w="2807"/>
        <w:gridCol w:w="1801"/>
        <w:gridCol w:w="1622"/>
        <w:gridCol w:w="1820"/>
        <w:gridCol w:w="1802"/>
      </w:tblGrid>
      <w:tr w:rsidR="00E64F3A" w:rsidRPr="00E64F3A" w:rsidTr="0065080E">
        <w:trPr>
          <w:tblHeader/>
        </w:trPr>
        <w:tc>
          <w:tcPr>
            <w:tcW w:w="2807" w:type="dxa"/>
            <w:shd w:val="clear" w:color="auto" w:fill="auto"/>
          </w:tcPr>
          <w:p w:rsidR="00F62458" w:rsidRPr="00E64F3A" w:rsidRDefault="00F62458" w:rsidP="0065080E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1" w:type="dxa"/>
            <w:shd w:val="clear" w:color="auto" w:fill="auto"/>
            <w:vAlign w:val="bottom"/>
          </w:tcPr>
          <w:p w:rsidR="00F62458" w:rsidRPr="00E64F3A" w:rsidRDefault="00F62458" w:rsidP="0065080E">
            <w:pPr>
              <w:overflowPunct w:val="0"/>
              <w:autoSpaceDE w:val="0"/>
              <w:autoSpaceDN w:val="0"/>
              <w:adjustRightInd w:val="0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2" w:type="dxa"/>
            <w:gridSpan w:val="2"/>
          </w:tcPr>
          <w:p w:rsidR="00F62458" w:rsidRPr="00E64F3A" w:rsidRDefault="00F62458" w:rsidP="006508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ผลกระทบจากมาตรฐานการรายงานทางการเงิน</w:t>
            </w:r>
          </w:p>
        </w:tc>
        <w:tc>
          <w:tcPr>
            <w:tcW w:w="1802" w:type="dxa"/>
            <w:shd w:val="clear" w:color="auto" w:fill="auto"/>
            <w:vAlign w:val="bottom"/>
          </w:tcPr>
          <w:p w:rsidR="00F62458" w:rsidRPr="00E64F3A" w:rsidRDefault="00F62458" w:rsidP="0065080E">
            <w:pPr>
              <w:overflowPunct w:val="0"/>
              <w:autoSpaceDE w:val="0"/>
              <w:autoSpaceDN w:val="0"/>
              <w:adjustRightInd w:val="0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65080E">
        <w:trPr>
          <w:tblHeader/>
        </w:trPr>
        <w:tc>
          <w:tcPr>
            <w:tcW w:w="2807" w:type="dxa"/>
            <w:shd w:val="clear" w:color="auto" w:fill="auto"/>
          </w:tcPr>
          <w:p w:rsidR="00F62458" w:rsidRPr="00E64F3A" w:rsidRDefault="00F62458" w:rsidP="0065080E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1" w:type="dxa"/>
            <w:shd w:val="clear" w:color="auto" w:fill="auto"/>
            <w:vAlign w:val="bottom"/>
            <w:hideMark/>
          </w:tcPr>
          <w:p w:rsidR="00F62458" w:rsidRPr="00E64F3A" w:rsidRDefault="00F62458" w:rsidP="006508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64F3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2" w:type="dxa"/>
          </w:tcPr>
          <w:p w:rsidR="00F62458" w:rsidRPr="00E64F3A" w:rsidRDefault="00F62458" w:rsidP="006508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กลุ่มเครื่องมือทางการเงิน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62458" w:rsidRPr="00E64F3A" w:rsidRDefault="00F62458" w:rsidP="006508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E64F3A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802" w:type="dxa"/>
            <w:shd w:val="clear" w:color="auto" w:fill="auto"/>
            <w:vAlign w:val="bottom"/>
            <w:hideMark/>
          </w:tcPr>
          <w:p w:rsidR="00F62458" w:rsidRPr="00E64F3A" w:rsidRDefault="00F62458" w:rsidP="006508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64F3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64F3A" w:rsidRPr="00E64F3A" w:rsidTr="0065080E">
        <w:tc>
          <w:tcPr>
            <w:tcW w:w="2807" w:type="dxa"/>
            <w:shd w:val="clear" w:color="auto" w:fill="auto"/>
            <w:hideMark/>
          </w:tcPr>
          <w:p w:rsidR="00F62458" w:rsidRPr="00E64F3A" w:rsidRDefault="00F62458" w:rsidP="0065080E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801" w:type="dxa"/>
            <w:shd w:val="clear" w:color="auto" w:fill="auto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0" w:type="dxa"/>
            <w:shd w:val="clear" w:color="auto" w:fill="auto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  <w:shd w:val="clear" w:color="auto" w:fill="auto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65080E">
        <w:tc>
          <w:tcPr>
            <w:tcW w:w="2807" w:type="dxa"/>
            <w:shd w:val="clear" w:color="auto" w:fill="auto"/>
          </w:tcPr>
          <w:p w:rsidR="00F62458" w:rsidRPr="00E64F3A" w:rsidRDefault="00F62458" w:rsidP="0065080E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01" w:type="dxa"/>
            <w:shd w:val="clear" w:color="auto" w:fill="auto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0" w:type="dxa"/>
            <w:shd w:val="clear" w:color="auto" w:fill="auto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  <w:shd w:val="clear" w:color="auto" w:fill="auto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65080E">
        <w:tc>
          <w:tcPr>
            <w:tcW w:w="2807" w:type="dxa"/>
            <w:shd w:val="clear" w:color="auto" w:fill="auto"/>
          </w:tcPr>
          <w:p w:rsidR="00F62458" w:rsidRPr="00E64F3A" w:rsidRDefault="00F62458" w:rsidP="0065080E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01" w:type="dxa"/>
            <w:shd w:val="clear" w:color="auto" w:fill="auto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0" w:type="dxa"/>
            <w:shd w:val="clear" w:color="auto" w:fill="auto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  <w:shd w:val="clear" w:color="auto" w:fill="auto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65080E">
        <w:tc>
          <w:tcPr>
            <w:tcW w:w="2807" w:type="dxa"/>
            <w:shd w:val="clear" w:color="auto" w:fill="auto"/>
          </w:tcPr>
          <w:p w:rsidR="00F62458" w:rsidRPr="00E64F3A" w:rsidRDefault="00F62458" w:rsidP="0065080E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1" w:type="dxa"/>
            <w:shd w:val="clear" w:color="auto" w:fill="auto"/>
          </w:tcPr>
          <w:p w:rsidR="00F62458" w:rsidRPr="00E64F3A" w:rsidRDefault="00F62458" w:rsidP="00650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284,737</w:t>
            </w:r>
          </w:p>
        </w:tc>
        <w:tc>
          <w:tcPr>
            <w:tcW w:w="1622" w:type="dxa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64F3A">
              <w:rPr>
                <w:rFonts w:ascii="Angsana New" w:hAnsi="Angsana New"/>
                <w:sz w:val="30"/>
                <w:szCs w:val="30"/>
              </w:rPr>
              <w:t>1,094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20" w:type="dxa"/>
            <w:shd w:val="clear" w:color="auto" w:fill="auto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 xml:space="preserve">                -</w:t>
            </w:r>
          </w:p>
        </w:tc>
        <w:tc>
          <w:tcPr>
            <w:tcW w:w="1802" w:type="dxa"/>
            <w:shd w:val="clear" w:color="auto" w:fill="auto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283,643</w:t>
            </w:r>
          </w:p>
        </w:tc>
      </w:tr>
      <w:tr w:rsidR="00E64F3A" w:rsidRPr="00E64F3A" w:rsidTr="0065080E">
        <w:tc>
          <w:tcPr>
            <w:tcW w:w="2807" w:type="dxa"/>
            <w:shd w:val="clear" w:color="auto" w:fill="auto"/>
            <w:hideMark/>
          </w:tcPr>
          <w:p w:rsidR="00F62458" w:rsidRPr="00E64F3A" w:rsidRDefault="00F62458" w:rsidP="0065080E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801" w:type="dxa"/>
            <w:shd w:val="clear" w:color="auto" w:fill="auto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2" w:type="dxa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0" w:type="dxa"/>
            <w:shd w:val="clear" w:color="auto" w:fill="auto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  <w:shd w:val="clear" w:color="auto" w:fill="auto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65080E">
        <w:tc>
          <w:tcPr>
            <w:tcW w:w="2807" w:type="dxa"/>
            <w:shd w:val="clear" w:color="auto" w:fill="auto"/>
            <w:hideMark/>
          </w:tcPr>
          <w:p w:rsidR="00F62458" w:rsidRPr="00E64F3A" w:rsidRDefault="00F62458" w:rsidP="0065080E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801" w:type="dxa"/>
            <w:shd w:val="clear" w:color="auto" w:fill="auto"/>
            <w:hideMark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1,002,985</w:t>
            </w:r>
          </w:p>
        </w:tc>
        <w:tc>
          <w:tcPr>
            <w:tcW w:w="1622" w:type="dxa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 xml:space="preserve">                    -</w:t>
            </w:r>
          </w:p>
        </w:tc>
        <w:tc>
          <w:tcPr>
            <w:tcW w:w="1820" w:type="dxa"/>
            <w:shd w:val="clear" w:color="auto" w:fill="auto"/>
            <w:hideMark/>
          </w:tcPr>
          <w:p w:rsidR="00F62458" w:rsidRPr="00E64F3A" w:rsidRDefault="00F62458" w:rsidP="00650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(160,042)</w:t>
            </w:r>
          </w:p>
        </w:tc>
        <w:tc>
          <w:tcPr>
            <w:tcW w:w="1802" w:type="dxa"/>
            <w:shd w:val="clear" w:color="auto" w:fill="auto"/>
            <w:hideMark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842,943</w:t>
            </w:r>
          </w:p>
        </w:tc>
      </w:tr>
      <w:tr w:rsidR="00E64F3A" w:rsidRPr="00E64F3A" w:rsidTr="0065080E">
        <w:tc>
          <w:tcPr>
            <w:tcW w:w="2807" w:type="dxa"/>
            <w:shd w:val="clear" w:color="auto" w:fill="auto"/>
            <w:hideMark/>
          </w:tcPr>
          <w:p w:rsidR="00F62458" w:rsidRPr="00E64F3A" w:rsidRDefault="00F62458" w:rsidP="0065080E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801" w:type="dxa"/>
            <w:shd w:val="clear" w:color="auto" w:fill="auto"/>
            <w:hideMark/>
          </w:tcPr>
          <w:p w:rsidR="00F62458" w:rsidRPr="00E64F3A" w:rsidRDefault="00F62458" w:rsidP="00650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 xml:space="preserve">                   -</w:t>
            </w:r>
          </w:p>
        </w:tc>
        <w:tc>
          <w:tcPr>
            <w:tcW w:w="1622" w:type="dxa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0" w:type="dxa"/>
            <w:shd w:val="clear" w:color="auto" w:fill="auto"/>
            <w:hideMark/>
          </w:tcPr>
          <w:p w:rsidR="00F62458" w:rsidRPr="00E64F3A" w:rsidRDefault="00F62458" w:rsidP="00650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160,042</w:t>
            </w:r>
          </w:p>
        </w:tc>
        <w:tc>
          <w:tcPr>
            <w:tcW w:w="1802" w:type="dxa"/>
            <w:shd w:val="clear" w:color="auto" w:fill="auto"/>
            <w:hideMark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160,042</w:t>
            </w:r>
          </w:p>
        </w:tc>
      </w:tr>
      <w:tr w:rsidR="00E64F3A" w:rsidRPr="00E64F3A" w:rsidTr="0065080E">
        <w:tc>
          <w:tcPr>
            <w:tcW w:w="2807" w:type="dxa"/>
            <w:shd w:val="clear" w:color="auto" w:fill="auto"/>
            <w:hideMark/>
          </w:tcPr>
          <w:p w:rsidR="00F62458" w:rsidRPr="00E64F3A" w:rsidRDefault="00F62458" w:rsidP="0065080E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801" w:type="dxa"/>
            <w:shd w:val="clear" w:color="auto" w:fill="auto"/>
            <w:hideMark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19,334</w:t>
            </w:r>
          </w:p>
        </w:tc>
        <w:tc>
          <w:tcPr>
            <w:tcW w:w="1622" w:type="dxa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1820" w:type="dxa"/>
            <w:shd w:val="clear" w:color="auto" w:fill="auto"/>
            <w:hideMark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 xml:space="preserve">                -</w:t>
            </w:r>
          </w:p>
        </w:tc>
        <w:tc>
          <w:tcPr>
            <w:tcW w:w="1802" w:type="dxa"/>
            <w:shd w:val="clear" w:color="auto" w:fill="auto"/>
            <w:hideMark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19,552</w:t>
            </w:r>
          </w:p>
        </w:tc>
      </w:tr>
      <w:tr w:rsidR="00E64F3A" w:rsidRPr="00E64F3A" w:rsidTr="0065080E">
        <w:tc>
          <w:tcPr>
            <w:tcW w:w="2807" w:type="dxa"/>
            <w:shd w:val="clear" w:color="auto" w:fill="auto"/>
            <w:hideMark/>
          </w:tcPr>
          <w:p w:rsidR="00F62458" w:rsidRPr="00E64F3A" w:rsidRDefault="00F62458" w:rsidP="0065080E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801" w:type="dxa"/>
            <w:shd w:val="clear" w:color="auto" w:fill="auto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0" w:type="dxa"/>
            <w:shd w:val="clear" w:color="auto" w:fill="auto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  <w:shd w:val="clear" w:color="auto" w:fill="auto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65080E">
        <w:tc>
          <w:tcPr>
            <w:tcW w:w="2807" w:type="dxa"/>
            <w:shd w:val="clear" w:color="auto" w:fill="auto"/>
          </w:tcPr>
          <w:p w:rsidR="00F62458" w:rsidRPr="00E64F3A" w:rsidRDefault="00F62458" w:rsidP="0065080E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801" w:type="dxa"/>
            <w:shd w:val="clear" w:color="auto" w:fill="auto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2" w:type="dxa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0" w:type="dxa"/>
            <w:shd w:val="clear" w:color="auto" w:fill="auto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  <w:shd w:val="clear" w:color="auto" w:fill="auto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65080E">
        <w:tc>
          <w:tcPr>
            <w:tcW w:w="2807" w:type="dxa"/>
            <w:shd w:val="clear" w:color="auto" w:fill="auto"/>
          </w:tcPr>
          <w:p w:rsidR="00F62458" w:rsidRPr="00E64F3A" w:rsidRDefault="00F62458" w:rsidP="0065080E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กำไรสะสม - ยังไม่ได้จัดสรร</w:t>
            </w:r>
          </w:p>
        </w:tc>
        <w:tc>
          <w:tcPr>
            <w:tcW w:w="1801" w:type="dxa"/>
            <w:shd w:val="clear" w:color="auto" w:fill="auto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36,758</w:t>
            </w:r>
          </w:p>
        </w:tc>
        <w:tc>
          <w:tcPr>
            <w:tcW w:w="1622" w:type="dxa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64F3A">
              <w:rPr>
                <w:rFonts w:ascii="Angsana New" w:hAnsi="Angsana New"/>
                <w:sz w:val="30"/>
                <w:szCs w:val="30"/>
              </w:rPr>
              <w:t>875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20" w:type="dxa"/>
            <w:shd w:val="clear" w:color="auto" w:fill="auto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 xml:space="preserve">                 -</w:t>
            </w:r>
          </w:p>
        </w:tc>
        <w:tc>
          <w:tcPr>
            <w:tcW w:w="1802" w:type="dxa"/>
            <w:shd w:val="clear" w:color="auto" w:fill="auto"/>
          </w:tcPr>
          <w:p w:rsidR="00F62458" w:rsidRPr="00E64F3A" w:rsidRDefault="00F62458" w:rsidP="0065080E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35,883</w:t>
            </w:r>
          </w:p>
        </w:tc>
      </w:tr>
    </w:tbl>
    <w:p w:rsidR="00F62458" w:rsidRPr="00E64F3A" w:rsidRDefault="00F62458" w:rsidP="00F62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2"/>
        <w:jc w:val="thaiDistribute"/>
        <w:rPr>
          <w:rFonts w:ascii="Angsana New" w:hAnsi="Angsana New"/>
          <w:sz w:val="30"/>
          <w:szCs w:val="30"/>
        </w:rPr>
      </w:pPr>
    </w:p>
    <w:p w:rsidR="00F62458" w:rsidRPr="00E64F3A" w:rsidRDefault="00F62458" w:rsidP="00F62458">
      <w:pPr>
        <w:spacing w:before="120" w:after="120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  <w:cs/>
        </w:rPr>
        <w:t>สัญญาเช่า</w:t>
      </w:r>
    </w:p>
    <w:p w:rsidR="00F62458" w:rsidRPr="00E64F3A" w:rsidRDefault="00542F0C" w:rsidP="00896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E64F3A">
        <w:rPr>
          <w:rFonts w:ascii="Angsana New" w:hAnsi="Angsana New"/>
          <w:sz w:val="30"/>
          <w:szCs w:val="30"/>
        </w:rPr>
        <w:t>16</w:t>
      </w:r>
      <w:r w:rsidRPr="00E64F3A">
        <w:rPr>
          <w:rFonts w:ascii="Angsana New" w:hAnsi="Angsana New"/>
          <w:sz w:val="30"/>
          <w:szCs w:val="30"/>
          <w:cs/>
        </w:rPr>
        <w:t xml:space="preserve"> มาถือปฏิบัติครั้งแรก ณ วันที่ </w:t>
      </w:r>
      <w:r w:rsidRPr="00E64F3A">
        <w:rPr>
          <w:rFonts w:ascii="Angsana New" w:hAnsi="Angsana New"/>
          <w:sz w:val="30"/>
          <w:szCs w:val="30"/>
        </w:rPr>
        <w:t>1</w:t>
      </w:r>
      <w:r w:rsidRPr="00E64F3A">
        <w:rPr>
          <w:rFonts w:ascii="Angsana New" w:hAnsi="Angsana New"/>
          <w:sz w:val="30"/>
          <w:szCs w:val="30"/>
          <w:cs/>
        </w:rPr>
        <w:t xml:space="preserve"> มกราคม </w:t>
      </w:r>
      <w:r w:rsidRPr="00E64F3A">
        <w:rPr>
          <w:rFonts w:ascii="Angsana New" w:hAnsi="Angsana New"/>
          <w:sz w:val="30"/>
          <w:szCs w:val="30"/>
        </w:rPr>
        <w:t>2563</w:t>
      </w:r>
      <w:r w:rsidRPr="00E64F3A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8966" w:type="dxa"/>
        <w:tblInd w:w="817" w:type="dxa"/>
        <w:tblLook w:val="04A0" w:firstRow="1" w:lastRow="0" w:firstColumn="1" w:lastColumn="0" w:noHBand="0" w:noVBand="1"/>
      </w:tblPr>
      <w:tblGrid>
        <w:gridCol w:w="6662"/>
        <w:gridCol w:w="2304"/>
      </w:tblGrid>
      <w:tr w:rsidR="00E64F3A" w:rsidRPr="00E64F3A" w:rsidTr="00A934D1">
        <w:trPr>
          <w:trHeight w:val="456"/>
        </w:trPr>
        <w:tc>
          <w:tcPr>
            <w:tcW w:w="6662" w:type="dxa"/>
          </w:tcPr>
          <w:p w:rsidR="006350CE" w:rsidRPr="00E64F3A" w:rsidRDefault="006350CE" w:rsidP="00A934D1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4" w:type="dxa"/>
          </w:tcPr>
          <w:p w:rsidR="006350CE" w:rsidRPr="00E64F3A" w:rsidRDefault="006350CE" w:rsidP="00A934D1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E64F3A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พันบาท)</w:t>
            </w:r>
          </w:p>
        </w:tc>
      </w:tr>
      <w:tr w:rsidR="00E64F3A" w:rsidRPr="00E64F3A" w:rsidTr="00A934D1">
        <w:trPr>
          <w:trHeight w:val="450"/>
        </w:trPr>
        <w:tc>
          <w:tcPr>
            <w:tcW w:w="6662" w:type="dxa"/>
          </w:tcPr>
          <w:p w:rsidR="006350CE" w:rsidRPr="00E64F3A" w:rsidRDefault="006350CE" w:rsidP="00A934D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เคริ่องจักรและอุปกรณ์</w:t>
            </w:r>
          </w:p>
        </w:tc>
        <w:tc>
          <w:tcPr>
            <w:tcW w:w="2304" w:type="dxa"/>
          </w:tcPr>
          <w:p w:rsidR="006350CE" w:rsidRPr="00E64F3A" w:rsidRDefault="006350CE" w:rsidP="00A934D1">
            <w:pPr>
              <w:tabs>
                <w:tab w:val="clear" w:pos="1871"/>
                <w:tab w:val="decimal" w:pos="1873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52,017</w:t>
            </w:r>
          </w:p>
        </w:tc>
      </w:tr>
      <w:tr w:rsidR="00E64F3A" w:rsidRPr="00E64F3A" w:rsidTr="00A934D1">
        <w:trPr>
          <w:trHeight w:val="428"/>
        </w:trPr>
        <w:tc>
          <w:tcPr>
            <w:tcW w:w="6662" w:type="dxa"/>
          </w:tcPr>
          <w:p w:rsidR="006350CE" w:rsidRPr="00E64F3A" w:rsidRDefault="006350CE" w:rsidP="00A934D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ยานพาห</w:t>
            </w:r>
            <w:r w:rsidR="00BF5D25" w:rsidRPr="00E64F3A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ะ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6350CE" w:rsidRPr="00E64F3A" w:rsidRDefault="006350CE" w:rsidP="00A934D1">
            <w:pPr>
              <w:tabs>
                <w:tab w:val="clear" w:pos="1871"/>
                <w:tab w:val="decimal" w:pos="1873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108,025</w:t>
            </w:r>
          </w:p>
        </w:tc>
      </w:tr>
      <w:tr w:rsidR="006350CE" w:rsidRPr="00E64F3A" w:rsidTr="00A934D1">
        <w:trPr>
          <w:trHeight w:val="410"/>
        </w:trPr>
        <w:tc>
          <w:tcPr>
            <w:tcW w:w="6662" w:type="dxa"/>
          </w:tcPr>
          <w:p w:rsidR="006350CE" w:rsidRPr="00E64F3A" w:rsidRDefault="006350CE" w:rsidP="00A934D1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รวมสินทรัพย์สิทธิการใช้</w:t>
            </w:r>
          </w:p>
        </w:tc>
        <w:tc>
          <w:tcPr>
            <w:tcW w:w="2304" w:type="dxa"/>
            <w:tcBorders>
              <w:top w:val="single" w:sz="4" w:space="0" w:color="auto"/>
            </w:tcBorders>
          </w:tcPr>
          <w:p w:rsidR="006350CE" w:rsidRPr="00E64F3A" w:rsidRDefault="006350CE" w:rsidP="00A934D1">
            <w:pPr>
              <w:pBdr>
                <w:bottom w:val="double" w:sz="4" w:space="1" w:color="auto"/>
              </w:pBdr>
              <w:tabs>
                <w:tab w:val="clear" w:pos="1871"/>
                <w:tab w:val="decimal" w:pos="1873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160,042</w:t>
            </w:r>
          </w:p>
        </w:tc>
      </w:tr>
    </w:tbl>
    <w:p w:rsidR="00F62458" w:rsidRPr="00E64F3A" w:rsidRDefault="00F62458" w:rsidP="00A93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</w:p>
    <w:p w:rsidR="00694C76" w:rsidRPr="00E64F3A" w:rsidRDefault="00694C76" w:rsidP="00694C76">
      <w:pPr>
        <w:spacing w:before="240" w:after="12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ab/>
      </w:r>
    </w:p>
    <w:p w:rsidR="00600E75" w:rsidRPr="00E64F3A" w:rsidRDefault="00694C76" w:rsidP="00694C76">
      <w:pPr>
        <w:spacing w:before="240" w:after="12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lastRenderedPageBreak/>
        <w:tab/>
      </w:r>
      <w:r w:rsidR="00600E75" w:rsidRPr="00E64F3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00E75" w:rsidRPr="00E64F3A">
        <w:rPr>
          <w:rFonts w:ascii="Angsana New" w:hAnsi="Angsana New"/>
          <w:sz w:val="30"/>
          <w:szCs w:val="30"/>
        </w:rPr>
        <w:t xml:space="preserve">1 </w:t>
      </w:r>
      <w:r w:rsidR="00600E75" w:rsidRPr="00E64F3A">
        <w:rPr>
          <w:rFonts w:ascii="Angsana New" w:hAnsi="Angsana New"/>
          <w:sz w:val="30"/>
          <w:szCs w:val="30"/>
          <w:cs/>
        </w:rPr>
        <w:t xml:space="preserve">มกราคม </w:t>
      </w:r>
      <w:r w:rsidR="00600E75" w:rsidRPr="00E64F3A">
        <w:rPr>
          <w:rFonts w:ascii="Angsana New" w:hAnsi="Angsana New"/>
          <w:sz w:val="30"/>
          <w:szCs w:val="30"/>
        </w:rPr>
        <w:t xml:space="preserve">2563 </w:t>
      </w:r>
      <w:r w:rsidR="00600E75" w:rsidRPr="00E64F3A">
        <w:rPr>
          <w:rFonts w:ascii="Angsana New" w:hAnsi="Angsana New"/>
          <w:sz w:val="30"/>
          <w:szCs w:val="30"/>
          <w:cs/>
        </w:rPr>
        <w:t xml:space="preserve">การจัดประเภทรายการและวัดมูลค่าและมูลค่าของสินทรัพย์ทางการเงินและหนี้สินทางการเงินตามที่กำหนดในมาตรฐานการรายงานทางการเงิน ฉบับที่ </w:t>
      </w:r>
      <w:r w:rsidR="00600E75" w:rsidRPr="00E64F3A">
        <w:rPr>
          <w:rFonts w:ascii="Angsana New" w:hAnsi="Angsana New"/>
          <w:sz w:val="30"/>
          <w:szCs w:val="30"/>
        </w:rPr>
        <w:t xml:space="preserve">9 </w:t>
      </w:r>
      <w:r w:rsidR="00600E75" w:rsidRPr="00E64F3A">
        <w:rPr>
          <w:rFonts w:ascii="Angsana New" w:hAnsi="Angsana New"/>
          <w:sz w:val="30"/>
          <w:szCs w:val="30"/>
          <w:cs/>
        </w:rPr>
        <w:t>และมูลค่าตามหลักการบัญชีเดิม แสดงได้ดังนี้</w:t>
      </w:r>
    </w:p>
    <w:tbl>
      <w:tblPr>
        <w:tblW w:w="997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75"/>
        <w:gridCol w:w="1985"/>
        <w:gridCol w:w="283"/>
        <w:gridCol w:w="2475"/>
        <w:gridCol w:w="236"/>
        <w:gridCol w:w="1825"/>
      </w:tblGrid>
      <w:tr w:rsidR="00E64F3A" w:rsidRPr="00E64F3A" w:rsidTr="00925C04">
        <w:trPr>
          <w:trHeight w:val="20"/>
          <w:tblHeader/>
        </w:trPr>
        <w:tc>
          <w:tcPr>
            <w:tcW w:w="3175" w:type="dxa"/>
            <w:vAlign w:val="bottom"/>
          </w:tcPr>
          <w:p w:rsidR="003E66B5" w:rsidRPr="00E64F3A" w:rsidRDefault="003E66B5" w:rsidP="00925C0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9" w:type="dxa"/>
            <w:gridSpan w:val="4"/>
            <w:vAlign w:val="bottom"/>
          </w:tcPr>
          <w:p w:rsidR="003E66B5" w:rsidRPr="00E64F3A" w:rsidRDefault="003E66B5" w:rsidP="00925C0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:rsidR="003E66B5" w:rsidRPr="00E64F3A" w:rsidRDefault="003E66B5" w:rsidP="00925C0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64F3A">
              <w:rPr>
                <w:rFonts w:ascii="Angsana New" w:hAnsi="Angsana New"/>
                <w:sz w:val="30"/>
                <w:szCs w:val="30"/>
              </w:rPr>
              <w:t>: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E64F3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64F3A" w:rsidRPr="00E64F3A" w:rsidTr="00925C04">
        <w:trPr>
          <w:trHeight w:val="20"/>
        </w:trPr>
        <w:tc>
          <w:tcPr>
            <w:tcW w:w="3175" w:type="dxa"/>
            <w:vAlign w:val="bottom"/>
          </w:tcPr>
          <w:p w:rsidR="003E66B5" w:rsidRPr="00E64F3A" w:rsidRDefault="003E66B5" w:rsidP="00925C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มูลค่าตาม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br/>
              <w:t>หลักการบัญชีเดิม</w:t>
            </w:r>
          </w:p>
        </w:tc>
        <w:tc>
          <w:tcPr>
            <w:tcW w:w="283" w:type="dxa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การจัดประเภทและวัดมูลค่า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br/>
              <w:t xml:space="preserve">ตามมาตรฐานการรายงานทางการเงิน ฉบับที่ </w:t>
            </w:r>
            <w:r w:rsidRPr="00E64F3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64F3A" w:rsidRPr="00E64F3A" w:rsidTr="00925C04">
        <w:trPr>
          <w:trHeight w:val="20"/>
        </w:trPr>
        <w:tc>
          <w:tcPr>
            <w:tcW w:w="3175" w:type="dxa"/>
            <w:vAlign w:val="bottom"/>
          </w:tcPr>
          <w:p w:rsidR="003E66B5" w:rsidRPr="00E64F3A" w:rsidRDefault="003E66B5" w:rsidP="00925C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tcBorders>
              <w:bottom w:val="single" w:sz="4" w:space="0" w:color="auto"/>
            </w:tcBorders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br/>
              <w:t>ตัดจำหน่าย</w:t>
            </w:r>
          </w:p>
        </w:tc>
        <w:tc>
          <w:tcPr>
            <w:tcW w:w="236" w:type="dxa"/>
            <w:vAlign w:val="bottom"/>
          </w:tcPr>
          <w:p w:rsidR="003E66B5" w:rsidRPr="00E64F3A" w:rsidRDefault="003E66B5" w:rsidP="00925C04">
            <w:pPr>
              <w:tabs>
                <w:tab w:val="clear" w:pos="227"/>
                <w:tab w:val="clear" w:pos="454"/>
                <w:tab w:val="clear" w:pos="680"/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64F3A" w:rsidRPr="00E64F3A" w:rsidTr="00925C04">
        <w:trPr>
          <w:trHeight w:val="20"/>
        </w:trPr>
        <w:tc>
          <w:tcPr>
            <w:tcW w:w="5160" w:type="dxa"/>
            <w:gridSpan w:val="2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สินทรัพย์ทางการเงิน ณ วันที่ </w:t>
            </w:r>
            <w:r w:rsidRPr="00E64F3A">
              <w:rPr>
                <w:rFonts w:ascii="Angsana New" w:hAnsi="Angsana New"/>
                <w:b/>
                <w:sz w:val="30"/>
                <w:szCs w:val="30"/>
              </w:rPr>
              <w:t>1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E64F3A">
              <w:rPr>
                <w:rFonts w:ascii="Angsana New" w:hAnsi="Angsana New"/>
                <w:b/>
                <w:sz w:val="30"/>
                <w:szCs w:val="30"/>
              </w:rPr>
              <w:t>2563</w:t>
            </w:r>
          </w:p>
        </w:tc>
        <w:tc>
          <w:tcPr>
            <w:tcW w:w="283" w:type="dxa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tcBorders>
              <w:top w:val="single" w:sz="4" w:space="0" w:color="auto"/>
            </w:tcBorders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E66B5" w:rsidRPr="00E64F3A" w:rsidRDefault="003E66B5" w:rsidP="00925C04">
            <w:pPr>
              <w:tabs>
                <w:tab w:val="clear" w:pos="227"/>
                <w:tab w:val="clear" w:pos="454"/>
                <w:tab w:val="clear" w:pos="680"/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925C04">
        <w:trPr>
          <w:trHeight w:val="20"/>
        </w:trPr>
        <w:tc>
          <w:tcPr>
            <w:tcW w:w="3175" w:type="dxa"/>
            <w:vAlign w:val="bottom"/>
          </w:tcPr>
          <w:p w:rsidR="003E66B5" w:rsidRPr="00E64F3A" w:rsidRDefault="003E66B5" w:rsidP="00925C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10,569</w:t>
            </w:r>
          </w:p>
        </w:tc>
        <w:tc>
          <w:tcPr>
            <w:tcW w:w="283" w:type="dxa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10,569</w:t>
            </w:r>
          </w:p>
        </w:tc>
        <w:tc>
          <w:tcPr>
            <w:tcW w:w="236" w:type="dxa"/>
            <w:vAlign w:val="bottom"/>
          </w:tcPr>
          <w:p w:rsidR="003E66B5" w:rsidRPr="00E64F3A" w:rsidRDefault="003E66B5" w:rsidP="00925C04">
            <w:pPr>
              <w:tabs>
                <w:tab w:val="clear" w:pos="227"/>
                <w:tab w:val="clear" w:pos="454"/>
                <w:tab w:val="clear" w:pos="680"/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10,569</w:t>
            </w:r>
          </w:p>
        </w:tc>
      </w:tr>
      <w:tr w:rsidR="00E64F3A" w:rsidRPr="00E64F3A" w:rsidTr="00925C04">
        <w:trPr>
          <w:trHeight w:val="20"/>
        </w:trPr>
        <w:tc>
          <w:tcPr>
            <w:tcW w:w="3175" w:type="dxa"/>
            <w:vAlign w:val="bottom"/>
          </w:tcPr>
          <w:p w:rsidR="003E66B5" w:rsidRPr="00E64F3A" w:rsidRDefault="003E66B5" w:rsidP="00925C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284,737</w:t>
            </w:r>
          </w:p>
        </w:tc>
        <w:tc>
          <w:tcPr>
            <w:tcW w:w="283" w:type="dxa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284,737</w:t>
            </w:r>
          </w:p>
        </w:tc>
        <w:tc>
          <w:tcPr>
            <w:tcW w:w="236" w:type="dxa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284,737</w:t>
            </w:r>
          </w:p>
        </w:tc>
      </w:tr>
      <w:tr w:rsidR="00E64F3A" w:rsidRPr="00E64F3A" w:rsidTr="00925C04">
        <w:trPr>
          <w:trHeight w:val="20"/>
        </w:trPr>
        <w:tc>
          <w:tcPr>
            <w:tcW w:w="3175" w:type="dxa"/>
            <w:vAlign w:val="bottom"/>
          </w:tcPr>
          <w:p w:rsidR="003E66B5" w:rsidRPr="00E64F3A" w:rsidRDefault="003E66B5" w:rsidP="00925C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17,890</w:t>
            </w:r>
          </w:p>
        </w:tc>
        <w:tc>
          <w:tcPr>
            <w:tcW w:w="283" w:type="dxa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17,890</w:t>
            </w:r>
          </w:p>
        </w:tc>
        <w:tc>
          <w:tcPr>
            <w:tcW w:w="236" w:type="dxa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17,890</w:t>
            </w:r>
          </w:p>
        </w:tc>
      </w:tr>
      <w:tr w:rsidR="00E64F3A" w:rsidRPr="00E64F3A" w:rsidTr="00925C04">
        <w:trPr>
          <w:trHeight w:val="20"/>
        </w:trPr>
        <w:tc>
          <w:tcPr>
            <w:tcW w:w="3175" w:type="dxa"/>
            <w:vAlign w:val="bottom"/>
          </w:tcPr>
          <w:p w:rsidR="003E66B5" w:rsidRPr="00E64F3A" w:rsidRDefault="003E66B5" w:rsidP="00925C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สินทรัพย์ที่เกิดจากสัญญาก่อสร้าง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53,820</w:t>
            </w:r>
          </w:p>
        </w:tc>
        <w:tc>
          <w:tcPr>
            <w:tcW w:w="283" w:type="dxa"/>
            <w:vMerge w:val="restart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tcBorders>
              <w:bottom w:val="single" w:sz="4" w:space="0" w:color="auto"/>
            </w:tcBorders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53,820</w:t>
            </w:r>
          </w:p>
        </w:tc>
        <w:tc>
          <w:tcPr>
            <w:tcW w:w="236" w:type="dxa"/>
            <w:vMerge w:val="restart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53,820</w:t>
            </w:r>
          </w:p>
        </w:tc>
      </w:tr>
      <w:tr w:rsidR="00E64F3A" w:rsidRPr="00E64F3A" w:rsidTr="00925C04">
        <w:trPr>
          <w:trHeight w:val="20"/>
        </w:trPr>
        <w:tc>
          <w:tcPr>
            <w:tcW w:w="3175" w:type="dxa"/>
            <w:vAlign w:val="bottom"/>
          </w:tcPr>
          <w:p w:rsidR="003E66B5" w:rsidRPr="00E64F3A" w:rsidRDefault="003E66B5" w:rsidP="00925C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367,016</w:t>
            </w:r>
          </w:p>
        </w:tc>
        <w:tc>
          <w:tcPr>
            <w:tcW w:w="283" w:type="dxa"/>
            <w:vMerge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367,016</w:t>
            </w:r>
          </w:p>
        </w:tc>
        <w:tc>
          <w:tcPr>
            <w:tcW w:w="236" w:type="dxa"/>
            <w:vMerge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367,016</w:t>
            </w:r>
          </w:p>
        </w:tc>
      </w:tr>
      <w:tr w:rsidR="00E64F3A" w:rsidRPr="00E64F3A" w:rsidTr="00925C04">
        <w:trPr>
          <w:trHeight w:val="20"/>
        </w:trPr>
        <w:tc>
          <w:tcPr>
            <w:tcW w:w="5160" w:type="dxa"/>
            <w:gridSpan w:val="2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หนี้สินทางการเงิน ณ วันที่ 1 มกราคม 2563</w:t>
            </w:r>
          </w:p>
        </w:tc>
        <w:tc>
          <w:tcPr>
            <w:tcW w:w="283" w:type="dxa"/>
            <w:vMerge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vMerge w:val="restart"/>
            <w:tcBorders>
              <w:top w:val="single" w:sz="4" w:space="0" w:color="auto"/>
            </w:tcBorders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 xml:space="preserve">      320,000</w:t>
            </w:r>
          </w:p>
        </w:tc>
        <w:tc>
          <w:tcPr>
            <w:tcW w:w="236" w:type="dxa"/>
            <w:vMerge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925C04">
        <w:trPr>
          <w:trHeight w:val="20"/>
        </w:trPr>
        <w:tc>
          <w:tcPr>
            <w:tcW w:w="3175" w:type="dxa"/>
            <w:vAlign w:val="bottom"/>
          </w:tcPr>
          <w:p w:rsidR="003E66B5" w:rsidRPr="00E64F3A" w:rsidRDefault="003E66B5" w:rsidP="00925C04">
            <w:pPr>
              <w:overflowPunct w:val="0"/>
              <w:autoSpaceDE w:val="0"/>
              <w:autoSpaceDN w:val="0"/>
              <w:adjustRightInd w:val="0"/>
              <w:ind w:left="90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เงินเบิกเกินบัญชีธนาคารและเงิน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กู้ยืม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ระยะสั้นจากสถาบันการเงิน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 xml:space="preserve">      320,000</w:t>
            </w:r>
          </w:p>
        </w:tc>
        <w:tc>
          <w:tcPr>
            <w:tcW w:w="283" w:type="dxa"/>
            <w:vMerge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vMerge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Merge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 xml:space="preserve">      320,000</w:t>
            </w:r>
          </w:p>
        </w:tc>
      </w:tr>
      <w:tr w:rsidR="00E64F3A" w:rsidRPr="00E64F3A" w:rsidTr="00925C04">
        <w:trPr>
          <w:trHeight w:val="20"/>
        </w:trPr>
        <w:tc>
          <w:tcPr>
            <w:tcW w:w="3175" w:type="dxa"/>
            <w:vAlign w:val="bottom"/>
          </w:tcPr>
          <w:p w:rsidR="003E66B5" w:rsidRPr="00E64F3A" w:rsidRDefault="003E66B5" w:rsidP="00925C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204,576</w:t>
            </w:r>
          </w:p>
        </w:tc>
        <w:tc>
          <w:tcPr>
            <w:tcW w:w="283" w:type="dxa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204,576</w:t>
            </w:r>
          </w:p>
        </w:tc>
        <w:tc>
          <w:tcPr>
            <w:tcW w:w="236" w:type="dxa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204,576</w:t>
            </w:r>
          </w:p>
        </w:tc>
      </w:tr>
      <w:tr w:rsidR="00E64F3A" w:rsidRPr="00E64F3A" w:rsidTr="00925C04">
        <w:trPr>
          <w:trHeight w:val="20"/>
        </w:trPr>
        <w:tc>
          <w:tcPr>
            <w:tcW w:w="3175" w:type="dxa"/>
            <w:shd w:val="clear" w:color="auto" w:fill="auto"/>
            <w:vAlign w:val="bottom"/>
          </w:tcPr>
          <w:p w:rsidR="003E66B5" w:rsidRPr="00E64F3A" w:rsidRDefault="003E66B5" w:rsidP="00925C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34,243</w:t>
            </w:r>
          </w:p>
        </w:tc>
        <w:tc>
          <w:tcPr>
            <w:tcW w:w="283" w:type="dxa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34,243</w:t>
            </w:r>
          </w:p>
        </w:tc>
        <w:tc>
          <w:tcPr>
            <w:tcW w:w="236" w:type="dxa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34,243</w:t>
            </w:r>
          </w:p>
        </w:tc>
      </w:tr>
      <w:tr w:rsidR="00E64F3A" w:rsidRPr="00E64F3A" w:rsidTr="00925C04">
        <w:trPr>
          <w:trHeight w:val="20"/>
        </w:trPr>
        <w:tc>
          <w:tcPr>
            <w:tcW w:w="3175" w:type="dxa"/>
            <w:shd w:val="clear" w:color="auto" w:fill="auto"/>
            <w:vAlign w:val="bottom"/>
          </w:tcPr>
          <w:p w:rsidR="003E66B5" w:rsidRPr="00E64F3A" w:rsidRDefault="003E66B5" w:rsidP="00925C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274,585</w:t>
            </w:r>
          </w:p>
        </w:tc>
        <w:tc>
          <w:tcPr>
            <w:tcW w:w="283" w:type="dxa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274,585</w:t>
            </w:r>
          </w:p>
        </w:tc>
        <w:tc>
          <w:tcPr>
            <w:tcW w:w="236" w:type="dxa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274,585</w:t>
            </w:r>
          </w:p>
        </w:tc>
      </w:tr>
      <w:tr w:rsidR="00E64F3A" w:rsidRPr="00E64F3A" w:rsidTr="00925C04">
        <w:trPr>
          <w:trHeight w:val="20"/>
        </w:trPr>
        <w:tc>
          <w:tcPr>
            <w:tcW w:w="3175" w:type="dxa"/>
            <w:shd w:val="clear" w:color="auto" w:fill="auto"/>
            <w:vAlign w:val="bottom"/>
          </w:tcPr>
          <w:p w:rsidR="003E66B5" w:rsidRPr="00E64F3A" w:rsidRDefault="003E66B5" w:rsidP="00925C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122,342</w:t>
            </w:r>
          </w:p>
        </w:tc>
        <w:tc>
          <w:tcPr>
            <w:tcW w:w="283" w:type="dxa"/>
            <w:vMerge w:val="restart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tcBorders>
              <w:bottom w:val="single" w:sz="4" w:space="0" w:color="auto"/>
            </w:tcBorders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122,342</w:t>
            </w:r>
          </w:p>
        </w:tc>
        <w:tc>
          <w:tcPr>
            <w:tcW w:w="236" w:type="dxa"/>
            <w:vMerge w:val="restart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122,342</w:t>
            </w:r>
          </w:p>
        </w:tc>
      </w:tr>
      <w:tr w:rsidR="00E64F3A" w:rsidRPr="00E64F3A" w:rsidTr="00925C04">
        <w:trPr>
          <w:trHeight w:val="20"/>
        </w:trPr>
        <w:tc>
          <w:tcPr>
            <w:tcW w:w="3175" w:type="dxa"/>
            <w:shd w:val="clear" w:color="auto" w:fill="auto"/>
            <w:vAlign w:val="bottom"/>
          </w:tcPr>
          <w:p w:rsidR="003E66B5" w:rsidRPr="00E64F3A" w:rsidRDefault="003E66B5" w:rsidP="00925C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955,746</w:t>
            </w:r>
          </w:p>
        </w:tc>
        <w:tc>
          <w:tcPr>
            <w:tcW w:w="283" w:type="dxa"/>
            <w:vMerge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955,746</w:t>
            </w:r>
          </w:p>
        </w:tc>
        <w:tc>
          <w:tcPr>
            <w:tcW w:w="236" w:type="dxa"/>
            <w:vMerge/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66B5" w:rsidRPr="00E64F3A" w:rsidRDefault="003E66B5" w:rsidP="00925C0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955,746</w:t>
            </w:r>
          </w:p>
        </w:tc>
      </w:tr>
    </w:tbl>
    <w:p w:rsidR="00600E75" w:rsidRPr="00E64F3A" w:rsidRDefault="00600E75" w:rsidP="00600E75">
      <w:pPr>
        <w:spacing w:before="240" w:after="120"/>
        <w:ind w:left="634"/>
        <w:jc w:val="thaiDistribute"/>
        <w:rPr>
          <w:rFonts w:ascii="Angsana New" w:hAnsi="Angsana New"/>
          <w:sz w:val="30"/>
          <w:szCs w:val="30"/>
        </w:rPr>
      </w:pPr>
    </w:p>
    <w:p w:rsidR="00F62458" w:rsidRPr="00E64F3A" w:rsidRDefault="00F62458" w:rsidP="00F62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</w:p>
    <w:p w:rsidR="00694C76" w:rsidRPr="00E64F3A" w:rsidRDefault="00694C76" w:rsidP="00F62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</w:p>
    <w:p w:rsidR="00694C76" w:rsidRPr="00E64F3A" w:rsidRDefault="00694C76" w:rsidP="00F62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</w:p>
    <w:p w:rsidR="00694C76" w:rsidRPr="00E64F3A" w:rsidRDefault="00694C76" w:rsidP="00F62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</w:p>
    <w:p w:rsidR="00694C76" w:rsidRPr="00E64F3A" w:rsidRDefault="00694C76" w:rsidP="00F62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</w:p>
    <w:p w:rsidR="00694C76" w:rsidRPr="00E64F3A" w:rsidRDefault="00694C76" w:rsidP="00F62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</w:p>
    <w:p w:rsidR="00694C76" w:rsidRPr="00E64F3A" w:rsidRDefault="00694C76" w:rsidP="00F62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</w:p>
    <w:p w:rsidR="00694C76" w:rsidRPr="00E64F3A" w:rsidRDefault="00694C76" w:rsidP="00F62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</w:p>
    <w:p w:rsidR="00A552BC" w:rsidRPr="00E64F3A" w:rsidRDefault="00A552BC" w:rsidP="002D15DE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นโยบายการบัญชีที่สำคัญ    </w:t>
      </w:r>
    </w:p>
    <w:p w:rsidR="00A552BC" w:rsidRPr="00E64F3A" w:rsidRDefault="00A552BC" w:rsidP="00B217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E64F3A">
        <w:rPr>
          <w:rFonts w:ascii="Angsana New" w:hAnsi="Angsana New"/>
          <w:b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:rsidR="00A552BC" w:rsidRPr="00E64F3A" w:rsidRDefault="00A552BC" w:rsidP="00B21768">
      <w:pPr>
        <w:pStyle w:val="Heading8"/>
        <w:numPr>
          <w:ilvl w:val="1"/>
          <w:numId w:val="20"/>
        </w:numPr>
        <w:spacing w:after="240" w:line="240" w:lineRule="auto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E64F3A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เงินตราต่างประเทศ</w:t>
      </w:r>
    </w:p>
    <w:p w:rsidR="00A552BC" w:rsidRPr="00E64F3A" w:rsidRDefault="00A552BC" w:rsidP="00A552BC">
      <w:pPr>
        <w:pStyle w:val="Heading8"/>
        <w:spacing w:line="240" w:lineRule="auto"/>
        <w:ind w:left="518"/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 w:rsidRPr="00E64F3A"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</w:rPr>
        <w:t>รายการบัญชีที่เป็นเงินตราต่างประเทศ</w:t>
      </w:r>
      <w:r w:rsidRPr="00E64F3A"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</w:rPr>
        <w:br/>
      </w:r>
    </w:p>
    <w:p w:rsidR="00A552BC" w:rsidRPr="00E64F3A" w:rsidRDefault="00A552BC" w:rsidP="00A552BC">
      <w:pPr>
        <w:pStyle w:val="BodyText2"/>
        <w:spacing w:line="240" w:lineRule="atLeast"/>
        <w:ind w:left="540" w:right="47"/>
        <w:jc w:val="thaiDistribute"/>
      </w:pPr>
      <w:r w:rsidRPr="00E64F3A">
        <w:rPr>
          <w:cs/>
        </w:rPr>
        <w:t>รายการบัญชีที่เป็นเงินตราต่างประเทศแปลงค่าเป็นสกุลเงินที่ใช้ในก</w:t>
      </w:r>
      <w:r w:rsidR="00110EA1" w:rsidRPr="00E64F3A">
        <w:rPr>
          <w:cs/>
        </w:rPr>
        <w:t>ารดำเนินงานของแต่ละบริษัทใน</w:t>
      </w:r>
      <w:r w:rsidRPr="00E64F3A">
        <w:rPr>
          <w:cs/>
        </w:rPr>
        <w:t xml:space="preserve">บริษัท โดยใช้อัตราแลกเปลี่ยน ณ วันที่เกิดรายการ </w:t>
      </w:r>
    </w:p>
    <w:p w:rsidR="00A552BC" w:rsidRPr="00E64F3A" w:rsidRDefault="00A552BC" w:rsidP="00A552BC">
      <w:pPr>
        <w:pStyle w:val="BodyText2"/>
        <w:spacing w:line="240" w:lineRule="atLeast"/>
        <w:ind w:left="540" w:right="47"/>
        <w:jc w:val="thaiDistribute"/>
      </w:pPr>
      <w:r w:rsidRPr="00E64F3A">
        <w:rPr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</w:t>
      </w:r>
    </w:p>
    <w:p w:rsidR="008A2512" w:rsidRPr="00E64F3A" w:rsidRDefault="008A2512" w:rsidP="00A552BC">
      <w:pPr>
        <w:pStyle w:val="BodyText2"/>
        <w:spacing w:line="240" w:lineRule="atLeast"/>
        <w:ind w:left="540" w:right="47"/>
        <w:jc w:val="thaiDistribute"/>
      </w:pPr>
    </w:p>
    <w:p w:rsidR="00A552BC" w:rsidRPr="00E64F3A" w:rsidRDefault="00A552BC" w:rsidP="00A552BC">
      <w:pPr>
        <w:pStyle w:val="BodyText2"/>
        <w:spacing w:line="240" w:lineRule="atLeast"/>
        <w:ind w:left="540" w:right="47"/>
        <w:jc w:val="thaiDistribute"/>
      </w:pPr>
      <w:r w:rsidRPr="00E64F3A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A552BC" w:rsidRPr="00E64F3A" w:rsidRDefault="00A552BC" w:rsidP="00A552BC">
      <w:pPr>
        <w:pStyle w:val="BodyText2"/>
        <w:spacing w:line="240" w:lineRule="atLeast"/>
        <w:ind w:left="540" w:right="47"/>
        <w:jc w:val="thaiDistribute"/>
      </w:pPr>
    </w:p>
    <w:p w:rsidR="00A552BC" w:rsidRPr="00E64F3A" w:rsidRDefault="00A552BC" w:rsidP="00A552BC">
      <w:pPr>
        <w:pStyle w:val="BodyText2"/>
        <w:spacing w:line="240" w:lineRule="atLeast"/>
        <w:ind w:left="540" w:right="47"/>
        <w:jc w:val="thaiDistribute"/>
      </w:pPr>
      <w:r w:rsidRPr="00E64F3A">
        <w:rPr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</w:t>
      </w:r>
      <w:r w:rsidR="003E0E91" w:rsidRPr="00E64F3A">
        <w:rPr>
          <w:cs/>
        </w:rPr>
        <w:t>ปี</w:t>
      </w:r>
      <w:r w:rsidRPr="00E64F3A">
        <w:rPr>
          <w:cs/>
        </w:rPr>
        <w:t xml:space="preserve">บัญชีนั้น </w:t>
      </w:r>
    </w:p>
    <w:p w:rsidR="008A2512" w:rsidRPr="00E64F3A" w:rsidRDefault="008A2512" w:rsidP="008A2512">
      <w:pPr>
        <w:pStyle w:val="BodyText2"/>
        <w:spacing w:line="240" w:lineRule="atLeast"/>
        <w:ind w:left="518" w:right="47"/>
        <w:jc w:val="thaiDistribute"/>
      </w:pPr>
    </w:p>
    <w:p w:rsidR="00A552BC" w:rsidRPr="00E64F3A" w:rsidRDefault="00A552BC" w:rsidP="005734C9">
      <w:pPr>
        <w:pStyle w:val="Heading8"/>
        <w:numPr>
          <w:ilvl w:val="1"/>
          <w:numId w:val="20"/>
        </w:numPr>
        <w:spacing w:line="240" w:lineRule="auto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E64F3A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เงินสดและรายการเทียบเท่าเงินสด</w:t>
      </w:r>
    </w:p>
    <w:p w:rsidR="00730CBD" w:rsidRPr="00E64F3A" w:rsidRDefault="00730CBD" w:rsidP="00730CBD">
      <w:pPr>
        <w:pStyle w:val="BodyText2"/>
        <w:spacing w:line="240" w:lineRule="atLeast"/>
        <w:ind w:left="518" w:right="47"/>
        <w:jc w:val="thaiDistribute"/>
      </w:pPr>
    </w:p>
    <w:p w:rsidR="00A552BC" w:rsidRPr="00E64F3A" w:rsidRDefault="00A552BC" w:rsidP="00A552BC">
      <w:pPr>
        <w:pStyle w:val="BodyText2"/>
        <w:ind w:left="540" w:right="43"/>
        <w:jc w:val="thaiDistribute"/>
      </w:pPr>
      <w:r w:rsidRPr="00E64F3A">
        <w:rPr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:rsidR="00A552BC" w:rsidRPr="00E64F3A" w:rsidRDefault="00A552BC" w:rsidP="00A552BC">
      <w:pPr>
        <w:pStyle w:val="BodyText2"/>
        <w:ind w:left="540" w:right="43"/>
        <w:jc w:val="thaiDistribute"/>
      </w:pPr>
    </w:p>
    <w:p w:rsidR="00235C99" w:rsidRPr="00E64F3A" w:rsidRDefault="00235C99" w:rsidP="00235C99">
      <w:pPr>
        <w:pStyle w:val="BodyText2"/>
        <w:spacing w:line="240" w:lineRule="atLeast"/>
        <w:ind w:left="540"/>
        <w:jc w:val="thaiDistribute"/>
      </w:pPr>
      <w:r w:rsidRPr="00E64F3A">
        <w:rPr>
          <w:spacing w:val="6"/>
          <w:cs/>
        </w:rPr>
        <w:t>นอกจากนี้ เงินเบิกเกินบัญชีธนาคารซึ่งจะต้องชำระคืนเมื่อทวงถามถือเป็นส่วนหนึ่งของกิจกรรมจัดหาเงินใน</w:t>
      </w:r>
      <w:r w:rsidRPr="00E64F3A">
        <w:rPr>
          <w:cs/>
        </w:rPr>
        <w:t>งบกระแสเงินสด</w:t>
      </w:r>
    </w:p>
    <w:p w:rsidR="00A552BC" w:rsidRPr="00E64F3A" w:rsidRDefault="00A552BC" w:rsidP="005734C9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64F3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:rsidR="00A552BC" w:rsidRPr="00E64F3A" w:rsidRDefault="00A552BC" w:rsidP="00A552BC">
      <w:pPr>
        <w:pStyle w:val="BodyText2"/>
        <w:ind w:left="518" w:right="43"/>
      </w:pPr>
    </w:p>
    <w:p w:rsidR="00394DC5" w:rsidRPr="00E64F3A" w:rsidRDefault="00A552BC" w:rsidP="00730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both"/>
        <w:rPr>
          <w:rFonts w:ascii="Angsana New" w:hAnsi="Angsana New"/>
          <w:sz w:val="30"/>
          <w:szCs w:val="30"/>
          <w:cs/>
        </w:rPr>
      </w:pPr>
      <w:r w:rsidRPr="00E64F3A">
        <w:rPr>
          <w:rFonts w:ascii="Angsana New" w:hAnsi="Angsana New"/>
          <w:sz w:val="30"/>
          <w:szCs w:val="30"/>
          <w:cs/>
        </w:rPr>
        <w:t>สินค้าคงเหลือ</w:t>
      </w:r>
      <w:r w:rsidR="00730CBD" w:rsidRPr="00E64F3A">
        <w:rPr>
          <w:rFonts w:ascii="Angsana New" w:hAnsi="Angsana New"/>
          <w:sz w:val="30"/>
          <w:szCs w:val="30"/>
          <w:cs/>
        </w:rPr>
        <w:t>วัดมูลค่าด้วย</w:t>
      </w:r>
      <w:r w:rsidRPr="00E64F3A">
        <w:rPr>
          <w:rFonts w:ascii="Angsana New" w:hAnsi="Angsana New"/>
          <w:sz w:val="30"/>
          <w:szCs w:val="30"/>
          <w:cs/>
        </w:rPr>
        <w:t xml:space="preserve">ราคาทุนหรือมูลค่าสุทธิที่จะได้รับแล้วแต่ราคาใดจะต่ำกว่า  </w:t>
      </w:r>
    </w:p>
    <w:p w:rsidR="003C56CC" w:rsidRPr="00E64F3A" w:rsidRDefault="003C56CC" w:rsidP="008332E8">
      <w:pPr>
        <w:pStyle w:val="BodyText2"/>
        <w:tabs>
          <w:tab w:val="clear" w:pos="540"/>
        </w:tabs>
        <w:ind w:left="540" w:right="43"/>
        <w:jc w:val="thaiDistribute"/>
      </w:pPr>
    </w:p>
    <w:p w:rsidR="00A552BC" w:rsidRPr="00E64F3A" w:rsidRDefault="00A552BC" w:rsidP="008332E8">
      <w:pPr>
        <w:pStyle w:val="BodyText2"/>
        <w:tabs>
          <w:tab w:val="clear" w:pos="540"/>
        </w:tabs>
        <w:ind w:left="540" w:right="43"/>
        <w:jc w:val="thaiDistribute"/>
        <w:rPr>
          <w:cs/>
        </w:rPr>
      </w:pPr>
      <w:r w:rsidRPr="00E64F3A">
        <w:rPr>
          <w:cs/>
        </w:rPr>
        <w:t xml:space="preserve">ต้นทุนของสินค้าคำนวณโดยใช้วิธีเข้าก่อนออกก่อน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 รวมการปันส่วนของค่าโสหุ้ยการผลิตอย่างเหมาะสมโดยคำนึงถึงระดับกำลังการผลิตตามปกติ  </w:t>
      </w:r>
    </w:p>
    <w:p w:rsidR="00A552BC" w:rsidRPr="00E64F3A" w:rsidRDefault="00A552BC" w:rsidP="00394DC5">
      <w:pPr>
        <w:pStyle w:val="BodyText2"/>
        <w:ind w:left="540" w:right="43"/>
        <w:jc w:val="thaiDistribute"/>
      </w:pPr>
    </w:p>
    <w:p w:rsidR="00A552BC" w:rsidRPr="00E64F3A" w:rsidRDefault="00A552BC" w:rsidP="00394DC5">
      <w:pPr>
        <w:pStyle w:val="BodyText2"/>
        <w:tabs>
          <w:tab w:val="clear" w:pos="540"/>
        </w:tabs>
        <w:ind w:left="540" w:right="43"/>
        <w:jc w:val="thaiDistribute"/>
      </w:pPr>
      <w:r w:rsidRPr="00E64F3A">
        <w:rPr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:rsidR="005E143C" w:rsidRPr="00E64F3A" w:rsidRDefault="005E143C" w:rsidP="00394DC5">
      <w:pPr>
        <w:pStyle w:val="BodyText2"/>
        <w:tabs>
          <w:tab w:val="clear" w:pos="540"/>
        </w:tabs>
        <w:ind w:left="540" w:right="43"/>
        <w:jc w:val="thaiDistribute"/>
      </w:pPr>
    </w:p>
    <w:p w:rsidR="005E143C" w:rsidRPr="00E64F3A" w:rsidRDefault="005E143C" w:rsidP="00446417">
      <w:pPr>
        <w:pStyle w:val="BodyText2"/>
        <w:tabs>
          <w:tab w:val="clear" w:pos="540"/>
        </w:tabs>
        <w:spacing w:after="240"/>
        <w:ind w:left="540" w:right="43"/>
        <w:jc w:val="thaiDistribute"/>
      </w:pPr>
      <w:r w:rsidRPr="00E64F3A">
        <w:rPr>
          <w:cs/>
        </w:rPr>
        <w:t>บริษัทตั้งค่าเผื่อมูลค่าสินค้าลดลง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:rsidR="00A552BC" w:rsidRPr="00E64F3A" w:rsidRDefault="00A552BC" w:rsidP="005734C9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64F3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งานก่อสร้างตามสัญญาระหว่างก่อสร้าง</w:t>
      </w:r>
    </w:p>
    <w:p w:rsidR="00A552BC" w:rsidRPr="00E64F3A" w:rsidRDefault="00A552BC" w:rsidP="00A552BC">
      <w:pPr>
        <w:pStyle w:val="BodyText2"/>
        <w:ind w:left="518" w:right="43"/>
      </w:pPr>
    </w:p>
    <w:p w:rsidR="00A552BC" w:rsidRPr="00E64F3A" w:rsidRDefault="00A552BC" w:rsidP="000A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งานก่อสร้างตามสัญญาระหว่างก่อสร้างแสดงถึงมูลค่างานที่ยังไม่เรียกเก็บซึ่งคาดว่าจะ</w:t>
      </w:r>
      <w:r w:rsidR="002B7C28" w:rsidRPr="00E64F3A">
        <w:rPr>
          <w:rFonts w:ascii="Angsana New" w:hAnsi="Angsana New"/>
          <w:sz w:val="30"/>
          <w:szCs w:val="30"/>
          <w:cs/>
        </w:rPr>
        <w:t>มีสิทธิได้รับจาก</w:t>
      </w:r>
      <w:r w:rsidRPr="00E64F3A">
        <w:rPr>
          <w:rFonts w:ascii="Angsana New" w:hAnsi="Angsana New"/>
          <w:sz w:val="30"/>
          <w:szCs w:val="30"/>
          <w:cs/>
        </w:rPr>
        <w:t xml:space="preserve">ลูกค้าสำหรับสัญญางานก่อสร้างที่มีอยู่ ณ วันนั้น  ต้นทุนงานระหว่างก่อสร้างวัดมูลค่าด้วยต้นทุนการก่อสร้างบวกกำไรที่รับรู้     หักด้วยจำนวนที่เรียกเก็บจากลูกค้าและขาดทุนที่รับรู้  ต้นทุนการก่อสร้างรวมค่าใช้จ่ายที่เกี่ยวข้องโดยตรงกับงานก่อสร้างตามสัญญาทั้งหมดและการปันส่วนต้นทุนคงที่และต้นทุนผันแปรซึ่งเกิดขึ้นตามสัญญาก่อสร้างของบริษัทโดยขึ้นอยู่กับความสามารถในการดำเนินงานตามปกติ </w:t>
      </w:r>
    </w:p>
    <w:p w:rsidR="00730CBD" w:rsidRPr="00E64F3A" w:rsidRDefault="00730CBD" w:rsidP="00A552B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552BC" w:rsidRPr="00E64F3A" w:rsidRDefault="00A552BC" w:rsidP="00A552B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มูลค่างานก่อสร้างตามสัญญาระหว่างก่อสร้างแสดงเป็นรายการแยกต่างหากภายใต้สินทรัพย์หมุนเวียนในงบแสดงฐานะทางการเงิน  ผลต่างของจำนวนที่เรียกเก็บจากลูกค้าที่สูงกว่ารายได้ค่าก่อสร้างที่รับรู้แสดงเป็นเงินรับล่วงหน้าจากลูกค้าภายใต้หนี้สินหมุนเวียนในงบแสดงฐานะการเงิน</w:t>
      </w:r>
    </w:p>
    <w:p w:rsidR="00C67B95" w:rsidRPr="00E64F3A" w:rsidRDefault="00C67B95" w:rsidP="00C67B95">
      <w:pPr>
        <w:pStyle w:val="Heading8"/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:rsidR="00AC3B1C" w:rsidRPr="00E64F3A" w:rsidRDefault="00AC3B1C" w:rsidP="00692630">
      <w:pPr>
        <w:pStyle w:val="Heading8"/>
        <w:numPr>
          <w:ilvl w:val="1"/>
          <w:numId w:val="20"/>
        </w:numPr>
        <w:spacing w:after="24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64F3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:rsidR="00AC3B1C" w:rsidRPr="00E64F3A" w:rsidRDefault="00AC3B1C" w:rsidP="00AC3B1C">
      <w:pPr>
        <w:ind w:left="540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:rsidR="00AC3B1C" w:rsidRPr="00E64F3A" w:rsidRDefault="00AC3B1C" w:rsidP="00AC3B1C">
      <w:pPr>
        <w:rPr>
          <w:rFonts w:ascii="Angsana New" w:hAnsi="Angsana New"/>
          <w:sz w:val="30"/>
          <w:szCs w:val="30"/>
        </w:rPr>
      </w:pPr>
    </w:p>
    <w:p w:rsidR="00AC3B1C" w:rsidRPr="00E64F3A" w:rsidRDefault="00AC3B1C" w:rsidP="00AC3B1C">
      <w:pPr>
        <w:ind w:left="540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อสังหาริมทรัพย์เพื่อการลงทุนวัดมูลค่าเมื่อเริ่มแรกด้วยราคาทุนหักค่าเสื่อมราคาสะสมและขาดทุนจากการด้อยค่า</w:t>
      </w:r>
    </w:p>
    <w:p w:rsidR="00AC3B1C" w:rsidRPr="00E64F3A" w:rsidRDefault="00AC3B1C" w:rsidP="00AC3B1C">
      <w:pPr>
        <w:ind w:left="540"/>
        <w:rPr>
          <w:rFonts w:ascii="Angsana New" w:hAnsi="Angsana New"/>
          <w:sz w:val="30"/>
          <w:szCs w:val="30"/>
        </w:rPr>
      </w:pPr>
    </w:p>
    <w:p w:rsidR="00AC3B1C" w:rsidRPr="00E64F3A" w:rsidRDefault="00AC3B1C" w:rsidP="00AC3B1C">
      <w:pPr>
        <w:ind w:left="540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</w:t>
      </w:r>
    </w:p>
    <w:p w:rsidR="00AC3B1C" w:rsidRPr="00E64F3A" w:rsidRDefault="00AC3B1C" w:rsidP="00AC3B1C">
      <w:pPr>
        <w:ind w:left="540"/>
        <w:rPr>
          <w:rFonts w:ascii="Angsana New" w:hAnsi="Angsana New"/>
          <w:sz w:val="30"/>
          <w:szCs w:val="30"/>
        </w:rPr>
      </w:pPr>
    </w:p>
    <w:p w:rsidR="00AC3B1C" w:rsidRPr="00E64F3A" w:rsidRDefault="00AC3B1C" w:rsidP="00AC3B1C">
      <w:pPr>
        <w:ind w:left="540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ประมาณการอายุการให้ประโยชน์ของสินทรัพย์</w:t>
      </w:r>
    </w:p>
    <w:p w:rsidR="00AC3B1C" w:rsidRPr="00E64F3A" w:rsidRDefault="00AC3B1C" w:rsidP="00AC3B1C">
      <w:pPr>
        <w:ind w:left="540"/>
        <w:rPr>
          <w:rFonts w:ascii="Angsana New" w:hAnsi="Angsana New"/>
          <w:sz w:val="30"/>
          <w:szCs w:val="30"/>
        </w:rPr>
      </w:pPr>
    </w:p>
    <w:p w:rsidR="00AC3B1C" w:rsidRPr="00E64F3A" w:rsidRDefault="00AC3B1C" w:rsidP="00AC3B1C">
      <w:pPr>
        <w:ind w:left="540"/>
        <w:rPr>
          <w:rFonts w:ascii="Angsana New" w:hAnsi="Angsana New"/>
          <w:sz w:val="30"/>
          <w:szCs w:val="30"/>
          <w:cs/>
          <w:lang w:val="th-TH"/>
        </w:rPr>
      </w:pPr>
      <w:r w:rsidRPr="00E64F3A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</w:t>
      </w:r>
    </w:p>
    <w:p w:rsidR="00AC3B1C" w:rsidRPr="00E64F3A" w:rsidRDefault="00AC3B1C" w:rsidP="00AC3B1C">
      <w:pPr>
        <w:rPr>
          <w:rFonts w:ascii="Angsana New" w:hAnsi="Angsana New"/>
          <w:sz w:val="30"/>
          <w:szCs w:val="30"/>
          <w:cs/>
          <w:lang w:val="th-TH"/>
        </w:rPr>
      </w:pPr>
    </w:p>
    <w:p w:rsidR="00A552BC" w:rsidRPr="00E64F3A" w:rsidRDefault="00A552BC" w:rsidP="00692630">
      <w:pPr>
        <w:pStyle w:val="Heading8"/>
        <w:numPr>
          <w:ilvl w:val="1"/>
          <w:numId w:val="20"/>
        </w:numPr>
        <w:spacing w:after="24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E64F3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E64F3A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64F3A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552BC" w:rsidRPr="00E64F3A" w:rsidRDefault="00A552BC" w:rsidP="00A552B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ที่ดิน อาคารและอุปกรณ์แสดงด้วยราคาทุนหักค่าเสื่อมราคาสะสมและขาดทุนจากการด้อยค่า</w:t>
      </w:r>
      <w:r w:rsidR="00B85465" w:rsidRPr="00E64F3A">
        <w:rPr>
          <w:rFonts w:ascii="Angsana New" w:hAnsi="Angsana New"/>
          <w:sz w:val="30"/>
          <w:szCs w:val="30"/>
          <w:cs/>
        </w:rPr>
        <w:t xml:space="preserve"> (ถ้ามี)</w:t>
      </w:r>
    </w:p>
    <w:p w:rsidR="00A552BC" w:rsidRPr="00E64F3A" w:rsidRDefault="00A552BC" w:rsidP="00A552B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ราคาทุนรวมถึงต้นทุนทางตรง 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การขนย้าย </w:t>
      </w:r>
      <w:r w:rsidR="001F43E5" w:rsidRPr="00E64F3A">
        <w:rPr>
          <w:rFonts w:ascii="Angsana New" w:hAnsi="Angsana New"/>
          <w:sz w:val="30"/>
          <w:szCs w:val="30"/>
          <w:cs/>
        </w:rPr>
        <w:t xml:space="preserve">            </w:t>
      </w:r>
      <w:r w:rsidRPr="00E64F3A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 สำหรับเครื่องมือที่ควบคุมโดยลิขสิทธ์ซอฟ</w:t>
      </w:r>
      <w:r w:rsidR="00730CBD" w:rsidRPr="00E64F3A">
        <w:rPr>
          <w:rFonts w:ascii="Angsana New" w:hAnsi="Angsana New"/>
          <w:sz w:val="30"/>
          <w:szCs w:val="30"/>
          <w:cs/>
        </w:rPr>
        <w:t>ต์</w:t>
      </w:r>
      <w:r w:rsidRPr="00E64F3A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แวร์ซึ่งไม่สามารถทำงานได้โดยปราศจากลิขสิทธ์ซอฟ</w:t>
      </w:r>
      <w:r w:rsidR="00730CBD" w:rsidRPr="00E64F3A">
        <w:rPr>
          <w:rFonts w:ascii="Angsana New" w:hAnsi="Angsana New"/>
          <w:sz w:val="30"/>
          <w:szCs w:val="30"/>
          <w:cs/>
        </w:rPr>
        <w:t>ต์</w:t>
      </w:r>
      <w:r w:rsidRPr="00E64F3A">
        <w:rPr>
          <w:rFonts w:ascii="Angsana New" w:hAnsi="Angsana New"/>
          <w:sz w:val="30"/>
          <w:szCs w:val="30"/>
          <w:cs/>
        </w:rPr>
        <w:t>แวร์นั้นให้ถือว่าลิขสิทธ์ซอฟ</w:t>
      </w:r>
      <w:r w:rsidR="00AE20C3" w:rsidRPr="00E64F3A">
        <w:rPr>
          <w:rFonts w:ascii="Angsana New" w:hAnsi="Angsana New"/>
          <w:sz w:val="30"/>
          <w:szCs w:val="30"/>
          <w:cs/>
        </w:rPr>
        <w:t>ต์</w:t>
      </w:r>
      <w:r w:rsidRPr="00E64F3A">
        <w:rPr>
          <w:rFonts w:ascii="Angsana New" w:hAnsi="Angsana New"/>
          <w:sz w:val="30"/>
          <w:szCs w:val="30"/>
          <w:cs/>
        </w:rPr>
        <w:t xml:space="preserve">แวร์ดังกล่าวเป็นส่วนหนึ่งของอุปกรณ์ </w:t>
      </w: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  <w:lang w:eastAsia="en-GB"/>
        </w:rPr>
        <w:t xml:space="preserve"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:rsidR="00A552BC" w:rsidRPr="00E64F3A" w:rsidRDefault="00A552BC" w:rsidP="00A552BC">
      <w:pPr>
        <w:pStyle w:val="Default"/>
        <w:ind w:left="540"/>
        <w:rPr>
          <w:rFonts w:ascii="Angsana New" w:eastAsia="Times New Roman" w:hAnsi="Angsana New" w:cs="Angsana New"/>
          <w:color w:val="auto"/>
          <w:sz w:val="30"/>
          <w:szCs w:val="30"/>
          <w:shd w:val="clear" w:color="auto" w:fill="E0E0E0"/>
        </w:rPr>
      </w:pPr>
    </w:p>
    <w:p w:rsidR="00A552BC" w:rsidRPr="00E64F3A" w:rsidRDefault="00A552BC" w:rsidP="00A552BC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  <w:r w:rsidRPr="00E64F3A">
        <w:rPr>
          <w:rFonts w:ascii="Angsana New" w:hAnsi="Angsana New" w:cs="Angsana New"/>
          <w:color w:val="auto"/>
          <w:sz w:val="30"/>
          <w:szCs w:val="30"/>
          <w:cs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โดยรับรู้สุทธิเป็นรายได้อื่นในกำไรหรือขาดทุน </w:t>
      </w:r>
    </w:p>
    <w:p w:rsidR="000A4B57" w:rsidRPr="00E64F3A" w:rsidRDefault="000A4B57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64F3A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/>
          <w:sz w:val="30"/>
          <w:szCs w:val="30"/>
        </w:rPr>
      </w:pPr>
    </w:p>
    <w:p w:rsidR="00A552BC" w:rsidRPr="00E64F3A" w:rsidRDefault="00A552BC" w:rsidP="00A552BC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E64F3A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E64F3A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730CBD" w:rsidRPr="00E64F3A" w:rsidRDefault="00730CBD" w:rsidP="00A552BC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A552BC" w:rsidRPr="00E64F3A" w:rsidRDefault="00A552BC" w:rsidP="00A552BC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64F3A">
        <w:rPr>
          <w:rFonts w:ascii="Angsana New" w:hAnsi="Angsana New" w:cs="Angsana New"/>
          <w:color w:val="auto"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:rsidR="00EC3F17" w:rsidRPr="00E64F3A" w:rsidRDefault="00EC3F17" w:rsidP="00A552BC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lastRenderedPageBreak/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tbl>
      <w:tblPr>
        <w:tblW w:w="7260" w:type="dxa"/>
        <w:tblInd w:w="548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E64F3A" w:rsidRPr="00E64F3A" w:rsidTr="00396C63">
        <w:tc>
          <w:tcPr>
            <w:tcW w:w="5390" w:type="dxa"/>
            <w:vAlign w:val="bottom"/>
          </w:tcPr>
          <w:p w:rsidR="00A552BC" w:rsidRPr="00E64F3A" w:rsidRDefault="00FC57CF" w:rsidP="00396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:rsidR="00A552BC" w:rsidRPr="00E64F3A" w:rsidRDefault="00FC57CF" w:rsidP="00396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A552BC" w:rsidRPr="00E64F3A" w:rsidRDefault="00FC57CF" w:rsidP="00396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64F3A" w:rsidRPr="00E64F3A" w:rsidTr="008567A0">
        <w:tc>
          <w:tcPr>
            <w:tcW w:w="5390" w:type="dxa"/>
            <w:shd w:val="clear" w:color="auto" w:fill="auto"/>
            <w:vAlign w:val="bottom"/>
          </w:tcPr>
          <w:p w:rsidR="00FC57CF" w:rsidRPr="00E64F3A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br w:type="page"/>
              <w:t>อาคารและโรงงาน</w:t>
            </w:r>
          </w:p>
        </w:tc>
        <w:tc>
          <w:tcPr>
            <w:tcW w:w="1195" w:type="dxa"/>
            <w:shd w:val="clear" w:color="auto" w:fill="auto"/>
          </w:tcPr>
          <w:p w:rsidR="00FC57CF" w:rsidRPr="00E64F3A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5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056DFC" w:rsidRPr="00E64F3A">
              <w:rPr>
                <w:rFonts w:ascii="Angsana New" w:hAnsi="Angsana New"/>
                <w:sz w:val="30"/>
                <w:szCs w:val="30"/>
              </w:rPr>
              <w:t>3</w:t>
            </w:r>
            <w:r w:rsidRPr="00E64F3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675" w:type="dxa"/>
            <w:shd w:val="clear" w:color="auto" w:fill="auto"/>
          </w:tcPr>
          <w:p w:rsidR="00FC57CF" w:rsidRPr="00E64F3A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64F3A" w:rsidRPr="00E64F3A" w:rsidTr="00396C63">
        <w:tc>
          <w:tcPr>
            <w:tcW w:w="5390" w:type="dxa"/>
            <w:vAlign w:val="bottom"/>
          </w:tcPr>
          <w:p w:rsidR="00FC57CF" w:rsidRPr="00E64F3A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br w:type="page"/>
              <w:t>เครื่องจักรและอุปกรณ์</w:t>
            </w:r>
          </w:p>
        </w:tc>
        <w:tc>
          <w:tcPr>
            <w:tcW w:w="1195" w:type="dxa"/>
          </w:tcPr>
          <w:p w:rsidR="00FC57CF" w:rsidRPr="00E64F3A" w:rsidRDefault="00BA32C7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E64F3A">
              <w:rPr>
                <w:rFonts w:ascii="Angsana New" w:hAnsi="Angsana New"/>
                <w:sz w:val="30"/>
                <w:szCs w:val="30"/>
              </w:rPr>
              <w:t>1</w:t>
            </w:r>
            <w:r w:rsidR="00FC57CF" w:rsidRPr="00E64F3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FC57CF" w:rsidRPr="00E64F3A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64F3A" w:rsidRPr="00E64F3A" w:rsidTr="00396C63">
        <w:tc>
          <w:tcPr>
            <w:tcW w:w="5390" w:type="dxa"/>
            <w:vAlign w:val="bottom"/>
          </w:tcPr>
          <w:p w:rsidR="00FC57CF" w:rsidRPr="00E64F3A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:rsidR="00FC57CF" w:rsidRPr="00E64F3A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E64F3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:rsidR="00FC57CF" w:rsidRPr="00E64F3A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C57CF" w:rsidRPr="00E64F3A" w:rsidTr="00396C63">
        <w:tc>
          <w:tcPr>
            <w:tcW w:w="5390" w:type="dxa"/>
            <w:shd w:val="clear" w:color="auto" w:fill="auto"/>
            <w:vAlign w:val="bottom"/>
          </w:tcPr>
          <w:p w:rsidR="00FC57CF" w:rsidRPr="00E64F3A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:rsidR="00FC57CF" w:rsidRPr="00E64F3A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5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E64F3A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675" w:type="dxa"/>
            <w:shd w:val="clear" w:color="auto" w:fill="auto"/>
          </w:tcPr>
          <w:p w:rsidR="00FC57CF" w:rsidRPr="00E64F3A" w:rsidRDefault="00FC57CF" w:rsidP="00FC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29476B" w:rsidRPr="00E64F3A" w:rsidRDefault="0029476B" w:rsidP="000A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552BC" w:rsidRPr="00E64F3A" w:rsidRDefault="00A552BC" w:rsidP="000A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:rsidR="00235C99" w:rsidRPr="00E64F3A" w:rsidRDefault="00235C99" w:rsidP="000A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235C99" w:rsidRPr="00E64F3A" w:rsidRDefault="00235C99" w:rsidP="000A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ณ วันที่ 1 มกราคม 2560 บริษัทฯ เปลี่ยนประมาณการอายุการใช้ประโยชน์ของอาคารโรงงาน จากเดิม </w:t>
      </w:r>
      <w:r w:rsidR="0025460F" w:rsidRPr="00E64F3A">
        <w:rPr>
          <w:rFonts w:ascii="Angsana New" w:hAnsi="Angsana New"/>
          <w:sz w:val="30"/>
          <w:szCs w:val="30"/>
        </w:rPr>
        <w:t>5-20</w:t>
      </w:r>
      <w:r w:rsidRPr="00E64F3A">
        <w:rPr>
          <w:rFonts w:ascii="Angsana New" w:hAnsi="Angsana New"/>
          <w:sz w:val="30"/>
          <w:szCs w:val="30"/>
          <w:cs/>
        </w:rPr>
        <w:t xml:space="preserve"> ปี เป็น </w:t>
      </w:r>
      <w:r w:rsidR="0025460F" w:rsidRPr="00E64F3A">
        <w:rPr>
          <w:rFonts w:ascii="Angsana New" w:hAnsi="Angsana New"/>
          <w:sz w:val="30"/>
          <w:szCs w:val="30"/>
        </w:rPr>
        <w:t xml:space="preserve">5-30 </w:t>
      </w:r>
      <w:r w:rsidRPr="00E64F3A">
        <w:rPr>
          <w:rFonts w:ascii="Angsana New" w:hAnsi="Angsana New"/>
          <w:sz w:val="30"/>
          <w:szCs w:val="30"/>
          <w:cs/>
        </w:rPr>
        <w:t xml:space="preserve"> ปี ทั้งนี้การเปลี่ยนแปลงดังกล่าวเป็นไปตามการให้ประโยชน์ที่บริษัท ฯ คาดว่าจะได้รับจากสินทรัพย์ดังกล่าว</w:t>
      </w:r>
    </w:p>
    <w:p w:rsidR="00730CBD" w:rsidRPr="00E64F3A" w:rsidRDefault="00730CBD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67B95" w:rsidRPr="00E64F3A" w:rsidRDefault="00A552BC" w:rsidP="00D26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202B29" w:rsidRPr="00E64F3A" w:rsidRDefault="00202B29" w:rsidP="00D26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42F0C" w:rsidRPr="00E64F3A" w:rsidRDefault="00542F0C" w:rsidP="005734C9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64F3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สัญญาเช่า</w:t>
      </w:r>
    </w:p>
    <w:p w:rsidR="00542F0C" w:rsidRPr="00E64F3A" w:rsidRDefault="00542F0C" w:rsidP="00542F0C">
      <w:pPr>
        <w:tabs>
          <w:tab w:val="left" w:pos="1440"/>
          <w:tab w:val="left" w:pos="2880"/>
          <w:tab w:val="left" w:pos="9781"/>
        </w:tabs>
        <w:spacing w:before="120" w:after="120"/>
        <w:ind w:left="567"/>
        <w:jc w:val="thaiDistribute"/>
        <w:rPr>
          <w:rFonts w:ascii="Angsana New" w:hAnsi="Angsana New"/>
          <w:b/>
          <w:bCs/>
          <w:spacing w:val="-2"/>
          <w:sz w:val="30"/>
          <w:szCs w:val="30"/>
          <w:u w:val="single"/>
        </w:rPr>
      </w:pPr>
      <w:r w:rsidRPr="00E64F3A">
        <w:rPr>
          <w:rFonts w:ascii="Angsana New" w:hAnsi="Angsana New"/>
          <w:b/>
          <w:bCs/>
          <w:i/>
          <w:iCs/>
          <w:sz w:val="30"/>
          <w:szCs w:val="30"/>
          <w:u w:val="single"/>
          <w:cs/>
        </w:rPr>
        <w:t xml:space="preserve">นโยบายการบัญชีที่ถือปฏิบัติตั้งแต่วันที่ </w:t>
      </w:r>
      <w:r w:rsidRPr="00E64F3A">
        <w:rPr>
          <w:rFonts w:ascii="Angsana New" w:hAnsi="Angsana New"/>
          <w:b/>
          <w:bCs/>
          <w:i/>
          <w:iCs/>
          <w:sz w:val="30"/>
          <w:szCs w:val="30"/>
          <w:u w:val="single"/>
        </w:rPr>
        <w:t xml:space="preserve">1 </w:t>
      </w:r>
      <w:r w:rsidRPr="00E64F3A">
        <w:rPr>
          <w:rFonts w:ascii="Angsana New" w:hAnsi="Angsana New"/>
          <w:b/>
          <w:bCs/>
          <w:i/>
          <w:iCs/>
          <w:sz w:val="30"/>
          <w:szCs w:val="30"/>
          <w:u w:val="single"/>
          <w:cs/>
        </w:rPr>
        <w:t xml:space="preserve">มกราคม </w:t>
      </w:r>
      <w:r w:rsidRPr="00E64F3A">
        <w:rPr>
          <w:rFonts w:ascii="Angsana New" w:hAnsi="Angsana New"/>
          <w:b/>
          <w:bCs/>
          <w:i/>
          <w:iCs/>
          <w:sz w:val="30"/>
          <w:szCs w:val="30"/>
          <w:u w:val="single"/>
        </w:rPr>
        <w:t>2563</w:t>
      </w:r>
    </w:p>
    <w:p w:rsidR="00542F0C" w:rsidRPr="00E64F3A" w:rsidRDefault="00542F0C" w:rsidP="00542F0C">
      <w:pPr>
        <w:tabs>
          <w:tab w:val="left" w:pos="1440"/>
          <w:tab w:val="left" w:pos="2880"/>
          <w:tab w:val="left" w:pos="9781"/>
        </w:tabs>
        <w:spacing w:before="120" w:after="120"/>
        <w:ind w:left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E64F3A">
        <w:rPr>
          <w:rFonts w:ascii="Angsana New" w:hAnsi="Angsana New"/>
          <w:spacing w:val="-2"/>
          <w:sz w:val="30"/>
          <w:szCs w:val="30"/>
          <w:cs/>
        </w:rPr>
        <w:t xml:space="preserve">ณ วันเริ่มต้นของสัญญา บริษัทฯ 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 </w:t>
      </w:r>
    </w:p>
    <w:p w:rsidR="00542F0C" w:rsidRPr="00E64F3A" w:rsidRDefault="00542F0C" w:rsidP="00542F0C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after="120" w:line="240" w:lineRule="auto"/>
        <w:ind w:left="1134" w:hanging="594"/>
        <w:jc w:val="thaiDistribute"/>
        <w:textAlignment w:val="baselin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E64F3A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สินทรัพย์สิทธิการใช้</w:t>
      </w:r>
    </w:p>
    <w:p w:rsidR="00542F0C" w:rsidRPr="00E64F3A" w:rsidRDefault="00542F0C" w:rsidP="00542F0C">
      <w:pPr>
        <w:tabs>
          <w:tab w:val="left" w:pos="1440"/>
          <w:tab w:val="left" w:pos="2880"/>
          <w:tab w:val="left" w:pos="9781"/>
        </w:tabs>
        <w:spacing w:before="120" w:after="120"/>
        <w:ind w:left="1134"/>
        <w:jc w:val="thaiDistribute"/>
        <w:rPr>
          <w:rFonts w:ascii="Angsana New" w:hAnsi="Angsana New"/>
          <w:spacing w:val="-2"/>
          <w:sz w:val="30"/>
          <w:szCs w:val="30"/>
        </w:rPr>
      </w:pPr>
      <w:r w:rsidRPr="00E64F3A">
        <w:rPr>
          <w:rFonts w:ascii="Angsana New" w:hAnsi="Angsana New"/>
          <w:spacing w:val="-2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542F0C" w:rsidRPr="00E64F3A" w:rsidRDefault="00542F0C" w:rsidP="00542F0C">
      <w:pPr>
        <w:tabs>
          <w:tab w:val="left" w:pos="1440"/>
          <w:tab w:val="left" w:pos="2880"/>
          <w:tab w:val="left" w:pos="9781"/>
        </w:tabs>
        <w:spacing w:before="120" w:after="120"/>
        <w:ind w:left="1134"/>
        <w:jc w:val="thaiDistribute"/>
        <w:rPr>
          <w:rFonts w:ascii="Angsana New" w:eastAsia="SimSun" w:hAnsi="Angsana New"/>
          <w:strike/>
          <w:sz w:val="30"/>
          <w:szCs w:val="30"/>
          <w:cs/>
          <w:lang w:val="en-GB"/>
        </w:rPr>
      </w:pPr>
      <w:r w:rsidRPr="00E64F3A">
        <w:rPr>
          <w:rFonts w:ascii="Angsana New" w:hAnsi="Angsana New"/>
          <w:sz w:val="30"/>
          <w:szCs w:val="30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    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:rsidR="00542F0C" w:rsidRPr="00E64F3A" w:rsidRDefault="00542F0C" w:rsidP="00542F0C">
      <w:pPr>
        <w:tabs>
          <w:tab w:val="left" w:pos="1440"/>
          <w:tab w:val="left" w:pos="2880"/>
          <w:tab w:val="left" w:pos="9781"/>
        </w:tabs>
        <w:spacing w:before="80" w:after="80"/>
        <w:ind w:left="1134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E64F3A">
        <w:rPr>
          <w:rFonts w:ascii="Angsana New" w:eastAsia="SimSun" w:hAnsi="Angsana New"/>
          <w:sz w:val="30"/>
          <w:szCs w:val="30"/>
          <w:cs/>
          <w:lang w:val="en-GB"/>
        </w:rPr>
        <w:lastRenderedPageBreak/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p w:rsidR="00542F0C" w:rsidRPr="00E64F3A" w:rsidRDefault="00542F0C" w:rsidP="003E66B5">
      <w:pPr>
        <w:tabs>
          <w:tab w:val="left" w:pos="1440"/>
          <w:tab w:val="left" w:pos="6390"/>
          <w:tab w:val="right" w:pos="7560"/>
          <w:tab w:val="left" w:pos="8160"/>
        </w:tabs>
        <w:ind w:left="1985" w:firstLine="567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</w:rPr>
        <w:tab/>
      </w:r>
      <w:r w:rsidRPr="00E64F3A">
        <w:rPr>
          <w:rFonts w:ascii="Angsana New" w:hAnsi="Angsana New"/>
          <w:sz w:val="30"/>
          <w:szCs w:val="30"/>
          <w:cs/>
        </w:rPr>
        <w:t>เครื่องจักรและอุปกรณ์</w:t>
      </w:r>
      <w:r w:rsidRPr="00E64F3A">
        <w:rPr>
          <w:rFonts w:ascii="Angsana New" w:hAnsi="Angsana New"/>
          <w:sz w:val="30"/>
          <w:szCs w:val="30"/>
        </w:rPr>
        <w:tab/>
      </w:r>
      <w:r w:rsidRPr="00E64F3A">
        <w:rPr>
          <w:rFonts w:ascii="Angsana New" w:hAnsi="Angsana New"/>
          <w:sz w:val="30"/>
          <w:szCs w:val="30"/>
        </w:rPr>
        <w:tab/>
        <w:t>5 - 15</w:t>
      </w:r>
      <w:r w:rsidRPr="00E64F3A">
        <w:rPr>
          <w:rFonts w:ascii="Angsana New" w:hAnsi="Angsana New"/>
          <w:sz w:val="30"/>
          <w:szCs w:val="30"/>
          <w:cs/>
        </w:rPr>
        <w:t xml:space="preserve"> ปี</w:t>
      </w:r>
    </w:p>
    <w:p w:rsidR="00542F0C" w:rsidRPr="00E64F3A" w:rsidRDefault="00542F0C" w:rsidP="003E66B5">
      <w:pPr>
        <w:tabs>
          <w:tab w:val="left" w:pos="1440"/>
          <w:tab w:val="left" w:pos="6390"/>
          <w:tab w:val="right" w:pos="7560"/>
          <w:tab w:val="left" w:pos="8160"/>
        </w:tabs>
        <w:ind w:left="1985" w:firstLine="567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</w:rPr>
        <w:tab/>
      </w:r>
      <w:r w:rsidRPr="00E64F3A">
        <w:rPr>
          <w:rFonts w:ascii="Angsana New" w:hAnsi="Angsana New"/>
          <w:sz w:val="30"/>
          <w:szCs w:val="30"/>
          <w:cs/>
        </w:rPr>
        <w:t>ยานพาหนะ</w:t>
      </w:r>
      <w:r w:rsidRPr="00E64F3A">
        <w:rPr>
          <w:rFonts w:ascii="Angsana New" w:hAnsi="Angsana New"/>
          <w:sz w:val="30"/>
          <w:szCs w:val="30"/>
          <w:cs/>
        </w:rPr>
        <w:tab/>
      </w:r>
      <w:r w:rsidRPr="00E64F3A">
        <w:rPr>
          <w:rFonts w:ascii="Angsana New" w:hAnsi="Angsana New"/>
          <w:sz w:val="30"/>
          <w:szCs w:val="30"/>
        </w:rPr>
        <w:tab/>
      </w:r>
      <w:r w:rsidRPr="00E64F3A">
        <w:rPr>
          <w:rFonts w:ascii="Angsana New" w:hAnsi="Angsana New"/>
          <w:sz w:val="30"/>
          <w:szCs w:val="30"/>
        </w:rPr>
        <w:tab/>
        <w:t>5 - 15</w:t>
      </w:r>
      <w:r w:rsidRPr="00E64F3A">
        <w:rPr>
          <w:rFonts w:ascii="Angsana New" w:hAnsi="Angsana New"/>
          <w:sz w:val="30"/>
          <w:szCs w:val="30"/>
          <w:cs/>
        </w:rPr>
        <w:t xml:space="preserve"> ปี</w:t>
      </w:r>
    </w:p>
    <w:p w:rsidR="00542F0C" w:rsidRPr="00E64F3A" w:rsidRDefault="00542F0C" w:rsidP="00542F0C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after="120" w:line="240" w:lineRule="auto"/>
        <w:ind w:left="1134" w:hanging="594"/>
        <w:jc w:val="thaiDistribute"/>
        <w:textAlignment w:val="baselin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E64F3A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หนี้สินตามสัญญาเช่า</w:t>
      </w:r>
    </w:p>
    <w:p w:rsidR="00542F0C" w:rsidRPr="00E64F3A" w:rsidRDefault="00542F0C" w:rsidP="00542F0C">
      <w:pPr>
        <w:tabs>
          <w:tab w:val="left" w:pos="1440"/>
          <w:tab w:val="left" w:pos="2880"/>
          <w:tab w:val="left" w:pos="9781"/>
        </w:tabs>
        <w:spacing w:before="80" w:after="80"/>
        <w:ind w:left="1134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E64F3A">
        <w:rPr>
          <w:rFonts w:ascii="Angsana New" w:eastAsia="SimSun" w:hAnsi="Angsana New"/>
          <w:sz w:val="30"/>
          <w:szCs w:val="30"/>
          <w:cs/>
          <w:lang w:val="en-GB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Pr="00E64F3A">
        <w:rPr>
          <w:rFonts w:ascii="Angsana New" w:hAnsi="Angsana New"/>
          <w:sz w:val="30"/>
          <w:szCs w:val="30"/>
          <w:cs/>
        </w:rPr>
        <w:t>บริษัทฯ</w:t>
      </w:r>
      <w:r w:rsidRPr="00E64F3A">
        <w:rPr>
          <w:rFonts w:ascii="Angsana New" w:eastAsia="SimSun" w:hAnsi="Angsana New"/>
          <w:sz w:val="30"/>
          <w:szCs w:val="30"/>
          <w:cs/>
          <w:lang w:val="en-GB"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Pr="00E64F3A">
        <w:rPr>
          <w:rFonts w:ascii="Angsana New" w:hAnsi="Angsana New"/>
          <w:sz w:val="30"/>
          <w:szCs w:val="30"/>
          <w:cs/>
        </w:rPr>
        <w:t>บริษัทฯ</w:t>
      </w:r>
      <w:r w:rsidRPr="00E64F3A">
        <w:rPr>
          <w:rFonts w:ascii="Angsana New" w:eastAsia="SimSun" w:hAnsi="Angsana New"/>
          <w:sz w:val="30"/>
          <w:szCs w:val="30"/>
          <w:cs/>
          <w:lang w:val="en-GB"/>
        </w:rPr>
        <w:t>จะใช้สิทธิในการยกเลิกสัญญาเช่า</w:t>
      </w:r>
      <w:r w:rsidRPr="00E64F3A">
        <w:rPr>
          <w:rFonts w:ascii="Angsana New" w:eastAsia="SimSun" w:hAnsi="Angsana New"/>
          <w:sz w:val="30"/>
          <w:szCs w:val="30"/>
          <w:lang w:val="en-GB"/>
        </w:rPr>
        <w:t xml:space="preserve"> </w:t>
      </w:r>
      <w:r w:rsidRPr="00E64F3A">
        <w:rPr>
          <w:rFonts w:ascii="Angsana New" w:eastAsia="SimSun" w:hAnsi="Angsana New"/>
          <w:sz w:val="30"/>
          <w:szCs w:val="30"/>
          <w:cs/>
          <w:lang w:val="en-GB"/>
        </w:rPr>
        <w:t>บริษัท</w:t>
      </w:r>
      <w:r w:rsidRPr="00E64F3A">
        <w:rPr>
          <w:rFonts w:ascii="Angsana New" w:eastAsia="SimSun" w:hAnsi="Angsana New"/>
          <w:sz w:val="30"/>
          <w:szCs w:val="30"/>
          <w:cs/>
        </w:rPr>
        <w:t>ฯ</w:t>
      </w:r>
      <w:r w:rsidRPr="00E64F3A">
        <w:rPr>
          <w:rFonts w:ascii="Angsana New" w:eastAsia="SimSun" w:hAnsi="Angsana New"/>
          <w:sz w:val="30"/>
          <w:szCs w:val="30"/>
          <w:cs/>
          <w:lang w:val="en-GB"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E64F3A">
        <w:rPr>
          <w:rFonts w:ascii="Angsana New" w:eastAsia="SimSun" w:hAnsi="Angsana New"/>
          <w:sz w:val="30"/>
          <w:szCs w:val="30"/>
          <w:lang w:val="en-GB"/>
        </w:rPr>
        <w:t xml:space="preserve"> </w:t>
      </w:r>
    </w:p>
    <w:p w:rsidR="00542F0C" w:rsidRPr="00E64F3A" w:rsidRDefault="00542F0C" w:rsidP="00542F0C">
      <w:pPr>
        <w:tabs>
          <w:tab w:val="left" w:pos="1440"/>
          <w:tab w:val="left" w:pos="2880"/>
          <w:tab w:val="left" w:pos="9781"/>
        </w:tabs>
        <w:spacing w:before="80" w:after="80"/>
        <w:ind w:left="1134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E64F3A">
        <w:rPr>
          <w:rFonts w:ascii="Angsana New" w:hAnsi="Angsana New"/>
          <w:sz w:val="30"/>
          <w:szCs w:val="30"/>
          <w:cs/>
        </w:rPr>
        <w:t>บริษัทฯ</w:t>
      </w:r>
      <w:r w:rsidRPr="00E64F3A">
        <w:rPr>
          <w:rFonts w:ascii="Angsana New" w:eastAsia="SimSun" w:hAnsi="Angsana New"/>
          <w:sz w:val="30"/>
          <w:szCs w:val="30"/>
          <w:cs/>
          <w:lang w:val="en-GB"/>
        </w:rPr>
        <w:t>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Pr="00E64F3A">
        <w:rPr>
          <w:rFonts w:ascii="Angsana New" w:eastAsia="SimSun" w:hAnsi="Angsana New"/>
          <w:sz w:val="30"/>
          <w:szCs w:val="30"/>
          <w:lang w:val="en-GB"/>
        </w:rPr>
        <w:t xml:space="preserve"> </w:t>
      </w:r>
      <w:r w:rsidRPr="00E64F3A">
        <w:rPr>
          <w:rFonts w:ascii="Angsana New" w:eastAsia="SimSun" w:hAnsi="Angsana New"/>
          <w:sz w:val="30"/>
          <w:szCs w:val="30"/>
          <w:cs/>
          <w:lang w:val="en-GB"/>
        </w:rPr>
        <w:t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:rsidR="009E36E7" w:rsidRPr="00E64F3A" w:rsidRDefault="009E36E7" w:rsidP="00837B52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E64F3A">
        <w:rPr>
          <w:rFonts w:ascii="Angsana New" w:eastAsia="SimSun" w:hAnsi="Angsana New"/>
          <w:sz w:val="30"/>
          <w:szCs w:val="30"/>
          <w:cs/>
          <w:lang w:val="en-GB"/>
        </w:rPr>
        <w:t xml:space="preserve">    </w:t>
      </w:r>
      <w:r w:rsidRPr="00E64F3A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:rsidR="009E36E7" w:rsidRPr="00E64F3A" w:rsidRDefault="009E36E7" w:rsidP="009E36E7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left" w:pos="2880"/>
          <w:tab w:val="left" w:pos="9781"/>
        </w:tabs>
        <w:spacing w:before="80" w:after="80"/>
        <w:ind w:left="1134"/>
        <w:jc w:val="thaiDistribute"/>
        <w:rPr>
          <w:rFonts w:ascii="Angsana New" w:eastAsia="SimSun" w:hAnsi="Angsana New"/>
          <w:sz w:val="30"/>
          <w:szCs w:val="30"/>
          <w:cs/>
          <w:lang w:val="en-GB"/>
        </w:rPr>
      </w:pPr>
      <w:r w:rsidRPr="00E64F3A">
        <w:rPr>
          <w:rFonts w:ascii="Angsana New" w:eastAsia="SimSun" w:hAnsi="Angsana New"/>
          <w:sz w:val="30"/>
          <w:szCs w:val="30"/>
          <w:cs/>
          <w:lang w:val="en-GB"/>
        </w:rPr>
        <w:t>สัญญาเช่าที่มีอายุสัญญาเช่า 12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:rsidR="00542F0C" w:rsidRPr="00E64F3A" w:rsidRDefault="0023408F" w:rsidP="00837B52">
      <w:pPr>
        <w:ind w:left="567"/>
        <w:rPr>
          <w:rFonts w:ascii="Angsana New" w:hAnsi="Angsana New"/>
          <w:sz w:val="30"/>
          <w:szCs w:val="30"/>
          <w:u w:val="single"/>
          <w:cs/>
        </w:rPr>
      </w:pPr>
      <w:r w:rsidRPr="00E64F3A">
        <w:rPr>
          <w:rFonts w:ascii="Angsana New" w:hAnsi="Angsana New"/>
          <w:b/>
          <w:bCs/>
          <w:i/>
          <w:iCs/>
          <w:sz w:val="30"/>
          <w:szCs w:val="30"/>
          <w:u w:val="single"/>
          <w:cs/>
        </w:rPr>
        <w:t xml:space="preserve">นโยบายการบัญชีที่ถือปฏิบัติก่อนวันที่ </w:t>
      </w:r>
      <w:r w:rsidRPr="00E64F3A">
        <w:rPr>
          <w:rFonts w:ascii="Angsana New" w:hAnsi="Angsana New"/>
          <w:b/>
          <w:bCs/>
          <w:i/>
          <w:iCs/>
          <w:sz w:val="30"/>
          <w:szCs w:val="30"/>
          <w:u w:val="single"/>
        </w:rPr>
        <w:t xml:space="preserve">1 </w:t>
      </w:r>
      <w:r w:rsidRPr="00E64F3A">
        <w:rPr>
          <w:rFonts w:ascii="Angsana New" w:hAnsi="Angsana New"/>
          <w:b/>
          <w:bCs/>
          <w:i/>
          <w:iCs/>
          <w:sz w:val="30"/>
          <w:szCs w:val="30"/>
          <w:u w:val="single"/>
          <w:cs/>
        </w:rPr>
        <w:t xml:space="preserve">มกราคม </w:t>
      </w:r>
      <w:r w:rsidRPr="00E64F3A">
        <w:rPr>
          <w:rFonts w:ascii="Angsana New" w:hAnsi="Angsana New"/>
          <w:b/>
          <w:bCs/>
          <w:i/>
          <w:iCs/>
          <w:sz w:val="30"/>
          <w:szCs w:val="30"/>
          <w:u w:val="single"/>
        </w:rPr>
        <w:t>2563</w:t>
      </w:r>
    </w:p>
    <w:p w:rsidR="0023408F" w:rsidRPr="00E64F3A" w:rsidRDefault="0023408F" w:rsidP="0023408F">
      <w:pPr>
        <w:pStyle w:val="Heading8"/>
        <w:ind w:left="518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E64F3A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สัญญาเช่า </w:t>
      </w:r>
    </w:p>
    <w:p w:rsidR="0023408F" w:rsidRPr="00E64F3A" w:rsidRDefault="0023408F" w:rsidP="00234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23408F" w:rsidRPr="00E64F3A" w:rsidRDefault="0023408F" w:rsidP="0023408F">
      <w:pPr>
        <w:ind w:left="518"/>
        <w:jc w:val="thaiDistribute"/>
        <w:rPr>
          <w:rFonts w:ascii="Angsana New" w:eastAsia="Calibri" w:hAnsi="Angsana New"/>
          <w:sz w:val="30"/>
          <w:szCs w:val="30"/>
        </w:rPr>
      </w:pPr>
      <w:r w:rsidRPr="00E64F3A">
        <w:rPr>
          <w:rFonts w:ascii="Angsana New" w:eastAsia="Calibri" w:hAnsi="Angsana New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 ประโยชน์ที่ได้รับตามสัญญาเช่า 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:rsidR="0023408F" w:rsidRPr="00E64F3A" w:rsidRDefault="0023408F" w:rsidP="00234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23408F" w:rsidRPr="00E64F3A" w:rsidRDefault="0023408F" w:rsidP="0023408F">
      <w:pPr>
        <w:ind w:left="540"/>
        <w:rPr>
          <w:rFonts w:ascii="Angsana New" w:eastAsia="Calibri" w:hAnsi="Angsana New"/>
          <w:sz w:val="30"/>
          <w:szCs w:val="30"/>
        </w:rPr>
      </w:pPr>
      <w:r w:rsidRPr="00E64F3A">
        <w:rPr>
          <w:rFonts w:ascii="Angsana New" w:eastAsia="Calibri" w:hAnsi="Angsana New"/>
          <w:sz w:val="30"/>
          <w:szCs w:val="30"/>
          <w:cs/>
        </w:rPr>
        <w:t>ค่าเช่าที่อาจเกิดขึ้น</w:t>
      </w:r>
      <w:r w:rsidRPr="00E64F3A">
        <w:rPr>
          <w:rFonts w:ascii="Angsana New" w:eastAsia="Calibri" w:hAnsi="Angsana New" w:hint="cs"/>
          <w:sz w:val="30"/>
          <w:szCs w:val="30"/>
          <w:cs/>
        </w:rPr>
        <w:t>ต้องนำมารวม</w:t>
      </w:r>
      <w:r w:rsidRPr="00E64F3A">
        <w:rPr>
          <w:rFonts w:ascii="Angsana New" w:eastAsia="Calibri" w:hAnsi="Angsana New"/>
          <w:sz w:val="30"/>
          <w:szCs w:val="30"/>
          <w:cs/>
        </w:rPr>
        <w:t>คำนวณจำนวนเงินขั้นต่ำที่ต้องจ่าย</w:t>
      </w:r>
      <w:r w:rsidRPr="00E64F3A">
        <w:rPr>
          <w:rFonts w:ascii="Angsana New" w:eastAsia="Calibri" w:hAnsi="Angsana New" w:hint="cs"/>
          <w:sz w:val="30"/>
          <w:szCs w:val="30"/>
          <w:cs/>
        </w:rPr>
        <w:t>ตามระยะเวลาที่คงเหลือของสัญญาเช่า เมื่อได้รับการยืนยันการปรับค่าเช่า</w:t>
      </w:r>
    </w:p>
    <w:p w:rsidR="0023408F" w:rsidRPr="00E64F3A" w:rsidRDefault="0023408F" w:rsidP="0023408F">
      <w:pPr>
        <w:pStyle w:val="BodyText"/>
      </w:pPr>
    </w:p>
    <w:p w:rsidR="0023408F" w:rsidRPr="00E64F3A" w:rsidRDefault="0023408F" w:rsidP="0023408F">
      <w:pPr>
        <w:pStyle w:val="AccPolicysubhead"/>
      </w:pPr>
      <w:r w:rsidRPr="00E64F3A">
        <w:rPr>
          <w:cs/>
        </w:rPr>
        <w:lastRenderedPageBreak/>
        <w:t>การจำแนกประเภทสัญญาเช่า</w:t>
      </w:r>
    </w:p>
    <w:p w:rsidR="0023408F" w:rsidRPr="00E64F3A" w:rsidRDefault="0023408F" w:rsidP="0023408F">
      <w:pPr>
        <w:pStyle w:val="AccPolicysubhead"/>
        <w:rPr>
          <w:sz w:val="10"/>
          <w:szCs w:val="10"/>
        </w:rPr>
      </w:pPr>
    </w:p>
    <w:p w:rsidR="0023408F" w:rsidRPr="00E64F3A" w:rsidRDefault="0023408F" w:rsidP="00234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64F3A">
        <w:rPr>
          <w:rFonts w:ascii="Angsana New" w:eastAsia="Calibri" w:hAnsi="Angsana New" w:hint="cs"/>
          <w:sz w:val="30"/>
          <w:szCs w:val="30"/>
          <w:cs/>
        </w:rPr>
        <w:t xml:space="preserve">ณ วันที่เริ่มต้นข้อตกลง 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ถ้าทำให้บริษัทมีสิทธิในการควบคุมการใช้สินทรัพย์ </w:t>
      </w:r>
    </w:p>
    <w:p w:rsidR="0023408F" w:rsidRPr="00E64F3A" w:rsidRDefault="0023408F" w:rsidP="00234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sz w:val="10"/>
          <w:szCs w:val="10"/>
        </w:rPr>
      </w:pPr>
    </w:p>
    <w:p w:rsidR="0023408F" w:rsidRPr="00E64F3A" w:rsidRDefault="0023408F" w:rsidP="00234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sz w:val="10"/>
          <w:szCs w:val="10"/>
        </w:rPr>
      </w:pPr>
    </w:p>
    <w:p w:rsidR="0023408F" w:rsidRPr="00E64F3A" w:rsidRDefault="0023408F" w:rsidP="00234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ณ วันที่เริ่มต้นข้อตกลง หรือ มีการประเมินข้อตกลงใหม่ 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หากบริษัทสรุปว่าเป็นสัญญาเช่าการเงิน</w:t>
      </w:r>
      <w:r w:rsidRPr="00E64F3A">
        <w:rPr>
          <w:rFonts w:ascii="Angsana New" w:hAnsi="Angsana New" w:hint="cs"/>
          <w:sz w:val="30"/>
          <w:szCs w:val="30"/>
          <w:cs/>
        </w:rPr>
        <w:t xml:space="preserve"> </w:t>
      </w:r>
      <w:r w:rsidRPr="00E64F3A">
        <w:rPr>
          <w:rFonts w:ascii="Angsana New" w:hAnsi="Angsana New"/>
          <w:sz w:val="30"/>
          <w:szCs w:val="30"/>
          <w:cs/>
        </w:rPr>
        <w:t>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และต้นทุนทางการเงินตามนัยจากหนี้สินจะรับรู้โดยใช้อัตราดอกเบี้ยเงินกู้ยืมส่วนเพิ่มของบริษัท</w:t>
      </w:r>
    </w:p>
    <w:p w:rsidR="00542F0C" w:rsidRPr="00E64F3A" w:rsidRDefault="00542F0C" w:rsidP="00542F0C">
      <w:pPr>
        <w:rPr>
          <w:rFonts w:ascii="Angsana New" w:hAnsi="Angsana New"/>
          <w:cs/>
          <w:lang w:val="th-TH"/>
        </w:rPr>
      </w:pPr>
    </w:p>
    <w:p w:rsidR="00A552BC" w:rsidRPr="00E64F3A" w:rsidRDefault="00A552BC" w:rsidP="005734C9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64F3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สินทรัพย์ไม่มีตัวตน </w:t>
      </w:r>
    </w:p>
    <w:p w:rsidR="00A552BC" w:rsidRPr="00E64F3A" w:rsidRDefault="00A552BC" w:rsidP="00A552BC">
      <w:pPr>
        <w:pStyle w:val="Default"/>
        <w:ind w:left="540"/>
        <w:jc w:val="both"/>
        <w:rPr>
          <w:rFonts w:ascii="Angsana New" w:eastAsia="Times New Roman" w:hAnsi="Angsana New" w:cs="Angsana New"/>
          <w:color w:val="auto"/>
          <w:sz w:val="18"/>
          <w:szCs w:val="18"/>
        </w:rPr>
      </w:pPr>
    </w:p>
    <w:p w:rsidR="00A552BC" w:rsidRPr="00E64F3A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64F3A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</w:t>
      </w:r>
    </w:p>
    <w:p w:rsidR="00A552BC" w:rsidRPr="00E64F3A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</w:rPr>
      </w:pPr>
    </w:p>
    <w:p w:rsidR="00A552BC" w:rsidRPr="00E64F3A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สินทรัพย์ไม่มีตัวตนที่บริษัทซื้อมาและมีอายุการใช้งานจำกัด แสดงในราคาทุนหักค่าตัดจำหน่ายสะสมและขาดทุนจากการด้อยค่าสะสม</w:t>
      </w:r>
      <w:r w:rsidR="00B85465" w:rsidRPr="00E64F3A">
        <w:rPr>
          <w:rFonts w:ascii="Angsana New" w:hAnsi="Angsana New"/>
          <w:sz w:val="30"/>
          <w:szCs w:val="30"/>
        </w:rPr>
        <w:t xml:space="preserve"> </w:t>
      </w:r>
      <w:r w:rsidR="00B85465" w:rsidRPr="00E64F3A">
        <w:rPr>
          <w:rFonts w:ascii="Angsana New" w:hAnsi="Angsana New"/>
          <w:sz w:val="30"/>
          <w:szCs w:val="30"/>
          <w:cs/>
        </w:rPr>
        <w:t>(ถ้ามี)</w:t>
      </w:r>
    </w:p>
    <w:p w:rsidR="00A552BC" w:rsidRPr="00E64F3A" w:rsidRDefault="00A552BC" w:rsidP="00692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E64F3A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A552BC" w:rsidRPr="00E64F3A" w:rsidRDefault="00A552BC" w:rsidP="00692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4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64F3A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7264AC" w:rsidRPr="00E64F3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64F3A">
        <w:rPr>
          <w:rFonts w:ascii="Angsana New" w:eastAsia="Calibri" w:hAnsi="Angsana New"/>
          <w:sz w:val="30"/>
          <w:szCs w:val="30"/>
          <w:cs/>
        </w:rPr>
        <w:t>โดยรวมเป็นสินทรัพย์ที่สามารถระบุได้</w:t>
      </w:r>
      <w:r w:rsidR="007264AC" w:rsidRPr="00E64F3A">
        <w:rPr>
          <w:rFonts w:ascii="Angsana New" w:eastAsia="Calibri" w:hAnsi="Angsana New"/>
          <w:sz w:val="30"/>
          <w:szCs w:val="30"/>
          <w:cs/>
        </w:rPr>
        <w:t xml:space="preserve">ที่เกี่ยวข้องนั้น </w:t>
      </w:r>
      <w:r w:rsidRPr="00E64F3A">
        <w:rPr>
          <w:rFonts w:ascii="Angsana New" w:eastAsia="Calibri" w:hAnsi="Angsana New"/>
          <w:sz w:val="30"/>
          <w:szCs w:val="30"/>
          <w:cs/>
        </w:rPr>
        <w:t>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:rsidR="00A552BC" w:rsidRPr="00E64F3A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shd w:val="clear" w:color="auto" w:fill="E0E0E0"/>
        </w:rPr>
      </w:pPr>
      <w:r w:rsidRPr="00E64F3A">
        <w:rPr>
          <w:rFonts w:ascii="Angsana New" w:hAnsi="Angsana New"/>
          <w:i/>
          <w:iCs/>
          <w:sz w:val="30"/>
          <w:szCs w:val="30"/>
          <w:cs/>
        </w:rPr>
        <w:t xml:space="preserve">ค่าตัดจำหน่าย  </w:t>
      </w: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E64F3A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715804" w:rsidRPr="00E64F3A" w:rsidRDefault="00715804" w:rsidP="000A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</w:rPr>
      </w:pPr>
    </w:p>
    <w:p w:rsidR="00730CBD" w:rsidRPr="00E64F3A" w:rsidRDefault="00A552BC" w:rsidP="000A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  <w:r w:rsidR="00730CBD" w:rsidRPr="00E64F3A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7200" w:type="dxa"/>
        <w:tblInd w:w="558" w:type="dxa"/>
        <w:tblLook w:val="01E0" w:firstRow="1" w:lastRow="1" w:firstColumn="1" w:lastColumn="1" w:noHBand="0" w:noVBand="0"/>
      </w:tblPr>
      <w:tblGrid>
        <w:gridCol w:w="5400"/>
        <w:gridCol w:w="1170"/>
        <w:gridCol w:w="630"/>
      </w:tblGrid>
      <w:tr w:rsidR="00A552BC" w:rsidRPr="00E64F3A" w:rsidTr="00396C63">
        <w:tc>
          <w:tcPr>
            <w:tcW w:w="5400" w:type="dxa"/>
          </w:tcPr>
          <w:p w:rsidR="00A552BC" w:rsidRPr="00E64F3A" w:rsidRDefault="00A552BC" w:rsidP="00396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br w:type="page"/>
              <w:t>ค่าลิขสิทธิ์ซอฟต์แวร์</w:t>
            </w:r>
          </w:p>
        </w:tc>
        <w:tc>
          <w:tcPr>
            <w:tcW w:w="1170" w:type="dxa"/>
          </w:tcPr>
          <w:p w:rsidR="00A552BC" w:rsidRPr="00E64F3A" w:rsidRDefault="00A552BC" w:rsidP="00396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E64F3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:rsidR="00A552BC" w:rsidRPr="00E64F3A" w:rsidRDefault="00A552BC" w:rsidP="00396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A552BC" w:rsidRPr="00E64F3A" w:rsidRDefault="00A552BC" w:rsidP="00A552BC">
      <w:pPr>
        <w:pStyle w:val="Default"/>
        <w:ind w:left="540"/>
        <w:jc w:val="both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</w:p>
    <w:p w:rsidR="00A552BC" w:rsidRPr="00E64F3A" w:rsidRDefault="00A552BC" w:rsidP="00A552B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lastRenderedPageBreak/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  <w:r w:rsidRPr="00E64F3A" w:rsidDel="00E44C55">
        <w:rPr>
          <w:rFonts w:ascii="Angsana New" w:hAnsi="Angsana New"/>
          <w:sz w:val="30"/>
          <w:szCs w:val="30"/>
          <w:cs/>
        </w:rPr>
        <w:t xml:space="preserve"> </w:t>
      </w:r>
    </w:p>
    <w:p w:rsidR="00A552BC" w:rsidRPr="00E64F3A" w:rsidRDefault="00A552BC" w:rsidP="00A552BC">
      <w:pPr>
        <w:pStyle w:val="BodyText2"/>
        <w:ind w:left="518" w:right="43"/>
      </w:pPr>
      <w:bookmarkStart w:id="1" w:name="OLE_LINK7"/>
      <w:bookmarkStart w:id="2" w:name="OLE_LINK8"/>
    </w:p>
    <w:p w:rsidR="00A552BC" w:rsidRPr="00E64F3A" w:rsidRDefault="0023408F" w:rsidP="00A552BC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64F3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การด้อยค่าของสินทรัพย์ที่ไม่ใช่สินทรัพย์ทางการเงิน</w:t>
      </w:r>
    </w:p>
    <w:p w:rsidR="00A552BC" w:rsidRPr="00E64F3A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</w:t>
      </w:r>
      <w:r w:rsidR="00A86946" w:rsidRPr="00E64F3A">
        <w:rPr>
          <w:rFonts w:ascii="Angsana New" w:hAnsi="Angsana New"/>
          <w:sz w:val="30"/>
          <w:szCs w:val="30"/>
          <w:cs/>
        </w:rPr>
        <w:t xml:space="preserve">อบ่งชี้เรื่องการด้อยค่าหรือไม่ </w:t>
      </w:r>
      <w:r w:rsidRPr="00E64F3A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EB46DC" w:rsidRPr="00E64F3A">
        <w:rPr>
          <w:rFonts w:ascii="Angsana New" w:hAnsi="Angsana New"/>
          <w:sz w:val="30"/>
          <w:szCs w:val="30"/>
          <w:cs/>
        </w:rPr>
        <w:t xml:space="preserve"> </w:t>
      </w:r>
      <w:r w:rsidRPr="00E64F3A">
        <w:rPr>
          <w:rFonts w:ascii="Angsana New" w:hAnsi="Angsana New"/>
          <w:sz w:val="30"/>
          <w:szCs w:val="30"/>
          <w:cs/>
        </w:rPr>
        <w:t>สำหรับค่าความนิยมและสินทรัพย์ไม่มีตัวตนที่มีอายุการให้ประโยชน์ไม่ทรา</w:t>
      </w:r>
      <w:r w:rsidR="00EB46DC" w:rsidRPr="00E64F3A">
        <w:rPr>
          <w:rFonts w:ascii="Angsana New" w:hAnsi="Angsana New"/>
          <w:sz w:val="30"/>
          <w:szCs w:val="30"/>
          <w:cs/>
        </w:rPr>
        <w:t xml:space="preserve">บแน่นอน หรือ ยังไม่พร้อมใช้งาน </w:t>
      </w:r>
      <w:r w:rsidRPr="00E64F3A">
        <w:rPr>
          <w:rFonts w:ascii="Angsana New" w:hAnsi="Angsana New"/>
          <w:sz w:val="30"/>
          <w:szCs w:val="30"/>
          <w:cs/>
        </w:rPr>
        <w:t>จะประมาณ</w:t>
      </w:r>
      <w:r w:rsidR="003A6EDD" w:rsidRPr="00E64F3A">
        <w:rPr>
          <w:rFonts w:ascii="Angsana New" w:hAnsi="Angsana New"/>
          <w:sz w:val="30"/>
          <w:szCs w:val="30"/>
          <w:cs/>
        </w:rPr>
        <w:t>มูลค่าที่คาดว่าจะได้รับคืนทุกปี</w:t>
      </w:r>
      <w:r w:rsidRPr="00E64F3A">
        <w:rPr>
          <w:rFonts w:ascii="Angsana New" w:hAnsi="Angsana New"/>
          <w:sz w:val="30"/>
          <w:szCs w:val="30"/>
          <w:cs/>
        </w:rPr>
        <w:t xml:space="preserve">ในช่วงเวลาเดียวกัน  </w:t>
      </w:r>
    </w:p>
    <w:p w:rsidR="00202B29" w:rsidRPr="00E64F3A" w:rsidRDefault="00202B29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A552BC" w:rsidRPr="00E64F3A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="00EB46DC" w:rsidRPr="00E64F3A">
        <w:rPr>
          <w:rFonts w:ascii="Angsana New" w:hAnsi="Angsana New"/>
          <w:sz w:val="30"/>
          <w:szCs w:val="30"/>
          <w:cs/>
        </w:rPr>
        <w:t xml:space="preserve"> </w:t>
      </w:r>
      <w:r w:rsidRPr="00E64F3A">
        <w:rPr>
          <w:rFonts w:ascii="Angsana New" w:hAnsi="Angsana New"/>
          <w:sz w:val="30"/>
          <w:szCs w:val="30"/>
          <w:cs/>
        </w:rPr>
        <w:t>ในกรณีนี้จะรับรู้ในส่วนของผู้ถือหุ้น</w:t>
      </w:r>
    </w:p>
    <w:p w:rsidR="00A552BC" w:rsidRPr="00E64F3A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AE47F2" w:rsidRPr="00E64F3A" w:rsidRDefault="00A552BC" w:rsidP="00AE47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 ยอดขาดทุนที่บันทึกในกำไรหรือขาดทุนเป็นผลต่างระหว่างราคาทุนที่ซื้อกับมูลค่า</w:t>
      </w:r>
      <w:r w:rsidR="00EB46DC" w:rsidRPr="00E64F3A">
        <w:rPr>
          <w:rFonts w:ascii="Angsana New" w:hAnsi="Angsana New"/>
          <w:sz w:val="30"/>
          <w:szCs w:val="30"/>
          <w:cs/>
        </w:rPr>
        <w:t xml:space="preserve">ยุติธรรมในปัจจุบันของสินทรัพย์ </w:t>
      </w:r>
      <w:r w:rsidRPr="00E64F3A">
        <w:rPr>
          <w:rFonts w:ascii="Angsana New" w:hAnsi="Angsana New"/>
          <w:sz w:val="30"/>
          <w:szCs w:val="30"/>
          <w:cs/>
        </w:rPr>
        <w:t>หักขาดทุนจากการด้อยค่าของสินทรัพย์ทางการเงินนั้น</w:t>
      </w:r>
      <w:r w:rsidR="00226D19" w:rsidRPr="00E64F3A">
        <w:rPr>
          <w:rFonts w:ascii="Angsana New" w:hAnsi="Angsana New"/>
          <w:sz w:val="30"/>
          <w:szCs w:val="30"/>
          <w:cs/>
        </w:rPr>
        <w:t xml:space="preserve"> </w:t>
      </w:r>
      <w:r w:rsidRPr="00E64F3A">
        <w:rPr>
          <w:rFonts w:ascii="Angsana New" w:hAnsi="Angsana New"/>
          <w:sz w:val="30"/>
          <w:szCs w:val="30"/>
          <w:cs/>
        </w:rPr>
        <w:t>ๆ ซึ่งเคยรับรู้แล้วในกำไรหรือขาดทุน</w:t>
      </w:r>
    </w:p>
    <w:p w:rsidR="00AE47F2" w:rsidRPr="00E64F3A" w:rsidRDefault="00AE47F2" w:rsidP="00AE47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A552BC" w:rsidRPr="00E64F3A" w:rsidRDefault="00A552BC" w:rsidP="00AE47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A552BC" w:rsidRPr="00E64F3A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A552BC" w:rsidRPr="00E64F3A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</w:p>
    <w:p w:rsidR="00A552BC" w:rsidRPr="00E64F3A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A552BC" w:rsidRPr="00E64F3A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:rsidR="004B1BB4" w:rsidRPr="00E64F3A" w:rsidRDefault="00A552BC" w:rsidP="004B1B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4C3794" w:rsidRPr="00E64F3A" w:rsidRDefault="004C3794" w:rsidP="004B1B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4C3794" w:rsidRPr="00E64F3A" w:rsidRDefault="004C3794" w:rsidP="004B1B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A552BC" w:rsidRPr="00E64F3A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E64F3A">
        <w:rPr>
          <w:rFonts w:ascii="Angsana New" w:hAnsi="Angsana New"/>
          <w:iCs/>
          <w:sz w:val="30"/>
          <w:szCs w:val="30"/>
          <w:cs/>
        </w:rPr>
        <w:lastRenderedPageBreak/>
        <w:t>การกลับรายการด้อยค่า</w:t>
      </w:r>
    </w:p>
    <w:p w:rsidR="00A552BC" w:rsidRPr="00E64F3A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ขาดทุนจากการด้อยค่าของสินทรัพย์ทางการเงิน</w:t>
      </w:r>
      <w:r w:rsidR="00054452" w:rsidRPr="00E64F3A">
        <w:rPr>
          <w:rFonts w:ascii="Angsana New" w:hAnsi="Angsana New"/>
          <w:sz w:val="30"/>
          <w:szCs w:val="30"/>
          <w:cs/>
        </w:rPr>
        <w:t xml:space="preserve">จะถูกกลับรายการ  </w:t>
      </w:r>
      <w:r w:rsidRPr="00E64F3A">
        <w:rPr>
          <w:rFonts w:ascii="Angsana New" w:hAnsi="Angsana New"/>
          <w:sz w:val="30"/>
          <w:szCs w:val="30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</w:t>
      </w:r>
      <w:r w:rsidR="001F43E5" w:rsidRPr="00E64F3A">
        <w:rPr>
          <w:rFonts w:ascii="Angsana New" w:hAnsi="Angsana New"/>
          <w:sz w:val="30"/>
          <w:szCs w:val="30"/>
          <w:cs/>
        </w:rPr>
        <w:t xml:space="preserve"> </w:t>
      </w:r>
      <w:r w:rsidRPr="00E64F3A">
        <w:rPr>
          <w:rFonts w:ascii="Angsana New" w:hAnsi="Angsana New"/>
          <w:sz w:val="30"/>
          <w:szCs w:val="30"/>
          <w:cs/>
        </w:rPr>
        <w:t>การกลับราย</w:t>
      </w:r>
      <w:r w:rsidR="00054452" w:rsidRPr="00E64F3A">
        <w:rPr>
          <w:rFonts w:ascii="Angsana New" w:hAnsi="Angsana New"/>
          <w:sz w:val="30"/>
          <w:szCs w:val="30"/>
          <w:cs/>
        </w:rPr>
        <w:t xml:space="preserve">การจะถูกบันทึกในกำไรหรือขาดทุน </w:t>
      </w:r>
      <w:r w:rsidRPr="00E64F3A">
        <w:rPr>
          <w:rFonts w:ascii="Angsana New" w:hAnsi="Angsana New"/>
          <w:sz w:val="30"/>
          <w:szCs w:val="30"/>
          <w:cs/>
        </w:rPr>
        <w:t>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:rsidR="001D6EF9" w:rsidRPr="00E64F3A" w:rsidRDefault="001D6EF9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hd w:val="clear" w:color="auto" w:fill="D9D9D9"/>
        </w:rPr>
      </w:pPr>
    </w:p>
    <w:p w:rsidR="001D6EF9" w:rsidRPr="00E64F3A" w:rsidRDefault="001D6EF9" w:rsidP="004B1B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</w:t>
      </w:r>
      <w:r w:rsidR="009215E3" w:rsidRPr="00E64F3A">
        <w:rPr>
          <w:rFonts w:ascii="Angsana New" w:hAnsi="Angsana New"/>
          <w:sz w:val="30"/>
          <w:szCs w:val="30"/>
          <w:cs/>
        </w:rPr>
        <w:t xml:space="preserve"> </w:t>
      </w:r>
      <w:r w:rsidRPr="00E64F3A">
        <w:rPr>
          <w:rFonts w:ascii="Angsana New" w:hAnsi="Angsana New"/>
          <w:sz w:val="30"/>
          <w:szCs w:val="30"/>
          <w:cs/>
        </w:rPr>
        <w:t>ที่เคยรับรู้ใน</w:t>
      </w:r>
      <w:r w:rsidR="003905F3" w:rsidRPr="00E64F3A">
        <w:rPr>
          <w:rFonts w:ascii="Angsana New" w:hAnsi="Angsana New"/>
          <w:sz w:val="30"/>
          <w:szCs w:val="30"/>
          <w:cs/>
        </w:rPr>
        <w:t>ปี</w:t>
      </w:r>
      <w:r w:rsidR="00A86946" w:rsidRPr="00E64F3A">
        <w:rPr>
          <w:rFonts w:ascii="Angsana New" w:hAnsi="Angsana New"/>
          <w:sz w:val="30"/>
          <w:szCs w:val="30"/>
          <w:cs/>
        </w:rPr>
        <w:t>ก่อนจะถูกประเมิน</w:t>
      </w:r>
      <w:r w:rsidRPr="00E64F3A">
        <w:rPr>
          <w:rFonts w:ascii="Angsana New" w:hAnsi="Angsana New"/>
          <w:sz w:val="30"/>
          <w:szCs w:val="30"/>
          <w:cs/>
        </w:rPr>
        <w:t>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1D6EF9" w:rsidRPr="00E64F3A" w:rsidRDefault="001D6EF9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</w:rPr>
      </w:pPr>
    </w:p>
    <w:p w:rsidR="00A552BC" w:rsidRPr="00E64F3A" w:rsidRDefault="00A552BC" w:rsidP="005734C9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64F3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</w:t>
      </w:r>
      <w:r w:rsidR="00054452" w:rsidRPr="00E64F3A">
        <w:rPr>
          <w:rFonts w:ascii="Angsana New" w:hAnsi="Angsana New"/>
          <w:sz w:val="30"/>
          <w:szCs w:val="30"/>
          <w:cs/>
        </w:rPr>
        <w:t xml:space="preserve"> </w:t>
      </w:r>
      <w:r w:rsidRPr="00E64F3A">
        <w:rPr>
          <w:rFonts w:ascii="Angsana New" w:hAnsi="Angsana New"/>
          <w:sz w:val="30"/>
          <w:szCs w:val="30"/>
          <w:cs/>
        </w:rPr>
        <w:t>ภายหลังจากการบันทึกหนี้สินที่มีภาระดอกเบี้ยจะบันทึกต่อมาโดยวิธีราคาทุนตัดจำหน่าย 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:rsidR="00A552BC" w:rsidRPr="00E64F3A" w:rsidRDefault="00A552BC" w:rsidP="00446417">
      <w:pPr>
        <w:pStyle w:val="Heading8"/>
        <w:numPr>
          <w:ilvl w:val="1"/>
          <w:numId w:val="20"/>
        </w:numPr>
        <w:spacing w:after="2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64F3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เจ้าหนี้การค้าและเจ้าหนี้อื่น</w:t>
      </w: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A552BC" w:rsidRPr="00E64F3A" w:rsidRDefault="00A552BC" w:rsidP="005E1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</w:rPr>
      </w:pPr>
    </w:p>
    <w:p w:rsidR="00A552BC" w:rsidRPr="00E64F3A" w:rsidRDefault="00A552BC" w:rsidP="00446417">
      <w:pPr>
        <w:pStyle w:val="Heading8"/>
        <w:numPr>
          <w:ilvl w:val="1"/>
          <w:numId w:val="20"/>
        </w:numPr>
        <w:spacing w:after="2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64F3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ผลประโยชน์ของพนักงาน  </w:t>
      </w:r>
    </w:p>
    <w:bookmarkEnd w:id="1"/>
    <w:bookmarkEnd w:id="2"/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64F3A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</w:rPr>
      </w:pPr>
    </w:p>
    <w:p w:rsidR="000A4B57" w:rsidRPr="00E64F3A" w:rsidRDefault="00A552BC" w:rsidP="000A4B5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FD5A71" w:rsidRPr="00E64F3A" w:rsidRDefault="00FD5A71" w:rsidP="000A4B5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</w:rPr>
      </w:pPr>
    </w:p>
    <w:p w:rsidR="00A552BC" w:rsidRPr="00E64F3A" w:rsidRDefault="00A552BC" w:rsidP="000A4B5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A552BC" w:rsidRPr="00E64F3A" w:rsidRDefault="00A552BC" w:rsidP="00A552BC">
      <w:pPr>
        <w:ind w:left="540"/>
        <w:rPr>
          <w:rFonts w:ascii="Angsana New" w:hAnsi="Angsana New"/>
        </w:rPr>
      </w:pPr>
    </w:p>
    <w:p w:rsidR="00A552BC" w:rsidRPr="00E64F3A" w:rsidRDefault="00A552BC" w:rsidP="00A552B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="003905F3" w:rsidRPr="00E64F3A">
        <w:rPr>
          <w:rFonts w:ascii="Angsana New" w:hAnsi="Angsana New"/>
          <w:sz w:val="30"/>
          <w:szCs w:val="30"/>
          <w:cs/>
        </w:rPr>
        <w:t>ปี</w:t>
      </w:r>
      <w:r w:rsidRPr="00E64F3A">
        <w:rPr>
          <w:rFonts w:ascii="Angsana New" w:hAnsi="Angsana New"/>
          <w:sz w:val="30"/>
          <w:szCs w:val="30"/>
          <w:cs/>
        </w:rPr>
        <w:t>ปัจจุบันและ</w:t>
      </w:r>
      <w:r w:rsidR="003905F3" w:rsidRPr="00E64F3A">
        <w:rPr>
          <w:rFonts w:ascii="Angsana New" w:hAnsi="Angsana New"/>
          <w:sz w:val="30"/>
          <w:szCs w:val="30"/>
          <w:cs/>
        </w:rPr>
        <w:t>ปี</w:t>
      </w:r>
      <w:r w:rsidRPr="00E64F3A">
        <w:rPr>
          <w:rFonts w:ascii="Angsana New" w:hAnsi="Angsana New"/>
          <w:sz w:val="30"/>
          <w:szCs w:val="30"/>
          <w:cs/>
        </w:rPr>
        <w:t xml:space="preserve">ก่อน ๆ  ผลประโยชน์ดังกล่าวได้มีการคิดลดกระแสเงินสดเพื่อให้เป็นมูลค่าปัจจุบัน </w:t>
      </w:r>
    </w:p>
    <w:p w:rsidR="00202B29" w:rsidRPr="00E64F3A" w:rsidRDefault="00202B29" w:rsidP="00A552B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A552BC" w:rsidRPr="00E64F3A" w:rsidRDefault="00A552BC" w:rsidP="00A552BC">
      <w:pPr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E64F3A">
        <w:rPr>
          <w:rFonts w:ascii="Angsana New" w:hAnsi="Angsana New"/>
          <w:sz w:val="30"/>
          <w:szCs w:val="30"/>
          <w:cs/>
        </w:rPr>
        <w:lastRenderedPageBreak/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  ผลจากการคำนวณ</w:t>
      </w:r>
      <w:r w:rsidR="00110EA1" w:rsidRPr="00E64F3A">
        <w:rPr>
          <w:rFonts w:ascii="Angsana New" w:hAnsi="Angsana New"/>
          <w:sz w:val="30"/>
          <w:szCs w:val="30"/>
          <w:cs/>
        </w:rPr>
        <w:t>อาจทำให้</w:t>
      </w:r>
      <w:r w:rsidRPr="00E64F3A">
        <w:rPr>
          <w:rFonts w:ascii="Angsana New" w:hAnsi="Angsana New"/>
          <w:sz w:val="30"/>
          <w:szCs w:val="30"/>
          <w:cs/>
        </w:rPr>
        <w:t>บริษัทมีสินทรัพย์เกิดขึ้น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 ของบริษัท</w:t>
      </w:r>
    </w:p>
    <w:p w:rsidR="00202B29" w:rsidRPr="00E64F3A" w:rsidRDefault="00202B29" w:rsidP="00A552B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A552BC" w:rsidRPr="00E64F3A" w:rsidRDefault="00A552BC" w:rsidP="00A552B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1F43E5" w:rsidRPr="00E64F3A">
        <w:rPr>
          <w:rFonts w:ascii="Angsana New" w:hAnsi="Angsana New"/>
          <w:sz w:val="30"/>
          <w:szCs w:val="30"/>
          <w:cs/>
        </w:rPr>
        <w:t xml:space="preserve"> </w:t>
      </w:r>
      <w:r w:rsidRPr="00E64F3A">
        <w:rPr>
          <w:rFonts w:ascii="Angsana New" w:hAnsi="Angsana New"/>
          <w:sz w:val="30"/>
          <w:szCs w:val="30"/>
          <w:cs/>
        </w:rPr>
        <w:t>ณ ต้นปี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ที่เกี่ยวข้องกับโครงการผลประโยชน์รับรู้รายการใ</w:t>
      </w:r>
      <w:r w:rsidR="002F1071" w:rsidRPr="00E64F3A">
        <w:rPr>
          <w:rFonts w:ascii="Angsana New" w:hAnsi="Angsana New"/>
          <w:sz w:val="30"/>
          <w:szCs w:val="30"/>
          <w:cs/>
        </w:rPr>
        <w:t>น</w:t>
      </w:r>
      <w:r w:rsidRPr="00E64F3A">
        <w:rPr>
          <w:rFonts w:ascii="Angsana New" w:hAnsi="Angsana New"/>
          <w:sz w:val="30"/>
          <w:szCs w:val="30"/>
          <w:cs/>
        </w:rPr>
        <w:t>กำไร</w:t>
      </w:r>
      <w:r w:rsidR="002F1071" w:rsidRPr="00E64F3A">
        <w:rPr>
          <w:rFonts w:ascii="Angsana New" w:hAnsi="Angsana New"/>
          <w:sz w:val="30"/>
          <w:szCs w:val="30"/>
          <w:cs/>
        </w:rPr>
        <w:t>หรือ</w:t>
      </w:r>
      <w:r w:rsidRPr="00E64F3A">
        <w:rPr>
          <w:rFonts w:ascii="Angsana New" w:hAnsi="Angsana New"/>
          <w:sz w:val="30"/>
          <w:szCs w:val="30"/>
          <w:cs/>
        </w:rPr>
        <w:t>ขาดทุน</w:t>
      </w:r>
    </w:p>
    <w:p w:rsidR="00A552BC" w:rsidRPr="00E64F3A" w:rsidRDefault="00A552BC" w:rsidP="00A552B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 </w:t>
      </w:r>
    </w:p>
    <w:p w:rsidR="00A552BC" w:rsidRPr="00E64F3A" w:rsidRDefault="00A552BC" w:rsidP="00A552B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</w:t>
      </w:r>
      <w:r w:rsidR="002F1071" w:rsidRPr="00E64F3A">
        <w:rPr>
          <w:rFonts w:ascii="Angsana New" w:hAnsi="Angsana New"/>
          <w:sz w:val="30"/>
          <w:szCs w:val="30"/>
          <w:cs/>
        </w:rPr>
        <w:t>หรือ</w:t>
      </w:r>
      <w:r w:rsidRPr="00E64F3A">
        <w:rPr>
          <w:rFonts w:ascii="Angsana New" w:hAnsi="Angsana New"/>
          <w:sz w:val="30"/>
          <w:szCs w:val="30"/>
          <w:cs/>
        </w:rPr>
        <w:t>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:rsidR="00394DC5" w:rsidRPr="00E64F3A" w:rsidRDefault="00394DC5" w:rsidP="00394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iCs/>
          <w:sz w:val="30"/>
          <w:szCs w:val="30"/>
        </w:rPr>
      </w:pPr>
    </w:p>
    <w:p w:rsidR="00A552BC" w:rsidRPr="00E64F3A" w:rsidRDefault="00A552BC" w:rsidP="00394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iCs/>
          <w:sz w:val="30"/>
          <w:szCs w:val="30"/>
        </w:rPr>
      </w:pPr>
      <w:r w:rsidRPr="00E64F3A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sz w:val="30"/>
          <w:szCs w:val="30"/>
        </w:rPr>
      </w:pP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64F3A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="00AC13E1" w:rsidRPr="00E64F3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E64F3A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202B29" w:rsidRPr="00E64F3A" w:rsidRDefault="00202B29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B030CE" w:rsidRPr="00E64F3A" w:rsidRDefault="00B030CE" w:rsidP="005734C9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64F3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การจ่ายโดยใช้หุ้นเป็นเกณฑ์</w:t>
      </w:r>
    </w:p>
    <w:p w:rsidR="00BA32C7" w:rsidRPr="00E64F3A" w:rsidRDefault="00BA32C7" w:rsidP="00BA32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(ชำระด้วยตราสารทุน)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 </w:t>
      </w:r>
    </w:p>
    <w:p w:rsidR="00BA32C7" w:rsidRPr="00E64F3A" w:rsidRDefault="00BA32C7" w:rsidP="00BA32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A552BC" w:rsidRPr="00E64F3A" w:rsidRDefault="00A552BC" w:rsidP="0044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lastRenderedPageBreak/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พร้อม</w:t>
      </w:r>
      <w:r w:rsidR="00730CBD" w:rsidRPr="00E64F3A">
        <w:rPr>
          <w:rFonts w:ascii="Angsana New" w:hAnsi="Angsana New"/>
          <w:sz w:val="30"/>
          <w:szCs w:val="30"/>
          <w:cs/>
        </w:rPr>
        <w:t xml:space="preserve"> </w:t>
      </w:r>
      <w:r w:rsidRPr="00E64F3A">
        <w:rPr>
          <w:rFonts w:ascii="Angsana New" w:hAnsi="Angsana New"/>
          <w:sz w:val="30"/>
          <w:szCs w:val="30"/>
          <w:cs/>
        </w:rPr>
        <w:t xml:space="preserve">ๆ </w:t>
      </w:r>
      <w:r w:rsidR="00CB4540" w:rsidRPr="00E64F3A">
        <w:rPr>
          <w:rFonts w:ascii="Angsana New" w:hAnsi="Angsana New"/>
          <w:sz w:val="30"/>
          <w:szCs w:val="30"/>
          <w:cs/>
        </w:rPr>
        <w:t xml:space="preserve"> </w:t>
      </w:r>
      <w:r w:rsidRPr="00E64F3A">
        <w:rPr>
          <w:rFonts w:ascii="Angsana New" w:hAnsi="Angsana New"/>
          <w:sz w:val="30"/>
          <w:szCs w:val="30"/>
          <w:cs/>
        </w:rPr>
        <w:t>ไปกับการเพิ่มขึ้นในส่วนของหนี้สิน ตลอดระยะเวลาที่พนักงานมีสิทธิได้รับชำระอย่างไม่มีเงื่อนไข  หนี้สินถูกวัดมูลค่าใหม่ทุก</w:t>
      </w:r>
      <w:r w:rsidR="00730CBD" w:rsidRPr="00E64F3A">
        <w:rPr>
          <w:rFonts w:ascii="Angsana New" w:hAnsi="Angsana New"/>
          <w:sz w:val="30"/>
          <w:szCs w:val="30"/>
          <w:cs/>
        </w:rPr>
        <w:t xml:space="preserve"> </w:t>
      </w:r>
      <w:r w:rsidRPr="00E64F3A">
        <w:rPr>
          <w:rFonts w:ascii="Angsana New" w:hAnsi="Angsana New"/>
          <w:sz w:val="30"/>
          <w:szCs w:val="30"/>
          <w:cs/>
        </w:rPr>
        <w:t>ๆ วันที่ในรายงานและวันที่จ่ายชำระ  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:rsidR="00A552BC" w:rsidRPr="00E64F3A" w:rsidRDefault="00A552BC" w:rsidP="005734C9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64F3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:rsidR="00A552BC" w:rsidRPr="00E64F3A" w:rsidRDefault="00A552BC" w:rsidP="00A552BC">
      <w:pPr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:rsidR="00730CBD" w:rsidRPr="00E64F3A" w:rsidRDefault="00A552BC" w:rsidP="00A552BC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ประมาณการหนี้สินจะรับรู้ก็ต่อเมื่อบริษัทมีภาระ</w:t>
      </w:r>
      <w:r w:rsidR="00730CBD" w:rsidRPr="00E64F3A">
        <w:rPr>
          <w:rFonts w:ascii="Angsana New" w:hAnsi="Angsana New"/>
          <w:sz w:val="30"/>
          <w:szCs w:val="30"/>
          <w:cs/>
        </w:rPr>
        <w:t>ผูกพัน</w:t>
      </w:r>
      <w:r w:rsidRPr="00E64F3A">
        <w:rPr>
          <w:rFonts w:ascii="Angsana New" w:hAnsi="Angsana New"/>
          <w:sz w:val="30"/>
          <w:szCs w:val="30"/>
          <w:cs/>
        </w:rPr>
        <w:t>ตามกฎหมาย</w:t>
      </w:r>
      <w:r w:rsidR="00730CBD" w:rsidRPr="00E64F3A">
        <w:rPr>
          <w:rFonts w:ascii="Angsana New" w:hAnsi="Angsana New"/>
          <w:sz w:val="30"/>
          <w:szCs w:val="30"/>
          <w:cs/>
        </w:rPr>
        <w:t>หรือภาระผูกพันจากการอนุมาน</w:t>
      </w:r>
      <w:r w:rsidR="00B030CE" w:rsidRPr="00E64F3A">
        <w:rPr>
          <w:rFonts w:ascii="Angsana New" w:hAnsi="Angsana New"/>
          <w:sz w:val="30"/>
          <w:szCs w:val="30"/>
          <w:cs/>
        </w:rPr>
        <w:t xml:space="preserve">ที่เกิดขึ้นในปัจจุบันอันเป็นผลมาจากเหตุการณ์ในอดีต </w:t>
      </w:r>
      <w:r w:rsidR="00730CBD" w:rsidRPr="00E64F3A">
        <w:rPr>
          <w:rFonts w:ascii="Angsana New" w:hAnsi="Angsana New"/>
          <w:sz w:val="30"/>
          <w:szCs w:val="30"/>
          <w:cs/>
        </w:rPr>
        <w:t>ซึ่งสามารถประมาณจำนวนข</w:t>
      </w:r>
      <w:r w:rsidR="00B030CE" w:rsidRPr="00E64F3A">
        <w:rPr>
          <w:rFonts w:ascii="Angsana New" w:hAnsi="Angsana New"/>
          <w:sz w:val="30"/>
          <w:szCs w:val="30"/>
          <w:cs/>
        </w:rPr>
        <w:t>องภาระผูกพันได้อย่างน่าเชื่อถือ</w:t>
      </w:r>
      <w:r w:rsidR="000E14CA" w:rsidRPr="00E64F3A">
        <w:rPr>
          <w:rFonts w:ascii="Angsana New" w:hAnsi="Angsana New"/>
          <w:sz w:val="30"/>
          <w:szCs w:val="30"/>
          <w:cs/>
        </w:rPr>
        <w:t xml:space="preserve"> </w:t>
      </w:r>
      <w:r w:rsidRPr="00E64F3A">
        <w:rPr>
          <w:rFonts w:ascii="Angsana New" w:hAnsi="Angsana New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</w:t>
      </w:r>
      <w:r w:rsidR="009D19B8" w:rsidRPr="00E64F3A">
        <w:rPr>
          <w:rFonts w:ascii="Angsana New" w:hAnsi="Angsana New"/>
          <w:sz w:val="30"/>
          <w:szCs w:val="30"/>
          <w:cs/>
        </w:rPr>
        <w:t>้องถูกจ่ายไปเพื่อชำระภาระผูกพัน</w:t>
      </w:r>
      <w:r w:rsidRPr="00E64F3A">
        <w:rPr>
          <w:rFonts w:ascii="Angsana New" w:hAnsi="Angsana New"/>
          <w:sz w:val="30"/>
          <w:szCs w:val="30"/>
          <w:cs/>
        </w:rPr>
        <w:t xml:space="preserve">ดังกล่าว  </w:t>
      </w:r>
    </w:p>
    <w:p w:rsidR="00277890" w:rsidRPr="00E64F3A" w:rsidRDefault="00277890" w:rsidP="00A552BC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30CBD" w:rsidRPr="00E64F3A" w:rsidRDefault="00730CBD" w:rsidP="00277890">
      <w:pPr>
        <w:pStyle w:val="BodyText"/>
        <w:tabs>
          <w:tab w:val="clear" w:pos="454"/>
          <w:tab w:val="left" w:pos="540"/>
        </w:tabs>
        <w:spacing w:after="0" w:line="240" w:lineRule="auto"/>
        <w:ind w:firstLine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64F3A">
        <w:rPr>
          <w:rFonts w:ascii="Angsana New" w:hAnsi="Angsana New"/>
          <w:i/>
          <w:iCs/>
          <w:sz w:val="30"/>
          <w:szCs w:val="30"/>
          <w:cs/>
        </w:rPr>
        <w:t>ประมาณการค่าประกันความเสียหาย</w:t>
      </w:r>
    </w:p>
    <w:p w:rsidR="00BA32C7" w:rsidRPr="00E64F3A" w:rsidRDefault="00BA32C7" w:rsidP="00BA32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30CBD" w:rsidRPr="00E64F3A" w:rsidRDefault="00730CBD" w:rsidP="00730CB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 ประมาณการค่าใช้จ่ายพิจารณาจากประว</w:t>
      </w:r>
      <w:r w:rsidR="007041F7" w:rsidRPr="00E64F3A">
        <w:rPr>
          <w:rFonts w:ascii="Angsana New" w:hAnsi="Angsana New"/>
          <w:sz w:val="30"/>
          <w:szCs w:val="30"/>
          <w:cs/>
        </w:rPr>
        <w:t xml:space="preserve">ัติการจ่ายค่าประกันความเสียหาย </w:t>
      </w:r>
      <w:r w:rsidRPr="00E64F3A">
        <w:rPr>
          <w:rFonts w:ascii="Angsana New" w:hAnsi="Angsana New"/>
          <w:sz w:val="30"/>
          <w:szCs w:val="30"/>
          <w:cs/>
        </w:rPr>
        <w:t xml:space="preserve">และปัจจัยต่าง ๆ ที่อาจเกี่ยวข้องกับความน่าจะเป็นที่จะเกิดความเสียหายดังกล่าว  </w:t>
      </w:r>
    </w:p>
    <w:p w:rsidR="00A552BC" w:rsidRPr="00E64F3A" w:rsidRDefault="00A552BC" w:rsidP="00A552BC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A552BC" w:rsidRPr="00E64F3A" w:rsidRDefault="00782FE2" w:rsidP="00730CBD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64F3A">
        <w:rPr>
          <w:rFonts w:ascii="Angsana New" w:hAnsi="Angsana New"/>
          <w:i/>
          <w:iCs/>
          <w:sz w:val="30"/>
          <w:szCs w:val="30"/>
          <w:cs/>
        </w:rPr>
        <w:t xml:space="preserve">           </w:t>
      </w:r>
      <w:r w:rsidR="00A552BC" w:rsidRPr="00E64F3A">
        <w:rPr>
          <w:rFonts w:ascii="Angsana New" w:hAnsi="Angsana New"/>
          <w:i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</w:p>
    <w:p w:rsidR="00A552BC" w:rsidRPr="00E64F3A" w:rsidRDefault="00A552BC" w:rsidP="00A552BC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552BC" w:rsidRPr="00E64F3A" w:rsidRDefault="00A552BC" w:rsidP="000A4B5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บริษัทจะบันทึกเมื่อประโยชน์ที่บริษัทพึงได้รับน้อยกว่าต้นทุนที่จำเป็นในการดำเนินการตามข้อผูกพันในสัญญา 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 บร</w:t>
      </w:r>
      <w:r w:rsidR="009D19B8" w:rsidRPr="00E64F3A">
        <w:rPr>
          <w:rFonts w:ascii="Angsana New" w:hAnsi="Angsana New"/>
          <w:sz w:val="30"/>
          <w:szCs w:val="30"/>
          <w:cs/>
        </w:rPr>
        <w:t>ิษัทรับรู้ผลขาดทุนจากการด้อยค่า</w:t>
      </w:r>
      <w:r w:rsidRPr="00E64F3A">
        <w:rPr>
          <w:rFonts w:ascii="Angsana New" w:hAnsi="Angsana New"/>
          <w:sz w:val="30"/>
          <w:szCs w:val="30"/>
          <w:cs/>
        </w:rPr>
        <w:t xml:space="preserve">ที่เกิดขึ้นจากสินทรัพย์ที่ระบุไว้ในสัญญาก่อนที่จะรับรู้และวัดมูลค่าประมาณการหนี้สิน  </w:t>
      </w:r>
    </w:p>
    <w:p w:rsidR="004C3794" w:rsidRPr="00E64F3A" w:rsidRDefault="004C3794" w:rsidP="000A4B5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42F0C" w:rsidRPr="00E64F3A" w:rsidRDefault="00542F0C" w:rsidP="005734C9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64F3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:rsidR="00542F0C" w:rsidRPr="00E64F3A" w:rsidRDefault="00542F0C" w:rsidP="00542F0C">
      <w:pPr>
        <w:tabs>
          <w:tab w:val="left" w:pos="851"/>
          <w:tab w:val="left" w:pos="1800"/>
          <w:tab w:val="left" w:pos="2400"/>
          <w:tab w:val="left" w:pos="3000"/>
        </w:tabs>
        <w:spacing w:before="120" w:after="120"/>
        <w:ind w:left="1134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64F3A">
        <w:rPr>
          <w:rFonts w:ascii="Angsana New" w:hAnsi="Angsana New"/>
          <w:i/>
          <w:iCs/>
          <w:sz w:val="30"/>
          <w:szCs w:val="30"/>
          <w:cs/>
        </w:rPr>
        <w:t>นโยบายการบัญชีที่ถือปฏิบัติตั้งแต่วันที่</w:t>
      </w:r>
      <w:r w:rsidRPr="00E64F3A">
        <w:rPr>
          <w:rFonts w:ascii="Angsana New" w:hAnsi="Angsana New"/>
          <w:i/>
          <w:iCs/>
          <w:sz w:val="30"/>
          <w:szCs w:val="30"/>
        </w:rPr>
        <w:t xml:space="preserve"> 1 </w:t>
      </w:r>
      <w:r w:rsidRPr="00E64F3A">
        <w:rPr>
          <w:rFonts w:ascii="Angsana New" w:hAnsi="Angsana New"/>
          <w:i/>
          <w:iCs/>
          <w:sz w:val="30"/>
          <w:szCs w:val="30"/>
          <w:cs/>
        </w:rPr>
        <w:t>มกราคม</w:t>
      </w:r>
      <w:r w:rsidRPr="00E64F3A">
        <w:rPr>
          <w:rFonts w:ascii="Angsana New" w:hAnsi="Angsana New"/>
          <w:i/>
          <w:iCs/>
          <w:sz w:val="30"/>
          <w:szCs w:val="30"/>
        </w:rPr>
        <w:t xml:space="preserve"> 2563</w:t>
      </w:r>
    </w:p>
    <w:p w:rsidR="00542F0C" w:rsidRPr="00E64F3A" w:rsidRDefault="00542F0C" w:rsidP="00542F0C">
      <w:pPr>
        <w:tabs>
          <w:tab w:val="left" w:pos="1440"/>
        </w:tabs>
        <w:spacing w:before="120" w:after="120"/>
        <w:ind w:left="547" w:firstLine="2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บริษัทฯรับรู้รายการเมื่อเริ่มแรกของสินทรัพย์ทางการเงินด้วยมูลค่ายุติธรรม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บริษัทฯจะรับรู้สินทรัพย์ทางการเงินดังกล่าวด้วยราคาของรายการ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:rsidR="004C3794" w:rsidRPr="00E64F3A" w:rsidRDefault="004C3794" w:rsidP="00542F0C">
      <w:pPr>
        <w:tabs>
          <w:tab w:val="left" w:pos="1440"/>
        </w:tabs>
        <w:spacing w:before="120" w:after="120"/>
        <w:ind w:left="547" w:firstLine="20"/>
        <w:jc w:val="thaiDistribute"/>
        <w:rPr>
          <w:rFonts w:ascii="Angsana New" w:hAnsi="Angsana New"/>
          <w:sz w:val="30"/>
          <w:szCs w:val="30"/>
        </w:rPr>
      </w:pPr>
    </w:p>
    <w:p w:rsidR="00542F0C" w:rsidRPr="00E64F3A" w:rsidRDefault="00542F0C" w:rsidP="00542F0C">
      <w:pPr>
        <w:spacing w:before="120" w:after="120"/>
        <w:ind w:left="547" w:hanging="7"/>
        <w:jc w:val="thaiDistribute"/>
        <w:rPr>
          <w:rFonts w:ascii="Angsana New" w:hAnsi="Angsana New"/>
          <w:sz w:val="30"/>
          <w:szCs w:val="30"/>
          <w:u w:val="single"/>
        </w:rPr>
      </w:pPr>
      <w:r w:rsidRPr="00E64F3A">
        <w:rPr>
          <w:rFonts w:ascii="Angsana New" w:hAnsi="Angsana New"/>
          <w:sz w:val="30"/>
          <w:szCs w:val="30"/>
          <w:u w:val="single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:rsidR="00542F0C" w:rsidRPr="00E64F3A" w:rsidRDefault="00542F0C" w:rsidP="00542F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บริษัทฯจัดประเภทสินทรัพย์ทางการเงิน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4C3794" w:rsidRPr="00E64F3A" w:rsidRDefault="004C3794" w:rsidP="00542F0C">
      <w:pPr>
        <w:ind w:left="540"/>
        <w:jc w:val="thaiDistribute"/>
        <w:rPr>
          <w:rFonts w:ascii="Angsana New" w:hAnsi="Angsana New"/>
        </w:rPr>
      </w:pPr>
    </w:p>
    <w:p w:rsidR="00542F0C" w:rsidRPr="00E64F3A" w:rsidRDefault="00542F0C" w:rsidP="00542F0C">
      <w:pPr>
        <w:ind w:left="547" w:hanging="7"/>
        <w:jc w:val="thaiDistribute"/>
        <w:rPr>
          <w:rFonts w:ascii="Angsana New" w:hAnsi="Angsana New"/>
          <w:sz w:val="30"/>
          <w:szCs w:val="30"/>
          <w:u w:val="single"/>
        </w:rPr>
      </w:pPr>
      <w:r w:rsidRPr="00E64F3A">
        <w:rPr>
          <w:rFonts w:ascii="Angsana New" w:hAnsi="Angsana New"/>
          <w:sz w:val="30"/>
          <w:szCs w:val="30"/>
          <w:u w:val="single"/>
          <w:cs/>
        </w:rPr>
        <w:t>สินทรัพย์ทางการเงินที่วัดมูลค่าด้วยราคาทุนตัดจำหน่าย</w:t>
      </w:r>
      <w:r w:rsidRPr="00E64F3A">
        <w:rPr>
          <w:rFonts w:ascii="Angsana New" w:eastAsia="Arial Unicode MS" w:hAnsi="Angsana New"/>
          <w:sz w:val="30"/>
          <w:szCs w:val="30"/>
          <w:u w:val="single"/>
          <w:cs/>
        </w:rPr>
        <w:t xml:space="preserve"> </w:t>
      </w:r>
    </w:p>
    <w:p w:rsidR="00542F0C" w:rsidRPr="00E64F3A" w:rsidRDefault="00542F0C" w:rsidP="00542F0C">
      <w:pPr>
        <w:spacing w:before="120" w:after="120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บริษัทฯวัดมูลค่าสินทรัพย์ทางการเงินด้วยราคาทุนตัดจำหน่าย เมื่อบริษัทฯถือครองสินทรัพย์ทางการเงินนั้นเพื่อรับกระแสเงินสดตามสัญญา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:rsidR="00542F0C" w:rsidRPr="00E64F3A" w:rsidRDefault="00542F0C" w:rsidP="00542F0C">
      <w:pPr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:rsidR="004C3794" w:rsidRPr="00E64F3A" w:rsidRDefault="004C3794" w:rsidP="00542F0C">
      <w:pPr>
        <w:ind w:left="540" w:right="72"/>
        <w:jc w:val="thaiDistribute"/>
        <w:rPr>
          <w:rFonts w:ascii="Angsana New" w:hAnsi="Angsana New"/>
        </w:rPr>
      </w:pPr>
    </w:p>
    <w:p w:rsidR="00542F0C" w:rsidRPr="00E64F3A" w:rsidRDefault="00542F0C" w:rsidP="00542F0C">
      <w:pPr>
        <w:ind w:firstLine="54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E64F3A">
        <w:rPr>
          <w:rFonts w:ascii="Angsana New" w:hAnsi="Angsana New"/>
          <w:sz w:val="30"/>
          <w:szCs w:val="30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:rsidR="00542F0C" w:rsidRPr="00E64F3A" w:rsidRDefault="00542F0C" w:rsidP="00542F0C">
      <w:pPr>
        <w:spacing w:before="120" w:after="120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:rsidR="00542F0C" w:rsidRPr="00E64F3A" w:rsidRDefault="00542F0C" w:rsidP="00542F0C">
      <w:pPr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สินทรัพย์ทางการเงินดังกล่าว หมายรวมถึง ตราสารอนุพันธ์ เงินลงทุนในหลักทรัพย์ที่ถือไว้เพื่อค้า </w:t>
      </w:r>
    </w:p>
    <w:p w:rsidR="004C3794" w:rsidRPr="00E64F3A" w:rsidRDefault="004C3794" w:rsidP="00542F0C">
      <w:pPr>
        <w:ind w:left="540" w:right="72"/>
        <w:jc w:val="thaiDistribute"/>
        <w:rPr>
          <w:rFonts w:ascii="Angsana New" w:hAnsi="Angsana New"/>
        </w:rPr>
      </w:pPr>
    </w:p>
    <w:p w:rsidR="00542F0C" w:rsidRPr="00E64F3A" w:rsidRDefault="00542F0C" w:rsidP="00542F0C">
      <w:pPr>
        <w:ind w:left="540" w:right="72"/>
        <w:jc w:val="thaiDistribute"/>
        <w:rPr>
          <w:rFonts w:ascii="Angsana New" w:hAnsi="Angsana New"/>
          <w:sz w:val="30"/>
          <w:szCs w:val="30"/>
          <w:u w:val="single"/>
        </w:rPr>
      </w:pPr>
      <w:r w:rsidRPr="00E64F3A">
        <w:rPr>
          <w:rFonts w:ascii="Angsana New" w:hAnsi="Angsana New"/>
          <w:sz w:val="30"/>
          <w:szCs w:val="30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สินทรัพย์ทางการเงินที่วัดมูลค่าด้วยมูลค่ายุติธรรมผ่านกำไรหรือขาดทุนเบ็ดเสร็จอื่น</w:t>
      </w:r>
    </w:p>
    <w:p w:rsidR="00542F0C" w:rsidRPr="00E64F3A" w:rsidRDefault="00542F0C" w:rsidP="00542F0C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สินทรัพย์ทางการเงินประเภทเงินลงทุนในตราสารทุนซึ่งมิได้ถือไว้เพื่อค้าแต่ถือเพื่อวัตถุประสงค์เชิง</w:t>
      </w:r>
      <w:r w:rsidRPr="00E64F3A">
        <w:rPr>
          <w:rFonts w:ascii="Angsana New" w:hAnsi="Angsana New"/>
          <w:sz w:val="30"/>
          <w:szCs w:val="30"/>
          <w:cs/>
        </w:rPr>
        <w:br/>
        <w:t xml:space="preserve">กลยุทธ์ หรือเป็นหลักทรัพย์ที่อาจมีความผันผวนของราคาสูงเป็นสินทรัพย์ทางการเงินที่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การจัดประเภทรายการพิจารณาเป็นรายตราสาร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งบกำไรขาดทุนในภายหลังเมื่อจำหน่ายเงินลงทุนดังกล่าว โดยจะถูกโอนไปกำไรสะสมแทน </w:t>
      </w:r>
    </w:p>
    <w:p w:rsidR="00542F0C" w:rsidRPr="00E64F3A" w:rsidRDefault="00542F0C" w:rsidP="00542F0C">
      <w:pPr>
        <w:spacing w:before="120" w:after="120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:rsidR="00787B14" w:rsidRPr="00E64F3A" w:rsidRDefault="00787B14" w:rsidP="00542F0C">
      <w:pPr>
        <w:spacing w:before="120" w:after="120"/>
        <w:ind w:firstLine="540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787B14" w:rsidRPr="00E64F3A" w:rsidRDefault="00787B14" w:rsidP="00542F0C">
      <w:pPr>
        <w:spacing w:before="120" w:after="120"/>
        <w:ind w:firstLine="540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4C3794" w:rsidRPr="00E64F3A" w:rsidRDefault="004C3794" w:rsidP="00542F0C">
      <w:pPr>
        <w:spacing w:before="120" w:after="120"/>
        <w:ind w:firstLine="540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542F0C" w:rsidRPr="00E64F3A" w:rsidRDefault="00542F0C" w:rsidP="00542F0C">
      <w:pPr>
        <w:spacing w:before="120" w:after="120"/>
        <w:ind w:firstLine="540"/>
        <w:jc w:val="thaiDistribute"/>
        <w:rPr>
          <w:rFonts w:ascii="Angsana New" w:hAnsi="Angsana New"/>
          <w:sz w:val="30"/>
          <w:szCs w:val="30"/>
          <w:u w:val="single"/>
        </w:rPr>
      </w:pPr>
      <w:r w:rsidRPr="00E64F3A">
        <w:rPr>
          <w:rFonts w:ascii="Angsana New" w:hAnsi="Angsana New"/>
          <w:sz w:val="30"/>
          <w:szCs w:val="30"/>
          <w:u w:val="single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:rsidR="00542F0C" w:rsidRPr="00E64F3A" w:rsidRDefault="00542F0C" w:rsidP="00542F0C">
      <w:pPr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ยกเว้นหนี้สินตราสารอนุพันธ์ บริษัทฯรับรู้รายการเมื่อเริ่มแรกสำหรับหนี้สินทางการเงินด้วยมูลค่ายุติธรรมหักต้นทุนการทำรายการ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E64F3A">
        <w:rPr>
          <w:rFonts w:ascii="Angsana New" w:hAnsi="Angsana New"/>
          <w:sz w:val="30"/>
          <w:szCs w:val="30"/>
          <w:cs/>
        </w:rPr>
        <w:tab/>
      </w:r>
    </w:p>
    <w:p w:rsidR="004C3794" w:rsidRPr="00E64F3A" w:rsidRDefault="004C3794" w:rsidP="00542F0C">
      <w:pPr>
        <w:ind w:left="540" w:right="72"/>
        <w:jc w:val="thaiDistribute"/>
        <w:rPr>
          <w:rFonts w:ascii="Angsana New" w:hAnsi="Angsana New"/>
        </w:rPr>
      </w:pPr>
    </w:p>
    <w:p w:rsidR="00542F0C" w:rsidRPr="00E64F3A" w:rsidRDefault="00542F0C" w:rsidP="00542F0C">
      <w:pPr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บริษัทฯอาจเลือกวัดมูลค่าหนี้สินทางการเงินด้วยมูลค่ายุติธรรมผ่านกำไรหรือขาดทุน เพื่อเป็นการขจัดหรือลดความไม่สอดคล้องของการรับรู้รายการอย่างมีนัยสำคัญ</w:t>
      </w:r>
      <w:r w:rsidRPr="00E64F3A">
        <w:rPr>
          <w:rFonts w:ascii="Angsana New" w:hAnsi="Angsana New"/>
          <w:sz w:val="30"/>
          <w:szCs w:val="30"/>
        </w:rPr>
        <w:t xml:space="preserve"> (</w:t>
      </w:r>
      <w:r w:rsidRPr="00E64F3A">
        <w:rPr>
          <w:rFonts w:ascii="Angsana New" w:hAnsi="Angsana New"/>
          <w:sz w:val="30"/>
          <w:szCs w:val="30"/>
          <w:cs/>
        </w:rPr>
        <w:t>บางครั้งเรียกว่าการไม่จับคู่ทางบัญชี</w:t>
      </w:r>
      <w:r w:rsidRPr="00E64F3A">
        <w:rPr>
          <w:rFonts w:ascii="Angsana New" w:hAnsi="Angsana New"/>
          <w:sz w:val="30"/>
          <w:szCs w:val="30"/>
        </w:rPr>
        <w:t>)</w:t>
      </w:r>
    </w:p>
    <w:p w:rsidR="004C3794" w:rsidRPr="00E64F3A" w:rsidRDefault="004C3794" w:rsidP="00542F0C">
      <w:pPr>
        <w:ind w:left="540" w:right="72"/>
        <w:jc w:val="thaiDistribute"/>
        <w:rPr>
          <w:rFonts w:ascii="Angsana New" w:hAnsi="Angsana New"/>
        </w:rPr>
      </w:pPr>
    </w:p>
    <w:p w:rsidR="00542F0C" w:rsidRPr="00E64F3A" w:rsidRDefault="00542F0C" w:rsidP="00542F0C">
      <w:pPr>
        <w:ind w:firstLine="540"/>
        <w:jc w:val="thaiDistribute"/>
        <w:rPr>
          <w:rFonts w:ascii="Angsana New" w:hAnsi="Angsana New"/>
          <w:sz w:val="30"/>
          <w:szCs w:val="30"/>
          <w:u w:val="single"/>
        </w:rPr>
      </w:pPr>
      <w:r w:rsidRPr="00E64F3A">
        <w:rPr>
          <w:rFonts w:ascii="Angsana New" w:hAnsi="Angsana New"/>
          <w:sz w:val="30"/>
          <w:szCs w:val="30"/>
          <w:u w:val="single"/>
          <w:cs/>
        </w:rPr>
        <w:t>การตัดรายการของเครื่องมือทางการเงิน</w:t>
      </w:r>
    </w:p>
    <w:p w:rsidR="00542F0C" w:rsidRPr="00E64F3A" w:rsidRDefault="00542F0C" w:rsidP="00542F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:rsidR="004C3794" w:rsidRPr="00E64F3A" w:rsidRDefault="004C3794" w:rsidP="00542F0C">
      <w:pPr>
        <w:ind w:left="540"/>
        <w:jc w:val="thaiDistribute"/>
        <w:rPr>
          <w:rFonts w:ascii="Angsana New" w:hAnsi="Angsana New"/>
        </w:rPr>
      </w:pPr>
    </w:p>
    <w:p w:rsidR="00542F0C" w:rsidRPr="00E64F3A" w:rsidRDefault="00542F0C" w:rsidP="00542F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:rsidR="004C3794" w:rsidRPr="00E64F3A" w:rsidRDefault="004C3794" w:rsidP="00542F0C">
      <w:pPr>
        <w:ind w:left="540"/>
        <w:jc w:val="thaiDistribute"/>
        <w:rPr>
          <w:rFonts w:ascii="Angsana New" w:hAnsi="Angsana New"/>
        </w:rPr>
      </w:pPr>
    </w:p>
    <w:p w:rsidR="00542F0C" w:rsidRPr="00E64F3A" w:rsidRDefault="00542F0C" w:rsidP="00542F0C">
      <w:pPr>
        <w:ind w:firstLine="540"/>
        <w:jc w:val="thaiDistribute"/>
        <w:rPr>
          <w:rFonts w:ascii="Angsana New" w:hAnsi="Angsana New"/>
          <w:sz w:val="30"/>
          <w:szCs w:val="30"/>
          <w:u w:val="single"/>
        </w:rPr>
      </w:pPr>
      <w:r w:rsidRPr="00E64F3A">
        <w:rPr>
          <w:rFonts w:ascii="Angsana New" w:hAnsi="Angsana New"/>
          <w:sz w:val="30"/>
          <w:szCs w:val="30"/>
          <w:u w:val="single"/>
          <w:cs/>
        </w:rPr>
        <w:t>การด้อยค่าของสินทรัพย์ทางการเงิน</w:t>
      </w:r>
    </w:p>
    <w:p w:rsidR="004C3794" w:rsidRPr="00E64F3A" w:rsidRDefault="00542F0C" w:rsidP="00787B14">
      <w:pPr>
        <w:ind w:left="540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บริษัทฯ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บริษัทฯจึงไม่มีการติดตามการเปลี่ยนแปลงของความเสี่ยงทางด้านเครดิต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3" w:name="_Hlk59432702"/>
      <w:r w:rsidRPr="00E64F3A">
        <w:rPr>
          <w:rFonts w:ascii="Angsana New" w:hAnsi="Angsana New"/>
          <w:sz w:val="30"/>
          <w:szCs w:val="30"/>
          <w:cs/>
        </w:rPr>
        <w:t xml:space="preserve"> โดยอ้างอิงจากข้อมูลผลขาดทุน</w:t>
      </w:r>
    </w:p>
    <w:p w:rsidR="00542F0C" w:rsidRPr="00E64F3A" w:rsidRDefault="00542F0C" w:rsidP="00787B14">
      <w:pPr>
        <w:ind w:left="540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br/>
        <w:t xml:space="preserve">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3"/>
    </w:p>
    <w:p w:rsidR="004C3794" w:rsidRPr="00E64F3A" w:rsidRDefault="004C3794" w:rsidP="00542F0C">
      <w:pPr>
        <w:ind w:left="540"/>
        <w:jc w:val="thaiDistribute"/>
        <w:rPr>
          <w:rFonts w:ascii="Angsana New" w:hAnsi="Angsana New"/>
        </w:rPr>
      </w:pPr>
    </w:p>
    <w:p w:rsidR="00542F0C" w:rsidRPr="00E64F3A" w:rsidRDefault="00542F0C" w:rsidP="00542F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:rsidR="00542F0C" w:rsidRPr="00E64F3A" w:rsidRDefault="00542F0C" w:rsidP="00542F0C">
      <w:pPr>
        <w:tabs>
          <w:tab w:val="left" w:pos="851"/>
          <w:tab w:val="left" w:pos="1800"/>
          <w:tab w:val="left" w:pos="2400"/>
          <w:tab w:val="left" w:pos="3000"/>
        </w:tabs>
        <w:spacing w:before="120" w:after="120"/>
        <w:ind w:left="1134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u w:val="single"/>
        </w:rPr>
      </w:pPr>
      <w:r w:rsidRPr="00E64F3A">
        <w:rPr>
          <w:rFonts w:ascii="Angsana New" w:hAnsi="Angsana New"/>
          <w:b/>
          <w:bCs/>
          <w:i/>
          <w:iCs/>
          <w:sz w:val="30"/>
          <w:szCs w:val="30"/>
          <w:u w:val="single"/>
          <w:cs/>
        </w:rPr>
        <w:lastRenderedPageBreak/>
        <w:t>นโยบายการบัญชีที่ถือปฏิบัติก่อนวันที่</w:t>
      </w:r>
      <w:r w:rsidRPr="00E64F3A">
        <w:rPr>
          <w:rFonts w:ascii="Angsana New" w:hAnsi="Angsana New"/>
          <w:b/>
          <w:bCs/>
          <w:i/>
          <w:iCs/>
          <w:sz w:val="30"/>
          <w:szCs w:val="30"/>
          <w:u w:val="single"/>
        </w:rPr>
        <w:t xml:space="preserve"> 1 </w:t>
      </w:r>
      <w:r w:rsidRPr="00E64F3A">
        <w:rPr>
          <w:rFonts w:ascii="Angsana New" w:hAnsi="Angsana New"/>
          <w:b/>
          <w:bCs/>
          <w:i/>
          <w:iCs/>
          <w:sz w:val="30"/>
          <w:szCs w:val="30"/>
          <w:u w:val="single"/>
          <w:cs/>
        </w:rPr>
        <w:t>มกราคม</w:t>
      </w:r>
      <w:r w:rsidRPr="00E64F3A">
        <w:rPr>
          <w:rFonts w:ascii="Angsana New" w:hAnsi="Angsana New"/>
          <w:b/>
          <w:bCs/>
          <w:i/>
          <w:iCs/>
          <w:sz w:val="30"/>
          <w:szCs w:val="30"/>
          <w:u w:val="single"/>
        </w:rPr>
        <w:t xml:space="preserve"> 2563</w:t>
      </w:r>
    </w:p>
    <w:p w:rsidR="00542F0C" w:rsidRPr="00E64F3A" w:rsidRDefault="00542F0C" w:rsidP="00542F0C">
      <w:pPr>
        <w:spacing w:before="120" w:after="120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542F0C" w:rsidRPr="00E64F3A" w:rsidRDefault="00542F0C" w:rsidP="00542F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ลูกหนี้การค้าแสดงมูลค่าตามจำนวนมูลค่าสุทธิที่จะได้รับ บริษัทฯ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542F0C" w:rsidRPr="00E64F3A" w:rsidRDefault="00542F0C" w:rsidP="00542F0C">
      <w:pPr>
        <w:rPr>
          <w:rFonts w:ascii="Angsana New" w:hAnsi="Angsana New"/>
          <w:cs/>
          <w:lang w:val="th-TH"/>
        </w:rPr>
      </w:pPr>
    </w:p>
    <w:p w:rsidR="00A552BC" w:rsidRPr="00E64F3A" w:rsidRDefault="00A552BC" w:rsidP="005734C9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64F3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ทุนเรือนหุ้น</w:t>
      </w:r>
    </w:p>
    <w:p w:rsidR="00A552BC" w:rsidRPr="00E64F3A" w:rsidRDefault="00A552BC" w:rsidP="00A552BC">
      <w:pPr>
        <w:pStyle w:val="AccPolicyHeading"/>
        <w:rPr>
          <w:sz w:val="18"/>
          <w:szCs w:val="18"/>
        </w:rPr>
      </w:pPr>
    </w:p>
    <w:p w:rsidR="00A552BC" w:rsidRPr="00E64F3A" w:rsidRDefault="007041F7" w:rsidP="004C379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หุ้นสามัญจัดประเภทเป็นทุน </w:t>
      </w:r>
      <w:r w:rsidR="00A552BC" w:rsidRPr="00E64F3A">
        <w:rPr>
          <w:rFonts w:ascii="Angsana New" w:hAnsi="Angsana New"/>
          <w:sz w:val="30"/>
          <w:szCs w:val="30"/>
          <w:cs/>
        </w:rPr>
        <w:t>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</w:p>
    <w:p w:rsidR="004C3794" w:rsidRPr="00E64F3A" w:rsidRDefault="004C3794" w:rsidP="004C3794">
      <w:pPr>
        <w:pStyle w:val="BodyText"/>
        <w:spacing w:after="0" w:line="240" w:lineRule="auto"/>
        <w:ind w:left="540"/>
        <w:jc w:val="thaiDistribute"/>
        <w:rPr>
          <w:rFonts w:ascii="Angsana New" w:hAnsi="Angsana New"/>
        </w:rPr>
      </w:pPr>
    </w:p>
    <w:p w:rsidR="00A552BC" w:rsidRPr="00E64F3A" w:rsidRDefault="00A552BC" w:rsidP="005734C9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64F3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</w:p>
    <w:p w:rsidR="00A552BC" w:rsidRPr="00E64F3A" w:rsidRDefault="00A552BC" w:rsidP="00A552BC">
      <w:pPr>
        <w:pStyle w:val="BodyText2"/>
        <w:ind w:left="540" w:right="43"/>
        <w:jc w:val="thaiDistribute"/>
        <w:rPr>
          <w:sz w:val="18"/>
          <w:szCs w:val="18"/>
        </w:rPr>
      </w:pPr>
    </w:p>
    <w:p w:rsidR="00E54C4B" w:rsidRPr="00E64F3A" w:rsidRDefault="00E54C4B" w:rsidP="004C37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pacing w:val="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</w:t>
      </w:r>
      <w:r w:rsidRPr="00E64F3A">
        <w:rPr>
          <w:rFonts w:ascii="Angsana New" w:hAnsi="Angsana New"/>
          <w:sz w:val="30"/>
          <w:szCs w:val="30"/>
          <w:cs/>
        </w:rPr>
        <w:t>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</w:p>
    <w:p w:rsidR="00E22BD9" w:rsidRPr="00E64F3A" w:rsidRDefault="00E22BD9" w:rsidP="004C37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</w:rPr>
      </w:pPr>
    </w:p>
    <w:p w:rsidR="00E54C4B" w:rsidRPr="00E64F3A" w:rsidRDefault="00E54C4B" w:rsidP="004C37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E64F3A">
        <w:rPr>
          <w:rFonts w:ascii="Angsana New" w:hAnsi="Angsana New"/>
          <w:iCs/>
          <w:sz w:val="30"/>
          <w:szCs w:val="30"/>
          <w:cs/>
        </w:rPr>
        <w:t>การขายสินค้าและบริการ</w:t>
      </w:r>
    </w:p>
    <w:p w:rsidR="00E54C4B" w:rsidRPr="00E64F3A" w:rsidRDefault="00E54C4B" w:rsidP="004C37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E64F3A">
        <w:rPr>
          <w:rFonts w:ascii="Angsana New" w:hAnsi="Angsana New"/>
          <w:spacing w:val="4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</w:t>
      </w:r>
      <w:r w:rsidRPr="00E64F3A">
        <w:rPr>
          <w:rFonts w:ascii="Angsana New" w:hAnsi="Angsana New"/>
          <w:spacing w:val="2"/>
          <w:sz w:val="30"/>
          <w:szCs w:val="30"/>
          <w:cs/>
        </w:rPr>
        <w:t>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:rsidR="00E54C4B" w:rsidRPr="00E64F3A" w:rsidRDefault="00E54C4B" w:rsidP="00E54C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2"/>
        </w:rPr>
      </w:pPr>
    </w:p>
    <w:p w:rsidR="00E54C4B" w:rsidRPr="00E64F3A" w:rsidRDefault="00E54C4B" w:rsidP="00E54C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iCs/>
          <w:spacing w:val="2"/>
          <w:sz w:val="30"/>
          <w:szCs w:val="30"/>
        </w:rPr>
      </w:pPr>
      <w:r w:rsidRPr="00E64F3A">
        <w:rPr>
          <w:rFonts w:ascii="Angsana New" w:hAnsi="Angsana New"/>
          <w:i/>
          <w:iCs/>
          <w:spacing w:val="2"/>
          <w:sz w:val="30"/>
          <w:szCs w:val="30"/>
          <w:cs/>
        </w:rPr>
        <w:t>รายได้จากการให้บริการรับรู้เมื่อมีการให้บริการแล้วตามขั้นความสำเร็จของรายการ</w:t>
      </w:r>
    </w:p>
    <w:p w:rsidR="00E54C4B" w:rsidRPr="00E64F3A" w:rsidRDefault="00E54C4B" w:rsidP="00E54C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spacing w:val="2"/>
        </w:rPr>
      </w:pPr>
    </w:p>
    <w:p w:rsidR="00E54C4B" w:rsidRPr="00E64F3A" w:rsidRDefault="00E54C4B" w:rsidP="00E54C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E64F3A">
        <w:rPr>
          <w:rFonts w:ascii="Angsana New" w:hAnsi="Angsana New"/>
          <w:spacing w:val="2"/>
          <w:sz w:val="30"/>
          <w:szCs w:val="30"/>
          <w:cs/>
        </w:rPr>
        <w:t>สำหรับสัญญาที่มีการรวมการขายสินค้าและบริการเข้าด้วยกัน บริษัทบันทึกสินค้าและบริการแยกจากกัน หากสินค้าและบริการดังกล่าวแตกต่างกัน (เช่น หากสามารถแยกสินค้าหรือบริการดังกล่าวออกจากกันได้และ</w:t>
      </w:r>
      <w:r w:rsidRPr="00E64F3A">
        <w:rPr>
          <w:rFonts w:ascii="Angsana New" w:hAnsi="Angsana New"/>
          <w:spacing w:val="4"/>
          <w:sz w:val="30"/>
          <w:szCs w:val="30"/>
          <w:cs/>
        </w:rPr>
        <w:t>ลูกค้าได้รับประโยชน์จากสินค้าหรือบริการนั้น) หรือ มีการให้บริการหลายๆ ประเภทในรอบระยะเวลารายงานที่</w:t>
      </w:r>
      <w:r w:rsidRPr="00E64F3A">
        <w:rPr>
          <w:rFonts w:ascii="Angsana New" w:hAnsi="Angsana New"/>
          <w:spacing w:val="2"/>
          <w:sz w:val="30"/>
          <w:szCs w:val="30"/>
          <w:cs/>
        </w:rPr>
        <w:t>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ซึ่งได้ระบุไว้ในรายงานอัตราค่าสินค้าหรือบริการที่บริษัทขายสินค้าและบริการเป็นเอกเทศแยกต่างหาก</w:t>
      </w:r>
    </w:p>
    <w:p w:rsidR="00FA0C53" w:rsidRPr="00E64F3A" w:rsidRDefault="00FA0C53" w:rsidP="00FA0C53">
      <w:pPr>
        <w:tabs>
          <w:tab w:val="clear" w:pos="227"/>
          <w:tab w:val="clear" w:pos="454"/>
          <w:tab w:val="clear" w:pos="680"/>
          <w:tab w:val="clear" w:pos="907"/>
        </w:tabs>
        <w:spacing w:before="120"/>
        <w:ind w:left="567" w:hanging="27"/>
        <w:jc w:val="thaiDistribute"/>
        <w:rPr>
          <w:rFonts w:ascii="Angsana New" w:hAnsi="Angsana New"/>
          <w:b/>
          <w:bCs/>
          <w:spacing w:val="-4"/>
          <w:sz w:val="10"/>
          <w:szCs w:val="10"/>
        </w:rPr>
      </w:pPr>
      <w:r w:rsidRPr="00E64F3A">
        <w:rPr>
          <w:rFonts w:ascii="Angsana New" w:hAnsi="Angsana New"/>
          <w:sz w:val="30"/>
          <w:szCs w:val="30"/>
          <w:cs/>
        </w:rPr>
        <w:tab/>
      </w:r>
    </w:p>
    <w:p w:rsidR="00E54C4B" w:rsidRPr="00E64F3A" w:rsidRDefault="00E54C4B" w:rsidP="00E54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E64F3A">
        <w:rPr>
          <w:rFonts w:ascii="Angsana New" w:hAnsi="Angsana New"/>
          <w:iCs/>
          <w:sz w:val="30"/>
          <w:szCs w:val="30"/>
          <w:cs/>
        </w:rPr>
        <w:t>ดอกเบี้ยรับ</w:t>
      </w:r>
    </w:p>
    <w:p w:rsidR="00E54C4B" w:rsidRPr="00E64F3A" w:rsidRDefault="00E54C4B" w:rsidP="00E54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:rsidR="00E54C4B" w:rsidRPr="00E64F3A" w:rsidRDefault="00E54C4B" w:rsidP="00E54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ดอกเบี้ยรับบันทึกในกำไรหรือขาดทุนตาม</w:t>
      </w:r>
      <w:r w:rsidRPr="00E64F3A">
        <w:rPr>
          <w:rFonts w:ascii="Angsana New" w:hAnsi="Angsana New" w:hint="cs"/>
          <w:sz w:val="30"/>
          <w:szCs w:val="30"/>
          <w:cs/>
        </w:rPr>
        <w:t>อัตราดอกเบี้ยแท้จริง</w:t>
      </w:r>
      <w:r w:rsidRPr="00E64F3A">
        <w:rPr>
          <w:rFonts w:ascii="Angsana New" w:hAnsi="Angsana New"/>
          <w:sz w:val="30"/>
          <w:szCs w:val="30"/>
          <w:cs/>
        </w:rPr>
        <w:t xml:space="preserve"> </w:t>
      </w:r>
    </w:p>
    <w:p w:rsidR="00E54C4B" w:rsidRPr="00E64F3A" w:rsidRDefault="00E54C4B" w:rsidP="00A552BC">
      <w:pPr>
        <w:pStyle w:val="BodyText2"/>
        <w:ind w:left="540" w:right="43"/>
        <w:jc w:val="thaiDistribute"/>
        <w:rPr>
          <w:sz w:val="18"/>
          <w:szCs w:val="18"/>
        </w:rPr>
      </w:pPr>
    </w:p>
    <w:p w:rsidR="00A552BC" w:rsidRPr="00E64F3A" w:rsidRDefault="00A552BC" w:rsidP="005734C9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64F3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ต้นทุนทางการเงิน</w:t>
      </w:r>
    </w:p>
    <w:p w:rsidR="00BA32C7" w:rsidRPr="00E64F3A" w:rsidRDefault="00BA32C7" w:rsidP="00BA32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10"/>
          <w:szCs w:val="10"/>
        </w:rPr>
      </w:pPr>
    </w:p>
    <w:p w:rsidR="00A552BC" w:rsidRPr="00E64F3A" w:rsidRDefault="00A552BC" w:rsidP="00A552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64F3A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E64F3A">
        <w:rPr>
          <w:rFonts w:ascii="Angsana New" w:hAnsi="Angsana New" w:hint="cs"/>
          <w:sz w:val="30"/>
          <w:szCs w:val="30"/>
          <w:cs/>
        </w:rPr>
        <w:t>หรือ</w:t>
      </w:r>
      <w:r w:rsidRPr="00E64F3A">
        <w:rPr>
          <w:rFonts w:ascii="Angsana New" w:hAnsi="Angsana New"/>
          <w:sz w:val="30"/>
          <w:szCs w:val="30"/>
          <w:cs/>
        </w:rPr>
        <w:t>ขาดทุนใน</w:t>
      </w:r>
      <w:r w:rsidR="003905F3" w:rsidRPr="00E64F3A">
        <w:rPr>
          <w:rFonts w:ascii="Angsana New" w:hAnsi="Angsana New"/>
          <w:sz w:val="30"/>
          <w:szCs w:val="30"/>
          <w:cs/>
        </w:rPr>
        <w:t>ปี</w:t>
      </w:r>
      <w:r w:rsidRPr="00E64F3A">
        <w:rPr>
          <w:rFonts w:ascii="Angsana New" w:hAnsi="Angsana New"/>
          <w:sz w:val="30"/>
          <w:szCs w:val="30"/>
          <w:cs/>
        </w:rPr>
        <w:t>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  <w:r w:rsidR="009215E3" w:rsidRPr="00E64F3A">
        <w:rPr>
          <w:rFonts w:ascii="Angsana New" w:hAnsi="Angsana New"/>
          <w:sz w:val="30"/>
          <w:szCs w:val="30"/>
          <w:cs/>
        </w:rPr>
        <w:t xml:space="preserve"> </w:t>
      </w:r>
      <w:r w:rsidR="009215E3" w:rsidRPr="00E64F3A">
        <w:rPr>
          <w:rFonts w:ascii="Angsana New" w:hAnsi="Angsana New" w:hint="cs"/>
          <w:sz w:val="30"/>
          <w:szCs w:val="30"/>
          <w:cs/>
        </w:rPr>
        <w:t>ดอกเบี้ยซึ่งเป็นส่วนหนึ่งของค่าปีตามสัญญ</w:t>
      </w:r>
      <w:r w:rsidR="004B3D4F" w:rsidRPr="00E64F3A">
        <w:rPr>
          <w:rFonts w:ascii="Angsana New" w:hAnsi="Angsana New" w:hint="cs"/>
          <w:sz w:val="30"/>
          <w:szCs w:val="30"/>
          <w:cs/>
        </w:rPr>
        <w:t>าเช่าการเงินบันทึกในกำไรหรือขาดทุน</w:t>
      </w:r>
      <w:r w:rsidR="009215E3" w:rsidRPr="00E64F3A">
        <w:rPr>
          <w:rFonts w:ascii="Angsana New" w:hAnsi="Angsana New" w:hint="cs"/>
          <w:sz w:val="30"/>
          <w:szCs w:val="30"/>
          <w:cs/>
        </w:rPr>
        <w:t>โดยใช้วิธีอัตราดอกเบี้ยที่แท้จริง</w:t>
      </w:r>
    </w:p>
    <w:p w:rsidR="00BA32C7" w:rsidRPr="00E64F3A" w:rsidRDefault="00BA32C7" w:rsidP="00BA32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10"/>
          <w:szCs w:val="10"/>
        </w:rPr>
      </w:pPr>
    </w:p>
    <w:p w:rsidR="004B1BB4" w:rsidRPr="00E64F3A" w:rsidRDefault="004B1BB4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A552BC" w:rsidRPr="00E64F3A" w:rsidRDefault="00A552BC" w:rsidP="005734C9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64F3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:rsidR="00570087" w:rsidRPr="00E64F3A" w:rsidRDefault="00570087" w:rsidP="00570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E64F3A">
        <w:rPr>
          <w:rFonts w:ascii="Angsana New" w:hAnsi="Angsana New"/>
          <w:spacing w:val="-4"/>
          <w:sz w:val="30"/>
          <w:szCs w:val="30"/>
          <w:cs/>
        </w:rPr>
        <w:t>ค่าใช้จ่ายภาษีเงินได้สำหรับปี ประกอบด้วย ภาษีเงินได้ของ</w:t>
      </w:r>
      <w:r w:rsidR="003905F3" w:rsidRPr="00E64F3A">
        <w:rPr>
          <w:rFonts w:ascii="Angsana New" w:hAnsi="Angsana New"/>
          <w:spacing w:val="-4"/>
          <w:sz w:val="30"/>
          <w:szCs w:val="30"/>
          <w:cs/>
        </w:rPr>
        <w:t>ปี</w:t>
      </w:r>
      <w:r w:rsidRPr="00E64F3A">
        <w:rPr>
          <w:rFonts w:ascii="Angsana New" w:hAnsi="Angsana New"/>
          <w:spacing w:val="-4"/>
          <w:sz w:val="30"/>
          <w:szCs w:val="30"/>
          <w:cs/>
        </w:rPr>
        <w:t>ปัจจุบันและภาษีเงินได้รอการตัดบัญชี ภาษีเงินได้ของ</w:t>
      </w:r>
      <w:r w:rsidR="003905F3" w:rsidRPr="00E64F3A">
        <w:rPr>
          <w:rFonts w:ascii="Angsana New" w:hAnsi="Angsana New"/>
          <w:sz w:val="30"/>
          <w:szCs w:val="30"/>
          <w:cs/>
        </w:rPr>
        <w:t>ปี</w:t>
      </w:r>
      <w:r w:rsidRPr="00E64F3A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:rsidR="00570087" w:rsidRPr="00E64F3A" w:rsidRDefault="00570087" w:rsidP="00570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10"/>
          <w:szCs w:val="10"/>
        </w:rPr>
      </w:pPr>
    </w:p>
    <w:p w:rsidR="00570087" w:rsidRPr="00E64F3A" w:rsidRDefault="00570087" w:rsidP="00570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E64F3A">
        <w:rPr>
          <w:rFonts w:ascii="Angsana New" w:hAnsi="Angsana New"/>
          <w:i/>
          <w:iCs/>
          <w:sz w:val="30"/>
          <w:szCs w:val="30"/>
          <w:cs/>
        </w:rPr>
        <w:t>ภาษีเงินได้ของ</w:t>
      </w:r>
      <w:r w:rsidR="003905F3" w:rsidRPr="00E64F3A">
        <w:rPr>
          <w:rFonts w:ascii="Angsana New" w:hAnsi="Angsana New"/>
          <w:i/>
          <w:iCs/>
          <w:sz w:val="30"/>
          <w:szCs w:val="30"/>
          <w:cs/>
        </w:rPr>
        <w:t>ปี</w:t>
      </w:r>
      <w:r w:rsidRPr="00E64F3A">
        <w:rPr>
          <w:rFonts w:ascii="Angsana New" w:hAnsi="Angsana New"/>
          <w:i/>
          <w:iCs/>
          <w:sz w:val="30"/>
          <w:szCs w:val="30"/>
          <w:cs/>
        </w:rPr>
        <w:t>ปัจจุบัน</w:t>
      </w:r>
    </w:p>
    <w:p w:rsidR="00570087" w:rsidRPr="00E64F3A" w:rsidRDefault="00570087" w:rsidP="00570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10"/>
          <w:szCs w:val="10"/>
        </w:rPr>
      </w:pPr>
    </w:p>
    <w:p w:rsidR="00570087" w:rsidRPr="00E64F3A" w:rsidRDefault="00570087" w:rsidP="00570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ภาษีเงินได้ของ</w:t>
      </w:r>
      <w:r w:rsidR="003905F3" w:rsidRPr="00E64F3A">
        <w:rPr>
          <w:rFonts w:ascii="Angsana New" w:hAnsi="Angsana New"/>
          <w:sz w:val="30"/>
          <w:szCs w:val="30"/>
          <w:cs/>
        </w:rPr>
        <w:t>ปี</w:t>
      </w:r>
      <w:r w:rsidRPr="00E64F3A">
        <w:rPr>
          <w:rFonts w:ascii="Angsana New" w:hAnsi="Angsana New"/>
          <w:sz w:val="30"/>
          <w:szCs w:val="30"/>
          <w:cs/>
        </w:rPr>
        <w:t>ปัจจุบันได้แก่ภาษีที่คาดว่าจะจ่ายชำระหรือได้รับชำระ โดยคำนวณจาก</w:t>
      </w:r>
      <w:r w:rsidRPr="00E64F3A">
        <w:rPr>
          <w:rFonts w:ascii="Angsana New" w:hAnsi="Angsana New" w:hint="cs"/>
          <w:sz w:val="30"/>
          <w:szCs w:val="30"/>
          <w:cs/>
        </w:rPr>
        <w:t>ผล</w:t>
      </w:r>
      <w:r w:rsidRPr="00E64F3A">
        <w:rPr>
          <w:rFonts w:ascii="Angsana New" w:hAnsi="Angsana New"/>
          <w:sz w:val="30"/>
          <w:szCs w:val="30"/>
          <w:cs/>
        </w:rPr>
        <w:t>กำไรหรือขาดทุนประจำปีที่ต้องเสียภาษี โดยใช้อัตราภาษีที่ประกาศใช้หรือที่คาดว่ามีผล</w:t>
      </w:r>
      <w:r w:rsidR="004C3794" w:rsidRPr="00E64F3A">
        <w:rPr>
          <w:rFonts w:ascii="Angsana New" w:hAnsi="Angsana New"/>
          <w:sz w:val="30"/>
          <w:szCs w:val="30"/>
          <w:cs/>
        </w:rPr>
        <w:t>บังคับใช้ ณ วันที่รายงาน ตลอดจน</w:t>
      </w:r>
      <w:r w:rsidRPr="00E64F3A">
        <w:rPr>
          <w:rFonts w:ascii="Angsana New" w:hAnsi="Angsana New"/>
          <w:sz w:val="30"/>
          <w:szCs w:val="30"/>
          <w:cs/>
        </w:rPr>
        <w:t xml:space="preserve">การปรับปรุงทางภาษีที่เกี่ยวกับรายการในปีก่อนๆ </w:t>
      </w:r>
    </w:p>
    <w:p w:rsidR="00570087" w:rsidRPr="00E64F3A" w:rsidRDefault="00570087" w:rsidP="00570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i/>
          <w:iCs/>
          <w:sz w:val="10"/>
          <w:szCs w:val="10"/>
        </w:rPr>
      </w:pPr>
    </w:p>
    <w:p w:rsidR="00570087" w:rsidRPr="00E64F3A" w:rsidRDefault="00570087" w:rsidP="00570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E64F3A">
        <w:rPr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</w:p>
    <w:p w:rsidR="00570087" w:rsidRPr="00E64F3A" w:rsidRDefault="00570087" w:rsidP="00570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i/>
          <w:iCs/>
          <w:sz w:val="10"/>
          <w:szCs w:val="10"/>
          <w:cs/>
        </w:rPr>
      </w:pPr>
    </w:p>
    <w:p w:rsidR="00570087" w:rsidRPr="00E64F3A" w:rsidRDefault="00570087" w:rsidP="00570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ภาษีเงินได้รอการตัดบัญชีวัดมูลค่าโดยใช้อัตราภาษีที่คาดว่า</w:t>
      </w:r>
      <w:r w:rsidRPr="00E64F3A">
        <w:rPr>
          <w:rFonts w:ascii="Angsana New" w:hAnsi="Angsana New"/>
          <w:spacing w:val="-8"/>
          <w:sz w:val="30"/>
          <w:szCs w:val="30"/>
          <w:cs/>
        </w:rPr>
        <w:t>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</w:t>
      </w:r>
      <w:r w:rsidRPr="00E64F3A">
        <w:rPr>
          <w:rFonts w:ascii="Angsana New" w:hAnsi="Angsana New"/>
          <w:sz w:val="30"/>
          <w:szCs w:val="30"/>
          <w:cs/>
        </w:rPr>
        <w:t>ระยะเวลารายงาน</w:t>
      </w:r>
    </w:p>
    <w:p w:rsidR="00570087" w:rsidRPr="00E64F3A" w:rsidRDefault="00570087" w:rsidP="00570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10"/>
          <w:szCs w:val="10"/>
        </w:rPr>
      </w:pPr>
    </w:p>
    <w:p w:rsidR="00570087" w:rsidRPr="00E64F3A" w:rsidRDefault="00570087" w:rsidP="00570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การวัดมูลค่าของสินทรัพย์และหนี้สิน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E64F3A">
        <w:rPr>
          <w:rFonts w:ascii="Angsana New" w:hAnsi="Angsana New" w:hint="cs"/>
          <w:sz w:val="30"/>
          <w:szCs w:val="30"/>
          <w:cs/>
        </w:rPr>
        <w:t>บริษัท</w:t>
      </w:r>
      <w:r w:rsidRPr="00E64F3A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</w:p>
    <w:p w:rsidR="00570087" w:rsidRPr="00E64F3A" w:rsidRDefault="00570087" w:rsidP="00570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10"/>
          <w:szCs w:val="10"/>
        </w:rPr>
      </w:pPr>
    </w:p>
    <w:p w:rsidR="00570087" w:rsidRPr="00E64F3A" w:rsidRDefault="00570087" w:rsidP="001B1FF3">
      <w:pPr>
        <w:pStyle w:val="BodyText"/>
        <w:spacing w:after="0"/>
        <w:ind w:left="518" w:right="28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pacing w:val="4"/>
          <w:sz w:val="30"/>
          <w:szCs w:val="30"/>
          <w:cs/>
        </w:rPr>
        <w:t>ในการกำหนดมูลค่าของภาษีเงินได้ปัจจุบันและภาษีเงินได้รอการตัดบัญชี บริษัทต้องคำนึงถึง</w:t>
      </w:r>
      <w:r w:rsidRPr="00E64F3A">
        <w:rPr>
          <w:rFonts w:ascii="Angsana New" w:hAnsi="Angsana New"/>
          <w:sz w:val="30"/>
          <w:szCs w:val="30"/>
          <w:cs/>
        </w:rPr>
        <w:t>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="001B1FF3" w:rsidRPr="00E64F3A">
        <w:rPr>
          <w:rFonts w:ascii="Angsana New" w:hAnsi="Angsana New" w:hint="cs"/>
          <w:sz w:val="30"/>
          <w:szCs w:val="30"/>
          <w:cs/>
        </w:rPr>
        <w:t xml:space="preserve">  </w:t>
      </w:r>
      <w:r w:rsidRPr="00E64F3A">
        <w:rPr>
          <w:rFonts w:ascii="Angsana New" w:hAnsi="Angsana New"/>
          <w:sz w:val="30"/>
          <w:szCs w:val="30"/>
          <w:cs/>
        </w:rPr>
        <w:t>บริษัทเชื่อว่าได้ตั้งภาษีเงินได้ค้างจ่ายเพียงพอสำหรับภาษีเงินได้ที่จะจ่ายในอนาคตซึ่งเกิดจากการประเมินผลกระทบจากหลายปัจจัย รวมถึงการตีความทางก</w:t>
      </w:r>
      <w:r w:rsidR="00975BA1" w:rsidRPr="00E64F3A">
        <w:rPr>
          <w:rFonts w:ascii="Angsana New" w:hAnsi="Angsana New" w:hint="cs"/>
          <w:sz w:val="30"/>
          <w:szCs w:val="30"/>
          <w:cs/>
        </w:rPr>
        <w:t>ฎ</w:t>
      </w:r>
      <w:r w:rsidR="00202B29" w:rsidRPr="00E64F3A">
        <w:rPr>
          <w:rFonts w:ascii="Angsana New" w:hAnsi="Angsana New"/>
          <w:sz w:val="30"/>
          <w:szCs w:val="30"/>
          <w:cs/>
        </w:rPr>
        <w:t>หมายภาษี และจากประสบการณ์ในอดีต</w:t>
      </w:r>
      <w:r w:rsidRPr="00E64F3A">
        <w:rPr>
          <w:rFonts w:ascii="Angsana New" w:hAnsi="Angsana New"/>
          <w:sz w:val="30"/>
          <w:szCs w:val="30"/>
          <w:cs/>
        </w:rPr>
        <w:t>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</w:t>
      </w:r>
      <w:r w:rsidRPr="00E64F3A">
        <w:rPr>
          <w:rFonts w:ascii="Angsana New" w:hAnsi="Angsana New"/>
          <w:spacing w:val="4"/>
          <w:sz w:val="30"/>
          <w:szCs w:val="30"/>
          <w:cs/>
        </w:rPr>
        <w:t>ในอนาคต ข้อมูลใหม่ๆ อาจจะทำให้บริษัทเปลี่ยนการตัดสินใจโดยขึ้นอยู่กับความเพียงพอของภาษี</w:t>
      </w:r>
      <w:r w:rsidRPr="00E64F3A">
        <w:rPr>
          <w:rFonts w:ascii="Angsana New" w:hAnsi="Angsana New"/>
          <w:sz w:val="30"/>
          <w:szCs w:val="30"/>
          <w:cs/>
        </w:rPr>
        <w:t>เงิน</w:t>
      </w:r>
      <w:r w:rsidRPr="00E64F3A">
        <w:rPr>
          <w:rFonts w:ascii="Angsana New" w:hAnsi="Angsana New"/>
          <w:spacing w:val="12"/>
          <w:sz w:val="30"/>
          <w:szCs w:val="30"/>
          <w:cs/>
        </w:rPr>
        <w:t>ได้ค้างจ่ายที่มีอยู่</w:t>
      </w:r>
      <w:r w:rsidRPr="00E64F3A">
        <w:rPr>
          <w:rFonts w:ascii="Angsana New" w:hAnsi="Angsana New" w:hint="cs"/>
          <w:spacing w:val="12"/>
          <w:sz w:val="30"/>
          <w:szCs w:val="30"/>
          <w:cs/>
        </w:rPr>
        <w:t xml:space="preserve"> </w:t>
      </w:r>
      <w:r w:rsidRPr="00E64F3A">
        <w:rPr>
          <w:rFonts w:ascii="Angsana New" w:hAnsi="Angsana New"/>
          <w:spacing w:val="12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</w:t>
      </w:r>
      <w:r w:rsidR="003905F3" w:rsidRPr="00E64F3A">
        <w:rPr>
          <w:rFonts w:ascii="Angsana New" w:hAnsi="Angsana New"/>
          <w:spacing w:val="12"/>
          <w:sz w:val="30"/>
          <w:szCs w:val="30"/>
          <w:cs/>
        </w:rPr>
        <w:t>ปี</w:t>
      </w:r>
      <w:r w:rsidRPr="00E64F3A">
        <w:rPr>
          <w:rFonts w:ascii="Angsana New" w:hAnsi="Angsana New"/>
          <w:spacing w:val="12"/>
          <w:sz w:val="30"/>
          <w:szCs w:val="30"/>
          <w:cs/>
        </w:rPr>
        <w:t>ที่เกิด</w:t>
      </w:r>
      <w:r w:rsidRPr="00E64F3A">
        <w:rPr>
          <w:rFonts w:ascii="Angsana New" w:hAnsi="Angsana New"/>
          <w:sz w:val="30"/>
          <w:szCs w:val="30"/>
          <w:cs/>
        </w:rPr>
        <w:t>การเปลี่ยนแปลง</w:t>
      </w:r>
    </w:p>
    <w:p w:rsidR="00570087" w:rsidRPr="00E64F3A" w:rsidRDefault="00570087" w:rsidP="00570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</w:p>
    <w:p w:rsidR="00570087" w:rsidRPr="00E64F3A" w:rsidRDefault="00570087" w:rsidP="00570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E64F3A">
        <w:rPr>
          <w:rFonts w:ascii="Angsana New" w:hAnsi="Angsana New"/>
          <w:spacing w:val="4"/>
          <w:sz w:val="30"/>
          <w:szCs w:val="30"/>
          <w:cs/>
        </w:rPr>
        <w:t>กฎหมายที่จะนำสินทรัพย์ภาษีเงินได้ของ</w:t>
      </w:r>
      <w:r w:rsidR="003905F3" w:rsidRPr="00E64F3A">
        <w:rPr>
          <w:rFonts w:ascii="Angsana New" w:hAnsi="Angsana New"/>
          <w:spacing w:val="4"/>
          <w:sz w:val="30"/>
          <w:szCs w:val="30"/>
          <w:cs/>
        </w:rPr>
        <w:t>ปี</w:t>
      </w:r>
      <w:r w:rsidRPr="00E64F3A">
        <w:rPr>
          <w:rFonts w:ascii="Angsana New" w:hAnsi="Angsana New"/>
          <w:spacing w:val="4"/>
          <w:sz w:val="30"/>
          <w:szCs w:val="30"/>
          <w:cs/>
        </w:rPr>
        <w:t>ปัจจุบันมาหักกลบกับหนี้สินภาษีเงินได้ของ</w:t>
      </w:r>
      <w:r w:rsidR="003905F3" w:rsidRPr="00E64F3A">
        <w:rPr>
          <w:rFonts w:ascii="Angsana New" w:hAnsi="Angsana New"/>
          <w:spacing w:val="4"/>
          <w:sz w:val="30"/>
          <w:szCs w:val="30"/>
          <w:cs/>
        </w:rPr>
        <w:t>ปี</w:t>
      </w:r>
      <w:r w:rsidRPr="00E64F3A">
        <w:rPr>
          <w:rFonts w:ascii="Angsana New" w:hAnsi="Angsana New"/>
          <w:spacing w:val="4"/>
          <w:sz w:val="30"/>
          <w:szCs w:val="30"/>
          <w:cs/>
        </w:rPr>
        <w:t>ปัจจุบันและภาษี</w:t>
      </w:r>
      <w:r w:rsidRPr="00E64F3A">
        <w:rPr>
          <w:rFonts w:ascii="Angsana New" w:hAnsi="Angsana New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="003905F3" w:rsidRPr="00E64F3A">
        <w:rPr>
          <w:rFonts w:ascii="Angsana New" w:hAnsi="Angsana New"/>
          <w:sz w:val="30"/>
          <w:szCs w:val="30"/>
          <w:cs/>
        </w:rPr>
        <w:t>ปี</w:t>
      </w:r>
      <w:r w:rsidRPr="00E64F3A">
        <w:rPr>
          <w:rFonts w:ascii="Angsana New" w:hAnsi="Angsana New"/>
          <w:sz w:val="30"/>
          <w:szCs w:val="30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570087" w:rsidRPr="00E64F3A" w:rsidRDefault="00570087" w:rsidP="00570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24"/>
          <w:szCs w:val="24"/>
        </w:rPr>
      </w:pPr>
    </w:p>
    <w:p w:rsidR="00570087" w:rsidRPr="00E64F3A" w:rsidRDefault="00570087" w:rsidP="00570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pacing w:val="4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E64F3A">
        <w:rPr>
          <w:rFonts w:ascii="Angsana New" w:hAnsi="Angsana New"/>
          <w:sz w:val="30"/>
          <w:szCs w:val="30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:rsidR="004B1BB4" w:rsidRPr="00E64F3A" w:rsidRDefault="004B1BB4" w:rsidP="004B1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A552BC" w:rsidRPr="00E64F3A" w:rsidRDefault="00A552BC" w:rsidP="005734C9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64F3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กำไรต่อหุ้น</w:t>
      </w:r>
      <w:r w:rsidR="00B85465" w:rsidRPr="00E64F3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ขั้นพื้นฐาน</w:t>
      </w:r>
      <w:r w:rsidRPr="00E64F3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</w:p>
    <w:p w:rsidR="00DA6674" w:rsidRPr="00E64F3A" w:rsidRDefault="00DA6674" w:rsidP="00DA6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</w:rPr>
      </w:pPr>
    </w:p>
    <w:p w:rsidR="00A552BC" w:rsidRPr="00E64F3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 w:hint="cs"/>
          <w:sz w:val="30"/>
          <w:szCs w:val="30"/>
          <w:cs/>
        </w:rPr>
        <w:t>บริษัทแสดงกำไรต่อหุ้นขั้นพื้นฐาน กำไรต่อหุ้นขั้นพื้นฐานคำนวณโดยการหารกำไรหรือขาดทุนของผู้ถือหุ้นสามัญของ</w:t>
      </w:r>
      <w:r w:rsidRPr="00E64F3A">
        <w:rPr>
          <w:rFonts w:ascii="Angsana New" w:hAnsi="Angsana New"/>
          <w:sz w:val="30"/>
          <w:szCs w:val="30"/>
          <w:cs/>
        </w:rPr>
        <w:t>บริษัท ด้วย</w:t>
      </w:r>
      <w:r w:rsidRPr="00E64F3A">
        <w:rPr>
          <w:rFonts w:ascii="Angsana New" w:hAnsi="Angsana New" w:hint="cs"/>
          <w:sz w:val="30"/>
          <w:szCs w:val="30"/>
          <w:cs/>
        </w:rPr>
        <w:t>จำนวนหุ้นสามัญถัวเฉลี่ยถ่วงน้ำหนักที่ออกจำหน่ายระหว่างปี</w:t>
      </w:r>
      <w:r w:rsidRPr="00E64F3A">
        <w:rPr>
          <w:rFonts w:ascii="Angsana New" w:hAnsi="Angsana New"/>
          <w:sz w:val="30"/>
          <w:szCs w:val="30"/>
          <w:cs/>
        </w:rPr>
        <w:t xml:space="preserve"> </w:t>
      </w:r>
    </w:p>
    <w:p w:rsidR="00DA6674" w:rsidRPr="00E64F3A" w:rsidRDefault="00DA6674" w:rsidP="00DA6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</w:rPr>
      </w:pPr>
    </w:p>
    <w:p w:rsidR="00A552BC" w:rsidRPr="00E64F3A" w:rsidRDefault="00A552BC" w:rsidP="005734C9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64F3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:rsidR="00DA6674" w:rsidRPr="00E64F3A" w:rsidRDefault="00DA6674" w:rsidP="00DA6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</w:rPr>
      </w:pPr>
    </w:p>
    <w:p w:rsidR="00A552BC" w:rsidRPr="00E64F3A" w:rsidRDefault="00A552BC" w:rsidP="006B5F39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E64F3A">
        <w:rPr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Pr="00E64F3A">
        <w:rPr>
          <w:rFonts w:hint="cs"/>
          <w:sz w:val="30"/>
          <w:szCs w:val="30"/>
          <w:cs/>
        </w:rPr>
        <w:t>สินทรัพย์ หนี้สิน ค่าใช้จ่ายบริหารต้นทุนทางการเงิน สินทรัพย์หรือหนี้สินภาษีเงินได้</w:t>
      </w:r>
    </w:p>
    <w:p w:rsidR="00AF7F00" w:rsidRPr="00E64F3A" w:rsidRDefault="00AF7F00" w:rsidP="006B5F39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456F4F" w:rsidRPr="00E64F3A" w:rsidRDefault="00456F4F" w:rsidP="005734C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</w:rPr>
      </w:pPr>
      <w:r w:rsidRPr="00E64F3A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:rsidR="00FF43AB" w:rsidRPr="00E64F3A" w:rsidRDefault="00FF43AB" w:rsidP="00D56C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E64F3A">
        <w:rPr>
          <w:rFonts w:ascii="Angsana New" w:hAnsi="Angsana New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</w:t>
      </w:r>
      <w:r w:rsidR="003A1772" w:rsidRPr="00E64F3A">
        <w:rPr>
          <w:rFonts w:ascii="Angsana New" w:hAnsi="Angsana New"/>
          <w:b/>
          <w:sz w:val="30"/>
          <w:szCs w:val="30"/>
          <w:cs/>
        </w:rPr>
        <w:t xml:space="preserve"> </w:t>
      </w:r>
      <w:r w:rsidRPr="00E64F3A">
        <w:rPr>
          <w:rFonts w:ascii="Angsana New" w:hAnsi="Angsana New"/>
          <w:b/>
          <w:sz w:val="30"/>
          <w:szCs w:val="30"/>
          <w:cs/>
        </w:rPr>
        <w:t>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3E66B5" w:rsidRPr="00E64F3A" w:rsidRDefault="003E66B5" w:rsidP="00D56C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:rsidR="003E66B5" w:rsidRPr="00E64F3A" w:rsidRDefault="003E66B5" w:rsidP="00D56C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:rsidR="000E1547" w:rsidRPr="00E64F3A" w:rsidRDefault="000E1547" w:rsidP="002B7C13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p w:rsidR="004C3794" w:rsidRPr="00E64F3A" w:rsidRDefault="004C3794" w:rsidP="002B7C13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p w:rsidR="004C3794" w:rsidRPr="00E64F3A" w:rsidRDefault="004C3794" w:rsidP="002B7C13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p w:rsidR="00C67B95" w:rsidRPr="00E64F3A" w:rsidRDefault="0011287E" w:rsidP="002B7C13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  <w:r w:rsidRPr="00E64F3A">
        <w:rPr>
          <w:rFonts w:ascii="Angsana New" w:hAnsi="Angsana New" w:cs="Angsana New"/>
          <w:b/>
          <w:sz w:val="30"/>
          <w:szCs w:val="30"/>
          <w:cs/>
          <w:lang w:val="en-US" w:bidi="th-TH"/>
        </w:rPr>
        <w:lastRenderedPageBreak/>
        <w:t>สำหรับความสัมพันธ์</w:t>
      </w:r>
      <w:r w:rsidR="00C2772D" w:rsidRPr="00E64F3A">
        <w:rPr>
          <w:rFonts w:ascii="Angsana New" w:hAnsi="Angsana New" w:cs="Angsana New"/>
          <w:b/>
          <w:sz w:val="30"/>
          <w:szCs w:val="30"/>
          <w:cs/>
          <w:lang w:bidi="th-TH"/>
        </w:rPr>
        <w:t>กับ</w:t>
      </w:r>
      <w:r w:rsidRPr="00E64F3A">
        <w:rPr>
          <w:rFonts w:ascii="Angsana New" w:hAnsi="Angsana New" w:cs="Angsana New"/>
          <w:b/>
          <w:sz w:val="30"/>
          <w:szCs w:val="30"/>
          <w:cs/>
          <w:lang w:bidi="th-TH"/>
        </w:rPr>
        <w:t>ผู้บริหารสำคัญและ</w:t>
      </w:r>
      <w:r w:rsidR="00C2772D" w:rsidRPr="00E64F3A">
        <w:rPr>
          <w:rFonts w:ascii="Angsana New" w:hAnsi="Angsana New" w:cs="Angsana New"/>
          <w:b/>
          <w:sz w:val="30"/>
          <w:szCs w:val="30"/>
          <w:cs/>
          <w:lang w:bidi="th-TH"/>
        </w:rPr>
        <w:t>บุคคลห</w:t>
      </w:r>
      <w:r w:rsidR="008055F3" w:rsidRPr="00E64F3A">
        <w:rPr>
          <w:rFonts w:ascii="Angsana New" w:hAnsi="Angsana New" w:cs="Angsana New"/>
          <w:b/>
          <w:sz w:val="30"/>
          <w:szCs w:val="30"/>
          <w:cs/>
          <w:lang w:bidi="th-TH"/>
        </w:rPr>
        <w:t>รือกิจการที่เกี่ยวข้องกัน</w:t>
      </w:r>
      <w:r w:rsidRPr="00E64F3A">
        <w:rPr>
          <w:rFonts w:ascii="Angsana New" w:hAnsi="Angsana New" w:cs="Angsana New"/>
          <w:b/>
          <w:sz w:val="30"/>
          <w:szCs w:val="30"/>
          <w:cs/>
          <w:lang w:bidi="th-TH"/>
        </w:rPr>
        <w:t>อื่น</w:t>
      </w:r>
      <w:r w:rsidR="008055F3" w:rsidRPr="00E64F3A">
        <w:rPr>
          <w:rFonts w:ascii="Angsana New" w:hAnsi="Angsana New" w:cs="Angsana New"/>
          <w:b/>
          <w:sz w:val="30"/>
          <w:szCs w:val="30"/>
          <w:cs/>
          <w:lang w:bidi="th-TH"/>
        </w:rPr>
        <w:t xml:space="preserve"> </w:t>
      </w:r>
      <w:r w:rsidR="00266980" w:rsidRPr="00E64F3A">
        <w:rPr>
          <w:rFonts w:ascii="Angsana New" w:hAnsi="Angsana New" w:cs="Angsana New"/>
          <w:b/>
          <w:sz w:val="30"/>
          <w:szCs w:val="30"/>
          <w:cs/>
          <w:lang w:bidi="th-TH"/>
        </w:rPr>
        <w:t>มีดังนี้</w:t>
      </w:r>
    </w:p>
    <w:tbl>
      <w:tblPr>
        <w:tblW w:w="9349" w:type="dxa"/>
        <w:tblInd w:w="540" w:type="dxa"/>
        <w:tblLook w:val="01E0" w:firstRow="1" w:lastRow="1" w:firstColumn="1" w:lastColumn="1" w:noHBand="0" w:noVBand="0"/>
      </w:tblPr>
      <w:tblGrid>
        <w:gridCol w:w="2829"/>
        <w:gridCol w:w="2268"/>
        <w:gridCol w:w="4252"/>
      </w:tblGrid>
      <w:tr w:rsidR="00E64F3A" w:rsidRPr="00E64F3A" w:rsidTr="000E1547">
        <w:trPr>
          <w:tblHeader/>
        </w:trPr>
        <w:tc>
          <w:tcPr>
            <w:tcW w:w="2829" w:type="dxa"/>
          </w:tcPr>
          <w:p w:rsidR="00C2772D" w:rsidRPr="00E64F3A" w:rsidRDefault="00C2772D" w:rsidP="00470D8C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268" w:type="dxa"/>
          </w:tcPr>
          <w:p w:rsidR="00C2772D" w:rsidRPr="00E64F3A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ประเทศที่จัดตั้ง/สัญชาติ</w:t>
            </w:r>
          </w:p>
        </w:tc>
        <w:tc>
          <w:tcPr>
            <w:tcW w:w="4252" w:type="dxa"/>
          </w:tcPr>
          <w:p w:rsidR="00C2772D" w:rsidRPr="00E64F3A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E64F3A" w:rsidRPr="00E64F3A" w:rsidTr="000E1547">
        <w:tc>
          <w:tcPr>
            <w:tcW w:w="2829" w:type="dxa"/>
          </w:tcPr>
          <w:p w:rsidR="003120EB" w:rsidRPr="00E64F3A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64F3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2268" w:type="dxa"/>
          </w:tcPr>
          <w:p w:rsidR="003120EB" w:rsidRPr="00E64F3A" w:rsidRDefault="003120EB" w:rsidP="00277890">
            <w:pPr>
              <w:pStyle w:val="block"/>
              <w:tabs>
                <w:tab w:val="left" w:pos="1731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64F3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252" w:type="dxa"/>
          </w:tcPr>
          <w:p w:rsidR="003120EB" w:rsidRPr="00E64F3A" w:rsidRDefault="003120EB" w:rsidP="00110EA1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64F3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บุคคลที่มีอำนาจและควา</w:t>
            </w:r>
            <w:r w:rsidR="00CA68E7" w:rsidRPr="00E64F3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</w:t>
            </w:r>
            <w:r w:rsidRPr="00E64F3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รับผิดชอบการวางแผน สั่งการและควบคุมกิจกรรมต่าง</w:t>
            </w:r>
            <w:r w:rsidRPr="00E64F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E64F3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ๆ ของกิจการไม่ว่าทางตรงหรือทางอ้อม</w:t>
            </w:r>
            <w:r w:rsidR="000E1547" w:rsidRPr="00E64F3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E64F3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ทั้งนี้รวมถึงกรรมการของบริษัท</w:t>
            </w:r>
            <w:r w:rsidR="000E1547" w:rsidRPr="00E64F3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E64F3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(ไม่ว่าจะทำหน้าที่ในระดับบริหารหรือไม่)</w:t>
            </w:r>
          </w:p>
        </w:tc>
      </w:tr>
      <w:tr w:rsidR="00E64F3A" w:rsidRPr="00E64F3A" w:rsidTr="000E1547">
        <w:tc>
          <w:tcPr>
            <w:tcW w:w="2829" w:type="dxa"/>
          </w:tcPr>
          <w:p w:rsidR="003120EB" w:rsidRPr="00E64F3A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E64F3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ร่วมชัยกิจ จำกัด</w:t>
            </w:r>
          </w:p>
        </w:tc>
        <w:tc>
          <w:tcPr>
            <w:tcW w:w="2268" w:type="dxa"/>
          </w:tcPr>
          <w:p w:rsidR="003120EB" w:rsidRPr="00E64F3A" w:rsidRDefault="003120EB" w:rsidP="00277890">
            <w:pPr>
              <w:pStyle w:val="block"/>
              <w:tabs>
                <w:tab w:val="left" w:pos="1716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E64F3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252" w:type="dxa"/>
          </w:tcPr>
          <w:p w:rsidR="00CE1A7F" w:rsidRPr="00E64F3A" w:rsidRDefault="003120EB" w:rsidP="0027789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64F3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เป็นผู้ถือหุ้นรายใหญ่  ถือหุ้นใ</w:t>
            </w:r>
            <w:r w:rsidR="002C258A" w:rsidRPr="00E64F3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น</w:t>
            </w:r>
            <w:r w:rsidRPr="00E64F3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</w:t>
            </w:r>
            <w:r w:rsidRPr="00E64F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E64F3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ร้อยละ</w:t>
            </w:r>
            <w:r w:rsidRPr="00E64F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E64F3A"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  <w:t>68</w:t>
            </w:r>
            <w:r w:rsidRPr="00E64F3A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.</w:t>
            </w:r>
            <w:r w:rsidRPr="00E64F3A"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  <w:t>46</w:t>
            </w:r>
            <w:r w:rsidRPr="00E64F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E64F3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และมีกรรมการร่วมกัน</w:t>
            </w:r>
          </w:p>
        </w:tc>
      </w:tr>
      <w:tr w:rsidR="00E64F3A" w:rsidRPr="00E64F3A" w:rsidTr="000E1547">
        <w:tc>
          <w:tcPr>
            <w:tcW w:w="2829" w:type="dxa"/>
          </w:tcPr>
          <w:p w:rsidR="000E1547" w:rsidRPr="00E64F3A" w:rsidRDefault="000E1547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บริษัท เอส เทค ซีวิล แอนด์   คอนสตรัคชั่น จำกัด</w:t>
            </w:r>
          </w:p>
        </w:tc>
        <w:tc>
          <w:tcPr>
            <w:tcW w:w="2268" w:type="dxa"/>
          </w:tcPr>
          <w:p w:rsidR="000E1547" w:rsidRPr="00E64F3A" w:rsidRDefault="000E1547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E64F3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  <w:p w:rsidR="000E1547" w:rsidRPr="00E64F3A" w:rsidRDefault="000E1547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4252" w:type="dxa"/>
          </w:tcPr>
          <w:p w:rsidR="000E1547" w:rsidRPr="00E64F3A" w:rsidRDefault="000E1547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64F3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E64F3A" w:rsidRPr="00E64F3A" w:rsidTr="000E1547">
        <w:tc>
          <w:tcPr>
            <w:tcW w:w="2829" w:type="dxa"/>
          </w:tcPr>
          <w:p w:rsidR="00D50EFC" w:rsidRPr="00E64F3A" w:rsidRDefault="00D50EFC" w:rsidP="005B6E3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64F3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บริษัท</w:t>
            </w:r>
            <w:r w:rsidR="005B6E3B" w:rsidRPr="00E64F3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="00CE1A7F" w:rsidRPr="00E64F3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Pr="00E64F3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แลนด์ โปร พลั</w:t>
            </w:r>
            <w:r w:rsidR="004D3EC7" w:rsidRPr="00E64F3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</w:t>
            </w:r>
            <w:r w:rsidRPr="00E64F3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268" w:type="dxa"/>
          </w:tcPr>
          <w:p w:rsidR="00D50EFC" w:rsidRPr="00E64F3A" w:rsidRDefault="00CE1A7F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64F3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  <w:r w:rsidR="00D50EFC" w:rsidRPr="00E64F3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                                </w:t>
            </w:r>
          </w:p>
        </w:tc>
        <w:tc>
          <w:tcPr>
            <w:tcW w:w="4252" w:type="dxa"/>
          </w:tcPr>
          <w:p w:rsidR="00CE1A7F" w:rsidRPr="00E64F3A" w:rsidRDefault="00CE1A7F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64F3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E64F3A" w:rsidRPr="00E64F3A" w:rsidTr="000E1547">
        <w:tc>
          <w:tcPr>
            <w:tcW w:w="2829" w:type="dxa"/>
          </w:tcPr>
          <w:p w:rsidR="003120EB" w:rsidRPr="00E64F3A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64F3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เค.ซี. ไนโตร จำกัด</w:t>
            </w:r>
          </w:p>
        </w:tc>
        <w:tc>
          <w:tcPr>
            <w:tcW w:w="2268" w:type="dxa"/>
          </w:tcPr>
          <w:p w:rsidR="003120EB" w:rsidRPr="00E64F3A" w:rsidRDefault="00A16C3C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64F3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252" w:type="dxa"/>
          </w:tcPr>
          <w:p w:rsidR="003120EB" w:rsidRPr="00E64F3A" w:rsidRDefault="003120EB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64F3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E64F3A" w:rsidRPr="00E64F3A" w:rsidTr="000E1547">
        <w:tc>
          <w:tcPr>
            <w:tcW w:w="2829" w:type="dxa"/>
          </w:tcPr>
          <w:p w:rsidR="003120EB" w:rsidRPr="00E64F3A" w:rsidRDefault="003120EB" w:rsidP="005B6E3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64F3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ตากกลกิจ (</w:t>
            </w:r>
            <w:r w:rsidRPr="00E64F3A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1996</w:t>
            </w:r>
            <w:r w:rsidRPr="00E64F3A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)</w:t>
            </w:r>
            <w:r w:rsidRPr="00E64F3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268" w:type="dxa"/>
          </w:tcPr>
          <w:p w:rsidR="003120EB" w:rsidRPr="00E64F3A" w:rsidRDefault="003120EB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64F3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252" w:type="dxa"/>
          </w:tcPr>
          <w:p w:rsidR="003120EB" w:rsidRPr="00E64F3A" w:rsidRDefault="003120EB" w:rsidP="0027789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64F3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</w:t>
            </w:r>
            <w:r w:rsidR="00FC64AC" w:rsidRPr="00E64F3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้ </w:t>
            </w:r>
            <w:r w:rsidRPr="00E64F3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ถือหุ้นรา</w:t>
            </w:r>
            <w:r w:rsidR="00376F4E" w:rsidRPr="00E64F3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ย</w:t>
            </w:r>
            <w:r w:rsidR="007C3D8B" w:rsidRPr="00E64F3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 </w:t>
            </w:r>
            <w:r w:rsidRPr="00E64F3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ใหญ่และม</w:t>
            </w:r>
            <w:r w:rsidR="00FC64AC" w:rsidRPr="00E64F3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ี</w:t>
            </w:r>
            <w:r w:rsidRPr="00E64F3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กรรมการร่วมกัน</w:t>
            </w:r>
          </w:p>
        </w:tc>
      </w:tr>
      <w:tr w:rsidR="003120EB" w:rsidRPr="00E64F3A" w:rsidTr="000E1547">
        <w:trPr>
          <w:trHeight w:val="413"/>
        </w:trPr>
        <w:tc>
          <w:tcPr>
            <w:tcW w:w="2829" w:type="dxa"/>
          </w:tcPr>
          <w:p w:rsidR="003120EB" w:rsidRPr="00E64F3A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วสุทรายทอง จำกัด </w:t>
            </w:r>
          </w:p>
        </w:tc>
        <w:tc>
          <w:tcPr>
            <w:tcW w:w="2268" w:type="dxa"/>
          </w:tcPr>
          <w:p w:rsidR="003120EB" w:rsidRPr="00E64F3A" w:rsidRDefault="003120EB" w:rsidP="003120EB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</w:t>
            </w:r>
            <w:r w:rsidRPr="00E64F3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ทย</w:t>
            </w:r>
          </w:p>
        </w:tc>
        <w:tc>
          <w:tcPr>
            <w:tcW w:w="4252" w:type="dxa"/>
          </w:tcPr>
          <w:p w:rsidR="003120EB" w:rsidRPr="00E64F3A" w:rsidRDefault="003120EB" w:rsidP="0027789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64F3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</w:tbl>
    <w:p w:rsidR="000E1547" w:rsidRPr="00E64F3A" w:rsidRDefault="000E1547" w:rsidP="003D1086">
      <w:pPr>
        <w:ind w:left="540"/>
        <w:jc w:val="both"/>
        <w:rPr>
          <w:rFonts w:ascii="Angsana New" w:hAnsi="Angsana New"/>
          <w:b/>
        </w:rPr>
      </w:pPr>
    </w:p>
    <w:p w:rsidR="00E22BD9" w:rsidRPr="00E64F3A" w:rsidRDefault="00E22BD9" w:rsidP="003D1086">
      <w:pPr>
        <w:ind w:left="540"/>
        <w:jc w:val="both"/>
        <w:rPr>
          <w:rFonts w:ascii="Angsana New" w:hAnsi="Angsana New"/>
          <w:b/>
          <w:lang w:val="en-GB"/>
        </w:rPr>
      </w:pPr>
    </w:p>
    <w:p w:rsidR="003D1086" w:rsidRPr="00E64F3A" w:rsidRDefault="003D1086" w:rsidP="003D1086">
      <w:pPr>
        <w:ind w:left="540"/>
        <w:jc w:val="both"/>
        <w:rPr>
          <w:rFonts w:ascii="Angsana New" w:hAnsi="Angsana New"/>
          <w:sz w:val="32"/>
          <w:szCs w:val="32"/>
          <w:lang w:val="en-GB"/>
        </w:rPr>
      </w:pPr>
      <w:r w:rsidRPr="00E64F3A">
        <w:rPr>
          <w:rFonts w:ascii="Angsana New" w:hAnsi="Angsana New"/>
          <w:b/>
          <w:sz w:val="32"/>
          <w:szCs w:val="32"/>
          <w:cs/>
          <w:lang w:val="en-GB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5580"/>
      </w:tblGrid>
      <w:tr w:rsidR="00E64F3A" w:rsidRPr="00E64F3A" w:rsidTr="003D1086">
        <w:trPr>
          <w:trHeight w:val="20"/>
          <w:tblHeader/>
        </w:trPr>
        <w:tc>
          <w:tcPr>
            <w:tcW w:w="3420" w:type="dxa"/>
          </w:tcPr>
          <w:p w:rsidR="003D1086" w:rsidRPr="00E64F3A" w:rsidRDefault="003D1086" w:rsidP="003D10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:rsidR="003D1086" w:rsidRPr="00E64F3A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3D1086" w:rsidRPr="00E64F3A" w:rsidRDefault="003D1086" w:rsidP="003D10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นโยบายการกำหนดราคา  </w:t>
            </w:r>
          </w:p>
        </w:tc>
      </w:tr>
      <w:tr w:rsidR="00E64F3A" w:rsidRPr="00E64F3A" w:rsidTr="003D1086">
        <w:trPr>
          <w:trHeight w:val="20"/>
        </w:trPr>
        <w:tc>
          <w:tcPr>
            <w:tcW w:w="3420" w:type="dxa"/>
          </w:tcPr>
          <w:p w:rsidR="003D1086" w:rsidRPr="00E64F3A" w:rsidRDefault="003D1086" w:rsidP="003D108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:rsidR="003D1086" w:rsidRPr="00E64F3A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3D1086" w:rsidRPr="00E64F3A" w:rsidRDefault="003D1086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E64F3A" w:rsidRPr="00E64F3A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:rsidR="003D1086" w:rsidRPr="00E64F3A" w:rsidRDefault="003D1086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5580" w:type="dxa"/>
          </w:tcPr>
          <w:p w:rsidR="003D1086" w:rsidRPr="00E64F3A" w:rsidRDefault="003D1086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E64F3A" w:rsidRPr="00E64F3A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:rsidR="003D1086" w:rsidRPr="00E64F3A" w:rsidRDefault="003D1086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รายได้ตามสัญญาก่อสร้าง</w:t>
            </w:r>
          </w:p>
        </w:tc>
        <w:tc>
          <w:tcPr>
            <w:tcW w:w="5580" w:type="dxa"/>
          </w:tcPr>
          <w:p w:rsidR="003D1086" w:rsidRPr="00E64F3A" w:rsidRDefault="0000005A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E64F3A" w:rsidRPr="00E64F3A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:rsidR="003D1086" w:rsidRPr="00E64F3A" w:rsidRDefault="003D1086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ซื้อ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580" w:type="dxa"/>
          </w:tcPr>
          <w:p w:rsidR="003D1086" w:rsidRPr="00E64F3A" w:rsidRDefault="003D1086" w:rsidP="003D1086">
            <w:pPr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E64F3A" w:rsidRPr="00E64F3A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:rsidR="003D1086" w:rsidRPr="00E64F3A" w:rsidRDefault="0000005A" w:rsidP="004A4833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3D1086" w:rsidRPr="00E64F3A">
              <w:rPr>
                <w:rFonts w:ascii="Angsana New" w:hAnsi="Angsana New"/>
                <w:sz w:val="30"/>
                <w:szCs w:val="30"/>
                <w:cs/>
              </w:rPr>
              <w:t xml:space="preserve">ที่ดิน </w:t>
            </w:r>
          </w:p>
        </w:tc>
        <w:tc>
          <w:tcPr>
            <w:tcW w:w="5580" w:type="dxa"/>
          </w:tcPr>
          <w:p w:rsidR="003D1086" w:rsidRPr="00E64F3A" w:rsidRDefault="003D1086" w:rsidP="00AE6C5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="00AE6C57" w:rsidRPr="00E64F3A">
              <w:rPr>
                <w:rFonts w:ascii="Angsana New" w:hAnsi="Angsana New" w:hint="cs"/>
                <w:sz w:val="30"/>
                <w:szCs w:val="30"/>
                <w:cs/>
              </w:rPr>
              <w:t>ประเมินโดยผู้ประเมินอสระ</w:t>
            </w:r>
          </w:p>
        </w:tc>
      </w:tr>
      <w:tr w:rsidR="00E64F3A" w:rsidRPr="00E64F3A" w:rsidTr="003D1086">
        <w:trPr>
          <w:trHeight w:val="20"/>
        </w:trPr>
        <w:tc>
          <w:tcPr>
            <w:tcW w:w="3420" w:type="dxa"/>
          </w:tcPr>
          <w:p w:rsidR="003D1086" w:rsidRPr="00E64F3A" w:rsidRDefault="003D1086" w:rsidP="003D108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รายได้ค่าธรรมเนียมในการค้ำประกัน</w:t>
            </w:r>
          </w:p>
        </w:tc>
        <w:tc>
          <w:tcPr>
            <w:tcW w:w="270" w:type="dxa"/>
          </w:tcPr>
          <w:p w:rsidR="003D1086" w:rsidRPr="00E64F3A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3D1086" w:rsidRPr="00E64F3A" w:rsidRDefault="003D1086" w:rsidP="003D1086">
            <w:pPr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64F3A">
              <w:rPr>
                <w:rFonts w:ascii="Angsana New" w:hAnsi="Angsana New"/>
                <w:sz w:val="30"/>
                <w:szCs w:val="30"/>
              </w:rPr>
              <w:t>0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64F3A">
              <w:rPr>
                <w:rFonts w:ascii="Angsana New" w:hAnsi="Angsana New"/>
                <w:sz w:val="30"/>
                <w:szCs w:val="30"/>
              </w:rPr>
              <w:t>5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 ของวงเงินที่ค้ำประกัน</w:t>
            </w:r>
          </w:p>
        </w:tc>
      </w:tr>
      <w:tr w:rsidR="00E64F3A" w:rsidRPr="00E64F3A" w:rsidTr="003D1086">
        <w:trPr>
          <w:trHeight w:val="20"/>
        </w:trPr>
        <w:tc>
          <w:tcPr>
            <w:tcW w:w="3420" w:type="dxa"/>
          </w:tcPr>
          <w:p w:rsidR="003D1086" w:rsidRPr="00E64F3A" w:rsidRDefault="00B67108" w:rsidP="003D108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ขายที่ดิน อาคารและอุปกรณ์</w:t>
            </w:r>
          </w:p>
        </w:tc>
        <w:tc>
          <w:tcPr>
            <w:tcW w:w="270" w:type="dxa"/>
          </w:tcPr>
          <w:p w:rsidR="003D1086" w:rsidRPr="00E64F3A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3D1086" w:rsidRPr="00E64F3A" w:rsidRDefault="00B67108" w:rsidP="003D1086">
            <w:pPr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E64F3A" w:rsidRPr="00E64F3A" w:rsidTr="003D1086">
        <w:trPr>
          <w:trHeight w:val="20"/>
        </w:trPr>
        <w:tc>
          <w:tcPr>
            <w:tcW w:w="3420" w:type="dxa"/>
          </w:tcPr>
          <w:p w:rsidR="003D1086" w:rsidRPr="00E64F3A" w:rsidRDefault="003D1086" w:rsidP="003D108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70" w:type="dxa"/>
          </w:tcPr>
          <w:p w:rsidR="003D1086" w:rsidRPr="00E64F3A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3D1086" w:rsidRPr="00E64F3A" w:rsidRDefault="003D1086" w:rsidP="003D1086">
            <w:pPr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D1086" w:rsidRPr="00E64F3A" w:rsidTr="003D1086">
        <w:trPr>
          <w:trHeight w:val="20"/>
        </w:trPr>
        <w:tc>
          <w:tcPr>
            <w:tcW w:w="3420" w:type="dxa"/>
          </w:tcPr>
          <w:p w:rsidR="003D1086" w:rsidRPr="00E64F3A" w:rsidRDefault="003D1086" w:rsidP="003D108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D1086" w:rsidRPr="00E64F3A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3D1086" w:rsidRPr="00E64F3A" w:rsidRDefault="003D1086" w:rsidP="003D1086">
            <w:pPr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3D1086" w:rsidRPr="00E64F3A" w:rsidRDefault="003D1086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</w:rPr>
      </w:pPr>
    </w:p>
    <w:p w:rsidR="00A71C1A" w:rsidRPr="00E64F3A" w:rsidRDefault="00A71C1A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A71C1A" w:rsidRPr="00E64F3A" w:rsidRDefault="00A71C1A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4C3794" w:rsidRPr="00E64F3A" w:rsidRDefault="004C3794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4C3794" w:rsidRPr="00E64F3A" w:rsidRDefault="004C3794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A71C1A" w:rsidRPr="00E64F3A" w:rsidRDefault="00A71C1A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114872" w:rsidRPr="00E64F3A" w:rsidRDefault="00456F4F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64F3A">
        <w:rPr>
          <w:rFonts w:ascii="Angsana New" w:hAnsi="Angsana New"/>
          <w:b/>
          <w:sz w:val="30"/>
          <w:szCs w:val="30"/>
          <w:cs/>
        </w:rPr>
        <w:lastRenderedPageBreak/>
        <w:t>รายการ</w:t>
      </w:r>
      <w:r w:rsidR="009E7788" w:rsidRPr="00E64F3A">
        <w:rPr>
          <w:rFonts w:ascii="Angsana New" w:hAnsi="Angsana New"/>
          <w:b/>
          <w:sz w:val="30"/>
          <w:szCs w:val="30"/>
          <w:cs/>
        </w:rPr>
        <w:t>ที่สำคัญ</w:t>
      </w:r>
      <w:r w:rsidR="00F10C32" w:rsidRPr="00E64F3A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</w:t>
      </w:r>
      <w:r w:rsidR="005B5240" w:rsidRPr="00E64F3A">
        <w:rPr>
          <w:rFonts w:ascii="Angsana New" w:hAnsi="Angsana New"/>
          <w:b/>
          <w:sz w:val="30"/>
          <w:szCs w:val="30"/>
          <w:cs/>
        </w:rPr>
        <w:t>สำหรับ</w:t>
      </w:r>
      <w:r w:rsidR="006A7715" w:rsidRPr="00E64F3A">
        <w:rPr>
          <w:rFonts w:ascii="Angsana New" w:hAnsi="Angsana New"/>
          <w:b/>
          <w:sz w:val="30"/>
          <w:szCs w:val="30"/>
          <w:cs/>
        </w:rPr>
        <w:t>แต่ละ</w:t>
      </w:r>
      <w:r w:rsidR="002F42F6" w:rsidRPr="00E64F3A">
        <w:rPr>
          <w:rFonts w:ascii="Angsana New" w:hAnsi="Angsana New"/>
          <w:b/>
          <w:sz w:val="30"/>
          <w:szCs w:val="30"/>
          <w:cs/>
        </w:rPr>
        <w:t>ปี</w:t>
      </w:r>
      <w:r w:rsidRPr="00E64F3A">
        <w:rPr>
          <w:rFonts w:ascii="Angsana New" w:hAnsi="Angsana New"/>
          <w:b/>
          <w:sz w:val="30"/>
          <w:szCs w:val="30"/>
          <w:cs/>
        </w:rPr>
        <w:t>สิ้นสุดวันที</w:t>
      </w:r>
      <w:r w:rsidR="005B5240" w:rsidRPr="00E64F3A">
        <w:rPr>
          <w:rFonts w:ascii="Angsana New" w:hAnsi="Angsana New"/>
          <w:b/>
          <w:sz w:val="30"/>
          <w:szCs w:val="30"/>
          <w:cs/>
        </w:rPr>
        <w:t xml:space="preserve">่ </w:t>
      </w:r>
      <w:r w:rsidR="00D06B6A" w:rsidRPr="00E64F3A">
        <w:rPr>
          <w:rFonts w:ascii="Angsana New" w:hAnsi="Angsana New"/>
          <w:bCs/>
          <w:sz w:val="30"/>
          <w:szCs w:val="30"/>
        </w:rPr>
        <w:t xml:space="preserve">31 </w:t>
      </w:r>
      <w:r w:rsidR="00D06B6A" w:rsidRPr="00E64F3A">
        <w:rPr>
          <w:rFonts w:ascii="Angsana New" w:hAnsi="Angsana New"/>
          <w:b/>
          <w:sz w:val="30"/>
          <w:szCs w:val="30"/>
          <w:cs/>
        </w:rPr>
        <w:t>ธันวาคม</w:t>
      </w:r>
      <w:r w:rsidR="00D06B6A" w:rsidRPr="00E64F3A">
        <w:rPr>
          <w:rFonts w:ascii="Angsana New" w:hAnsi="Angsana New"/>
          <w:bCs/>
          <w:sz w:val="30"/>
          <w:szCs w:val="30"/>
          <w:cs/>
        </w:rPr>
        <w:t xml:space="preserve"> </w:t>
      </w:r>
      <w:r w:rsidR="00D06B6A" w:rsidRPr="00E64F3A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:rsidR="00FF0E82" w:rsidRPr="00E64F3A" w:rsidRDefault="00FF0E82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260"/>
        <w:gridCol w:w="180"/>
        <w:gridCol w:w="1260"/>
        <w:gridCol w:w="180"/>
        <w:gridCol w:w="1260"/>
      </w:tblGrid>
      <w:tr w:rsidR="00E64F3A" w:rsidRPr="00E64F3A" w:rsidTr="00571460">
        <w:trPr>
          <w:tblHeader/>
        </w:trPr>
        <w:tc>
          <w:tcPr>
            <w:tcW w:w="3780" w:type="dxa"/>
          </w:tcPr>
          <w:p w:rsidR="00AA14F8" w:rsidRPr="00E64F3A" w:rsidRDefault="00AA14F8" w:rsidP="00B5592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E64F3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E64F3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E64F3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E64F3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70" w:type="dxa"/>
            <w:vAlign w:val="center"/>
          </w:tcPr>
          <w:p w:rsidR="00AA14F8" w:rsidRPr="00E64F3A" w:rsidRDefault="00AA14F8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AA14F8" w:rsidRPr="00E64F3A" w:rsidRDefault="00AA14F8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AA14F8" w:rsidRPr="00E64F3A" w:rsidRDefault="00AA14F8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:rsidR="00AA14F8" w:rsidRPr="00E64F3A" w:rsidRDefault="00AA14F8" w:rsidP="00B5592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:rsidR="00AA14F8" w:rsidRPr="00E64F3A" w:rsidRDefault="00AA14F8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</w:t>
            </w:r>
            <w:r w:rsidR="00056DFC" w:rsidRPr="00E64F3A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  <w:r w:rsidR="00571460" w:rsidRPr="00E64F3A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</w:tcPr>
          <w:p w:rsidR="00AA14F8" w:rsidRPr="00E64F3A" w:rsidRDefault="00AA14F8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AA14F8" w:rsidRPr="00E64F3A" w:rsidRDefault="00571460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Pr="00E64F3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</w:tr>
      <w:tr w:rsidR="00E64F3A" w:rsidRPr="00E64F3A" w:rsidTr="00571460">
        <w:trPr>
          <w:tblHeader/>
        </w:trPr>
        <w:tc>
          <w:tcPr>
            <w:tcW w:w="3780" w:type="dxa"/>
          </w:tcPr>
          <w:p w:rsidR="00567AAD" w:rsidRPr="00E64F3A" w:rsidRDefault="00567AAD" w:rsidP="00B5592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567AAD" w:rsidRPr="00E64F3A" w:rsidRDefault="00056DFC" w:rsidP="00B559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                                                   </w:t>
            </w:r>
            <w:r w:rsidR="00567AAD" w:rsidRPr="00E64F3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64817" w:rsidRPr="00E64F3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="001848EE" w:rsidRPr="00E64F3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064817" w:rsidRPr="00E64F3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:</w:t>
            </w:r>
            <w:r w:rsidR="001848EE" w:rsidRPr="00E64F3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567AAD" w:rsidRPr="00E64F3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="00567AAD" w:rsidRPr="00E64F3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64F3A" w:rsidRPr="00E64F3A" w:rsidTr="00571460">
        <w:trPr>
          <w:cantSplit/>
        </w:trPr>
        <w:tc>
          <w:tcPr>
            <w:tcW w:w="3780" w:type="dxa"/>
          </w:tcPr>
          <w:p w:rsidR="006040CD" w:rsidRPr="00E64F3A" w:rsidRDefault="006040CD" w:rsidP="00B5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ผู้ถือหุ้นรายใหญ่ </w:t>
            </w:r>
          </w:p>
        </w:tc>
        <w:tc>
          <w:tcPr>
            <w:tcW w:w="1170" w:type="dxa"/>
          </w:tcPr>
          <w:p w:rsidR="006040CD" w:rsidRPr="00E64F3A" w:rsidRDefault="006040CD" w:rsidP="00B5592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040CD" w:rsidRPr="00E64F3A" w:rsidRDefault="006040CD" w:rsidP="00B5592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040CD" w:rsidRPr="00E64F3A" w:rsidRDefault="006040CD" w:rsidP="00B5592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040CD" w:rsidRPr="00E64F3A" w:rsidRDefault="006040CD" w:rsidP="00B5592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040CD" w:rsidRPr="00E64F3A" w:rsidRDefault="006040CD" w:rsidP="00B5592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040CD" w:rsidRPr="00E64F3A" w:rsidRDefault="006040CD" w:rsidP="00B5592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040CD" w:rsidRPr="00E64F3A" w:rsidRDefault="006040CD" w:rsidP="00B5592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64F3A" w:rsidRPr="00E64F3A" w:rsidTr="00571460">
        <w:trPr>
          <w:cantSplit/>
        </w:trPr>
        <w:tc>
          <w:tcPr>
            <w:tcW w:w="3780" w:type="dxa"/>
          </w:tcPr>
          <w:p w:rsidR="00571460" w:rsidRPr="00E64F3A" w:rsidRDefault="00571460" w:rsidP="0057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117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71460" w:rsidRPr="00E64F3A" w:rsidRDefault="00BE7691" w:rsidP="005714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/>
              </w:rPr>
              <w:t>10,488</w:t>
            </w:r>
          </w:p>
        </w:tc>
      </w:tr>
      <w:tr w:rsidR="00E64F3A" w:rsidRPr="00E64F3A" w:rsidTr="00571460">
        <w:trPr>
          <w:cantSplit/>
        </w:trPr>
        <w:tc>
          <w:tcPr>
            <w:tcW w:w="3780" w:type="dxa"/>
          </w:tcPr>
          <w:p w:rsidR="00571460" w:rsidRPr="00E64F3A" w:rsidRDefault="00571460" w:rsidP="0057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สินทรัพย์ถาวรหรือสินทรัพย์อื่น</w:t>
            </w:r>
          </w:p>
        </w:tc>
        <w:tc>
          <w:tcPr>
            <w:tcW w:w="117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71460" w:rsidRPr="00E64F3A" w:rsidRDefault="00BE7691" w:rsidP="005714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102,250</w:t>
            </w:r>
          </w:p>
        </w:tc>
      </w:tr>
      <w:tr w:rsidR="00E64F3A" w:rsidRPr="00E64F3A" w:rsidTr="00571460">
        <w:trPr>
          <w:cantSplit/>
          <w:trHeight w:hRule="exact" w:val="170"/>
        </w:trPr>
        <w:tc>
          <w:tcPr>
            <w:tcW w:w="3780" w:type="dxa"/>
          </w:tcPr>
          <w:p w:rsidR="00571460" w:rsidRPr="00E64F3A" w:rsidRDefault="00571460" w:rsidP="0057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64F3A" w:rsidRPr="00E64F3A" w:rsidTr="00571460">
        <w:trPr>
          <w:cantSplit/>
        </w:trPr>
        <w:tc>
          <w:tcPr>
            <w:tcW w:w="3780" w:type="dxa"/>
          </w:tcPr>
          <w:p w:rsidR="00571460" w:rsidRPr="00E64F3A" w:rsidRDefault="00571460" w:rsidP="0057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7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64F3A" w:rsidRPr="00E64F3A" w:rsidTr="00571460">
        <w:trPr>
          <w:cantSplit/>
        </w:trPr>
        <w:tc>
          <w:tcPr>
            <w:tcW w:w="3780" w:type="dxa"/>
          </w:tcPr>
          <w:p w:rsidR="00571460" w:rsidRPr="00E64F3A" w:rsidRDefault="00571460" w:rsidP="0057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71460" w:rsidRPr="00E64F3A" w:rsidRDefault="002D6F62" w:rsidP="005714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99,559</w:t>
            </w: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/>
              </w:rPr>
              <w:t>295,799</w:t>
            </w:r>
          </w:p>
        </w:tc>
      </w:tr>
      <w:tr w:rsidR="00E64F3A" w:rsidRPr="00E64F3A" w:rsidTr="00571460">
        <w:trPr>
          <w:cantSplit/>
        </w:trPr>
        <w:tc>
          <w:tcPr>
            <w:tcW w:w="3780" w:type="dxa"/>
          </w:tcPr>
          <w:p w:rsidR="00571460" w:rsidRPr="00E64F3A" w:rsidRDefault="00571460" w:rsidP="0057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รายได้ตามสัญญา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17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71460" w:rsidRPr="00E64F3A" w:rsidRDefault="00BE7691" w:rsidP="005714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/>
              </w:rPr>
              <w:t>711</w:t>
            </w:r>
          </w:p>
        </w:tc>
      </w:tr>
      <w:tr w:rsidR="00E64F3A" w:rsidRPr="00E64F3A" w:rsidTr="00571460">
        <w:trPr>
          <w:cantSplit/>
        </w:trPr>
        <w:tc>
          <w:tcPr>
            <w:tcW w:w="3780" w:type="dxa"/>
          </w:tcPr>
          <w:p w:rsidR="00571460" w:rsidRPr="00E64F3A" w:rsidRDefault="00571460" w:rsidP="0057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รายได้ค่าธรรมเนียมในการค้ำประกัน</w:t>
            </w:r>
          </w:p>
        </w:tc>
        <w:tc>
          <w:tcPr>
            <w:tcW w:w="117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71460" w:rsidRPr="00E64F3A" w:rsidRDefault="00BE7691" w:rsidP="005714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2,838</w:t>
            </w:r>
          </w:p>
        </w:tc>
      </w:tr>
      <w:tr w:rsidR="00E64F3A" w:rsidRPr="00E64F3A" w:rsidTr="00571460">
        <w:trPr>
          <w:cantSplit/>
        </w:trPr>
        <w:tc>
          <w:tcPr>
            <w:tcW w:w="3780" w:type="dxa"/>
          </w:tcPr>
          <w:p w:rsidR="002D6F62" w:rsidRPr="00E64F3A" w:rsidRDefault="002D6F62" w:rsidP="0057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ขายสินทรัพย์ถาวรหรือสินทรัพย์อื่น</w:t>
            </w:r>
          </w:p>
        </w:tc>
        <w:tc>
          <w:tcPr>
            <w:tcW w:w="1170" w:type="dxa"/>
          </w:tcPr>
          <w:p w:rsidR="002D6F62" w:rsidRPr="00E64F3A" w:rsidRDefault="002D6F62" w:rsidP="005714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2D6F62" w:rsidRPr="00E64F3A" w:rsidRDefault="002D6F62" w:rsidP="0057146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2D6F62" w:rsidRPr="00E64F3A" w:rsidRDefault="002D6F62" w:rsidP="005714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2D6F62" w:rsidRPr="00E64F3A" w:rsidRDefault="002D6F62" w:rsidP="005714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2D6F62" w:rsidRPr="00E64F3A" w:rsidRDefault="002D6F62" w:rsidP="0057146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650</w:t>
            </w:r>
          </w:p>
        </w:tc>
        <w:tc>
          <w:tcPr>
            <w:tcW w:w="180" w:type="dxa"/>
          </w:tcPr>
          <w:p w:rsidR="002D6F62" w:rsidRPr="00E64F3A" w:rsidRDefault="002D6F62" w:rsidP="0057146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2D6F62" w:rsidRPr="00E64F3A" w:rsidRDefault="002D6F62" w:rsidP="0057146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64F3A" w:rsidRPr="00E64F3A" w:rsidTr="00571460">
        <w:trPr>
          <w:cantSplit/>
        </w:trPr>
        <w:tc>
          <w:tcPr>
            <w:tcW w:w="3780" w:type="dxa"/>
          </w:tcPr>
          <w:p w:rsidR="002D6F62" w:rsidRPr="00E64F3A" w:rsidRDefault="002D6F62" w:rsidP="0057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กำไรจากการจากการขายสินทรัพย์</w:t>
            </w:r>
          </w:p>
        </w:tc>
        <w:tc>
          <w:tcPr>
            <w:tcW w:w="1170" w:type="dxa"/>
          </w:tcPr>
          <w:p w:rsidR="002D6F62" w:rsidRPr="00E64F3A" w:rsidRDefault="002D6F62" w:rsidP="005714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2D6F62" w:rsidRPr="00E64F3A" w:rsidRDefault="002D6F62" w:rsidP="0057146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2D6F62" w:rsidRPr="00E64F3A" w:rsidRDefault="002D6F62" w:rsidP="005714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2D6F62" w:rsidRPr="00E64F3A" w:rsidRDefault="002D6F62" w:rsidP="005714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2D6F62" w:rsidRPr="00E64F3A" w:rsidRDefault="002D6F62" w:rsidP="0057146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650</w:t>
            </w:r>
          </w:p>
        </w:tc>
        <w:tc>
          <w:tcPr>
            <w:tcW w:w="180" w:type="dxa"/>
          </w:tcPr>
          <w:p w:rsidR="002D6F62" w:rsidRPr="00E64F3A" w:rsidRDefault="002D6F62" w:rsidP="0057146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2D6F62" w:rsidRPr="00E64F3A" w:rsidRDefault="002D6F62" w:rsidP="0057146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64F3A" w:rsidRPr="00E64F3A" w:rsidTr="00571460">
        <w:trPr>
          <w:cantSplit/>
        </w:trPr>
        <w:tc>
          <w:tcPr>
            <w:tcW w:w="3780" w:type="dxa"/>
          </w:tcPr>
          <w:p w:rsidR="00571460" w:rsidRPr="00E64F3A" w:rsidRDefault="00571460" w:rsidP="0057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71460" w:rsidRPr="00E64F3A" w:rsidRDefault="00B967D6" w:rsidP="0057146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8,424</w:t>
            </w: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</w:tr>
      <w:tr w:rsidR="00E64F3A" w:rsidRPr="00E64F3A" w:rsidTr="00571460">
        <w:trPr>
          <w:cantSplit/>
        </w:trPr>
        <w:tc>
          <w:tcPr>
            <w:tcW w:w="3780" w:type="dxa"/>
          </w:tcPr>
          <w:p w:rsidR="00571460" w:rsidRPr="00E64F3A" w:rsidRDefault="00571460" w:rsidP="0057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สินทรัพย์ถาวรหรือสินทรัพย์อื่น</w:t>
            </w:r>
          </w:p>
        </w:tc>
        <w:tc>
          <w:tcPr>
            <w:tcW w:w="117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71460" w:rsidRPr="00E64F3A" w:rsidRDefault="002D6F62" w:rsidP="005714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168,777</w:t>
            </w: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E64F3A" w:rsidRPr="00E64F3A" w:rsidTr="00571460">
        <w:trPr>
          <w:cantSplit/>
        </w:trPr>
        <w:tc>
          <w:tcPr>
            <w:tcW w:w="3780" w:type="dxa"/>
          </w:tcPr>
          <w:p w:rsidR="00571460" w:rsidRPr="00E64F3A" w:rsidRDefault="00571460" w:rsidP="0057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รายจ่ายอื่น</w:t>
            </w:r>
          </w:p>
        </w:tc>
        <w:tc>
          <w:tcPr>
            <w:tcW w:w="117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71460" w:rsidRPr="00E64F3A" w:rsidRDefault="00BE7691" w:rsidP="005714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E64F3A" w:rsidRPr="00E64F3A" w:rsidTr="008E37E1">
        <w:trPr>
          <w:cantSplit/>
          <w:trHeight w:hRule="exact" w:val="284"/>
        </w:trPr>
        <w:tc>
          <w:tcPr>
            <w:tcW w:w="3780" w:type="dxa"/>
          </w:tcPr>
          <w:p w:rsidR="002D6F62" w:rsidRPr="00E64F3A" w:rsidRDefault="002D6F62" w:rsidP="003D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D1086" w:rsidRPr="00E64F3A" w:rsidRDefault="003D1086" w:rsidP="003D108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3D1086" w:rsidRPr="00E64F3A" w:rsidRDefault="003D1086" w:rsidP="003D108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3D1086" w:rsidRPr="00E64F3A" w:rsidRDefault="003D1086" w:rsidP="003D10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3D1086" w:rsidRPr="00E64F3A" w:rsidRDefault="003D1086" w:rsidP="003D10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D1086" w:rsidRPr="00E64F3A" w:rsidRDefault="003D1086" w:rsidP="003D10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3D1086" w:rsidRPr="00E64F3A" w:rsidRDefault="003D1086" w:rsidP="003D108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3D1086" w:rsidRPr="00E64F3A" w:rsidRDefault="003D1086" w:rsidP="003D10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64F3A" w:rsidRPr="00E64F3A" w:rsidTr="00571460">
        <w:trPr>
          <w:cantSplit/>
        </w:trPr>
        <w:tc>
          <w:tcPr>
            <w:tcW w:w="3780" w:type="dxa"/>
          </w:tcPr>
          <w:p w:rsidR="003D1086" w:rsidRPr="00E64F3A" w:rsidRDefault="003D1086" w:rsidP="003D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3D1086" w:rsidRPr="00E64F3A" w:rsidRDefault="003D1086" w:rsidP="003D10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3D1086" w:rsidRPr="00E64F3A" w:rsidRDefault="003D1086" w:rsidP="003D10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D1086" w:rsidRPr="00E64F3A" w:rsidRDefault="003D1086" w:rsidP="003D10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3D1086" w:rsidRPr="00E64F3A" w:rsidRDefault="003D1086" w:rsidP="003D10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D1086" w:rsidRPr="00E64F3A" w:rsidRDefault="003D1086" w:rsidP="003D108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D1086" w:rsidRPr="00E64F3A" w:rsidRDefault="003D1086" w:rsidP="003D108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D1086" w:rsidRPr="00E64F3A" w:rsidRDefault="003D1086" w:rsidP="003D108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E64F3A" w:rsidRPr="00E64F3A" w:rsidTr="00571460">
        <w:trPr>
          <w:cantSplit/>
        </w:trPr>
        <w:tc>
          <w:tcPr>
            <w:tcW w:w="3780" w:type="dxa"/>
          </w:tcPr>
          <w:p w:rsidR="003D1086" w:rsidRPr="00E64F3A" w:rsidRDefault="003D1086" w:rsidP="003D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3D1086" w:rsidRPr="00E64F3A" w:rsidRDefault="003D1086" w:rsidP="003D10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3D1086" w:rsidRPr="00E64F3A" w:rsidRDefault="003D1086" w:rsidP="003D10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D1086" w:rsidRPr="00E64F3A" w:rsidRDefault="003D1086" w:rsidP="003D10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3D1086" w:rsidRPr="00E64F3A" w:rsidRDefault="003D1086" w:rsidP="003D10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D1086" w:rsidRPr="00E64F3A" w:rsidRDefault="003D1086" w:rsidP="003D108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D1086" w:rsidRPr="00E64F3A" w:rsidRDefault="003D1086" w:rsidP="003D108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D1086" w:rsidRPr="00E64F3A" w:rsidRDefault="003D1086" w:rsidP="003D108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64F3A" w:rsidRPr="00E64F3A" w:rsidTr="00571460">
        <w:trPr>
          <w:cantSplit/>
        </w:trPr>
        <w:tc>
          <w:tcPr>
            <w:tcW w:w="3780" w:type="dxa"/>
          </w:tcPr>
          <w:p w:rsidR="00571460" w:rsidRPr="00E64F3A" w:rsidRDefault="00571460" w:rsidP="0057146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71460" w:rsidRPr="00E64F3A" w:rsidRDefault="00BE7691" w:rsidP="005714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/>
              </w:rPr>
              <w:t>36,681</w:t>
            </w: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/>
              </w:rPr>
              <w:t>37</w:t>
            </w:r>
            <w:r w:rsidR="00BE7691" w:rsidRPr="00E64F3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E64F3A">
              <w:rPr>
                <w:rFonts w:ascii="Angsana New" w:hAnsi="Angsana New" w:cs="Angsana New"/>
                <w:sz w:val="30"/>
                <w:szCs w:val="30"/>
                <w:lang w:val="en-US"/>
              </w:rPr>
              <w:t>159</w:t>
            </w:r>
          </w:p>
        </w:tc>
      </w:tr>
      <w:tr w:rsidR="00E64F3A" w:rsidRPr="00E64F3A" w:rsidTr="00571460">
        <w:trPr>
          <w:cantSplit/>
        </w:trPr>
        <w:tc>
          <w:tcPr>
            <w:tcW w:w="3780" w:type="dxa"/>
          </w:tcPr>
          <w:p w:rsidR="00571460" w:rsidRPr="00E64F3A" w:rsidRDefault="00571460" w:rsidP="0057146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71460" w:rsidRPr="00E64F3A" w:rsidRDefault="00BE7691" w:rsidP="005714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/>
              </w:rPr>
              <w:t>3,462</w:t>
            </w: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/>
              </w:rPr>
              <w:t>2,578</w:t>
            </w:r>
          </w:p>
        </w:tc>
      </w:tr>
      <w:tr w:rsidR="00571460" w:rsidRPr="00E64F3A" w:rsidTr="00571460">
        <w:trPr>
          <w:cantSplit/>
        </w:trPr>
        <w:tc>
          <w:tcPr>
            <w:tcW w:w="3780" w:type="dxa"/>
          </w:tcPr>
          <w:p w:rsidR="00571460" w:rsidRPr="00E64F3A" w:rsidRDefault="00571460" w:rsidP="0057146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71460" w:rsidRPr="00E64F3A" w:rsidRDefault="00365239" w:rsidP="005714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40,143</w:t>
            </w: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39,737</w:t>
            </w:r>
          </w:p>
        </w:tc>
      </w:tr>
    </w:tbl>
    <w:p w:rsidR="0000005A" w:rsidRPr="00E64F3A" w:rsidRDefault="0000005A" w:rsidP="0011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25460F" w:rsidRPr="00E64F3A" w:rsidRDefault="0025460F" w:rsidP="0025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Pr="00E64F3A">
        <w:rPr>
          <w:rFonts w:ascii="Angsana New" w:hAnsi="Angsana New"/>
          <w:sz w:val="30"/>
          <w:szCs w:val="30"/>
        </w:rPr>
        <w:t>31</w:t>
      </w:r>
      <w:r w:rsidRPr="00E64F3A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4B4833" w:rsidRPr="00E64F3A">
        <w:rPr>
          <w:rFonts w:ascii="Angsana New" w:hAnsi="Angsana New" w:hint="cs"/>
          <w:sz w:val="30"/>
          <w:szCs w:val="30"/>
          <w:cs/>
        </w:rPr>
        <w:t xml:space="preserve"> </w:t>
      </w:r>
      <w:r w:rsidR="007136A3" w:rsidRPr="00E64F3A">
        <w:rPr>
          <w:rFonts w:ascii="Angsana New" w:hAnsi="Angsana New"/>
          <w:sz w:val="30"/>
          <w:szCs w:val="30"/>
        </w:rPr>
        <w:t>25</w:t>
      </w:r>
      <w:r w:rsidR="004B4833" w:rsidRPr="00E64F3A">
        <w:rPr>
          <w:rFonts w:ascii="Angsana New" w:hAnsi="Angsana New"/>
          <w:sz w:val="30"/>
          <w:szCs w:val="30"/>
        </w:rPr>
        <w:t>63</w:t>
      </w:r>
      <w:r w:rsidR="004B4833" w:rsidRPr="00E64F3A">
        <w:rPr>
          <w:rFonts w:ascii="Angsana New" w:hAnsi="Angsana New" w:hint="cs"/>
          <w:sz w:val="30"/>
          <w:szCs w:val="30"/>
          <w:cs/>
        </w:rPr>
        <w:t xml:space="preserve"> </w:t>
      </w:r>
      <w:r w:rsidRPr="00E64F3A">
        <w:rPr>
          <w:rFonts w:ascii="Angsana New" w:hAnsi="Angsana New" w:hint="cs"/>
          <w:sz w:val="30"/>
          <w:szCs w:val="30"/>
          <w:cs/>
        </w:rPr>
        <w:t xml:space="preserve">และ </w:t>
      </w:r>
      <w:r w:rsidR="007136A3" w:rsidRPr="00E64F3A">
        <w:rPr>
          <w:rFonts w:ascii="Angsana New" w:hAnsi="Angsana New"/>
          <w:sz w:val="30"/>
          <w:szCs w:val="30"/>
        </w:rPr>
        <w:t>25</w:t>
      </w:r>
      <w:r w:rsidR="004B4833" w:rsidRPr="00E64F3A">
        <w:rPr>
          <w:rFonts w:ascii="Angsana New" w:hAnsi="Angsana New"/>
          <w:sz w:val="30"/>
          <w:szCs w:val="30"/>
        </w:rPr>
        <w:t>62</w:t>
      </w:r>
      <w:r w:rsidRPr="00E64F3A">
        <w:rPr>
          <w:rFonts w:ascii="Angsana New" w:hAnsi="Angsana New" w:hint="cs"/>
          <w:sz w:val="30"/>
          <w:szCs w:val="30"/>
          <w:cs/>
        </w:rPr>
        <w:t xml:space="preserve"> </w:t>
      </w:r>
      <w:r w:rsidRPr="00E64F3A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33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276"/>
        <w:gridCol w:w="178"/>
        <w:gridCol w:w="1240"/>
        <w:gridCol w:w="180"/>
        <w:gridCol w:w="1237"/>
      </w:tblGrid>
      <w:tr w:rsidR="00E64F3A" w:rsidRPr="00E64F3A" w:rsidTr="0025460F">
        <w:trPr>
          <w:cantSplit/>
          <w:tblHeader/>
        </w:trPr>
        <w:tc>
          <w:tcPr>
            <w:tcW w:w="5220" w:type="dxa"/>
          </w:tcPr>
          <w:p w:rsidR="0025460F" w:rsidRPr="00E64F3A" w:rsidRDefault="0025460F" w:rsidP="0025460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bookmarkStart w:id="4" w:name="_Hlk31723677"/>
          </w:p>
        </w:tc>
        <w:tc>
          <w:tcPr>
            <w:tcW w:w="1276" w:type="dxa"/>
          </w:tcPr>
          <w:p w:rsidR="0025460F" w:rsidRPr="00E64F3A" w:rsidRDefault="0025460F" w:rsidP="0025460F">
            <w:pPr>
              <w:pStyle w:val="acctmergecolhdg"/>
              <w:spacing w:line="240" w:lineRule="atLeast"/>
              <w:ind w:left="-108" w:right="-108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25460F" w:rsidRPr="00E64F3A" w:rsidRDefault="0025460F" w:rsidP="0025460F">
            <w:pPr>
              <w:pStyle w:val="acctmergecolhdg"/>
              <w:spacing w:line="240" w:lineRule="atLeast"/>
              <w:ind w:left="-108" w:right="-108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25460F" w:rsidRPr="00E64F3A" w:rsidRDefault="0025460F" w:rsidP="0025460F">
            <w:pPr>
              <w:pStyle w:val="acctmergecolhdg"/>
              <w:spacing w:line="240" w:lineRule="atLeast"/>
              <w:ind w:left="-10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E64F3A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E64F3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571460" w:rsidRPr="00E64F3A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</w:tcPr>
          <w:p w:rsidR="0025460F" w:rsidRPr="00E64F3A" w:rsidRDefault="0025460F" w:rsidP="0025460F">
            <w:pPr>
              <w:pStyle w:val="acctmergecolhdg"/>
              <w:spacing w:line="240" w:lineRule="atLeast"/>
              <w:ind w:left="-10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37" w:type="dxa"/>
          </w:tcPr>
          <w:p w:rsidR="0025460F" w:rsidRPr="00E64F3A" w:rsidRDefault="00571460" w:rsidP="0025460F">
            <w:pPr>
              <w:pStyle w:val="acctmergecolhdg"/>
              <w:spacing w:line="240" w:lineRule="atLeast"/>
              <w:ind w:left="-108" w:right="-108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E64F3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Pr="00E64F3A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2562</w:t>
            </w:r>
          </w:p>
        </w:tc>
      </w:tr>
      <w:tr w:rsidR="00E64F3A" w:rsidRPr="00E64F3A" w:rsidTr="003C3B39">
        <w:trPr>
          <w:cantSplit/>
          <w:tblHeader/>
        </w:trPr>
        <w:tc>
          <w:tcPr>
            <w:tcW w:w="5220" w:type="dxa"/>
          </w:tcPr>
          <w:p w:rsidR="00231F4A" w:rsidRPr="00E64F3A" w:rsidRDefault="00231F4A" w:rsidP="0025460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:rsidR="00231F4A" w:rsidRPr="00E64F3A" w:rsidRDefault="00231F4A" w:rsidP="00231F4A">
            <w:pPr>
              <w:pStyle w:val="acctmergecolhdg"/>
              <w:spacing w:line="240" w:lineRule="atLeast"/>
              <w:ind w:right="-108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4"/>
          </w:tcPr>
          <w:p w:rsidR="00231F4A" w:rsidRPr="00E64F3A" w:rsidRDefault="00231F4A" w:rsidP="00231F4A">
            <w:pPr>
              <w:pStyle w:val="acctmergecolhdg"/>
              <w:spacing w:line="240" w:lineRule="atLeast"/>
              <w:ind w:right="-108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(หน่วย : พันบาท)</w:t>
            </w:r>
          </w:p>
        </w:tc>
      </w:tr>
      <w:tr w:rsidR="00E64F3A" w:rsidRPr="00E64F3A" w:rsidTr="0025460F">
        <w:trPr>
          <w:cantSplit/>
        </w:trPr>
        <w:tc>
          <w:tcPr>
            <w:tcW w:w="5220" w:type="dxa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:rsidR="0025460F" w:rsidRPr="00E64F3A" w:rsidRDefault="0025460F" w:rsidP="002546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8"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25460F" w:rsidRPr="00E64F3A" w:rsidRDefault="0025460F" w:rsidP="002546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25460F" w:rsidRPr="00E64F3A" w:rsidRDefault="0025460F" w:rsidP="002546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25460F" w:rsidRPr="00E64F3A" w:rsidRDefault="0025460F" w:rsidP="0025460F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25460F" w:rsidRPr="00E64F3A" w:rsidRDefault="0025460F" w:rsidP="002546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64F3A" w:rsidRPr="00E64F3A" w:rsidTr="00571460">
        <w:trPr>
          <w:cantSplit/>
        </w:trPr>
        <w:tc>
          <w:tcPr>
            <w:tcW w:w="5220" w:type="dxa"/>
          </w:tcPr>
          <w:p w:rsidR="00571460" w:rsidRPr="00E64F3A" w:rsidRDefault="00571460" w:rsidP="0057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76" w:type="dxa"/>
          </w:tcPr>
          <w:p w:rsidR="00571460" w:rsidRPr="00E64F3A" w:rsidRDefault="00571460" w:rsidP="0057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571460" w:rsidRPr="00E64F3A" w:rsidRDefault="00571460" w:rsidP="0057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:rsidR="00571460" w:rsidRPr="00E64F3A" w:rsidRDefault="00365239" w:rsidP="0057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6,327</w:t>
            </w: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</w:tcPr>
          <w:p w:rsidR="00571460" w:rsidRPr="00E64F3A" w:rsidRDefault="00571460" w:rsidP="0057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8" w:firstLine="1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46,486</w:t>
            </w:r>
          </w:p>
        </w:tc>
      </w:tr>
      <w:tr w:rsidR="00E64F3A" w:rsidRPr="00E64F3A" w:rsidTr="0025460F">
        <w:trPr>
          <w:cantSplit/>
        </w:trPr>
        <w:tc>
          <w:tcPr>
            <w:tcW w:w="5220" w:type="dxa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6" w:type="dxa"/>
          </w:tcPr>
          <w:p w:rsidR="0025460F" w:rsidRPr="00E64F3A" w:rsidRDefault="0025460F" w:rsidP="0025460F">
            <w:pPr>
              <w:pStyle w:val="acctfourfigures"/>
              <w:tabs>
                <w:tab w:val="clear" w:pos="765"/>
                <w:tab w:val="decimal" w:pos="1019"/>
              </w:tabs>
              <w:spacing w:line="240" w:lineRule="atLeast"/>
              <w:ind w:left="-108"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25460F" w:rsidRPr="00E64F3A" w:rsidRDefault="0025460F" w:rsidP="0025460F">
            <w:pPr>
              <w:pStyle w:val="acctfourfigures"/>
              <w:tabs>
                <w:tab w:val="clear" w:pos="765"/>
                <w:tab w:val="decimal" w:pos="1019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25460F" w:rsidRPr="00E64F3A" w:rsidRDefault="0025460F" w:rsidP="0025460F">
            <w:pPr>
              <w:pStyle w:val="acctfourfigures"/>
              <w:tabs>
                <w:tab w:val="clear" w:pos="765"/>
                <w:tab w:val="decimal" w:pos="1019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5460F" w:rsidRPr="00E64F3A" w:rsidRDefault="0025460F" w:rsidP="0025460F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25460F" w:rsidRPr="00E64F3A" w:rsidRDefault="0025460F" w:rsidP="0025460F">
            <w:pPr>
              <w:pStyle w:val="acctfourfigures"/>
              <w:tabs>
                <w:tab w:val="clear" w:pos="765"/>
                <w:tab w:val="decimal" w:pos="1019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460F" w:rsidRPr="00E64F3A" w:rsidTr="00571460">
        <w:trPr>
          <w:cantSplit/>
        </w:trPr>
        <w:tc>
          <w:tcPr>
            <w:tcW w:w="5220" w:type="dxa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:rsidR="0025460F" w:rsidRPr="00E64F3A" w:rsidRDefault="00036477" w:rsidP="002F4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69</w:t>
            </w:r>
            <w:r w:rsidR="002F4F0B" w:rsidRPr="00E64F3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:rsidR="0025460F" w:rsidRPr="00E64F3A" w:rsidRDefault="0025460F" w:rsidP="0025460F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</w:tcPr>
          <w:p w:rsidR="0025460F" w:rsidRPr="00E64F3A" w:rsidRDefault="00571460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25460F" w:rsidRPr="00E64F3A" w:rsidRDefault="0025460F" w:rsidP="0025460F">
      <w:pPr>
        <w:rPr>
          <w:sz w:val="16"/>
          <w:szCs w:val="16"/>
        </w:rPr>
      </w:pPr>
    </w:p>
    <w:tbl>
      <w:tblPr>
        <w:tblW w:w="918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18"/>
        <w:gridCol w:w="1276"/>
        <w:gridCol w:w="178"/>
        <w:gridCol w:w="1240"/>
        <w:gridCol w:w="180"/>
        <w:gridCol w:w="178"/>
        <w:gridCol w:w="919"/>
      </w:tblGrid>
      <w:tr w:rsidR="00E64F3A" w:rsidRPr="00E64F3A" w:rsidTr="008E37E1">
        <w:trPr>
          <w:cantSplit/>
        </w:trPr>
        <w:tc>
          <w:tcPr>
            <w:tcW w:w="5218" w:type="dxa"/>
          </w:tcPr>
          <w:p w:rsidR="008E37E1" w:rsidRPr="00E64F3A" w:rsidRDefault="008E37E1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E37E1" w:rsidRPr="00E64F3A" w:rsidRDefault="008E37E1" w:rsidP="0025460F">
            <w:pPr>
              <w:tabs>
                <w:tab w:val="clear" w:pos="680"/>
                <w:tab w:val="decimal" w:pos="659"/>
              </w:tabs>
              <w:ind w:left="-191" w:firstLine="1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8E37E1" w:rsidRPr="00E64F3A" w:rsidRDefault="008E37E1" w:rsidP="0025460F">
            <w:pPr>
              <w:tabs>
                <w:tab w:val="clear" w:pos="680"/>
                <w:tab w:val="decimal" w:pos="6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8E37E1" w:rsidRPr="00E64F3A" w:rsidRDefault="008E37E1" w:rsidP="007C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64F3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:rsidR="008E37E1" w:rsidRPr="00E64F3A" w:rsidRDefault="008E37E1" w:rsidP="0025460F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8E37E1" w:rsidRPr="00E64F3A" w:rsidRDefault="008E37E1" w:rsidP="0025460F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:rsidR="008E37E1" w:rsidRPr="00E64F3A" w:rsidRDefault="008E37E1" w:rsidP="007C2912">
            <w:pPr>
              <w:pStyle w:val="acctmergecolhdg"/>
              <w:spacing w:line="240" w:lineRule="atLeast"/>
              <w:ind w:left="-108" w:right="-108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E64F3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Pr="00E64F3A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2562</w:t>
            </w:r>
          </w:p>
        </w:tc>
      </w:tr>
      <w:tr w:rsidR="00E64F3A" w:rsidRPr="00E64F3A" w:rsidTr="008E37E1">
        <w:trPr>
          <w:cantSplit/>
        </w:trPr>
        <w:tc>
          <w:tcPr>
            <w:tcW w:w="5218" w:type="dxa"/>
          </w:tcPr>
          <w:p w:rsidR="008E37E1" w:rsidRPr="00E64F3A" w:rsidRDefault="008E37E1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E37E1" w:rsidRPr="00E64F3A" w:rsidRDefault="008E37E1" w:rsidP="0025460F">
            <w:pPr>
              <w:tabs>
                <w:tab w:val="clear" w:pos="680"/>
                <w:tab w:val="decimal" w:pos="659"/>
              </w:tabs>
              <w:ind w:left="-191" w:firstLine="1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5" w:type="dxa"/>
            <w:gridSpan w:val="5"/>
          </w:tcPr>
          <w:p w:rsidR="008E37E1" w:rsidRPr="00E64F3A" w:rsidRDefault="008E37E1" w:rsidP="008E37E1">
            <w:pPr>
              <w:tabs>
                <w:tab w:val="clear" w:pos="680"/>
                <w:tab w:val="decimal" w:pos="65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E64F3A" w:rsidRPr="00E64F3A" w:rsidTr="008E37E1">
        <w:trPr>
          <w:cantSplit/>
        </w:trPr>
        <w:tc>
          <w:tcPr>
            <w:tcW w:w="5218" w:type="dxa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276" w:type="dxa"/>
          </w:tcPr>
          <w:p w:rsidR="0025460F" w:rsidRPr="00E64F3A" w:rsidRDefault="0025460F" w:rsidP="0025460F">
            <w:pPr>
              <w:tabs>
                <w:tab w:val="clear" w:pos="680"/>
                <w:tab w:val="decimal" w:pos="659"/>
              </w:tabs>
              <w:ind w:left="-191" w:firstLine="1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25460F" w:rsidRPr="00E64F3A" w:rsidRDefault="0025460F" w:rsidP="0025460F">
            <w:pPr>
              <w:tabs>
                <w:tab w:val="clear" w:pos="680"/>
                <w:tab w:val="decimal" w:pos="6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Merge w:val="restart"/>
          </w:tcPr>
          <w:p w:rsidR="0025460F" w:rsidRPr="00E64F3A" w:rsidRDefault="0025460F" w:rsidP="0025460F">
            <w:pPr>
              <w:tabs>
                <w:tab w:val="clear" w:pos="680"/>
                <w:tab w:val="decimal" w:pos="6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5460F" w:rsidRPr="00E64F3A" w:rsidRDefault="0025460F" w:rsidP="0025460F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25460F" w:rsidRPr="00E64F3A" w:rsidRDefault="0025460F" w:rsidP="0025460F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  <w:vMerge w:val="restart"/>
          </w:tcPr>
          <w:p w:rsidR="0025460F" w:rsidRPr="00E64F3A" w:rsidRDefault="0025460F" w:rsidP="0025460F">
            <w:pPr>
              <w:tabs>
                <w:tab w:val="clear" w:pos="680"/>
                <w:tab w:val="decimal" w:pos="6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8E37E1">
        <w:trPr>
          <w:cantSplit/>
        </w:trPr>
        <w:tc>
          <w:tcPr>
            <w:tcW w:w="5218" w:type="dxa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76" w:type="dxa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91" w:firstLine="1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Merge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5460F" w:rsidRPr="00E64F3A" w:rsidRDefault="0025460F" w:rsidP="0025460F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25460F" w:rsidRPr="00E64F3A" w:rsidRDefault="0025460F" w:rsidP="0025460F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  <w:vMerge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8E37E1">
        <w:trPr>
          <w:cantSplit/>
          <w:trHeight w:val="326"/>
        </w:trPr>
        <w:tc>
          <w:tcPr>
            <w:tcW w:w="5218" w:type="dxa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76" w:type="dxa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91" w:firstLine="1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:rsidR="0025460F" w:rsidRPr="00E64F3A" w:rsidRDefault="004634DA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25460F" w:rsidRPr="00E64F3A" w:rsidRDefault="0025460F" w:rsidP="0025460F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tcBorders>
              <w:bottom w:val="double" w:sz="4" w:space="0" w:color="auto"/>
            </w:tcBorders>
          </w:tcPr>
          <w:p w:rsidR="0025460F" w:rsidRPr="00E64F3A" w:rsidRDefault="0025460F" w:rsidP="0025460F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</w:tcPr>
          <w:p w:rsidR="0025460F" w:rsidRPr="00E64F3A" w:rsidRDefault="00571460" w:rsidP="008E3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1460" w:rsidRPr="00E64F3A" w:rsidTr="008E37E1">
        <w:trPr>
          <w:cantSplit/>
        </w:trPr>
        <w:tc>
          <w:tcPr>
            <w:tcW w:w="5218" w:type="dxa"/>
          </w:tcPr>
          <w:p w:rsidR="00571460" w:rsidRPr="00E64F3A" w:rsidRDefault="00571460" w:rsidP="0057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76" w:type="dxa"/>
          </w:tcPr>
          <w:p w:rsidR="00571460" w:rsidRPr="00E64F3A" w:rsidRDefault="00571460" w:rsidP="0057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91" w:firstLine="1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571460" w:rsidRPr="00E64F3A" w:rsidRDefault="00571460" w:rsidP="0057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:rsidR="00571460" w:rsidRPr="00E64F3A" w:rsidRDefault="00036477" w:rsidP="0057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23,827</w:t>
            </w:r>
          </w:p>
        </w:tc>
        <w:tc>
          <w:tcPr>
            <w:tcW w:w="180" w:type="dxa"/>
          </w:tcPr>
          <w:p w:rsidR="00571460" w:rsidRPr="00E64F3A" w:rsidRDefault="00571460" w:rsidP="00571460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bottom w:val="double" w:sz="4" w:space="0" w:color="auto"/>
            </w:tcBorders>
          </w:tcPr>
          <w:p w:rsidR="00571460" w:rsidRPr="00E64F3A" w:rsidRDefault="00571460" w:rsidP="0057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23,827</w:t>
            </w:r>
          </w:p>
        </w:tc>
      </w:tr>
      <w:bookmarkEnd w:id="4"/>
    </w:tbl>
    <w:p w:rsidR="00941E5E" w:rsidRPr="00E64F3A" w:rsidRDefault="00941E5E" w:rsidP="00941E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284" w:right="-45"/>
        <w:jc w:val="thaiDistribute"/>
        <w:rPr>
          <w:rFonts w:ascii="Angsana New" w:hAnsi="Angsana New"/>
          <w:sz w:val="2"/>
          <w:szCs w:val="2"/>
        </w:rPr>
      </w:pPr>
    </w:p>
    <w:tbl>
      <w:tblPr>
        <w:tblW w:w="922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20"/>
        <w:gridCol w:w="990"/>
        <w:gridCol w:w="477"/>
        <w:gridCol w:w="591"/>
        <w:gridCol w:w="236"/>
        <w:gridCol w:w="1040"/>
        <w:gridCol w:w="142"/>
        <w:gridCol w:w="134"/>
        <w:gridCol w:w="142"/>
        <w:gridCol w:w="1013"/>
        <w:gridCol w:w="142"/>
      </w:tblGrid>
      <w:tr w:rsidR="00E64F3A" w:rsidRPr="00E64F3A" w:rsidTr="008E37E1">
        <w:trPr>
          <w:gridAfter w:val="1"/>
          <w:wAfter w:w="142" w:type="dxa"/>
          <w:trHeight w:val="405"/>
        </w:trPr>
        <w:tc>
          <w:tcPr>
            <w:tcW w:w="4320" w:type="dxa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bookmarkStart w:id="5" w:name="_Hlk31725945"/>
            <w:r w:rsidRPr="00E64F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เจ้าหนี้การค้า-กิจการที่เกี่ยวข้องกัน</w:t>
            </w:r>
          </w:p>
        </w:tc>
        <w:tc>
          <w:tcPr>
            <w:tcW w:w="990" w:type="dxa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" w:type="dxa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dxa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gridSpan w:val="2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gridSpan w:val="2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4F3A" w:rsidRPr="00E64F3A" w:rsidTr="008E37E1">
        <w:trPr>
          <w:trHeight w:val="390"/>
        </w:trPr>
        <w:tc>
          <w:tcPr>
            <w:tcW w:w="4320" w:type="dxa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dxa"/>
            <w:vAlign w:val="bottom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dxa"/>
            <w:vAlign w:val="bottom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tcBorders>
              <w:bottom w:val="double" w:sz="4" w:space="0" w:color="auto"/>
            </w:tcBorders>
          </w:tcPr>
          <w:p w:rsidR="0025460F" w:rsidRPr="00E64F3A" w:rsidRDefault="00036477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2,626</w:t>
            </w:r>
          </w:p>
        </w:tc>
        <w:tc>
          <w:tcPr>
            <w:tcW w:w="276" w:type="dxa"/>
            <w:gridSpan w:val="2"/>
            <w:vAlign w:val="bottom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tcBorders>
              <w:bottom w:val="double" w:sz="4" w:space="0" w:color="auto"/>
            </w:tcBorders>
          </w:tcPr>
          <w:p w:rsidR="0025460F" w:rsidRPr="00E64F3A" w:rsidRDefault="007630E8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E64F3A" w:rsidRPr="00E64F3A" w:rsidTr="008E37E1">
        <w:trPr>
          <w:trHeight w:hRule="exact" w:val="170"/>
        </w:trPr>
        <w:tc>
          <w:tcPr>
            <w:tcW w:w="4320" w:type="dxa"/>
          </w:tcPr>
          <w:p w:rsidR="008E37E1" w:rsidRPr="00E64F3A" w:rsidRDefault="008E37E1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8E37E1" w:rsidRPr="00E64F3A" w:rsidRDefault="008E37E1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" w:type="dxa"/>
          </w:tcPr>
          <w:p w:rsidR="008E37E1" w:rsidRPr="00E64F3A" w:rsidRDefault="008E37E1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dxa"/>
          </w:tcPr>
          <w:p w:rsidR="008E37E1" w:rsidRPr="00E64F3A" w:rsidRDefault="008E37E1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E37E1" w:rsidRPr="00E64F3A" w:rsidRDefault="008E37E1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2"/>
          </w:tcPr>
          <w:p w:rsidR="008E37E1" w:rsidRPr="00E64F3A" w:rsidRDefault="008E37E1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3"/>
              </w:tabs>
              <w:spacing w:line="240" w:lineRule="auto"/>
              <w:ind w:lef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vAlign w:val="bottom"/>
          </w:tcPr>
          <w:p w:rsidR="008E37E1" w:rsidRPr="00E64F3A" w:rsidRDefault="008E37E1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gridSpan w:val="2"/>
          </w:tcPr>
          <w:p w:rsidR="008E37E1" w:rsidRPr="00E64F3A" w:rsidRDefault="008E37E1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3"/>
              </w:tabs>
              <w:spacing w:line="240" w:lineRule="auto"/>
              <w:ind w:lef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4F3A" w:rsidRPr="00E64F3A" w:rsidTr="008E37E1">
        <w:trPr>
          <w:trHeight w:val="405"/>
        </w:trPr>
        <w:tc>
          <w:tcPr>
            <w:tcW w:w="4320" w:type="dxa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vAlign w:val="bottom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" w:type="dxa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dxa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2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3"/>
              </w:tabs>
              <w:spacing w:line="240" w:lineRule="auto"/>
              <w:ind w:lef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vAlign w:val="bottom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gridSpan w:val="2"/>
          </w:tcPr>
          <w:p w:rsidR="0025460F" w:rsidRPr="00E64F3A" w:rsidRDefault="0025460F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3"/>
              </w:tabs>
              <w:spacing w:line="240" w:lineRule="auto"/>
              <w:ind w:lef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87EC8" w:rsidRPr="00E64F3A" w:rsidTr="008E37E1">
        <w:trPr>
          <w:trHeight w:val="390"/>
        </w:trPr>
        <w:tc>
          <w:tcPr>
            <w:tcW w:w="4320" w:type="dxa"/>
          </w:tcPr>
          <w:p w:rsidR="00B87EC8" w:rsidRPr="00E64F3A" w:rsidRDefault="00B87EC8" w:rsidP="0055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:rsidR="00B87EC8" w:rsidRPr="00E64F3A" w:rsidRDefault="00B87EC8" w:rsidP="0055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dxa"/>
            <w:vAlign w:val="bottom"/>
          </w:tcPr>
          <w:p w:rsidR="00B87EC8" w:rsidRPr="00E64F3A" w:rsidRDefault="00B87EC8" w:rsidP="0055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dxa"/>
            <w:vAlign w:val="bottom"/>
          </w:tcPr>
          <w:p w:rsidR="00B87EC8" w:rsidRPr="00E64F3A" w:rsidRDefault="00B87EC8" w:rsidP="0055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87EC8" w:rsidRPr="00E64F3A" w:rsidRDefault="00B87EC8" w:rsidP="0055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tcBorders>
              <w:bottom w:val="double" w:sz="4" w:space="0" w:color="auto"/>
            </w:tcBorders>
          </w:tcPr>
          <w:p w:rsidR="00B87EC8" w:rsidRPr="00E64F3A" w:rsidRDefault="00036477" w:rsidP="0055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vAlign w:val="bottom"/>
          </w:tcPr>
          <w:p w:rsidR="00B87EC8" w:rsidRPr="00E64F3A" w:rsidRDefault="00B87EC8" w:rsidP="0055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tcBorders>
              <w:bottom w:val="double" w:sz="4" w:space="0" w:color="auto"/>
            </w:tcBorders>
          </w:tcPr>
          <w:p w:rsidR="00B87EC8" w:rsidRPr="00E64F3A" w:rsidRDefault="00B87EC8" w:rsidP="0055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bookmarkEnd w:id="5"/>
    </w:tbl>
    <w:p w:rsidR="0025460F" w:rsidRPr="00E64F3A" w:rsidRDefault="0025460F" w:rsidP="0025460F">
      <w:pPr>
        <w:spacing w:line="240" w:lineRule="auto"/>
        <w:rPr>
          <w:rFonts w:ascii="Angsana New" w:hAnsi="Angsana New"/>
          <w:sz w:val="2"/>
          <w:szCs w:val="2"/>
        </w:rPr>
      </w:pPr>
    </w:p>
    <w:p w:rsidR="0025460F" w:rsidRPr="00E64F3A" w:rsidRDefault="0025460F" w:rsidP="0025460F">
      <w:pPr>
        <w:spacing w:line="240" w:lineRule="auto"/>
        <w:rPr>
          <w:rFonts w:ascii="Angsana New" w:hAnsi="Angsana New"/>
          <w:sz w:val="2"/>
          <w:szCs w:val="2"/>
        </w:rPr>
      </w:pPr>
    </w:p>
    <w:p w:rsidR="0025460F" w:rsidRPr="00E64F3A" w:rsidRDefault="0025460F" w:rsidP="0025460F">
      <w:pPr>
        <w:spacing w:line="240" w:lineRule="auto"/>
        <w:rPr>
          <w:rFonts w:ascii="Angsana New" w:hAnsi="Angsana New"/>
          <w:sz w:val="2"/>
          <w:szCs w:val="2"/>
        </w:rPr>
      </w:pPr>
    </w:p>
    <w:p w:rsidR="0025460F" w:rsidRPr="00E64F3A" w:rsidRDefault="0025460F" w:rsidP="0025460F">
      <w:pPr>
        <w:spacing w:line="240" w:lineRule="auto"/>
        <w:rPr>
          <w:rFonts w:ascii="Angsana New" w:hAnsi="Angsana New"/>
          <w:sz w:val="2"/>
          <w:szCs w:val="2"/>
        </w:rPr>
      </w:pPr>
    </w:p>
    <w:p w:rsidR="0025460F" w:rsidRPr="00E64F3A" w:rsidRDefault="0025460F" w:rsidP="0025460F">
      <w:pPr>
        <w:spacing w:line="240" w:lineRule="auto"/>
        <w:rPr>
          <w:rFonts w:ascii="Angsana New" w:hAnsi="Angsana New"/>
          <w:sz w:val="10"/>
          <w:szCs w:val="10"/>
        </w:rPr>
      </w:pPr>
    </w:p>
    <w:p w:rsidR="00E22BD9" w:rsidRPr="00E64F3A" w:rsidRDefault="00E22BD9" w:rsidP="0025460F">
      <w:pPr>
        <w:spacing w:line="240" w:lineRule="auto"/>
        <w:rPr>
          <w:rFonts w:ascii="Angsana New" w:hAnsi="Angsana New"/>
          <w:sz w:val="10"/>
          <w:szCs w:val="10"/>
        </w:rPr>
      </w:pPr>
    </w:p>
    <w:p w:rsidR="009153FC" w:rsidRPr="00E64F3A" w:rsidRDefault="009153FC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E64F3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:rsidR="009153FC" w:rsidRPr="00E64F3A" w:rsidRDefault="009153FC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</w:rPr>
      </w:pPr>
    </w:p>
    <w:p w:rsidR="0086694E" w:rsidRPr="00E64F3A" w:rsidRDefault="0086694E" w:rsidP="00866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rPr>
          <w:rFonts w:ascii="Angsana New" w:hAnsi="Angsana New"/>
          <w:i/>
          <w:iCs/>
          <w:sz w:val="30"/>
          <w:szCs w:val="30"/>
        </w:rPr>
      </w:pPr>
      <w:r w:rsidRPr="00E64F3A">
        <w:rPr>
          <w:rFonts w:ascii="Angsana New" w:hAnsi="Angsana New" w:hint="cs"/>
          <w:i/>
          <w:iCs/>
          <w:sz w:val="30"/>
          <w:szCs w:val="30"/>
          <w:cs/>
        </w:rPr>
        <w:t>สัญญางานโครงการ</w:t>
      </w:r>
    </w:p>
    <w:p w:rsidR="0086694E" w:rsidRPr="00E64F3A" w:rsidRDefault="0086694E" w:rsidP="00866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rPr>
          <w:rFonts w:ascii="Angsana New" w:hAnsi="Angsana New"/>
          <w:i/>
          <w:iCs/>
        </w:rPr>
      </w:pPr>
    </w:p>
    <w:p w:rsidR="0086694E" w:rsidRPr="00E64F3A" w:rsidRDefault="006D66E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E64F3A">
        <w:rPr>
          <w:rFonts w:ascii="Angsana New" w:hAnsi="Angsana New"/>
          <w:spacing w:val="5"/>
          <w:sz w:val="30"/>
          <w:szCs w:val="30"/>
          <w:cs/>
        </w:rPr>
        <w:t xml:space="preserve">เมื่อวันที่ </w:t>
      </w:r>
      <w:r w:rsidR="008D63E4" w:rsidRPr="00E64F3A">
        <w:rPr>
          <w:rFonts w:ascii="Angsana New" w:hAnsi="Angsana New"/>
          <w:spacing w:val="5"/>
          <w:sz w:val="30"/>
          <w:szCs w:val="30"/>
        </w:rPr>
        <w:t>12</w:t>
      </w:r>
      <w:r w:rsidRPr="00E64F3A">
        <w:rPr>
          <w:rFonts w:ascii="Angsana New" w:hAnsi="Angsana New"/>
          <w:spacing w:val="5"/>
          <w:sz w:val="30"/>
          <w:szCs w:val="30"/>
          <w:cs/>
        </w:rPr>
        <w:t xml:space="preserve"> กันยายน </w:t>
      </w:r>
      <w:r w:rsidR="008D63E4" w:rsidRPr="00E64F3A">
        <w:rPr>
          <w:rFonts w:ascii="Angsana New" w:hAnsi="Angsana New"/>
          <w:spacing w:val="5"/>
          <w:sz w:val="30"/>
          <w:szCs w:val="30"/>
        </w:rPr>
        <w:t>2559</w:t>
      </w:r>
      <w:r w:rsidRPr="00E64F3A">
        <w:rPr>
          <w:rFonts w:ascii="Angsana New" w:hAnsi="Angsana New"/>
          <w:spacing w:val="5"/>
          <w:sz w:val="30"/>
          <w:szCs w:val="30"/>
          <w:cs/>
        </w:rPr>
        <w:t xml:space="preserve"> บริษัทได้ทำสัญญาเป็นผู้รับจ้างดำเนินการโครงการก่อสร้าง</w:t>
      </w:r>
      <w:r w:rsidR="00EE5AB6" w:rsidRPr="00E64F3A">
        <w:rPr>
          <w:rFonts w:ascii="Angsana New" w:hAnsi="Angsana New" w:hint="cs"/>
          <w:spacing w:val="5"/>
          <w:sz w:val="30"/>
          <w:szCs w:val="30"/>
          <w:cs/>
        </w:rPr>
        <w:t>เขื่อน</w:t>
      </w:r>
      <w:r w:rsidR="00DC115D" w:rsidRPr="00E64F3A">
        <w:rPr>
          <w:rFonts w:ascii="Angsana New" w:hAnsi="Angsana New" w:hint="cs"/>
          <w:spacing w:val="5"/>
          <w:sz w:val="30"/>
          <w:szCs w:val="30"/>
          <w:cs/>
        </w:rPr>
        <w:t>คอนกรีตเสริมเหล็กพร้อมทางเดินริมคลองแสนแสบ</w:t>
      </w:r>
      <w:r w:rsidR="000B5FA7" w:rsidRPr="00E64F3A">
        <w:rPr>
          <w:rFonts w:ascii="Angsana New" w:hAnsi="Angsana New"/>
          <w:spacing w:val="5"/>
          <w:sz w:val="30"/>
          <w:szCs w:val="30"/>
          <w:cs/>
        </w:rPr>
        <w:t>ให้กับ</w:t>
      </w:r>
      <w:r w:rsidR="00DC115D" w:rsidRPr="00E64F3A">
        <w:rPr>
          <w:rFonts w:ascii="Angsana New" w:hAnsi="Angsana New"/>
          <w:spacing w:val="5"/>
          <w:sz w:val="30"/>
          <w:szCs w:val="30"/>
          <w:cs/>
        </w:rPr>
        <w:t xml:space="preserve">บริษัท </w:t>
      </w:r>
      <w:r w:rsidRPr="00E64F3A">
        <w:rPr>
          <w:rFonts w:ascii="Angsana New" w:hAnsi="Angsana New"/>
          <w:spacing w:val="5"/>
          <w:sz w:val="30"/>
          <w:szCs w:val="30"/>
          <w:cs/>
        </w:rPr>
        <w:t>เอส เทค ซี</w:t>
      </w:r>
      <w:r w:rsidR="00EE5AB6" w:rsidRPr="00E64F3A">
        <w:rPr>
          <w:rFonts w:ascii="Angsana New" w:hAnsi="Angsana New"/>
          <w:spacing w:val="5"/>
          <w:sz w:val="30"/>
          <w:szCs w:val="30"/>
          <w:cs/>
        </w:rPr>
        <w:t>วิล แอนด์ คอนสตรัคชั่น จำกัด เนื้อหาของ</w:t>
      </w:r>
      <w:r w:rsidRPr="00E64F3A">
        <w:rPr>
          <w:rFonts w:ascii="Angsana New" w:hAnsi="Angsana New"/>
          <w:spacing w:val="5"/>
          <w:sz w:val="30"/>
          <w:szCs w:val="30"/>
          <w:cs/>
        </w:rPr>
        <w:t>สัญญา</w:t>
      </w:r>
      <w:r w:rsidR="00EE5AB6" w:rsidRPr="00E64F3A">
        <w:rPr>
          <w:rFonts w:ascii="Angsana New" w:hAnsi="Angsana New" w:hint="cs"/>
          <w:spacing w:val="5"/>
          <w:sz w:val="30"/>
          <w:szCs w:val="30"/>
          <w:cs/>
        </w:rPr>
        <w:t>มีเงื่อนไขที่สำคัญเป็นไปตาม</w:t>
      </w:r>
      <w:r w:rsidRPr="00E64F3A">
        <w:rPr>
          <w:rFonts w:ascii="Angsana New" w:hAnsi="Angsana New"/>
          <w:spacing w:val="5"/>
          <w:sz w:val="30"/>
          <w:szCs w:val="30"/>
          <w:cs/>
        </w:rPr>
        <w:t>ที่ทางบริษัท เอส เทค ซีวิล แอนด์ คอนสต</w:t>
      </w:r>
      <w:r w:rsidR="0017337B" w:rsidRPr="00E64F3A">
        <w:rPr>
          <w:rFonts w:ascii="Angsana New" w:hAnsi="Angsana New"/>
          <w:spacing w:val="5"/>
          <w:sz w:val="30"/>
          <w:szCs w:val="30"/>
          <w:cs/>
        </w:rPr>
        <w:t>รัคชั่น จำกัด ได้ทำกับหน่วยงานราชการแห่งหนึ่ง</w:t>
      </w:r>
      <w:r w:rsidRPr="00E64F3A">
        <w:rPr>
          <w:rFonts w:ascii="Angsana New" w:hAnsi="Angsana New"/>
          <w:spacing w:val="5"/>
          <w:sz w:val="30"/>
          <w:szCs w:val="30"/>
          <w:cs/>
        </w:rPr>
        <w:t xml:space="preserve"> โดย</w:t>
      </w:r>
      <w:r w:rsidR="00EE5AB6" w:rsidRPr="00E64F3A">
        <w:rPr>
          <w:rFonts w:ascii="Angsana New" w:hAnsi="Angsana New"/>
          <w:spacing w:val="5"/>
          <w:sz w:val="30"/>
          <w:szCs w:val="30"/>
          <w:cs/>
        </w:rPr>
        <w:t xml:space="preserve">มีมูลค่างานเป็นจำนวนทั้งสิ้น </w:t>
      </w:r>
      <w:r w:rsidR="001A0A36" w:rsidRPr="00E64F3A">
        <w:rPr>
          <w:rFonts w:ascii="Angsana New" w:hAnsi="Angsana New"/>
          <w:spacing w:val="5"/>
          <w:sz w:val="30"/>
          <w:szCs w:val="30"/>
        </w:rPr>
        <w:t>3</w:t>
      </w:r>
      <w:r w:rsidR="00EE5AB6" w:rsidRPr="00E64F3A">
        <w:rPr>
          <w:rFonts w:ascii="Angsana New" w:hAnsi="Angsana New"/>
          <w:spacing w:val="5"/>
          <w:sz w:val="30"/>
          <w:szCs w:val="30"/>
        </w:rPr>
        <w:t>00</w:t>
      </w:r>
      <w:r w:rsidRPr="00E64F3A">
        <w:rPr>
          <w:rFonts w:ascii="Angsana New" w:hAnsi="Angsana New"/>
          <w:spacing w:val="5"/>
          <w:sz w:val="30"/>
          <w:szCs w:val="30"/>
          <w:cs/>
        </w:rPr>
        <w:t xml:space="preserve"> ล้านบาท </w:t>
      </w:r>
      <w:r w:rsidR="00F62483" w:rsidRPr="00E64F3A">
        <w:rPr>
          <w:rFonts w:ascii="Angsana New" w:hAnsi="Angsana New" w:hint="cs"/>
          <w:spacing w:val="5"/>
          <w:sz w:val="30"/>
          <w:szCs w:val="30"/>
          <w:cs/>
        </w:rPr>
        <w:t>กำหนด</w:t>
      </w:r>
      <w:r w:rsidRPr="00E64F3A">
        <w:rPr>
          <w:rFonts w:ascii="Angsana New" w:hAnsi="Angsana New"/>
          <w:spacing w:val="5"/>
          <w:sz w:val="30"/>
          <w:szCs w:val="30"/>
          <w:cs/>
        </w:rPr>
        <w:t>ให้แล้วเสร็จ</w:t>
      </w:r>
      <w:r w:rsidR="00724EB9" w:rsidRPr="00E64F3A">
        <w:rPr>
          <w:rFonts w:ascii="Angsana New" w:hAnsi="Angsana New"/>
          <w:spacing w:val="5"/>
          <w:sz w:val="30"/>
          <w:szCs w:val="30"/>
          <w:cs/>
        </w:rPr>
        <w:t xml:space="preserve">ภายในวันที่ 31 มีนาคม </w:t>
      </w:r>
      <w:r w:rsidR="008D63E4" w:rsidRPr="00E64F3A">
        <w:rPr>
          <w:rFonts w:ascii="Angsana New" w:hAnsi="Angsana New"/>
          <w:spacing w:val="5"/>
          <w:sz w:val="30"/>
          <w:szCs w:val="30"/>
        </w:rPr>
        <w:t>2563</w:t>
      </w:r>
      <w:r w:rsidR="00724EB9" w:rsidRPr="00E64F3A">
        <w:rPr>
          <w:rFonts w:ascii="Angsana New" w:hAnsi="Angsana New"/>
          <w:spacing w:val="5"/>
          <w:sz w:val="30"/>
          <w:szCs w:val="30"/>
          <w:cs/>
        </w:rPr>
        <w:t xml:space="preserve"> ภายใต้</w:t>
      </w:r>
      <w:r w:rsidRPr="00E64F3A">
        <w:rPr>
          <w:rFonts w:ascii="Angsana New" w:hAnsi="Angsana New"/>
          <w:spacing w:val="5"/>
          <w:sz w:val="30"/>
          <w:szCs w:val="30"/>
          <w:cs/>
        </w:rPr>
        <w:t>สัญญาได้ระบุเงื่อนไขการรับชำระเงินเป็นรายงวดตามปริมาณเนื้องานที่ทำเสร็จและได้ทำการตรวจสอบผลงานที่ทำเสร็จโดย</w:t>
      </w:r>
      <w:r w:rsidR="002F13C9" w:rsidRPr="00E64F3A">
        <w:rPr>
          <w:rFonts w:ascii="Angsana New" w:hAnsi="Angsana New" w:hint="cs"/>
          <w:spacing w:val="5"/>
          <w:sz w:val="30"/>
          <w:szCs w:val="30"/>
          <w:cs/>
        </w:rPr>
        <w:t>หน่วยงานราชการดังกล่าว</w:t>
      </w:r>
      <w:r w:rsidRPr="00E64F3A">
        <w:rPr>
          <w:rFonts w:ascii="Angsana New" w:hAnsi="Angsana New"/>
          <w:spacing w:val="5"/>
          <w:sz w:val="30"/>
          <w:szCs w:val="30"/>
          <w:cs/>
        </w:rPr>
        <w:t>แล้ว ทั้งนี้บริษัท เอส เทค ซีวิล แอนด์ คอนสตรัคชั่น จำกัด จะ</w:t>
      </w:r>
      <w:r w:rsidR="003E409B" w:rsidRPr="00E64F3A">
        <w:rPr>
          <w:rFonts w:ascii="Angsana New" w:hAnsi="Angsana New"/>
          <w:spacing w:val="5"/>
          <w:sz w:val="30"/>
          <w:szCs w:val="30"/>
          <w:cs/>
        </w:rPr>
        <w:t>ชำระเงินให้แก่บริษัท</w:t>
      </w:r>
      <w:r w:rsidRPr="00E64F3A">
        <w:rPr>
          <w:rFonts w:ascii="Angsana New" w:hAnsi="Angsana New"/>
          <w:spacing w:val="5"/>
          <w:sz w:val="30"/>
          <w:szCs w:val="30"/>
          <w:cs/>
        </w:rPr>
        <w:t>หลังจากวันที่บริษัท เอส เทค ซีวิล แอนด์ คอนสตรัค</w:t>
      </w:r>
      <w:r w:rsidR="00726BA5" w:rsidRPr="00E64F3A">
        <w:rPr>
          <w:rFonts w:ascii="Angsana New" w:hAnsi="Angsana New"/>
          <w:spacing w:val="5"/>
          <w:sz w:val="30"/>
          <w:szCs w:val="30"/>
          <w:cs/>
        </w:rPr>
        <w:t>ชั่น จำกัด ได้รับเงินจากหน</w:t>
      </w:r>
      <w:r w:rsidR="00726BA5" w:rsidRPr="00E64F3A">
        <w:rPr>
          <w:rFonts w:ascii="Angsana New" w:hAnsi="Angsana New" w:hint="cs"/>
          <w:spacing w:val="5"/>
          <w:sz w:val="30"/>
          <w:szCs w:val="30"/>
          <w:cs/>
        </w:rPr>
        <w:t>่วยงานราชการดังกล่าว</w:t>
      </w:r>
      <w:r w:rsidRPr="00E64F3A">
        <w:rPr>
          <w:rFonts w:ascii="Angsana New" w:hAnsi="Angsana New"/>
          <w:spacing w:val="5"/>
          <w:sz w:val="30"/>
          <w:szCs w:val="30"/>
          <w:cs/>
        </w:rPr>
        <w:t>แล้ว</w:t>
      </w:r>
      <w:r w:rsidR="007E5672" w:rsidRPr="00E64F3A">
        <w:rPr>
          <w:rFonts w:ascii="Angsana New" w:hAnsi="Angsana New"/>
          <w:spacing w:val="5"/>
          <w:sz w:val="30"/>
          <w:szCs w:val="30"/>
        </w:rPr>
        <w:t xml:space="preserve"> </w:t>
      </w:r>
      <w:r w:rsidR="007E5672" w:rsidRPr="00E64F3A">
        <w:rPr>
          <w:rFonts w:ascii="Angsana New" w:hAnsi="Angsana New"/>
          <w:spacing w:val="5"/>
          <w:sz w:val="30"/>
          <w:szCs w:val="30"/>
          <w:cs/>
        </w:rPr>
        <w:t xml:space="preserve">ในเดือนกุมภาพันธ์ </w:t>
      </w:r>
      <w:r w:rsidR="007E5672" w:rsidRPr="00E64F3A">
        <w:rPr>
          <w:rFonts w:ascii="Angsana New" w:hAnsi="Angsana New"/>
          <w:spacing w:val="5"/>
          <w:sz w:val="30"/>
          <w:szCs w:val="30"/>
        </w:rPr>
        <w:t xml:space="preserve">2562 </w:t>
      </w:r>
      <w:r w:rsidR="007E5672" w:rsidRPr="00E64F3A">
        <w:rPr>
          <w:rFonts w:ascii="Angsana New" w:hAnsi="Angsana New"/>
          <w:spacing w:val="5"/>
          <w:sz w:val="30"/>
          <w:szCs w:val="30"/>
          <w:cs/>
        </w:rPr>
        <w:t xml:space="preserve">ทางบริษัทมีการทำบันทึกข้อตกลงแก้ไขเพิ่มเติมสัญญาจ้างดังกล่าวโดยทางบริษัทจะทำงานถึงวันที่ </w:t>
      </w:r>
      <w:r w:rsidR="007E5672" w:rsidRPr="00E64F3A">
        <w:rPr>
          <w:rFonts w:ascii="Angsana New" w:hAnsi="Angsana New"/>
          <w:spacing w:val="5"/>
          <w:sz w:val="30"/>
          <w:szCs w:val="30"/>
        </w:rPr>
        <w:t xml:space="preserve">28 </w:t>
      </w:r>
      <w:r w:rsidR="007E5672" w:rsidRPr="00E64F3A">
        <w:rPr>
          <w:rFonts w:ascii="Angsana New" w:hAnsi="Angsana New"/>
          <w:spacing w:val="5"/>
          <w:sz w:val="30"/>
          <w:szCs w:val="30"/>
          <w:cs/>
        </w:rPr>
        <w:t xml:space="preserve">กุมภาพันธ์ </w:t>
      </w:r>
      <w:r w:rsidR="007E5672" w:rsidRPr="00E64F3A">
        <w:rPr>
          <w:rFonts w:ascii="Angsana New" w:hAnsi="Angsana New"/>
          <w:spacing w:val="5"/>
          <w:sz w:val="30"/>
          <w:szCs w:val="30"/>
        </w:rPr>
        <w:t xml:space="preserve">2562 </w:t>
      </w:r>
      <w:r w:rsidR="007E5672" w:rsidRPr="00E64F3A">
        <w:rPr>
          <w:rFonts w:ascii="Angsana New" w:hAnsi="Angsana New"/>
          <w:spacing w:val="5"/>
          <w:sz w:val="30"/>
          <w:szCs w:val="30"/>
          <w:cs/>
        </w:rPr>
        <w:t>และคู่สัญญาตกลงให้สัญญาจ้างฉบับดังกล่าวสิ้นสุดลงในวันดังกล่าว</w:t>
      </w:r>
    </w:p>
    <w:p w:rsidR="00E22BD9" w:rsidRPr="00E64F3A" w:rsidRDefault="00E22BD9" w:rsidP="00915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</w:p>
    <w:p w:rsidR="009153FC" w:rsidRPr="00E64F3A" w:rsidRDefault="009153FC" w:rsidP="00915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  <w:cs/>
        </w:rPr>
      </w:pPr>
      <w:r w:rsidRPr="00E64F3A">
        <w:rPr>
          <w:rFonts w:ascii="Angsana New" w:hAnsi="Angsana New"/>
          <w:i/>
          <w:iCs/>
          <w:sz w:val="30"/>
          <w:szCs w:val="30"/>
          <w:cs/>
        </w:rPr>
        <w:t>สัญญาเช่า - ที่ดินและสิ่งปลูกสร้าง</w:t>
      </w:r>
    </w:p>
    <w:p w:rsidR="00DA6674" w:rsidRPr="00E64F3A" w:rsidRDefault="00DA6674" w:rsidP="00DA6674">
      <w:pPr>
        <w:tabs>
          <w:tab w:val="clear" w:pos="227"/>
        </w:tabs>
        <w:spacing w:line="240" w:lineRule="auto"/>
        <w:ind w:left="340"/>
        <w:jc w:val="thaiDistribute"/>
        <w:rPr>
          <w:rFonts w:ascii="Angsana New" w:hAnsi="Angsana New"/>
          <w:i/>
          <w:iCs/>
        </w:rPr>
      </w:pPr>
    </w:p>
    <w:p w:rsidR="008D63E4" w:rsidRPr="00E64F3A" w:rsidRDefault="00AA579A" w:rsidP="00D45136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D63E4" w:rsidRPr="00E64F3A">
        <w:rPr>
          <w:rFonts w:ascii="Angsana New" w:hAnsi="Angsana New"/>
          <w:sz w:val="30"/>
          <w:szCs w:val="30"/>
        </w:rPr>
        <w:t>1</w:t>
      </w:r>
      <w:r w:rsidRPr="00E64F3A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8D63E4" w:rsidRPr="00E64F3A">
        <w:rPr>
          <w:rFonts w:ascii="Angsana New" w:hAnsi="Angsana New"/>
          <w:sz w:val="30"/>
          <w:szCs w:val="30"/>
        </w:rPr>
        <w:t xml:space="preserve">2560 </w:t>
      </w:r>
      <w:r w:rsidRPr="00E64F3A">
        <w:rPr>
          <w:rFonts w:ascii="Angsana New" w:hAnsi="Angsana New"/>
          <w:sz w:val="30"/>
          <w:szCs w:val="30"/>
          <w:cs/>
        </w:rPr>
        <w:t>บริษัทได้ทำสัญญาเช่าที่ดินพร้อมสิ่งปลูกสร้างกับ</w:t>
      </w:r>
      <w:r w:rsidR="0092147B" w:rsidRPr="00E64F3A">
        <w:rPr>
          <w:rFonts w:ascii="Angsana New" w:hAnsi="Angsana New" w:hint="cs"/>
          <w:sz w:val="30"/>
          <w:szCs w:val="30"/>
          <w:cs/>
        </w:rPr>
        <w:t xml:space="preserve"> </w:t>
      </w:r>
      <w:r w:rsidRPr="00E64F3A">
        <w:rPr>
          <w:rFonts w:ascii="Angsana New" w:hAnsi="Angsana New"/>
          <w:sz w:val="30"/>
          <w:szCs w:val="30"/>
          <w:cs/>
        </w:rPr>
        <w:t>บริษัท ร่วมชัยกิจ จำกัด     เพื่อใช้เป็นสำนักงานของบริษัท สั</w:t>
      </w:r>
      <w:r w:rsidRPr="00E64F3A">
        <w:rPr>
          <w:rFonts w:ascii="Angsana New" w:hAnsi="Angsana New"/>
          <w:spacing w:val="5"/>
          <w:sz w:val="30"/>
          <w:szCs w:val="30"/>
          <w:cs/>
        </w:rPr>
        <w:t>ญญาเช่ามีกำหนด</w:t>
      </w:r>
      <w:r w:rsidRPr="00E64F3A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871166" w:rsidRPr="00E64F3A">
        <w:rPr>
          <w:rFonts w:ascii="Angsana New" w:hAnsi="Angsana New"/>
          <w:sz w:val="30"/>
          <w:szCs w:val="30"/>
        </w:rPr>
        <w:t>3</w:t>
      </w:r>
      <w:r w:rsidRPr="00E64F3A">
        <w:rPr>
          <w:rFonts w:ascii="Angsana New" w:hAnsi="Angsana New"/>
          <w:sz w:val="30"/>
          <w:szCs w:val="30"/>
          <w:cs/>
        </w:rPr>
        <w:t xml:space="preserve"> ปี และจะครบกำหนดในปี </w:t>
      </w:r>
      <w:r w:rsidRPr="00E64F3A">
        <w:rPr>
          <w:rFonts w:ascii="Angsana New" w:hAnsi="Angsana New"/>
          <w:sz w:val="30"/>
          <w:szCs w:val="30"/>
        </w:rPr>
        <w:t>256</w:t>
      </w:r>
      <w:r w:rsidR="001A0A36" w:rsidRPr="00E64F3A">
        <w:rPr>
          <w:rFonts w:ascii="Angsana New" w:hAnsi="Angsana New"/>
          <w:sz w:val="30"/>
          <w:szCs w:val="30"/>
        </w:rPr>
        <w:t>3</w:t>
      </w:r>
      <w:r w:rsidRPr="00E64F3A">
        <w:rPr>
          <w:rFonts w:ascii="Angsana New" w:hAnsi="Angsana New"/>
          <w:sz w:val="30"/>
          <w:szCs w:val="30"/>
          <w:cs/>
        </w:rPr>
        <w:t xml:space="preserve">   </w:t>
      </w:r>
      <w:bookmarkStart w:id="6" w:name="_Hlk31727171"/>
      <w:r w:rsidR="008D63E4" w:rsidRPr="00E64F3A">
        <w:rPr>
          <w:rFonts w:ascii="Angsana New" w:hAnsi="Angsana New" w:hint="cs"/>
          <w:sz w:val="30"/>
          <w:szCs w:val="30"/>
          <w:cs/>
        </w:rPr>
        <w:t xml:space="preserve">บริษัทฯ ได้ยกเลิกสัญญาดังกล่าว ในวันที่ </w:t>
      </w:r>
      <w:r w:rsidR="008D63E4" w:rsidRPr="00E64F3A">
        <w:rPr>
          <w:rFonts w:ascii="Angsana New" w:hAnsi="Angsana New"/>
          <w:sz w:val="30"/>
          <w:szCs w:val="30"/>
        </w:rPr>
        <w:t>20</w:t>
      </w:r>
      <w:r w:rsidR="008D63E4" w:rsidRPr="00E64F3A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8D63E4" w:rsidRPr="00E64F3A">
        <w:rPr>
          <w:rFonts w:ascii="Angsana New" w:hAnsi="Angsana New"/>
          <w:sz w:val="30"/>
          <w:szCs w:val="30"/>
        </w:rPr>
        <w:t>256</w:t>
      </w:r>
      <w:r w:rsidR="008D63E4" w:rsidRPr="00E64F3A">
        <w:rPr>
          <w:rFonts w:ascii="Angsana New" w:hAnsi="Angsana New" w:hint="cs"/>
          <w:sz w:val="30"/>
          <w:szCs w:val="30"/>
          <w:cs/>
        </w:rPr>
        <w:t>2</w:t>
      </w:r>
      <w:r w:rsidR="008D63E4" w:rsidRPr="00E64F3A">
        <w:rPr>
          <w:rFonts w:ascii="Angsana New" w:hAnsi="Angsana New"/>
          <w:sz w:val="30"/>
          <w:szCs w:val="30"/>
        </w:rPr>
        <w:t xml:space="preserve"> </w:t>
      </w:r>
      <w:r w:rsidR="008D63E4" w:rsidRPr="00E64F3A">
        <w:rPr>
          <w:rFonts w:ascii="Angsana New" w:hAnsi="Angsana New" w:hint="cs"/>
          <w:sz w:val="30"/>
          <w:szCs w:val="30"/>
          <w:cs/>
        </w:rPr>
        <w:t xml:space="preserve">โดยทำสัญญาซื้อขายที่ดินพร้อมสิ่งปลูกสร้างดังกล่าว </w:t>
      </w:r>
      <w:r w:rsidR="008D63E4" w:rsidRPr="00E64F3A">
        <w:rPr>
          <w:rFonts w:ascii="Angsana New" w:hAnsi="Angsana New"/>
          <w:sz w:val="30"/>
          <w:szCs w:val="30"/>
          <w:cs/>
        </w:rPr>
        <w:t xml:space="preserve">   ณ วันที่ </w:t>
      </w:r>
      <w:r w:rsidR="008D63E4" w:rsidRPr="00E64F3A">
        <w:rPr>
          <w:rFonts w:ascii="Angsana New" w:hAnsi="Angsana New"/>
          <w:sz w:val="30"/>
          <w:szCs w:val="30"/>
        </w:rPr>
        <w:t>31</w:t>
      </w:r>
      <w:r w:rsidR="008D63E4" w:rsidRPr="00E64F3A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8D63E4" w:rsidRPr="00E64F3A">
        <w:rPr>
          <w:rFonts w:ascii="Angsana New" w:hAnsi="Angsana New"/>
          <w:sz w:val="30"/>
          <w:szCs w:val="30"/>
          <w:cs/>
        </w:rPr>
        <w:t xml:space="preserve"> </w:t>
      </w:r>
      <w:r w:rsidR="008D63E4" w:rsidRPr="00E64F3A">
        <w:rPr>
          <w:rFonts w:ascii="Angsana New" w:hAnsi="Angsana New"/>
          <w:sz w:val="30"/>
          <w:szCs w:val="30"/>
        </w:rPr>
        <w:t>256</w:t>
      </w:r>
      <w:r w:rsidR="004B4833" w:rsidRPr="00E64F3A">
        <w:rPr>
          <w:rFonts w:ascii="Angsana New" w:hAnsi="Angsana New"/>
          <w:sz w:val="30"/>
          <w:szCs w:val="30"/>
        </w:rPr>
        <w:t>3</w:t>
      </w:r>
      <w:r w:rsidR="008D63E4" w:rsidRPr="00E64F3A">
        <w:rPr>
          <w:rFonts w:ascii="Angsana New" w:hAnsi="Angsana New"/>
          <w:sz w:val="30"/>
          <w:szCs w:val="30"/>
          <w:cs/>
        </w:rPr>
        <w:t xml:space="preserve"> บริษัท</w:t>
      </w:r>
      <w:r w:rsidR="008D63E4" w:rsidRPr="00E64F3A">
        <w:rPr>
          <w:rFonts w:ascii="Angsana New" w:hAnsi="Angsana New" w:hint="cs"/>
          <w:sz w:val="30"/>
          <w:szCs w:val="30"/>
          <w:cs/>
        </w:rPr>
        <w:t>ฯไม่</w:t>
      </w:r>
      <w:r w:rsidR="008D63E4" w:rsidRPr="00E64F3A">
        <w:rPr>
          <w:rFonts w:ascii="Angsana New" w:hAnsi="Angsana New"/>
          <w:sz w:val="30"/>
          <w:szCs w:val="30"/>
          <w:cs/>
        </w:rPr>
        <w:t xml:space="preserve">มีภาระผูกพันที่จะต้องจ่ายค่าเช่าดังกล่าว </w:t>
      </w:r>
    </w:p>
    <w:bookmarkEnd w:id="6"/>
    <w:p w:rsidR="00BF5D25" w:rsidRPr="00E64F3A" w:rsidRDefault="00BF5D25" w:rsidP="00AA579A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E55DC" w:rsidRPr="00E64F3A" w:rsidRDefault="004B4833" w:rsidP="00AA579A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64F3A">
        <w:rPr>
          <w:rFonts w:ascii="Angsana New" w:hAnsi="Angsana New" w:hint="cs"/>
          <w:i/>
          <w:iCs/>
          <w:sz w:val="30"/>
          <w:szCs w:val="30"/>
          <w:cs/>
        </w:rPr>
        <w:t>สัญญาซื้อ-ที่ดิน</w:t>
      </w:r>
    </w:p>
    <w:p w:rsidR="004B4833" w:rsidRPr="00E64F3A" w:rsidRDefault="004B4833" w:rsidP="004B4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</w:rPr>
        <w:tab/>
      </w:r>
      <w:r w:rsidRPr="00E64F3A">
        <w:rPr>
          <w:rFonts w:ascii="Angsana New" w:hAnsi="Angsana New" w:hint="cs"/>
          <w:sz w:val="30"/>
          <w:szCs w:val="30"/>
          <w:cs/>
        </w:rPr>
        <w:t>ในการประชุม</w:t>
      </w:r>
      <w:r w:rsidRPr="00E64F3A">
        <w:rPr>
          <w:rFonts w:ascii="Angsana New" w:hAnsi="Angsana New"/>
          <w:sz w:val="30"/>
          <w:szCs w:val="30"/>
          <w:cs/>
        </w:rPr>
        <w:t xml:space="preserve">คณะกรรมการบริษัท เมื่อวันที่ </w:t>
      </w:r>
      <w:r w:rsidRPr="00E64F3A">
        <w:rPr>
          <w:rFonts w:ascii="Angsana New" w:hAnsi="Angsana New"/>
          <w:sz w:val="30"/>
          <w:szCs w:val="30"/>
        </w:rPr>
        <w:t>15</w:t>
      </w:r>
      <w:r w:rsidRPr="00E64F3A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E64F3A">
        <w:rPr>
          <w:rFonts w:ascii="Angsana New" w:hAnsi="Angsana New"/>
          <w:sz w:val="30"/>
          <w:szCs w:val="30"/>
        </w:rPr>
        <w:t>2563</w:t>
      </w:r>
      <w:r w:rsidRPr="00E64F3A">
        <w:rPr>
          <w:rFonts w:ascii="Angsana New" w:hAnsi="Angsana New"/>
          <w:sz w:val="30"/>
          <w:szCs w:val="30"/>
          <w:cs/>
        </w:rPr>
        <w:t xml:space="preserve"> </w:t>
      </w:r>
      <w:r w:rsidRPr="00E64F3A">
        <w:rPr>
          <w:rFonts w:ascii="Angsana New" w:hAnsi="Angsana New" w:hint="cs"/>
          <w:sz w:val="30"/>
          <w:szCs w:val="30"/>
          <w:cs/>
        </w:rPr>
        <w:t>คณะกรรมการบริษัทได้มีมติ</w:t>
      </w:r>
      <w:r w:rsidRPr="00E64F3A">
        <w:rPr>
          <w:rFonts w:ascii="Angsana New" w:hAnsi="Angsana New"/>
          <w:sz w:val="30"/>
          <w:szCs w:val="30"/>
          <w:cs/>
        </w:rPr>
        <w:t xml:space="preserve">อนุมัติให้ลงทุนก่อสร้างโรงานคอนกรีตอัดแรงที่ตำบลหนองอิรุณ อำเภอบ้านบึง จังหวัดชลบุรี ในวงเงินงบลงทุนทั้งสิ้นไม่เกิน </w:t>
      </w:r>
      <w:r w:rsidRPr="00E64F3A">
        <w:rPr>
          <w:rFonts w:ascii="Angsana New" w:hAnsi="Angsana New"/>
          <w:sz w:val="30"/>
          <w:szCs w:val="30"/>
        </w:rPr>
        <w:t>258.13</w:t>
      </w:r>
      <w:r w:rsidRPr="00E64F3A">
        <w:rPr>
          <w:rFonts w:ascii="Angsana New" w:hAnsi="Angsana New"/>
          <w:sz w:val="30"/>
          <w:szCs w:val="30"/>
          <w:cs/>
        </w:rPr>
        <w:t xml:space="preserve"> ล้าน โดยให้ซื้อที่ดินโฉนดที่ดินเลขที่ </w:t>
      </w:r>
      <w:r w:rsidRPr="00E64F3A">
        <w:rPr>
          <w:rFonts w:ascii="Angsana New" w:hAnsi="Angsana New"/>
          <w:sz w:val="30"/>
          <w:szCs w:val="30"/>
        </w:rPr>
        <w:t>56317</w:t>
      </w:r>
      <w:r w:rsidRPr="00E64F3A">
        <w:rPr>
          <w:rFonts w:ascii="Angsana New" w:hAnsi="Angsana New"/>
          <w:sz w:val="30"/>
          <w:szCs w:val="30"/>
          <w:cs/>
        </w:rPr>
        <w:t xml:space="preserve"> เลขที่ดิน </w:t>
      </w:r>
      <w:r w:rsidRPr="00E64F3A">
        <w:rPr>
          <w:rFonts w:ascii="Angsana New" w:hAnsi="Angsana New"/>
          <w:sz w:val="30"/>
          <w:szCs w:val="30"/>
        </w:rPr>
        <w:t>18</w:t>
      </w:r>
      <w:r w:rsidRPr="00E64F3A">
        <w:rPr>
          <w:rFonts w:ascii="Angsana New" w:hAnsi="Angsana New"/>
          <w:sz w:val="30"/>
          <w:szCs w:val="30"/>
          <w:cs/>
        </w:rPr>
        <w:t xml:space="preserve"> ตำบลหนองอิรุณ อำเภอบ้านบึง จังหวัดชลบุรี เนื</w:t>
      </w:r>
      <w:r w:rsidRPr="00E64F3A">
        <w:rPr>
          <w:rFonts w:ascii="Angsana New" w:hAnsi="Angsana New" w:hint="cs"/>
          <w:sz w:val="30"/>
          <w:szCs w:val="30"/>
          <w:cs/>
        </w:rPr>
        <w:t>้</w:t>
      </w:r>
      <w:r w:rsidRPr="00E64F3A">
        <w:rPr>
          <w:rFonts w:ascii="Angsana New" w:hAnsi="Angsana New"/>
          <w:sz w:val="30"/>
          <w:szCs w:val="30"/>
          <w:cs/>
        </w:rPr>
        <w:t xml:space="preserve">อที่ </w:t>
      </w:r>
      <w:r w:rsidRPr="00E64F3A">
        <w:rPr>
          <w:rFonts w:ascii="Angsana New" w:hAnsi="Angsana New"/>
          <w:sz w:val="30"/>
          <w:szCs w:val="30"/>
        </w:rPr>
        <w:t>46-3-53</w:t>
      </w:r>
      <w:r w:rsidRPr="00E64F3A">
        <w:rPr>
          <w:rFonts w:ascii="Angsana New" w:hAnsi="Angsana New"/>
          <w:sz w:val="30"/>
          <w:szCs w:val="30"/>
          <w:cs/>
        </w:rPr>
        <w:t xml:space="preserve"> ไร่</w:t>
      </w:r>
      <w:r w:rsidRPr="00E64F3A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Pr="00E64F3A">
        <w:rPr>
          <w:rFonts w:ascii="Angsana New" w:hAnsi="Angsana New"/>
          <w:sz w:val="30"/>
          <w:szCs w:val="30"/>
        </w:rPr>
        <w:t xml:space="preserve">168.78 </w:t>
      </w:r>
      <w:r w:rsidRPr="00E64F3A">
        <w:rPr>
          <w:rFonts w:ascii="Angsana New" w:hAnsi="Angsana New" w:hint="cs"/>
          <w:sz w:val="30"/>
          <w:szCs w:val="30"/>
          <w:cs/>
        </w:rPr>
        <w:t>ล้านบาท</w:t>
      </w:r>
      <w:r w:rsidRPr="00E64F3A">
        <w:rPr>
          <w:rFonts w:ascii="Angsana New" w:hAnsi="Angsana New"/>
          <w:sz w:val="30"/>
          <w:szCs w:val="30"/>
          <w:cs/>
        </w:rPr>
        <w:t xml:space="preserve"> จาก</w:t>
      </w:r>
      <w:r w:rsidRPr="00E64F3A">
        <w:rPr>
          <w:rFonts w:ascii="Angsana New" w:hAnsi="Angsana New" w:hint="cs"/>
          <w:sz w:val="30"/>
          <w:szCs w:val="30"/>
          <w:cs/>
        </w:rPr>
        <w:t>บุคคลที่เกี่ยวข้องกัน</w:t>
      </w:r>
      <w:r w:rsidRPr="00E64F3A">
        <w:rPr>
          <w:rFonts w:ascii="Angsana New" w:hAnsi="Angsana New"/>
          <w:sz w:val="30"/>
          <w:szCs w:val="30"/>
          <w:cs/>
        </w:rPr>
        <w:t xml:space="preserve"> เพื่อใช้ในการก่อสร้างโรงงานคอนกรีตอัดแรง</w:t>
      </w:r>
      <w:r w:rsidRPr="00E64F3A">
        <w:rPr>
          <w:rFonts w:ascii="Angsana New" w:hAnsi="Angsana New" w:hint="cs"/>
          <w:sz w:val="30"/>
          <w:szCs w:val="30"/>
          <w:cs/>
        </w:rPr>
        <w:t xml:space="preserve"> โดยจ่ายเงินมัดจำจำนวน </w:t>
      </w:r>
      <w:r w:rsidRPr="00E64F3A">
        <w:rPr>
          <w:rFonts w:ascii="Angsana New" w:hAnsi="Angsana New"/>
          <w:sz w:val="30"/>
          <w:szCs w:val="30"/>
        </w:rPr>
        <w:t xml:space="preserve">25 </w:t>
      </w:r>
      <w:r w:rsidRPr="00E64F3A">
        <w:rPr>
          <w:rFonts w:ascii="Angsana New" w:hAnsi="Angsana New" w:hint="cs"/>
          <w:sz w:val="30"/>
          <w:szCs w:val="30"/>
          <w:cs/>
        </w:rPr>
        <w:t xml:space="preserve">ล้านบาทในเดือนกันยายน </w:t>
      </w:r>
      <w:r w:rsidRPr="00E64F3A">
        <w:rPr>
          <w:rFonts w:ascii="Angsana New" w:hAnsi="Angsana New"/>
          <w:sz w:val="30"/>
          <w:szCs w:val="30"/>
        </w:rPr>
        <w:t>2563</w:t>
      </w:r>
      <w:r w:rsidRPr="00E64F3A">
        <w:rPr>
          <w:rFonts w:ascii="Angsana New" w:hAnsi="Angsana New" w:hint="cs"/>
          <w:sz w:val="30"/>
          <w:szCs w:val="30"/>
          <w:cs/>
        </w:rPr>
        <w:t xml:space="preserve"> และได้รับโอนกรรมสิทธิ์พร้อมจ่ายชำระค่าที่ดินส่วนที่เหลือในเดือนตุลาคม </w:t>
      </w:r>
      <w:r w:rsidRPr="00E64F3A">
        <w:rPr>
          <w:rFonts w:ascii="Angsana New" w:hAnsi="Angsana New"/>
          <w:sz w:val="30"/>
          <w:szCs w:val="30"/>
        </w:rPr>
        <w:t xml:space="preserve">2563 </w:t>
      </w:r>
    </w:p>
    <w:p w:rsidR="00DD3ED1" w:rsidRPr="00E64F3A" w:rsidRDefault="00EE5AB6" w:rsidP="00086BA3">
      <w:pPr>
        <w:spacing w:after="24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64F3A">
        <w:rPr>
          <w:rFonts w:ascii="Angsana New" w:hAnsi="Angsana New" w:hint="cs"/>
          <w:i/>
          <w:iCs/>
          <w:sz w:val="30"/>
          <w:szCs w:val="30"/>
          <w:cs/>
        </w:rPr>
        <w:t>บันทึก</w:t>
      </w:r>
      <w:r w:rsidR="00EB7111" w:rsidRPr="00E64F3A">
        <w:rPr>
          <w:rFonts w:ascii="Angsana New" w:hAnsi="Angsana New" w:hint="cs"/>
          <w:i/>
          <w:iCs/>
          <w:sz w:val="30"/>
          <w:szCs w:val="30"/>
          <w:cs/>
        </w:rPr>
        <w:t>ข้อตกลงในการเข้า</w:t>
      </w:r>
      <w:r w:rsidR="00DD3ED1" w:rsidRPr="00E64F3A">
        <w:rPr>
          <w:rFonts w:ascii="Angsana New" w:hAnsi="Angsana New" w:hint="cs"/>
          <w:i/>
          <w:iCs/>
          <w:sz w:val="30"/>
          <w:szCs w:val="30"/>
          <w:cs/>
        </w:rPr>
        <w:t>ค้ำประกัน</w:t>
      </w:r>
    </w:p>
    <w:p w:rsidR="008B0598" w:rsidRPr="00E64F3A" w:rsidRDefault="0063171C" w:rsidP="00086BA3">
      <w:pPr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ในการประชุมคณะกรรมการบริษัท </w:t>
      </w:r>
      <w:r w:rsidR="00DD3ED1" w:rsidRPr="00E64F3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DD3ED1" w:rsidRPr="00E64F3A">
        <w:rPr>
          <w:rFonts w:ascii="Angsana New" w:hAnsi="Angsana New"/>
          <w:sz w:val="30"/>
          <w:szCs w:val="30"/>
        </w:rPr>
        <w:t xml:space="preserve">19 </w:t>
      </w:r>
      <w:r w:rsidR="00DD3ED1" w:rsidRPr="00E64F3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D3ED1" w:rsidRPr="00E64F3A">
        <w:rPr>
          <w:rFonts w:ascii="Angsana New" w:hAnsi="Angsana New"/>
          <w:sz w:val="30"/>
          <w:szCs w:val="30"/>
        </w:rPr>
        <w:t xml:space="preserve">2559 </w:t>
      </w:r>
      <w:r w:rsidRPr="00E64F3A">
        <w:rPr>
          <w:rFonts w:ascii="Angsana New" w:hAnsi="Angsana New" w:hint="cs"/>
          <w:sz w:val="30"/>
          <w:szCs w:val="30"/>
          <w:cs/>
        </w:rPr>
        <w:t>คณะกรรมการบริษัทได้มีมติอนุมัติให้ทำบันทึกข้อตกลงในการเข้าค้ำประกันวงเงินสินเชื่อที่ทางบริษัท เอส เทค ซีวิล แอนด์ คอนสตรัคชั่น จำกัด ได้รับจากสถาบันการเงินแห่งหนึ่ง โด</w:t>
      </w:r>
      <w:r w:rsidR="00663C6A" w:rsidRPr="00E64F3A">
        <w:rPr>
          <w:rFonts w:ascii="Angsana New" w:hAnsi="Angsana New" w:hint="cs"/>
          <w:sz w:val="30"/>
          <w:szCs w:val="30"/>
          <w:cs/>
        </w:rPr>
        <w:t>ยจะได้รับค่าตอบแทนในอัตราร้อยละ</w:t>
      </w:r>
      <w:r w:rsidRPr="00E64F3A">
        <w:rPr>
          <w:rFonts w:ascii="Angsana New" w:hAnsi="Angsana New" w:hint="cs"/>
          <w:sz w:val="30"/>
          <w:szCs w:val="30"/>
          <w:cs/>
        </w:rPr>
        <w:t xml:space="preserve"> </w:t>
      </w:r>
      <w:r w:rsidRPr="00E64F3A">
        <w:rPr>
          <w:rFonts w:ascii="Angsana New" w:hAnsi="Angsana New"/>
          <w:sz w:val="30"/>
          <w:szCs w:val="30"/>
        </w:rPr>
        <w:t>0</w:t>
      </w:r>
      <w:r w:rsidRPr="00E64F3A">
        <w:rPr>
          <w:rFonts w:ascii="Angsana New" w:hAnsi="Angsana New"/>
          <w:sz w:val="30"/>
          <w:szCs w:val="30"/>
          <w:cs/>
        </w:rPr>
        <w:t>.</w:t>
      </w:r>
      <w:r w:rsidRPr="00E64F3A">
        <w:rPr>
          <w:rFonts w:ascii="Angsana New" w:hAnsi="Angsana New"/>
          <w:sz w:val="30"/>
          <w:szCs w:val="30"/>
        </w:rPr>
        <w:t xml:space="preserve">5 </w:t>
      </w:r>
      <w:r w:rsidRPr="00E64F3A">
        <w:rPr>
          <w:rFonts w:ascii="Angsana New" w:hAnsi="Angsana New" w:hint="cs"/>
          <w:sz w:val="30"/>
          <w:szCs w:val="30"/>
          <w:cs/>
        </w:rPr>
        <w:t xml:space="preserve">ของวงเงินรวมที่ได้รับอนุมัติจำนวน </w:t>
      </w:r>
      <w:r w:rsidRPr="00E64F3A">
        <w:rPr>
          <w:rFonts w:ascii="Angsana New" w:hAnsi="Angsana New"/>
          <w:sz w:val="30"/>
          <w:szCs w:val="30"/>
        </w:rPr>
        <w:t xml:space="preserve">2,500 </w:t>
      </w:r>
      <w:r w:rsidRPr="00E64F3A">
        <w:rPr>
          <w:rFonts w:ascii="Angsana New" w:hAnsi="Angsana New" w:hint="cs"/>
          <w:sz w:val="30"/>
          <w:szCs w:val="30"/>
          <w:cs/>
        </w:rPr>
        <w:t>ล้านบาท และโดยบริษัทได้ทำบันทึกข้อตกลงดังกล่าวในวันเดียวกัน</w:t>
      </w:r>
    </w:p>
    <w:p w:rsidR="00DD3ED1" w:rsidRPr="00E64F3A" w:rsidRDefault="00DD3ED1" w:rsidP="00086BA3">
      <w:pPr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64F3A">
        <w:rPr>
          <w:rFonts w:ascii="Angsana New" w:hAnsi="Angsana New"/>
          <w:sz w:val="30"/>
          <w:szCs w:val="30"/>
        </w:rPr>
        <w:t xml:space="preserve">31 </w:t>
      </w:r>
      <w:r w:rsidRPr="00E64F3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64F3A">
        <w:rPr>
          <w:rFonts w:ascii="Angsana New" w:hAnsi="Angsana New"/>
          <w:sz w:val="30"/>
          <w:szCs w:val="30"/>
        </w:rPr>
        <w:t>25</w:t>
      </w:r>
      <w:r w:rsidR="00B65331" w:rsidRPr="00E64F3A">
        <w:rPr>
          <w:rFonts w:ascii="Angsana New" w:hAnsi="Angsana New" w:hint="cs"/>
          <w:sz w:val="30"/>
          <w:szCs w:val="30"/>
          <w:cs/>
        </w:rPr>
        <w:t>6</w:t>
      </w:r>
      <w:r w:rsidR="004F0511" w:rsidRPr="00E64F3A">
        <w:rPr>
          <w:rFonts w:ascii="Angsana New" w:hAnsi="Angsana New"/>
          <w:sz w:val="30"/>
          <w:szCs w:val="30"/>
        </w:rPr>
        <w:t>2</w:t>
      </w:r>
      <w:r w:rsidRPr="00E64F3A">
        <w:rPr>
          <w:rFonts w:ascii="Angsana New" w:hAnsi="Angsana New" w:hint="cs"/>
          <w:sz w:val="30"/>
          <w:szCs w:val="30"/>
          <w:cs/>
        </w:rPr>
        <w:t xml:space="preserve"> </w:t>
      </w:r>
      <w:r w:rsidR="002339E5" w:rsidRPr="00E64F3A">
        <w:rPr>
          <w:rFonts w:ascii="Angsana New" w:hAnsi="Angsana New" w:hint="cs"/>
          <w:sz w:val="30"/>
          <w:szCs w:val="30"/>
          <w:cs/>
        </w:rPr>
        <w:t>บริษัทได้ลงนามในการเข้าค้ำประกัน</w:t>
      </w:r>
      <w:r w:rsidR="00EE5AB6" w:rsidRPr="00E64F3A">
        <w:rPr>
          <w:rFonts w:ascii="Angsana New" w:hAnsi="Angsana New" w:hint="cs"/>
          <w:sz w:val="30"/>
          <w:szCs w:val="30"/>
          <w:cs/>
        </w:rPr>
        <w:t>ให้แก่บริษัทดังกล่าวตามที่ได้ลงนามในส</w:t>
      </w:r>
      <w:r w:rsidR="001A2B2E" w:rsidRPr="00E64F3A">
        <w:rPr>
          <w:rFonts w:ascii="Angsana New" w:hAnsi="Angsana New" w:hint="cs"/>
          <w:sz w:val="30"/>
          <w:szCs w:val="30"/>
          <w:cs/>
        </w:rPr>
        <w:t>ัญญากับสถาบันการเงิน</w:t>
      </w:r>
      <w:r w:rsidR="002339E5" w:rsidRPr="00E64F3A">
        <w:rPr>
          <w:rFonts w:ascii="Angsana New" w:hAnsi="Angsana New" w:hint="cs"/>
          <w:sz w:val="30"/>
          <w:szCs w:val="30"/>
          <w:cs/>
        </w:rPr>
        <w:t xml:space="preserve"> </w:t>
      </w:r>
      <w:r w:rsidRPr="00E64F3A">
        <w:rPr>
          <w:rFonts w:ascii="Angsana New" w:hAnsi="Angsana New" w:hint="cs"/>
          <w:sz w:val="30"/>
          <w:szCs w:val="30"/>
          <w:cs/>
        </w:rPr>
        <w:t xml:space="preserve">เป็นจำนวนทั้งสิ้น </w:t>
      </w:r>
      <w:r w:rsidR="00BA76C0" w:rsidRPr="00E64F3A">
        <w:rPr>
          <w:rFonts w:ascii="Angsana New" w:hAnsi="Angsana New"/>
          <w:sz w:val="30"/>
          <w:szCs w:val="30"/>
        </w:rPr>
        <w:t>4,</w:t>
      </w:r>
      <w:r w:rsidR="004F0511" w:rsidRPr="00E64F3A">
        <w:rPr>
          <w:rFonts w:ascii="Angsana New" w:hAnsi="Angsana New"/>
          <w:sz w:val="30"/>
          <w:szCs w:val="30"/>
        </w:rPr>
        <w:t>624.64</w:t>
      </w:r>
      <w:r w:rsidRPr="00E64F3A">
        <w:rPr>
          <w:rFonts w:ascii="Angsana New" w:hAnsi="Angsana New"/>
          <w:sz w:val="30"/>
          <w:szCs w:val="30"/>
          <w:cs/>
        </w:rPr>
        <w:t xml:space="preserve"> </w:t>
      </w:r>
      <w:r w:rsidRPr="00E64F3A">
        <w:rPr>
          <w:rFonts w:ascii="Angsana New" w:hAnsi="Angsana New" w:hint="cs"/>
          <w:sz w:val="30"/>
          <w:szCs w:val="30"/>
          <w:cs/>
        </w:rPr>
        <w:t>ล้านบาท</w:t>
      </w:r>
      <w:r w:rsidR="00BA76C0" w:rsidRPr="00E64F3A">
        <w:rPr>
          <w:rFonts w:ascii="Angsana New" w:hAnsi="Angsana New" w:hint="cs"/>
          <w:sz w:val="30"/>
          <w:szCs w:val="30"/>
          <w:cs/>
        </w:rPr>
        <w:t xml:space="preserve"> โดยรวมวงเงินที่ได้รับค่าตอบแทนในอัตราร้อยละ </w:t>
      </w:r>
      <w:r w:rsidR="00BA76C0" w:rsidRPr="00E64F3A">
        <w:rPr>
          <w:rFonts w:ascii="Angsana New" w:hAnsi="Angsana New"/>
          <w:sz w:val="30"/>
          <w:szCs w:val="30"/>
        </w:rPr>
        <w:t xml:space="preserve">0.5 </w:t>
      </w:r>
      <w:r w:rsidR="00BA76C0" w:rsidRPr="00E64F3A">
        <w:rPr>
          <w:rFonts w:ascii="Angsana New" w:hAnsi="Angsana New" w:hint="cs"/>
          <w:sz w:val="30"/>
          <w:szCs w:val="30"/>
          <w:cs/>
        </w:rPr>
        <w:t>จำนวน</w:t>
      </w:r>
      <w:r w:rsidR="004F0511" w:rsidRPr="00E64F3A">
        <w:rPr>
          <w:rFonts w:ascii="Angsana New" w:hAnsi="Angsana New"/>
          <w:sz w:val="30"/>
          <w:szCs w:val="30"/>
        </w:rPr>
        <w:t>2,432.17</w:t>
      </w:r>
      <w:r w:rsidR="00BA76C0" w:rsidRPr="00E64F3A">
        <w:rPr>
          <w:rFonts w:ascii="Angsana New" w:hAnsi="Angsana New"/>
          <w:sz w:val="30"/>
          <w:szCs w:val="30"/>
        </w:rPr>
        <w:t xml:space="preserve"> </w:t>
      </w:r>
      <w:r w:rsidR="00BA76C0" w:rsidRPr="00E64F3A">
        <w:rPr>
          <w:rFonts w:ascii="Angsana New" w:hAnsi="Angsana New" w:hint="cs"/>
          <w:sz w:val="30"/>
          <w:szCs w:val="30"/>
          <w:cs/>
        </w:rPr>
        <w:t>ล้านบาท</w:t>
      </w:r>
    </w:p>
    <w:p w:rsidR="004B4833" w:rsidRPr="00E64F3A" w:rsidRDefault="004B4833" w:rsidP="004B4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64F3A">
        <w:rPr>
          <w:rFonts w:ascii="Angsana New" w:hAnsi="Angsana New"/>
          <w:sz w:val="30"/>
          <w:szCs w:val="30"/>
        </w:rPr>
        <w:t>15</w:t>
      </w:r>
      <w:r w:rsidRPr="00E64F3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E64F3A">
        <w:rPr>
          <w:rFonts w:ascii="Angsana New" w:hAnsi="Angsana New"/>
          <w:sz w:val="30"/>
          <w:szCs w:val="30"/>
        </w:rPr>
        <w:t>2563</w:t>
      </w:r>
      <w:r w:rsidRPr="00E64F3A">
        <w:rPr>
          <w:rFonts w:ascii="Angsana New" w:hAnsi="Angsana New" w:hint="cs"/>
          <w:sz w:val="30"/>
          <w:szCs w:val="30"/>
          <w:cs/>
        </w:rPr>
        <w:t xml:space="preserve"> </w:t>
      </w:r>
      <w:r w:rsidRPr="00E64F3A">
        <w:rPr>
          <w:rFonts w:ascii="Angsana New" w:hAnsi="Angsana New"/>
          <w:sz w:val="30"/>
          <w:szCs w:val="30"/>
          <w:cs/>
        </w:rPr>
        <w:t>สถาบันการเงินและบริษัทลิสซิ่งแห่งหนึ่ง</w:t>
      </w:r>
      <w:r w:rsidRPr="00E64F3A">
        <w:rPr>
          <w:rFonts w:ascii="Angsana New" w:hAnsi="Angsana New" w:hint="cs"/>
          <w:sz w:val="30"/>
          <w:szCs w:val="30"/>
          <w:cs/>
        </w:rPr>
        <w:t xml:space="preserve"> มีหนังสือแจ้งยินยอมปลดภาระการค้ำประกันของบริษัทฯทั้งหมด ออกจากภาระค้ำประกันตามสัญญาค้ำประกันการชำระหนี้ของบริษัท เอส เทค ซีวิล แอนด์คอนสตรัคชั่น จำกัด ที่มีอยู่กับสถาบันการเงินและบริษัทลิสซิ่งแห่งหนึ่งทั้งหมด</w:t>
      </w:r>
    </w:p>
    <w:p w:rsidR="00A71C1A" w:rsidRPr="00E64F3A" w:rsidRDefault="00A71C1A" w:rsidP="004B4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B40212" w:rsidRPr="00E64F3A" w:rsidRDefault="00B40212" w:rsidP="004B4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B40212" w:rsidRPr="00E64F3A" w:rsidRDefault="00B40212" w:rsidP="004B4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B40212" w:rsidRPr="00E64F3A" w:rsidRDefault="00B40212" w:rsidP="004B4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A71C1A" w:rsidRPr="00E64F3A" w:rsidRDefault="00A71C1A" w:rsidP="004B4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A71C1A" w:rsidRPr="00E64F3A" w:rsidRDefault="00A71C1A" w:rsidP="004B4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A71C1A" w:rsidRPr="00E64F3A" w:rsidRDefault="00A71C1A" w:rsidP="004B4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9A135E" w:rsidRPr="00E64F3A" w:rsidRDefault="0028244D" w:rsidP="00B53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E64F3A">
        <w:rPr>
          <w:rFonts w:ascii="Angsana New" w:hAnsi="Angsana New"/>
          <w:b/>
          <w:sz w:val="30"/>
          <w:szCs w:val="30"/>
        </w:rPr>
        <w:lastRenderedPageBreak/>
        <w:t>5</w:t>
      </w:r>
      <w:r w:rsidR="00D65531" w:rsidRPr="00E64F3A">
        <w:rPr>
          <w:rFonts w:ascii="Angsana New" w:hAnsi="Angsana New"/>
          <w:b/>
          <w:sz w:val="30"/>
          <w:szCs w:val="30"/>
        </w:rPr>
        <w:tab/>
      </w:r>
      <w:r w:rsidR="009A135E" w:rsidRPr="00E64F3A">
        <w:rPr>
          <w:rFonts w:ascii="Angsana New" w:hAnsi="Angsana New"/>
          <w:bCs/>
          <w:sz w:val="30"/>
          <w:szCs w:val="30"/>
          <w:cs/>
        </w:rPr>
        <w:t>เงินสดและรายการเทียบเท่าเงินสด</w:t>
      </w:r>
      <w:r w:rsidR="009A135E" w:rsidRPr="00E64F3A">
        <w:rPr>
          <w:rFonts w:ascii="Angsana New" w:hAnsi="Angsana New"/>
          <w:sz w:val="30"/>
          <w:szCs w:val="30"/>
          <w:cs/>
        </w:rPr>
        <w:t xml:space="preserve">  </w:t>
      </w:r>
    </w:p>
    <w:tbl>
      <w:tblPr>
        <w:tblW w:w="935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78"/>
        <w:gridCol w:w="1392"/>
        <w:gridCol w:w="270"/>
        <w:gridCol w:w="1350"/>
        <w:gridCol w:w="258"/>
        <w:gridCol w:w="1182"/>
        <w:gridCol w:w="264"/>
        <w:gridCol w:w="1263"/>
      </w:tblGrid>
      <w:tr w:rsidR="00E64F3A" w:rsidRPr="00E64F3A" w:rsidTr="00393496">
        <w:tc>
          <w:tcPr>
            <w:tcW w:w="3378" w:type="dxa"/>
          </w:tcPr>
          <w:p w:rsidR="00A336AD" w:rsidRPr="00E64F3A" w:rsidRDefault="00A336AD" w:rsidP="00A3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bookmarkStart w:id="7" w:name="_Hlk31727798"/>
          </w:p>
        </w:tc>
        <w:tc>
          <w:tcPr>
            <w:tcW w:w="1392" w:type="dxa"/>
            <w:shd w:val="clear" w:color="auto" w:fill="auto"/>
            <w:vAlign w:val="center"/>
          </w:tcPr>
          <w:p w:rsidR="00A336AD" w:rsidRPr="00E64F3A" w:rsidRDefault="00A336AD" w:rsidP="00A3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:rsidR="00A336AD" w:rsidRPr="00E64F3A" w:rsidRDefault="00A336AD" w:rsidP="00A3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A336AD" w:rsidRPr="00E64F3A" w:rsidRDefault="00A336AD" w:rsidP="00A3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8" w:type="dxa"/>
          </w:tcPr>
          <w:p w:rsidR="00A336AD" w:rsidRPr="00E64F3A" w:rsidRDefault="00A336AD" w:rsidP="00A3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:rsidR="00A336AD" w:rsidRPr="00E64F3A" w:rsidRDefault="00A336AD" w:rsidP="00A3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64F3A">
              <w:rPr>
                <w:rFonts w:ascii="Angsana New" w:hAnsi="Angsana New"/>
                <w:sz w:val="30"/>
                <w:szCs w:val="30"/>
              </w:rPr>
              <w:t>256</w:t>
            </w:r>
            <w:r w:rsidR="00036477" w:rsidRPr="00E64F3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4" w:type="dxa"/>
            <w:vAlign w:val="center"/>
          </w:tcPr>
          <w:p w:rsidR="00A336AD" w:rsidRPr="00E64F3A" w:rsidRDefault="00A336AD" w:rsidP="00A3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A336AD" w:rsidRPr="00E64F3A" w:rsidRDefault="00036477" w:rsidP="00A3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64F3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64F3A" w:rsidRPr="00E64F3A" w:rsidTr="00393496">
        <w:tc>
          <w:tcPr>
            <w:tcW w:w="3378" w:type="dxa"/>
          </w:tcPr>
          <w:p w:rsidR="00393496" w:rsidRPr="00E64F3A" w:rsidRDefault="00393496" w:rsidP="005B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9" w:type="dxa"/>
            <w:gridSpan w:val="7"/>
          </w:tcPr>
          <w:p w:rsidR="00393496" w:rsidRPr="00E64F3A" w:rsidRDefault="006C1367" w:rsidP="00393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                              </w:t>
            </w:r>
            <w:r w:rsidR="00393496" w:rsidRPr="00E64F3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="00DD7417" w:rsidRPr="00E64F3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  <w:r w:rsidR="00393496" w:rsidRPr="00E64F3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:</w:t>
            </w:r>
            <w:r w:rsidR="00DD7417" w:rsidRPr="00E64F3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  <w:r w:rsidR="00393496" w:rsidRPr="00E64F3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64F3A" w:rsidRPr="00E64F3A" w:rsidTr="00393496">
        <w:tc>
          <w:tcPr>
            <w:tcW w:w="3378" w:type="dxa"/>
          </w:tcPr>
          <w:p w:rsidR="00036477" w:rsidRPr="00E64F3A" w:rsidRDefault="00036477" w:rsidP="0003647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92" w:type="dxa"/>
          </w:tcPr>
          <w:p w:rsidR="00036477" w:rsidRPr="00E64F3A" w:rsidRDefault="00036477" w:rsidP="000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36477" w:rsidRPr="00E64F3A" w:rsidRDefault="00036477" w:rsidP="000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036477" w:rsidRPr="00E64F3A" w:rsidRDefault="00036477" w:rsidP="000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:rsidR="00036477" w:rsidRPr="00E64F3A" w:rsidRDefault="00036477" w:rsidP="000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036477" w:rsidRPr="00E64F3A" w:rsidRDefault="00036477" w:rsidP="000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036477" w:rsidRPr="00E64F3A" w:rsidRDefault="00036477" w:rsidP="000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036477" w:rsidRPr="00E64F3A" w:rsidRDefault="00036477" w:rsidP="000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841</w:t>
            </w:r>
          </w:p>
        </w:tc>
      </w:tr>
      <w:tr w:rsidR="00E64F3A" w:rsidRPr="00E64F3A" w:rsidTr="006C1367">
        <w:tc>
          <w:tcPr>
            <w:tcW w:w="3378" w:type="dxa"/>
          </w:tcPr>
          <w:p w:rsidR="00036477" w:rsidRPr="00E64F3A" w:rsidRDefault="00036477" w:rsidP="0003647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392" w:type="dxa"/>
          </w:tcPr>
          <w:p w:rsidR="00036477" w:rsidRPr="00E64F3A" w:rsidRDefault="00036477" w:rsidP="000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36477" w:rsidRPr="00E64F3A" w:rsidRDefault="00036477" w:rsidP="000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036477" w:rsidRPr="00E64F3A" w:rsidRDefault="00036477" w:rsidP="000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:rsidR="00036477" w:rsidRPr="00E64F3A" w:rsidRDefault="00036477" w:rsidP="000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036477" w:rsidRPr="00E64F3A" w:rsidRDefault="00036477" w:rsidP="000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22,321</w:t>
            </w:r>
          </w:p>
        </w:tc>
        <w:tc>
          <w:tcPr>
            <w:tcW w:w="264" w:type="dxa"/>
          </w:tcPr>
          <w:p w:rsidR="00036477" w:rsidRPr="00E64F3A" w:rsidRDefault="00036477" w:rsidP="000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036477" w:rsidRPr="00E64F3A" w:rsidRDefault="00036477" w:rsidP="000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9,621</w:t>
            </w:r>
          </w:p>
        </w:tc>
      </w:tr>
      <w:tr w:rsidR="00E64F3A" w:rsidRPr="00E64F3A" w:rsidTr="00036477">
        <w:tc>
          <w:tcPr>
            <w:tcW w:w="3378" w:type="dxa"/>
          </w:tcPr>
          <w:p w:rsidR="00036477" w:rsidRPr="00E64F3A" w:rsidRDefault="00036477" w:rsidP="0003647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392" w:type="dxa"/>
          </w:tcPr>
          <w:p w:rsidR="00036477" w:rsidRPr="00E64F3A" w:rsidRDefault="00036477" w:rsidP="000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36477" w:rsidRPr="00E64F3A" w:rsidRDefault="00036477" w:rsidP="000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036477" w:rsidRPr="00E64F3A" w:rsidRDefault="00036477" w:rsidP="000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:rsidR="00036477" w:rsidRPr="00E64F3A" w:rsidRDefault="00036477" w:rsidP="000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036477" w:rsidRPr="00E64F3A" w:rsidRDefault="00036477" w:rsidP="000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2,199</w:t>
            </w:r>
          </w:p>
        </w:tc>
        <w:tc>
          <w:tcPr>
            <w:tcW w:w="264" w:type="dxa"/>
          </w:tcPr>
          <w:p w:rsidR="00036477" w:rsidRPr="00E64F3A" w:rsidRDefault="00036477" w:rsidP="000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036477" w:rsidRPr="00E64F3A" w:rsidRDefault="00036477" w:rsidP="000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036477" w:rsidRPr="00E64F3A" w:rsidTr="00036477">
        <w:tc>
          <w:tcPr>
            <w:tcW w:w="3378" w:type="dxa"/>
          </w:tcPr>
          <w:p w:rsidR="00036477" w:rsidRPr="00E64F3A" w:rsidRDefault="00036477" w:rsidP="0003647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2" w:type="dxa"/>
            <w:vAlign w:val="bottom"/>
          </w:tcPr>
          <w:p w:rsidR="00036477" w:rsidRPr="00E64F3A" w:rsidRDefault="00036477" w:rsidP="000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36477" w:rsidRPr="00E64F3A" w:rsidRDefault="00036477" w:rsidP="000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36477" w:rsidRPr="00E64F3A" w:rsidRDefault="00036477" w:rsidP="000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  <w:tcBorders>
              <w:left w:val="nil"/>
            </w:tcBorders>
            <w:vAlign w:val="bottom"/>
          </w:tcPr>
          <w:p w:rsidR="00036477" w:rsidRPr="00E64F3A" w:rsidRDefault="00036477" w:rsidP="000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6477" w:rsidRPr="00E64F3A" w:rsidRDefault="00036477" w:rsidP="000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24,520</w:t>
            </w:r>
          </w:p>
        </w:tc>
        <w:tc>
          <w:tcPr>
            <w:tcW w:w="264" w:type="dxa"/>
            <w:vAlign w:val="bottom"/>
          </w:tcPr>
          <w:p w:rsidR="00036477" w:rsidRPr="00E64F3A" w:rsidRDefault="00036477" w:rsidP="000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6477" w:rsidRPr="00E64F3A" w:rsidRDefault="00036477" w:rsidP="000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10,569</w:t>
            </w:r>
          </w:p>
        </w:tc>
      </w:tr>
      <w:bookmarkEnd w:id="7"/>
    </w:tbl>
    <w:p w:rsidR="003E2EEB" w:rsidRPr="00E64F3A" w:rsidRDefault="003E2EEB" w:rsidP="000E6361">
      <w:pPr>
        <w:spacing w:line="240" w:lineRule="auto"/>
        <w:ind w:left="426"/>
        <w:jc w:val="thaiDistribute"/>
        <w:rPr>
          <w:rFonts w:ascii="Angsana New" w:hAnsi="Angsana New"/>
        </w:rPr>
      </w:pPr>
    </w:p>
    <w:p w:rsidR="00114872" w:rsidRPr="00E64F3A" w:rsidRDefault="00B81449" w:rsidP="000E6361">
      <w:pPr>
        <w:spacing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 ณ วันที่</w:t>
      </w:r>
      <w:r w:rsidR="005E06F6" w:rsidRPr="00E64F3A">
        <w:rPr>
          <w:rFonts w:ascii="Angsana New" w:hAnsi="Angsana New"/>
          <w:sz w:val="30"/>
          <w:szCs w:val="30"/>
        </w:rPr>
        <w:t xml:space="preserve"> 31</w:t>
      </w:r>
      <w:r w:rsidRPr="00E64F3A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E64F3A">
        <w:rPr>
          <w:rFonts w:ascii="Angsana New" w:hAnsi="Angsana New"/>
          <w:sz w:val="30"/>
          <w:szCs w:val="30"/>
          <w:cs/>
        </w:rPr>
        <w:t xml:space="preserve"> </w:t>
      </w:r>
      <w:r w:rsidR="005E06F6" w:rsidRPr="00E64F3A">
        <w:rPr>
          <w:rFonts w:ascii="Angsana New" w:hAnsi="Angsana New"/>
          <w:sz w:val="30"/>
          <w:szCs w:val="30"/>
        </w:rPr>
        <w:t>25</w:t>
      </w:r>
      <w:r w:rsidRPr="00E64F3A">
        <w:rPr>
          <w:rFonts w:ascii="Angsana New" w:hAnsi="Angsana New"/>
          <w:sz w:val="30"/>
          <w:szCs w:val="30"/>
          <w:cs/>
        </w:rPr>
        <w:t>6</w:t>
      </w:r>
      <w:r w:rsidR="004B4833" w:rsidRPr="00E64F3A">
        <w:rPr>
          <w:rFonts w:ascii="Angsana New" w:hAnsi="Angsana New"/>
          <w:sz w:val="30"/>
          <w:szCs w:val="30"/>
        </w:rPr>
        <w:t xml:space="preserve">3 </w:t>
      </w:r>
      <w:r w:rsidRPr="00E64F3A">
        <w:rPr>
          <w:rFonts w:ascii="Angsana New" w:hAnsi="Angsana New"/>
          <w:sz w:val="30"/>
          <w:szCs w:val="30"/>
          <w:cs/>
        </w:rPr>
        <w:t xml:space="preserve">มีอัตราดอกเบี้ยระหว่างร้อยละ </w:t>
      </w:r>
      <w:r w:rsidR="005E06F6" w:rsidRPr="00E64F3A">
        <w:rPr>
          <w:rFonts w:ascii="Angsana New" w:hAnsi="Angsana New"/>
          <w:sz w:val="30"/>
          <w:szCs w:val="30"/>
        </w:rPr>
        <w:t>0.50</w:t>
      </w:r>
      <w:r w:rsidR="005B2986" w:rsidRPr="00E64F3A">
        <w:rPr>
          <w:rFonts w:ascii="Angsana New" w:hAnsi="Angsana New" w:hint="cs"/>
          <w:sz w:val="30"/>
          <w:szCs w:val="30"/>
          <w:cs/>
        </w:rPr>
        <w:t xml:space="preserve"> </w:t>
      </w:r>
      <w:r w:rsidR="005B2986" w:rsidRPr="00E64F3A">
        <w:rPr>
          <w:rFonts w:ascii="Angsana New" w:hAnsi="Angsana New"/>
          <w:sz w:val="30"/>
          <w:szCs w:val="30"/>
          <w:cs/>
        </w:rPr>
        <w:t>–</w:t>
      </w:r>
      <w:r w:rsidR="005B2986" w:rsidRPr="00E64F3A">
        <w:rPr>
          <w:rFonts w:ascii="Angsana New" w:hAnsi="Angsana New" w:hint="cs"/>
          <w:sz w:val="30"/>
          <w:szCs w:val="30"/>
          <w:cs/>
        </w:rPr>
        <w:t xml:space="preserve"> </w:t>
      </w:r>
      <w:r w:rsidR="005B2986" w:rsidRPr="00E64F3A">
        <w:rPr>
          <w:rFonts w:ascii="Angsana New" w:hAnsi="Angsana New"/>
          <w:sz w:val="30"/>
          <w:szCs w:val="30"/>
        </w:rPr>
        <w:t>1</w:t>
      </w:r>
      <w:r w:rsidR="005B2986" w:rsidRPr="00E64F3A">
        <w:rPr>
          <w:rFonts w:ascii="Angsana New" w:hAnsi="Angsana New"/>
          <w:sz w:val="30"/>
          <w:szCs w:val="30"/>
          <w:cs/>
        </w:rPr>
        <w:t>.</w:t>
      </w:r>
      <w:r w:rsidR="005B2986" w:rsidRPr="00E64F3A">
        <w:rPr>
          <w:rFonts w:ascii="Angsana New" w:hAnsi="Angsana New"/>
          <w:sz w:val="30"/>
          <w:szCs w:val="30"/>
        </w:rPr>
        <w:t>70</w:t>
      </w:r>
      <w:r w:rsidR="00975BA1" w:rsidRPr="00E64F3A">
        <w:rPr>
          <w:rFonts w:ascii="Angsana New" w:hAnsi="Angsana New" w:hint="cs"/>
          <w:sz w:val="30"/>
          <w:szCs w:val="30"/>
          <w:cs/>
        </w:rPr>
        <w:t xml:space="preserve"> </w:t>
      </w:r>
      <w:r w:rsidRPr="00E64F3A">
        <w:rPr>
          <w:rFonts w:ascii="Angsana New" w:hAnsi="Angsana New" w:hint="cs"/>
          <w:sz w:val="30"/>
          <w:szCs w:val="30"/>
          <w:cs/>
        </w:rPr>
        <w:t>ต่อปี</w:t>
      </w:r>
    </w:p>
    <w:p w:rsidR="00547CDA" w:rsidRPr="00E64F3A" w:rsidRDefault="00547CDA" w:rsidP="000E6361">
      <w:pPr>
        <w:spacing w:line="240" w:lineRule="auto"/>
        <w:ind w:left="426"/>
        <w:jc w:val="thaiDistribute"/>
        <w:rPr>
          <w:rFonts w:ascii="Angsana New" w:hAnsi="Angsana New"/>
        </w:rPr>
      </w:pPr>
    </w:p>
    <w:p w:rsidR="00547CDA" w:rsidRPr="00E64F3A" w:rsidRDefault="00547CDA" w:rsidP="00547CDA">
      <w:pPr>
        <w:spacing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 w:hint="cs"/>
          <w:sz w:val="30"/>
          <w:szCs w:val="30"/>
          <w:cs/>
        </w:rPr>
        <w:t xml:space="preserve">ยอดเงินสดและรายการเทียบเท่าเงินสด ณ วันที่ </w:t>
      </w:r>
      <w:r w:rsidRPr="00E64F3A">
        <w:rPr>
          <w:rFonts w:ascii="Angsana New" w:hAnsi="Angsana New"/>
          <w:sz w:val="30"/>
          <w:szCs w:val="30"/>
        </w:rPr>
        <w:t xml:space="preserve">31 </w:t>
      </w:r>
      <w:r w:rsidRPr="00E64F3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B4833" w:rsidRPr="00E64F3A">
        <w:rPr>
          <w:rFonts w:ascii="Angsana New" w:hAnsi="Angsana New"/>
          <w:sz w:val="30"/>
          <w:szCs w:val="30"/>
        </w:rPr>
        <w:t xml:space="preserve">2563 </w:t>
      </w:r>
      <w:r w:rsidRPr="00E64F3A">
        <w:rPr>
          <w:rFonts w:ascii="Angsana New" w:hAnsi="Angsana New" w:hint="cs"/>
          <w:sz w:val="30"/>
          <w:szCs w:val="30"/>
          <w:cs/>
        </w:rPr>
        <w:t xml:space="preserve">และ </w:t>
      </w:r>
      <w:r w:rsidR="004B4833" w:rsidRPr="00E64F3A">
        <w:rPr>
          <w:rFonts w:ascii="Angsana New" w:hAnsi="Angsana New"/>
          <w:sz w:val="30"/>
          <w:szCs w:val="30"/>
        </w:rPr>
        <w:t>2562</w:t>
      </w:r>
      <w:r w:rsidRPr="00E64F3A">
        <w:rPr>
          <w:rFonts w:ascii="Angsana New" w:hAnsi="Angsana New" w:hint="cs"/>
          <w:sz w:val="30"/>
          <w:szCs w:val="30"/>
          <w:cs/>
        </w:rPr>
        <w:t xml:space="preserve"> จัดตามประเภทสกุลเงินตราได้ดังนี้</w:t>
      </w:r>
    </w:p>
    <w:tbl>
      <w:tblPr>
        <w:tblW w:w="935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78"/>
        <w:gridCol w:w="1392"/>
        <w:gridCol w:w="270"/>
        <w:gridCol w:w="1350"/>
        <w:gridCol w:w="258"/>
        <w:gridCol w:w="1182"/>
        <w:gridCol w:w="264"/>
        <w:gridCol w:w="1263"/>
      </w:tblGrid>
      <w:tr w:rsidR="00E64F3A" w:rsidRPr="00E64F3A" w:rsidTr="009C0413">
        <w:tc>
          <w:tcPr>
            <w:tcW w:w="3378" w:type="dxa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8" w:type="dxa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64F3A">
              <w:rPr>
                <w:rFonts w:ascii="Angsana New" w:hAnsi="Angsana New"/>
                <w:sz w:val="30"/>
                <w:szCs w:val="30"/>
              </w:rPr>
              <w:t>256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64" w:type="dxa"/>
            <w:vAlign w:val="center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64F3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64F3A" w:rsidRPr="00E64F3A" w:rsidTr="009C0413">
        <w:tc>
          <w:tcPr>
            <w:tcW w:w="3378" w:type="dxa"/>
          </w:tcPr>
          <w:p w:rsidR="00547CDA" w:rsidRPr="00E64F3A" w:rsidRDefault="00547CD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8" w:name="_Hlk31727995"/>
          </w:p>
        </w:tc>
        <w:tc>
          <w:tcPr>
            <w:tcW w:w="5979" w:type="dxa"/>
            <w:gridSpan w:val="7"/>
          </w:tcPr>
          <w:p w:rsidR="00547CDA" w:rsidRPr="00E64F3A" w:rsidRDefault="00547CD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                              (หน่วย</w:t>
            </w:r>
            <w:r w:rsidRPr="00E64F3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E64F3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E55DC" w:rsidRPr="00E64F3A" w:rsidTr="009C0413">
        <w:tc>
          <w:tcPr>
            <w:tcW w:w="3378" w:type="dxa"/>
          </w:tcPr>
          <w:p w:rsidR="00DE55DC" w:rsidRPr="00E64F3A" w:rsidRDefault="00DE55DC" w:rsidP="00DE55D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1392" w:type="dxa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DE55DC" w:rsidRPr="00E64F3A" w:rsidRDefault="00B55FD3" w:rsidP="00DE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24,520</w:t>
            </w:r>
          </w:p>
        </w:tc>
        <w:tc>
          <w:tcPr>
            <w:tcW w:w="264" w:type="dxa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10,569</w:t>
            </w:r>
          </w:p>
        </w:tc>
      </w:tr>
      <w:bookmarkEnd w:id="8"/>
    </w:tbl>
    <w:p w:rsidR="00E22BD9" w:rsidRPr="00E64F3A" w:rsidRDefault="00E22BD9" w:rsidP="000E6361">
      <w:pPr>
        <w:spacing w:line="240" w:lineRule="auto"/>
        <w:ind w:firstLine="426"/>
        <w:jc w:val="thaiDistribute"/>
        <w:rPr>
          <w:rFonts w:ascii="Angsana New" w:hAnsi="Angsana New"/>
          <w:sz w:val="16"/>
          <w:szCs w:val="16"/>
        </w:rPr>
      </w:pPr>
    </w:p>
    <w:p w:rsidR="006220FD" w:rsidRPr="00E64F3A" w:rsidRDefault="006220FD" w:rsidP="00A73386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64F3A">
        <w:rPr>
          <w:rFonts w:ascii="Angsana New" w:hAnsi="Angsana New" w:hint="cs"/>
          <w:b/>
          <w:bCs/>
          <w:sz w:val="30"/>
          <w:szCs w:val="30"/>
          <w:cs/>
        </w:rPr>
        <w:t>กระทบยอดหนี้สินจากกิจกรรมจัดหาเงิน</w:t>
      </w:r>
    </w:p>
    <w:tbl>
      <w:tblPr>
        <w:tblW w:w="1017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395"/>
        <w:gridCol w:w="236"/>
        <w:gridCol w:w="1181"/>
        <w:gridCol w:w="284"/>
        <w:gridCol w:w="1134"/>
        <w:gridCol w:w="270"/>
        <w:gridCol w:w="1290"/>
        <w:gridCol w:w="282"/>
        <w:gridCol w:w="1103"/>
      </w:tblGrid>
      <w:tr w:rsidR="00E64F3A" w:rsidRPr="00E64F3A" w:rsidTr="0050588D">
        <w:trPr>
          <w:trHeight w:val="597"/>
        </w:trPr>
        <w:tc>
          <w:tcPr>
            <w:tcW w:w="4395" w:type="dxa"/>
          </w:tcPr>
          <w:p w:rsidR="0050588D" w:rsidRPr="00E64F3A" w:rsidRDefault="0050588D" w:rsidP="00622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50588D" w:rsidRPr="00E64F3A" w:rsidRDefault="0050588D" w:rsidP="00622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vMerge w:val="restart"/>
          </w:tcPr>
          <w:p w:rsidR="0050588D" w:rsidRPr="00E64F3A" w:rsidRDefault="0050588D" w:rsidP="00EC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64F3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E64F3A">
              <w:rPr>
                <w:rFonts w:ascii="Angsana New" w:hAnsi="Angsana New"/>
                <w:sz w:val="28"/>
                <w:szCs w:val="28"/>
              </w:rPr>
              <w:t>256</w:t>
            </w:r>
            <w:r w:rsidR="00B55FD3" w:rsidRPr="00E64F3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:rsidR="0050588D" w:rsidRPr="00E64F3A" w:rsidRDefault="0050588D" w:rsidP="00622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50588D" w:rsidRPr="00E64F3A" w:rsidRDefault="0050588D" w:rsidP="0050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4F3A">
              <w:rPr>
                <w:rFonts w:ascii="Angsana New" w:hAnsi="Angsana New" w:hint="cs"/>
                <w:sz w:val="28"/>
                <w:szCs w:val="28"/>
                <w:cs/>
              </w:rPr>
              <w:t>กระแส</w:t>
            </w:r>
            <w:r w:rsidRPr="00E64F3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E64F3A"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270" w:type="dxa"/>
          </w:tcPr>
          <w:p w:rsidR="0050588D" w:rsidRPr="00E64F3A" w:rsidRDefault="0050588D" w:rsidP="00622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50588D" w:rsidRPr="00E64F3A" w:rsidRDefault="0050588D" w:rsidP="00E13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4F3A">
              <w:rPr>
                <w:rFonts w:ascii="Angsana New" w:hAnsi="Angsana New"/>
                <w:sz w:val="28"/>
                <w:szCs w:val="28"/>
                <w:cs/>
              </w:rPr>
              <w:t>รายการที่ไม่เป็นตัวเงิน</w:t>
            </w:r>
          </w:p>
        </w:tc>
        <w:tc>
          <w:tcPr>
            <w:tcW w:w="282" w:type="dxa"/>
          </w:tcPr>
          <w:p w:rsidR="0050588D" w:rsidRPr="00E64F3A" w:rsidRDefault="0050588D" w:rsidP="0007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vMerge w:val="restart"/>
          </w:tcPr>
          <w:p w:rsidR="0050588D" w:rsidRPr="00E64F3A" w:rsidRDefault="0050588D" w:rsidP="00A7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4F3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64F3A">
              <w:rPr>
                <w:rFonts w:ascii="Angsana New" w:hAnsi="Angsana New"/>
                <w:sz w:val="28"/>
                <w:szCs w:val="28"/>
              </w:rPr>
              <w:t>256</w:t>
            </w:r>
            <w:r w:rsidR="00B55FD3" w:rsidRPr="00E64F3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64F3A" w:rsidRPr="00E64F3A" w:rsidTr="0050588D">
        <w:tc>
          <w:tcPr>
            <w:tcW w:w="4395" w:type="dxa"/>
          </w:tcPr>
          <w:p w:rsidR="0050588D" w:rsidRPr="00E64F3A" w:rsidRDefault="0050588D" w:rsidP="00622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50588D" w:rsidRPr="00E64F3A" w:rsidRDefault="0050588D" w:rsidP="00622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vMerge/>
          </w:tcPr>
          <w:p w:rsidR="0050588D" w:rsidRPr="00E64F3A" w:rsidRDefault="0050588D" w:rsidP="00622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50588D" w:rsidRPr="00E64F3A" w:rsidRDefault="0050588D" w:rsidP="00622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0588D" w:rsidRPr="00E64F3A" w:rsidRDefault="0050588D" w:rsidP="00622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0588D" w:rsidRPr="00E64F3A" w:rsidRDefault="0050588D" w:rsidP="00622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50588D" w:rsidRPr="00E64F3A" w:rsidRDefault="0050588D" w:rsidP="008B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4F3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82" w:type="dxa"/>
          </w:tcPr>
          <w:p w:rsidR="0050588D" w:rsidRPr="00E64F3A" w:rsidRDefault="0050588D" w:rsidP="00622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vMerge/>
          </w:tcPr>
          <w:p w:rsidR="0050588D" w:rsidRPr="00E64F3A" w:rsidRDefault="0050588D" w:rsidP="00622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4F3A" w:rsidRPr="00E64F3A" w:rsidTr="00E1373F">
        <w:tc>
          <w:tcPr>
            <w:tcW w:w="4395" w:type="dxa"/>
          </w:tcPr>
          <w:p w:rsidR="0050588D" w:rsidRPr="00E64F3A" w:rsidRDefault="0050588D" w:rsidP="00622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50588D" w:rsidRPr="00E64F3A" w:rsidRDefault="0050588D" w:rsidP="00622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44" w:type="dxa"/>
            <w:gridSpan w:val="7"/>
          </w:tcPr>
          <w:p w:rsidR="0050588D" w:rsidRPr="00E64F3A" w:rsidRDefault="0050588D" w:rsidP="0050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E64F3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E64F3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64F3A" w:rsidRPr="00E64F3A" w:rsidTr="0050588D">
        <w:tc>
          <w:tcPr>
            <w:tcW w:w="4395" w:type="dxa"/>
          </w:tcPr>
          <w:p w:rsidR="0010343E" w:rsidRPr="00E64F3A" w:rsidRDefault="0010343E" w:rsidP="00694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6" w:hanging="176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</w:t>
            </w:r>
            <w:r w:rsidRPr="00E64F3A">
              <w:rPr>
                <w:rFonts w:ascii="Angsana New" w:hAnsi="Angsana New" w:hint="cs"/>
                <w:sz w:val="28"/>
                <w:szCs w:val="28"/>
                <w:cs/>
              </w:rPr>
              <w:t>ะ</w:t>
            </w:r>
            <w:r w:rsidRPr="00E64F3A">
              <w:rPr>
                <w:rFonts w:ascii="Angsana New" w:hAnsi="Angsana New"/>
                <w:sz w:val="28"/>
                <w:szCs w:val="28"/>
                <w:cs/>
              </w:rPr>
              <w:t>สั้นจากสถาบันการเงิน</w:t>
            </w:r>
          </w:p>
        </w:tc>
        <w:tc>
          <w:tcPr>
            <w:tcW w:w="236" w:type="dxa"/>
          </w:tcPr>
          <w:p w:rsidR="0010343E" w:rsidRPr="00E64F3A" w:rsidRDefault="0010343E" w:rsidP="00694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</w:tcPr>
          <w:p w:rsidR="0010343E" w:rsidRPr="00E64F3A" w:rsidRDefault="0010343E" w:rsidP="00694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284" w:type="dxa"/>
          </w:tcPr>
          <w:p w:rsidR="0010343E" w:rsidRPr="00E64F3A" w:rsidRDefault="0010343E" w:rsidP="00694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10343E" w:rsidRPr="00E64F3A" w:rsidRDefault="0010343E" w:rsidP="00694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(92,000)</w:t>
            </w:r>
          </w:p>
        </w:tc>
        <w:tc>
          <w:tcPr>
            <w:tcW w:w="270" w:type="dxa"/>
          </w:tcPr>
          <w:p w:rsidR="0010343E" w:rsidRPr="00E64F3A" w:rsidRDefault="0010343E" w:rsidP="00622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90" w:type="dxa"/>
          </w:tcPr>
          <w:p w:rsidR="0010343E" w:rsidRPr="00E64F3A" w:rsidRDefault="0010343E" w:rsidP="00CE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2" w:type="dxa"/>
            <w:vMerge w:val="restart"/>
          </w:tcPr>
          <w:p w:rsidR="0010343E" w:rsidRPr="00E64F3A" w:rsidRDefault="0010343E" w:rsidP="00622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3" w:type="dxa"/>
            <w:vMerge w:val="restart"/>
          </w:tcPr>
          <w:p w:rsidR="0010343E" w:rsidRPr="00E64F3A" w:rsidRDefault="0010343E" w:rsidP="00A7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228,000</w:t>
            </w:r>
          </w:p>
          <w:p w:rsidR="0010343E" w:rsidRPr="00E64F3A" w:rsidRDefault="0010343E" w:rsidP="00A7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369,510</w:t>
            </w:r>
          </w:p>
          <w:p w:rsidR="0010343E" w:rsidRPr="00E64F3A" w:rsidRDefault="0010343E" w:rsidP="00A7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94,182</w:t>
            </w:r>
          </w:p>
        </w:tc>
      </w:tr>
      <w:tr w:rsidR="00E64F3A" w:rsidRPr="00E64F3A" w:rsidTr="0050588D">
        <w:tc>
          <w:tcPr>
            <w:tcW w:w="4395" w:type="dxa"/>
          </w:tcPr>
          <w:p w:rsidR="0010343E" w:rsidRPr="00E64F3A" w:rsidRDefault="0010343E" w:rsidP="0050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64F3A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:rsidR="0010343E" w:rsidRPr="00E64F3A" w:rsidRDefault="0010343E" w:rsidP="00731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:rsidR="0010343E" w:rsidRPr="00E64F3A" w:rsidRDefault="0010343E" w:rsidP="00694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274,585</w:t>
            </w:r>
          </w:p>
        </w:tc>
        <w:tc>
          <w:tcPr>
            <w:tcW w:w="284" w:type="dxa"/>
          </w:tcPr>
          <w:p w:rsidR="0010343E" w:rsidRPr="00E64F3A" w:rsidRDefault="0010343E" w:rsidP="00694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10343E" w:rsidRPr="00E64F3A" w:rsidRDefault="0010343E" w:rsidP="00694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94,925</w:t>
            </w:r>
          </w:p>
        </w:tc>
        <w:tc>
          <w:tcPr>
            <w:tcW w:w="270" w:type="dxa"/>
          </w:tcPr>
          <w:p w:rsidR="0010343E" w:rsidRPr="00E64F3A" w:rsidRDefault="0010343E" w:rsidP="00694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90" w:type="dxa"/>
          </w:tcPr>
          <w:p w:rsidR="0010343E" w:rsidRPr="00E64F3A" w:rsidRDefault="0010343E" w:rsidP="00694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2" w:type="dxa"/>
            <w:vMerge/>
          </w:tcPr>
          <w:p w:rsidR="0010343E" w:rsidRPr="00E64F3A" w:rsidRDefault="0010343E" w:rsidP="00622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3" w:type="dxa"/>
            <w:vMerge/>
          </w:tcPr>
          <w:p w:rsidR="0010343E" w:rsidRPr="00E64F3A" w:rsidRDefault="0010343E" w:rsidP="00A7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4F3A" w:rsidRPr="00E64F3A" w:rsidTr="0050588D">
        <w:tc>
          <w:tcPr>
            <w:tcW w:w="4395" w:type="dxa"/>
          </w:tcPr>
          <w:p w:rsidR="0010343E" w:rsidRPr="00E64F3A" w:rsidRDefault="0010343E" w:rsidP="0007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4451"/>
                <w:tab w:val="clear" w:pos="4678"/>
                <w:tab w:val="left" w:pos="45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64F3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236" w:type="dxa"/>
          </w:tcPr>
          <w:p w:rsidR="0010343E" w:rsidRPr="00E64F3A" w:rsidRDefault="0010343E" w:rsidP="00622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10343E" w:rsidRPr="00E64F3A" w:rsidRDefault="0010343E" w:rsidP="0050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122,341</w:t>
            </w:r>
          </w:p>
        </w:tc>
        <w:tc>
          <w:tcPr>
            <w:tcW w:w="284" w:type="dxa"/>
          </w:tcPr>
          <w:p w:rsidR="0010343E" w:rsidRPr="00E64F3A" w:rsidRDefault="0010343E" w:rsidP="00A2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0343E" w:rsidRPr="00E64F3A" w:rsidRDefault="0010343E" w:rsidP="0067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(47,968)</w:t>
            </w:r>
          </w:p>
        </w:tc>
        <w:tc>
          <w:tcPr>
            <w:tcW w:w="270" w:type="dxa"/>
          </w:tcPr>
          <w:p w:rsidR="0010343E" w:rsidRPr="00E64F3A" w:rsidRDefault="0010343E" w:rsidP="00A2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10343E" w:rsidRPr="00E64F3A" w:rsidRDefault="0010343E" w:rsidP="0067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19,809</w:t>
            </w:r>
          </w:p>
        </w:tc>
        <w:tc>
          <w:tcPr>
            <w:tcW w:w="282" w:type="dxa"/>
          </w:tcPr>
          <w:p w:rsidR="0010343E" w:rsidRPr="00E64F3A" w:rsidRDefault="0010343E" w:rsidP="00622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</w:tcPr>
          <w:p w:rsidR="0010343E" w:rsidRPr="00E64F3A" w:rsidRDefault="0010343E" w:rsidP="00A7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64F3A" w:rsidRPr="00E64F3A" w:rsidTr="0050588D">
        <w:tc>
          <w:tcPr>
            <w:tcW w:w="4395" w:type="dxa"/>
          </w:tcPr>
          <w:p w:rsidR="0010343E" w:rsidRPr="00E64F3A" w:rsidRDefault="0010343E" w:rsidP="0007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4451"/>
                <w:tab w:val="clear" w:pos="4678"/>
                <w:tab w:val="left" w:pos="45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64F3A">
              <w:rPr>
                <w:rFonts w:ascii="Angsana New" w:hAnsi="Angsana New"/>
                <w:sz w:val="28"/>
                <w:szCs w:val="28"/>
                <w:cs/>
              </w:rPr>
              <w:t>รวมหนี้สินจากกิจกรรมจัดหาเงิน</w:t>
            </w:r>
          </w:p>
        </w:tc>
        <w:tc>
          <w:tcPr>
            <w:tcW w:w="236" w:type="dxa"/>
          </w:tcPr>
          <w:p w:rsidR="0010343E" w:rsidRPr="00E64F3A" w:rsidRDefault="0010343E" w:rsidP="00622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343E" w:rsidRPr="00E64F3A" w:rsidRDefault="0010343E" w:rsidP="0050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64F3A">
              <w:rPr>
                <w:rFonts w:ascii="Angsana New" w:hAnsi="Angsana New"/>
                <w:b/>
                <w:bCs/>
                <w:sz w:val="28"/>
                <w:szCs w:val="28"/>
              </w:rPr>
              <w:t>716,926</w:t>
            </w:r>
          </w:p>
        </w:tc>
        <w:tc>
          <w:tcPr>
            <w:tcW w:w="284" w:type="dxa"/>
            <w:vAlign w:val="bottom"/>
          </w:tcPr>
          <w:p w:rsidR="0010343E" w:rsidRPr="00E64F3A" w:rsidRDefault="0010343E" w:rsidP="0020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343E" w:rsidRPr="00E64F3A" w:rsidRDefault="0010343E" w:rsidP="0067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64F3A">
              <w:rPr>
                <w:rFonts w:ascii="Angsana New" w:hAnsi="Angsana New"/>
                <w:b/>
                <w:bCs/>
                <w:sz w:val="28"/>
                <w:szCs w:val="28"/>
              </w:rPr>
              <w:t>(45,043)</w:t>
            </w:r>
          </w:p>
        </w:tc>
        <w:tc>
          <w:tcPr>
            <w:tcW w:w="270" w:type="dxa"/>
            <w:vAlign w:val="bottom"/>
          </w:tcPr>
          <w:p w:rsidR="0010343E" w:rsidRPr="00E64F3A" w:rsidRDefault="0010343E" w:rsidP="0020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10343E" w:rsidRPr="00E64F3A" w:rsidRDefault="0010343E" w:rsidP="00CE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64F3A">
              <w:rPr>
                <w:rFonts w:ascii="Angsana New" w:hAnsi="Angsana New"/>
                <w:b/>
                <w:bCs/>
                <w:sz w:val="28"/>
                <w:szCs w:val="28"/>
              </w:rPr>
              <w:t>19,809</w:t>
            </w:r>
          </w:p>
        </w:tc>
        <w:tc>
          <w:tcPr>
            <w:tcW w:w="282" w:type="dxa"/>
            <w:tcBorders>
              <w:bottom w:val="nil"/>
            </w:tcBorders>
          </w:tcPr>
          <w:p w:rsidR="0010343E" w:rsidRPr="00E64F3A" w:rsidRDefault="0010343E" w:rsidP="00622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:rsidR="0010343E" w:rsidRPr="00E64F3A" w:rsidRDefault="0010343E" w:rsidP="00A7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64F3A">
              <w:rPr>
                <w:rFonts w:ascii="Angsana New" w:hAnsi="Angsana New"/>
                <w:b/>
                <w:bCs/>
                <w:sz w:val="28"/>
                <w:szCs w:val="28"/>
              </w:rPr>
              <w:t>691,692</w:t>
            </w:r>
          </w:p>
        </w:tc>
      </w:tr>
    </w:tbl>
    <w:p w:rsidR="00E22BD9" w:rsidRPr="00E64F3A" w:rsidRDefault="00E22BD9" w:rsidP="006E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sz w:val="28"/>
          <w:szCs w:val="28"/>
        </w:rPr>
      </w:pPr>
    </w:p>
    <w:p w:rsidR="00A71C1A" w:rsidRPr="00E64F3A" w:rsidRDefault="00A71C1A" w:rsidP="006E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sz w:val="28"/>
          <w:szCs w:val="28"/>
        </w:rPr>
      </w:pPr>
    </w:p>
    <w:p w:rsidR="00A71C1A" w:rsidRPr="00E64F3A" w:rsidRDefault="00A71C1A" w:rsidP="006E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sz w:val="28"/>
          <w:szCs w:val="28"/>
        </w:rPr>
      </w:pPr>
    </w:p>
    <w:p w:rsidR="00A71C1A" w:rsidRPr="00E64F3A" w:rsidRDefault="00A71C1A" w:rsidP="006E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sz w:val="28"/>
          <w:szCs w:val="28"/>
        </w:rPr>
      </w:pPr>
    </w:p>
    <w:p w:rsidR="00A71C1A" w:rsidRPr="00E64F3A" w:rsidRDefault="00A71C1A" w:rsidP="006E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sz w:val="28"/>
          <w:szCs w:val="28"/>
        </w:rPr>
      </w:pPr>
    </w:p>
    <w:p w:rsidR="00A71C1A" w:rsidRPr="00E64F3A" w:rsidRDefault="00A71C1A" w:rsidP="006E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sz w:val="28"/>
          <w:szCs w:val="28"/>
        </w:rPr>
      </w:pPr>
    </w:p>
    <w:p w:rsidR="00A71C1A" w:rsidRPr="00E64F3A" w:rsidRDefault="00A71C1A" w:rsidP="006E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sz w:val="28"/>
          <w:szCs w:val="28"/>
        </w:rPr>
      </w:pPr>
    </w:p>
    <w:p w:rsidR="00954A7A" w:rsidRPr="00E64F3A" w:rsidRDefault="00921D84" w:rsidP="006E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  <w:r w:rsidRPr="00E64F3A">
        <w:rPr>
          <w:rFonts w:ascii="Angsana New" w:hAnsi="Angsana New"/>
          <w:b/>
          <w:sz w:val="30"/>
          <w:szCs w:val="30"/>
        </w:rPr>
        <w:lastRenderedPageBreak/>
        <w:t>6</w:t>
      </w:r>
      <w:r w:rsidR="005D1BEB" w:rsidRPr="00E64F3A">
        <w:rPr>
          <w:rFonts w:ascii="Angsana New" w:hAnsi="Angsana New"/>
          <w:b/>
          <w:sz w:val="30"/>
          <w:szCs w:val="30"/>
        </w:rPr>
        <w:tab/>
      </w:r>
      <w:r w:rsidR="002E2517" w:rsidRPr="00E64F3A">
        <w:rPr>
          <w:rFonts w:ascii="Angsana New" w:hAnsi="Angsana New"/>
          <w:bCs/>
          <w:sz w:val="30"/>
          <w:szCs w:val="30"/>
          <w:cs/>
        </w:rPr>
        <w:t xml:space="preserve">ลูกหนี้การค้า </w:t>
      </w:r>
    </w:p>
    <w:tbl>
      <w:tblPr>
        <w:tblW w:w="91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7"/>
        <w:gridCol w:w="3023"/>
        <w:gridCol w:w="110"/>
        <w:gridCol w:w="1021"/>
        <w:gridCol w:w="110"/>
        <w:gridCol w:w="1307"/>
        <w:gridCol w:w="107"/>
        <w:gridCol w:w="171"/>
        <w:gridCol w:w="108"/>
        <w:gridCol w:w="1456"/>
        <w:gridCol w:w="105"/>
        <w:gridCol w:w="134"/>
        <w:gridCol w:w="105"/>
        <w:gridCol w:w="1214"/>
        <w:gridCol w:w="107"/>
        <w:gridCol w:w="9"/>
      </w:tblGrid>
      <w:tr w:rsidR="00E64F3A" w:rsidRPr="00E64F3A" w:rsidTr="00DC5048">
        <w:trPr>
          <w:gridBefore w:val="1"/>
          <w:gridAfter w:val="1"/>
          <w:wBefore w:w="58" w:type="pct"/>
          <w:wAfter w:w="5" w:type="pct"/>
          <w:trHeight w:val="326"/>
          <w:tblHeader/>
        </w:trPr>
        <w:tc>
          <w:tcPr>
            <w:tcW w:w="1704" w:type="pct"/>
            <w:gridSpan w:val="2"/>
          </w:tcPr>
          <w:p w:rsidR="00F365B7" w:rsidRPr="00E64F3A" w:rsidRDefault="00F365B7" w:rsidP="007C2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9" w:name="_Hlk31728616"/>
          </w:p>
        </w:tc>
        <w:tc>
          <w:tcPr>
            <w:tcW w:w="615" w:type="pct"/>
            <w:gridSpan w:val="2"/>
          </w:tcPr>
          <w:p w:rsidR="00F365B7" w:rsidRPr="00E64F3A" w:rsidRDefault="00F365B7" w:rsidP="0070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769" w:type="pct"/>
            <w:gridSpan w:val="2"/>
          </w:tcPr>
          <w:p w:rsidR="00F365B7" w:rsidRPr="00E64F3A" w:rsidRDefault="000F5FB8" w:rsidP="0070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2" w:type="pct"/>
            <w:gridSpan w:val="2"/>
          </w:tcPr>
          <w:p w:rsidR="00F365B7" w:rsidRPr="00E64F3A" w:rsidRDefault="00F365B7" w:rsidP="000F6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9" w:type="pct"/>
            <w:gridSpan w:val="2"/>
          </w:tcPr>
          <w:p w:rsidR="00F365B7" w:rsidRPr="00E64F3A" w:rsidRDefault="00703D4A" w:rsidP="0070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 w:rsidR="00F365B7" w:rsidRPr="00E64F3A">
              <w:rPr>
                <w:rFonts w:ascii="Angsana New" w:hAnsi="Angsana New" w:hint="cs"/>
                <w:sz w:val="30"/>
                <w:szCs w:val="30"/>
                <w:cs/>
              </w:rPr>
              <w:t>ธันวาค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E64F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365B7" w:rsidRPr="00E64F3A">
              <w:rPr>
                <w:rFonts w:ascii="Angsana New" w:hAnsi="Angsana New"/>
                <w:sz w:val="30"/>
                <w:szCs w:val="30"/>
              </w:rPr>
              <w:t>256</w:t>
            </w:r>
            <w:r w:rsidR="00DE55DC" w:rsidRPr="00E64F3A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0" w:type="pct"/>
            <w:gridSpan w:val="2"/>
          </w:tcPr>
          <w:p w:rsidR="00F365B7" w:rsidRPr="00E64F3A" w:rsidRDefault="00F365B7" w:rsidP="006F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" w:type="pct"/>
            <w:gridSpan w:val="2"/>
          </w:tcPr>
          <w:p w:rsidR="00F365B7" w:rsidRPr="00E64F3A" w:rsidRDefault="00DE55DC" w:rsidP="00625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E64F3A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 </w:t>
            </w:r>
            <w:r w:rsidRPr="00E64F3A">
              <w:rPr>
                <w:rFonts w:ascii="Angsana New" w:hAnsi="Angsana New"/>
                <w:spacing w:val="-8"/>
                <w:sz w:val="30"/>
                <w:szCs w:val="30"/>
              </w:rPr>
              <w:t>2562</w:t>
            </w:r>
          </w:p>
        </w:tc>
      </w:tr>
      <w:tr w:rsidR="00E64F3A" w:rsidRPr="00E64F3A" w:rsidTr="00DC5048">
        <w:trPr>
          <w:gridBefore w:val="1"/>
          <w:wBefore w:w="58" w:type="pct"/>
          <w:trHeight w:val="430"/>
          <w:tblHeader/>
        </w:trPr>
        <w:tc>
          <w:tcPr>
            <w:tcW w:w="1704" w:type="pct"/>
            <w:gridSpan w:val="2"/>
          </w:tcPr>
          <w:p w:rsidR="00F365B7" w:rsidRPr="00E64F3A" w:rsidRDefault="00F365B7" w:rsidP="00D50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</w:tcPr>
          <w:p w:rsidR="00F365B7" w:rsidRPr="00E64F3A" w:rsidRDefault="00F365B7" w:rsidP="00D50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:rsidR="00F365B7" w:rsidRPr="00E64F3A" w:rsidRDefault="00F365B7" w:rsidP="00D50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F365B7" w:rsidRPr="00E64F3A" w:rsidRDefault="00F365B7" w:rsidP="00A6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2" w:type="pct"/>
            <w:gridSpan w:val="7"/>
          </w:tcPr>
          <w:p w:rsidR="00F365B7" w:rsidRPr="00E64F3A" w:rsidRDefault="00F365B7" w:rsidP="005F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E64F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E64F3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64F3A" w:rsidRPr="00E64F3A" w:rsidTr="00DC5048">
        <w:trPr>
          <w:gridBefore w:val="1"/>
          <w:gridAfter w:val="1"/>
          <w:wBefore w:w="58" w:type="pct"/>
          <w:wAfter w:w="4" w:type="pct"/>
          <w:trHeight w:val="430"/>
        </w:trPr>
        <w:tc>
          <w:tcPr>
            <w:tcW w:w="1704" w:type="pct"/>
            <w:gridSpan w:val="2"/>
          </w:tcPr>
          <w:p w:rsidR="00DE55DC" w:rsidRPr="00E64F3A" w:rsidRDefault="00DE55DC" w:rsidP="00DE5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15" w:type="pct"/>
            <w:gridSpan w:val="2"/>
          </w:tcPr>
          <w:p w:rsidR="00DE55DC" w:rsidRPr="00E64F3A" w:rsidRDefault="00DE55DC" w:rsidP="00DE5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:rsidR="00DE55DC" w:rsidRPr="00E64F3A" w:rsidRDefault="000F5FB8" w:rsidP="000F5FB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52" w:type="pct"/>
            <w:gridSpan w:val="2"/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pct"/>
            <w:gridSpan w:val="2"/>
          </w:tcPr>
          <w:p w:rsidR="00DE55DC" w:rsidRPr="00E64F3A" w:rsidRDefault="004F5EC3" w:rsidP="00DE55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6,327</w:t>
            </w:r>
          </w:p>
        </w:tc>
        <w:tc>
          <w:tcPr>
            <w:tcW w:w="130" w:type="pct"/>
            <w:gridSpan w:val="2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8" w:type="pct"/>
            <w:gridSpan w:val="2"/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46,486</w:t>
            </w:r>
          </w:p>
        </w:tc>
      </w:tr>
      <w:tr w:rsidR="00E64F3A" w:rsidRPr="00E64F3A" w:rsidTr="00DC5048">
        <w:trPr>
          <w:gridBefore w:val="1"/>
          <w:gridAfter w:val="1"/>
          <w:wBefore w:w="58" w:type="pct"/>
          <w:wAfter w:w="4" w:type="pct"/>
          <w:trHeight w:val="430"/>
        </w:trPr>
        <w:tc>
          <w:tcPr>
            <w:tcW w:w="1704" w:type="pct"/>
            <w:gridSpan w:val="2"/>
          </w:tcPr>
          <w:p w:rsidR="00DE55DC" w:rsidRPr="00E64F3A" w:rsidRDefault="00DE55DC" w:rsidP="00DE5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615" w:type="pct"/>
            <w:gridSpan w:val="2"/>
          </w:tcPr>
          <w:p w:rsidR="00DE55DC" w:rsidRPr="00E64F3A" w:rsidRDefault="00DE55DC" w:rsidP="00DE5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2" w:type="pct"/>
            <w:gridSpan w:val="2"/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9" w:type="pct"/>
            <w:gridSpan w:val="2"/>
            <w:tcBorders>
              <w:bottom w:val="single" w:sz="4" w:space="0" w:color="auto"/>
            </w:tcBorders>
          </w:tcPr>
          <w:p w:rsidR="00DE55DC" w:rsidRPr="00E64F3A" w:rsidRDefault="004F5EC3" w:rsidP="00DE55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225,261</w:t>
            </w:r>
          </w:p>
        </w:tc>
        <w:tc>
          <w:tcPr>
            <w:tcW w:w="130" w:type="pct"/>
            <w:gridSpan w:val="2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bottom w:val="single" w:sz="4" w:space="0" w:color="auto"/>
            </w:tcBorders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263,174</w:t>
            </w:r>
          </w:p>
        </w:tc>
      </w:tr>
      <w:tr w:rsidR="00E64F3A" w:rsidRPr="00E64F3A" w:rsidTr="00DC5048">
        <w:trPr>
          <w:gridBefore w:val="1"/>
          <w:gridAfter w:val="1"/>
          <w:wBefore w:w="58" w:type="pct"/>
          <w:wAfter w:w="4" w:type="pct"/>
          <w:trHeight w:val="414"/>
        </w:trPr>
        <w:tc>
          <w:tcPr>
            <w:tcW w:w="1704" w:type="pct"/>
            <w:gridSpan w:val="2"/>
          </w:tcPr>
          <w:p w:rsidR="00DE55DC" w:rsidRPr="00E64F3A" w:rsidRDefault="00DE55DC" w:rsidP="00DE5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gridSpan w:val="2"/>
          </w:tcPr>
          <w:p w:rsidR="00DE55DC" w:rsidRPr="00E64F3A" w:rsidRDefault="00DE55DC" w:rsidP="00DE5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9" w:type="pct"/>
            <w:gridSpan w:val="2"/>
            <w:tcBorders>
              <w:top w:val="single" w:sz="4" w:space="0" w:color="auto"/>
            </w:tcBorders>
          </w:tcPr>
          <w:p w:rsidR="00DE55DC" w:rsidRPr="00E64F3A" w:rsidRDefault="004F5EC3" w:rsidP="00DE55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231,588</w:t>
            </w:r>
          </w:p>
        </w:tc>
        <w:tc>
          <w:tcPr>
            <w:tcW w:w="130" w:type="pct"/>
            <w:gridSpan w:val="2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</w:tcBorders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309,660</w:t>
            </w:r>
          </w:p>
        </w:tc>
      </w:tr>
      <w:tr w:rsidR="00E64F3A" w:rsidRPr="00E64F3A" w:rsidTr="0065080E">
        <w:trPr>
          <w:gridBefore w:val="1"/>
          <w:gridAfter w:val="1"/>
          <w:wBefore w:w="58" w:type="pct"/>
          <w:wAfter w:w="4" w:type="pct"/>
          <w:trHeight w:val="430"/>
        </w:trPr>
        <w:tc>
          <w:tcPr>
            <w:tcW w:w="1" w:type="pct"/>
            <w:gridSpan w:val="4"/>
          </w:tcPr>
          <w:p w:rsidR="00050FA8" w:rsidRPr="00E64F3A" w:rsidRDefault="00050FA8" w:rsidP="00050FA8">
            <w:pPr>
              <w:spacing w:line="33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  <w:p w:rsidR="00050FA8" w:rsidRPr="00E64F3A" w:rsidRDefault="00050FA8" w:rsidP="0005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 xml:space="preserve">        (</w:t>
            </w:r>
            <w:r w:rsidRPr="00E64F3A">
              <w:rPr>
                <w:rFonts w:ascii="Angsana New" w:hAnsi="Angsana New"/>
                <w:sz w:val="30"/>
                <w:szCs w:val="30"/>
              </w:rPr>
              <w:t xml:space="preserve">2562: 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  <w:r w:rsidRPr="00E64F3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769" w:type="pct"/>
            <w:gridSpan w:val="2"/>
          </w:tcPr>
          <w:p w:rsidR="00050FA8" w:rsidRPr="00E64F3A" w:rsidRDefault="00050FA8" w:rsidP="00DE55D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050FA8" w:rsidRPr="00E64F3A" w:rsidRDefault="00050FA8" w:rsidP="00DE55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49" w:type="pct"/>
            <w:gridSpan w:val="2"/>
            <w:tcBorders>
              <w:bottom w:val="single" w:sz="4" w:space="0" w:color="auto"/>
            </w:tcBorders>
          </w:tcPr>
          <w:p w:rsidR="000F5FB8" w:rsidRPr="00E64F3A" w:rsidRDefault="000F5FB8" w:rsidP="00DE55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50FA8" w:rsidRPr="00E64F3A" w:rsidRDefault="00050FA8" w:rsidP="00DE55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bidi="th-TH"/>
              </w:rPr>
              <w:t>(23,975)</w:t>
            </w:r>
          </w:p>
        </w:tc>
        <w:tc>
          <w:tcPr>
            <w:tcW w:w="130" w:type="pct"/>
            <w:gridSpan w:val="2"/>
          </w:tcPr>
          <w:p w:rsidR="00050FA8" w:rsidRPr="00E64F3A" w:rsidRDefault="00050FA8" w:rsidP="00DE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bottom w:val="single" w:sz="4" w:space="0" w:color="auto"/>
            </w:tcBorders>
          </w:tcPr>
          <w:p w:rsidR="000F5FB8" w:rsidRPr="00E64F3A" w:rsidRDefault="000F5FB8" w:rsidP="00DE55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50FA8" w:rsidRPr="00E64F3A" w:rsidRDefault="00050FA8" w:rsidP="00DE55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(24,923)</w:t>
            </w:r>
          </w:p>
        </w:tc>
      </w:tr>
      <w:tr w:rsidR="00E64F3A" w:rsidRPr="00E64F3A" w:rsidTr="00DC5048">
        <w:trPr>
          <w:gridBefore w:val="1"/>
          <w:gridAfter w:val="1"/>
          <w:wBefore w:w="58" w:type="pct"/>
          <w:wAfter w:w="5" w:type="pct"/>
          <w:trHeight w:val="414"/>
        </w:trPr>
        <w:tc>
          <w:tcPr>
            <w:tcW w:w="1704" w:type="pct"/>
            <w:gridSpan w:val="2"/>
          </w:tcPr>
          <w:p w:rsidR="00DE55DC" w:rsidRPr="00E64F3A" w:rsidRDefault="00DE55DC" w:rsidP="00DE5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:rsidR="00DE55DC" w:rsidRPr="00E64F3A" w:rsidRDefault="00DE55DC" w:rsidP="00DE5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49" w:type="pct"/>
            <w:gridSpan w:val="2"/>
            <w:tcBorders>
              <w:bottom w:val="double" w:sz="4" w:space="0" w:color="auto"/>
            </w:tcBorders>
          </w:tcPr>
          <w:p w:rsidR="00DE55DC" w:rsidRPr="00E64F3A" w:rsidRDefault="004F5EC3" w:rsidP="00DE55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207,613</w:t>
            </w:r>
          </w:p>
        </w:tc>
        <w:tc>
          <w:tcPr>
            <w:tcW w:w="130" w:type="pct"/>
            <w:gridSpan w:val="2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bottom w:val="double" w:sz="4" w:space="0" w:color="auto"/>
            </w:tcBorders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284,737</w:t>
            </w:r>
          </w:p>
        </w:tc>
      </w:tr>
      <w:tr w:rsidR="00E64F3A" w:rsidRPr="00E64F3A" w:rsidTr="00DC5048">
        <w:trPr>
          <w:gridBefore w:val="1"/>
          <w:gridAfter w:val="1"/>
          <w:wBefore w:w="58" w:type="pct"/>
          <w:wAfter w:w="5" w:type="pct"/>
          <w:trHeight w:val="414"/>
        </w:trPr>
        <w:tc>
          <w:tcPr>
            <w:tcW w:w="1704" w:type="pct"/>
            <w:gridSpan w:val="2"/>
          </w:tcPr>
          <w:p w:rsidR="00DC5048" w:rsidRPr="00E64F3A" w:rsidRDefault="00DC5048" w:rsidP="00685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:rsidR="00F365B7" w:rsidRPr="00E64F3A" w:rsidRDefault="00F365B7" w:rsidP="00685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:rsidR="00F365B7" w:rsidRPr="00E64F3A" w:rsidRDefault="00F365B7" w:rsidP="00685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F365B7" w:rsidRPr="00E64F3A" w:rsidRDefault="00F365B7" w:rsidP="00685BA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49" w:type="pct"/>
            <w:gridSpan w:val="2"/>
            <w:tcBorders>
              <w:bottom w:val="single" w:sz="4" w:space="0" w:color="FFFFFF"/>
            </w:tcBorders>
          </w:tcPr>
          <w:p w:rsidR="00F365B7" w:rsidRPr="00E64F3A" w:rsidRDefault="00F365B7" w:rsidP="00685BA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  <w:gridSpan w:val="2"/>
          </w:tcPr>
          <w:p w:rsidR="00F365B7" w:rsidRPr="00E64F3A" w:rsidRDefault="00F365B7" w:rsidP="00685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bottom w:val="single" w:sz="4" w:space="0" w:color="FFFFFF"/>
            </w:tcBorders>
          </w:tcPr>
          <w:p w:rsidR="00F365B7" w:rsidRPr="00E64F3A" w:rsidRDefault="00F365B7" w:rsidP="00685BA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bookmarkEnd w:id="9"/>
      <w:tr w:rsidR="00E64F3A" w:rsidRPr="00E64F3A" w:rsidTr="00DC5048">
        <w:trPr>
          <w:gridAfter w:val="2"/>
          <w:wAfter w:w="63" w:type="pct"/>
          <w:trHeight w:val="414"/>
        </w:trPr>
        <w:tc>
          <w:tcPr>
            <w:tcW w:w="3088" w:type="pct"/>
            <w:gridSpan w:val="6"/>
          </w:tcPr>
          <w:p w:rsidR="00DC5048" w:rsidRPr="00E64F3A" w:rsidRDefault="000F5FB8" w:rsidP="000F5FB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ค่าเผื่อผลขาดทุนด้านเครดิตที่คาดว่าจะเกิดขึ้น </w:t>
            </w:r>
            <w:r w:rsidRPr="00E64F3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</w:r>
            <w:r w:rsidRPr="00E64F3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(2562: ค่าเผื่อหนี้สงสัยจะสูญ) </w:t>
            </w:r>
            <w:r w:rsidR="00DC5048" w:rsidRPr="00E64F3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ต้นปี</w:t>
            </w:r>
            <w:r w:rsidR="00DC5048" w:rsidRPr="00E64F3A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DC5048" w:rsidRPr="00E64F3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ก่อนปรับปรุง</w:t>
            </w:r>
          </w:p>
        </w:tc>
        <w:tc>
          <w:tcPr>
            <w:tcW w:w="151" w:type="pct"/>
            <w:gridSpan w:val="2"/>
          </w:tcPr>
          <w:p w:rsidR="00DC5048" w:rsidRPr="00E64F3A" w:rsidRDefault="00DC5048" w:rsidP="00DC5048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:rsidR="00DC5048" w:rsidRPr="00E64F3A" w:rsidRDefault="00DC5048" w:rsidP="00DC5048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bidi="th-TH"/>
              </w:rPr>
              <w:t>24,923</w:t>
            </w:r>
          </w:p>
        </w:tc>
        <w:tc>
          <w:tcPr>
            <w:tcW w:w="130" w:type="pct"/>
            <w:gridSpan w:val="2"/>
          </w:tcPr>
          <w:p w:rsidR="00DC5048" w:rsidRPr="00E64F3A" w:rsidRDefault="00DC5048" w:rsidP="00DC5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:rsidR="00DC5048" w:rsidRPr="00E64F3A" w:rsidRDefault="00DC5048" w:rsidP="00DC504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6,157</w:t>
            </w:r>
          </w:p>
        </w:tc>
      </w:tr>
      <w:tr w:rsidR="00E64F3A" w:rsidRPr="00E64F3A" w:rsidTr="00DC5048">
        <w:trPr>
          <w:gridAfter w:val="2"/>
          <w:wAfter w:w="63" w:type="pct"/>
          <w:trHeight w:val="585"/>
        </w:trPr>
        <w:tc>
          <w:tcPr>
            <w:tcW w:w="3088" w:type="pct"/>
            <w:gridSpan w:val="6"/>
          </w:tcPr>
          <w:p w:rsidR="00DC5048" w:rsidRPr="00E64F3A" w:rsidRDefault="00DC5048" w:rsidP="00DC504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64F3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รายการปรับปรุงค่าเผื่อหนี้สงสัยจะสูญจากการนำมาตรฐานการรายงานทางการเงินฉบับที่ </w:t>
            </w: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9 </w:t>
            </w:r>
            <w:r w:rsidRPr="00E64F3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มาถือปฏิบัติเป็นครั้งแรก</w:t>
            </w:r>
          </w:p>
        </w:tc>
        <w:tc>
          <w:tcPr>
            <w:tcW w:w="151" w:type="pct"/>
            <w:gridSpan w:val="2"/>
          </w:tcPr>
          <w:p w:rsidR="00DC5048" w:rsidRPr="00E64F3A" w:rsidRDefault="00DC5048" w:rsidP="00DC5048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FFFFFF"/>
              <w:bottom w:val="single" w:sz="4" w:space="0" w:color="auto"/>
            </w:tcBorders>
            <w:vAlign w:val="bottom"/>
          </w:tcPr>
          <w:p w:rsidR="00DC5048" w:rsidRPr="00E64F3A" w:rsidRDefault="00DC5048" w:rsidP="00DC5048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bidi="th-TH"/>
              </w:rPr>
              <w:t>1,094</w:t>
            </w:r>
          </w:p>
        </w:tc>
        <w:tc>
          <w:tcPr>
            <w:tcW w:w="130" w:type="pct"/>
            <w:gridSpan w:val="2"/>
            <w:vAlign w:val="bottom"/>
          </w:tcPr>
          <w:p w:rsidR="00DC5048" w:rsidRPr="00E64F3A" w:rsidRDefault="00DC5048" w:rsidP="00DC5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FFFFFF"/>
              <w:bottom w:val="single" w:sz="4" w:space="0" w:color="auto"/>
            </w:tcBorders>
            <w:vAlign w:val="bottom"/>
          </w:tcPr>
          <w:p w:rsidR="00DC5048" w:rsidRPr="00E64F3A" w:rsidRDefault="00DC5048" w:rsidP="00DC504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64F3A" w:rsidRPr="00E64F3A" w:rsidTr="00DC5048">
        <w:trPr>
          <w:gridAfter w:val="2"/>
          <w:wAfter w:w="63" w:type="pct"/>
          <w:trHeight w:val="414"/>
        </w:trPr>
        <w:tc>
          <w:tcPr>
            <w:tcW w:w="3088" w:type="pct"/>
            <w:gridSpan w:val="6"/>
          </w:tcPr>
          <w:p w:rsidR="00DC5048" w:rsidRPr="00E64F3A" w:rsidRDefault="000F5FB8" w:rsidP="000F5FB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ค่าเผื่อผลขาดทุนด้านเครดิตที่คาดว่าจะเกิดขึ้น </w:t>
            </w:r>
            <w:r w:rsidRPr="00E64F3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</w:r>
            <w:r w:rsidRPr="00E64F3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(2562: ค่าเผื่อหนี้สงสัยจะสูญ) ต้นปี</w:t>
            </w:r>
            <w:r w:rsidRPr="00E64F3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C5048" w:rsidRPr="00E64F3A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DC5048" w:rsidRPr="00E64F3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หลัง</w:t>
            </w:r>
            <w:r w:rsidR="00DC5048" w:rsidRPr="00E64F3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ปรับปรุง</w:t>
            </w:r>
          </w:p>
        </w:tc>
        <w:tc>
          <w:tcPr>
            <w:tcW w:w="151" w:type="pct"/>
            <w:gridSpan w:val="2"/>
          </w:tcPr>
          <w:p w:rsidR="00DC5048" w:rsidRPr="00E64F3A" w:rsidRDefault="00DC5048" w:rsidP="00DC5048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:rsidR="00DC5048" w:rsidRPr="00E64F3A" w:rsidRDefault="00DC5048" w:rsidP="00DC5048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bidi="th-TH"/>
              </w:rPr>
              <w:t>26,017</w:t>
            </w:r>
          </w:p>
        </w:tc>
        <w:tc>
          <w:tcPr>
            <w:tcW w:w="130" w:type="pct"/>
            <w:gridSpan w:val="2"/>
          </w:tcPr>
          <w:p w:rsidR="00DC5048" w:rsidRPr="00E64F3A" w:rsidRDefault="00DC5048" w:rsidP="00DC5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:rsidR="00DC5048" w:rsidRPr="00E64F3A" w:rsidRDefault="00DC5048" w:rsidP="00DC504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6,157</w:t>
            </w:r>
          </w:p>
        </w:tc>
      </w:tr>
      <w:tr w:rsidR="00E64F3A" w:rsidRPr="00E64F3A" w:rsidTr="00DC5048">
        <w:trPr>
          <w:gridAfter w:val="2"/>
          <w:wAfter w:w="63" w:type="pct"/>
          <w:trHeight w:val="414"/>
        </w:trPr>
        <w:tc>
          <w:tcPr>
            <w:tcW w:w="1702" w:type="pct"/>
            <w:gridSpan w:val="2"/>
          </w:tcPr>
          <w:p w:rsidR="00DC5048" w:rsidRPr="00E64F3A" w:rsidRDefault="00DC5048" w:rsidP="00DC5048">
            <w:pPr>
              <w:pStyle w:val="ListParagraph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615" w:type="pct"/>
            <w:gridSpan w:val="2"/>
          </w:tcPr>
          <w:p w:rsidR="00DC5048" w:rsidRPr="00E64F3A" w:rsidRDefault="00DC5048" w:rsidP="00DC5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1" w:type="pct"/>
            <w:gridSpan w:val="2"/>
          </w:tcPr>
          <w:p w:rsidR="00DC5048" w:rsidRPr="00E64F3A" w:rsidRDefault="00DC5048" w:rsidP="00DC504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:rsidR="00DC5048" w:rsidRPr="00E64F3A" w:rsidRDefault="00DC5048" w:rsidP="00DC5048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:rsidR="00DC5048" w:rsidRPr="00E64F3A" w:rsidRDefault="00DC5048" w:rsidP="00DC5048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bidi="th-TH"/>
              </w:rPr>
              <w:t>(1,8</w:t>
            </w:r>
            <w:r w:rsidRPr="00E64F3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59</w:t>
            </w:r>
            <w:r w:rsidRPr="00E64F3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30" w:type="pct"/>
            <w:gridSpan w:val="2"/>
          </w:tcPr>
          <w:p w:rsidR="00DC5048" w:rsidRPr="00E64F3A" w:rsidRDefault="00DC5048" w:rsidP="00DC5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:rsidR="00DC5048" w:rsidRPr="00E64F3A" w:rsidRDefault="00DC5048" w:rsidP="00DC504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19,775</w:t>
            </w:r>
          </w:p>
        </w:tc>
      </w:tr>
      <w:tr w:rsidR="00E64F3A" w:rsidRPr="00E64F3A" w:rsidTr="00DC5048">
        <w:trPr>
          <w:gridAfter w:val="2"/>
          <w:wAfter w:w="63" w:type="pct"/>
          <w:trHeight w:val="414"/>
        </w:trPr>
        <w:tc>
          <w:tcPr>
            <w:tcW w:w="1702" w:type="pct"/>
            <w:gridSpan w:val="2"/>
          </w:tcPr>
          <w:p w:rsidR="00DC5048" w:rsidRPr="00E64F3A" w:rsidRDefault="00DC5048" w:rsidP="00DC504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="000F5FB8" w:rsidRPr="00E64F3A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615" w:type="pct"/>
            <w:gridSpan w:val="2"/>
          </w:tcPr>
          <w:p w:rsidR="00DC5048" w:rsidRPr="00E64F3A" w:rsidRDefault="00DC5048" w:rsidP="00DC5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1" w:type="pct"/>
            <w:gridSpan w:val="2"/>
          </w:tcPr>
          <w:p w:rsidR="00DC5048" w:rsidRPr="00E64F3A" w:rsidRDefault="00DC5048" w:rsidP="00DC504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:rsidR="00DC5048" w:rsidRPr="00E64F3A" w:rsidRDefault="00DC5048" w:rsidP="00DC50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FFFFFF"/>
              <w:bottom w:val="single" w:sz="4" w:space="0" w:color="auto"/>
            </w:tcBorders>
          </w:tcPr>
          <w:p w:rsidR="00DC5048" w:rsidRPr="00E64F3A" w:rsidRDefault="00DC5048" w:rsidP="00DC5048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bidi="th-TH"/>
              </w:rPr>
              <w:t>(182)</w:t>
            </w:r>
          </w:p>
        </w:tc>
        <w:tc>
          <w:tcPr>
            <w:tcW w:w="130" w:type="pct"/>
            <w:gridSpan w:val="2"/>
          </w:tcPr>
          <w:p w:rsidR="00DC5048" w:rsidRPr="00E64F3A" w:rsidRDefault="00DC5048" w:rsidP="00DC5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FFFFFF"/>
              <w:bottom w:val="single" w:sz="4" w:space="0" w:color="auto"/>
            </w:tcBorders>
          </w:tcPr>
          <w:p w:rsidR="00DC5048" w:rsidRPr="00E64F3A" w:rsidRDefault="00DC5048" w:rsidP="00DC504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(1,009)</w:t>
            </w:r>
          </w:p>
        </w:tc>
      </w:tr>
      <w:tr w:rsidR="000F5FB8" w:rsidRPr="00E64F3A" w:rsidTr="00D02992">
        <w:trPr>
          <w:gridAfter w:val="2"/>
          <w:wAfter w:w="63" w:type="pct"/>
          <w:trHeight w:val="414"/>
        </w:trPr>
        <w:tc>
          <w:tcPr>
            <w:tcW w:w="1" w:type="pct"/>
            <w:gridSpan w:val="6"/>
          </w:tcPr>
          <w:p w:rsidR="000F5FB8" w:rsidRPr="00E64F3A" w:rsidRDefault="000F5FB8" w:rsidP="000F5FB8">
            <w:pPr>
              <w:pStyle w:val="ListParagraph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ค่าาเผื่อผลขาดทุนด้านเครดิตที่คาดว่าจะเกิดขึ้น </w:t>
            </w:r>
          </w:p>
          <w:p w:rsidR="000F5FB8" w:rsidRPr="00E64F3A" w:rsidRDefault="000F5FB8" w:rsidP="000F5FB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(2562: ค่าเผื่อหนี้สงสัยจะสูญ) ปลายปี</w:t>
            </w:r>
          </w:p>
        </w:tc>
        <w:tc>
          <w:tcPr>
            <w:tcW w:w="151" w:type="pct"/>
            <w:gridSpan w:val="2"/>
          </w:tcPr>
          <w:p w:rsidR="000F5FB8" w:rsidRPr="00E64F3A" w:rsidRDefault="000F5FB8" w:rsidP="00DC5048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71C1A" w:rsidRPr="00E64F3A" w:rsidRDefault="00A71C1A" w:rsidP="00A71C1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0F5FB8" w:rsidRPr="00E64F3A" w:rsidRDefault="000F5FB8" w:rsidP="00DC5048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23,</w:t>
            </w:r>
            <w:r w:rsidRPr="00E64F3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975</w:t>
            </w:r>
          </w:p>
        </w:tc>
        <w:tc>
          <w:tcPr>
            <w:tcW w:w="130" w:type="pct"/>
            <w:gridSpan w:val="2"/>
          </w:tcPr>
          <w:p w:rsidR="000F5FB8" w:rsidRPr="00E64F3A" w:rsidRDefault="000F5FB8" w:rsidP="00DC5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71C1A" w:rsidRPr="00E64F3A" w:rsidRDefault="00A71C1A" w:rsidP="00DC504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0F5FB8" w:rsidRPr="00E64F3A" w:rsidRDefault="000F5FB8" w:rsidP="00DC504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24,923</w:t>
            </w:r>
          </w:p>
        </w:tc>
      </w:tr>
    </w:tbl>
    <w:p w:rsidR="00E22BD9" w:rsidRPr="00E64F3A" w:rsidRDefault="00E22BD9" w:rsidP="006D0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A71C1A" w:rsidRPr="00E64F3A" w:rsidRDefault="00A71C1A" w:rsidP="006D0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A71C1A" w:rsidRPr="00E64F3A" w:rsidRDefault="00A71C1A" w:rsidP="006D0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A71C1A" w:rsidRPr="00E64F3A" w:rsidRDefault="00A71C1A" w:rsidP="006D0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A71C1A" w:rsidRPr="00E64F3A" w:rsidRDefault="00A71C1A" w:rsidP="006D0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A71C1A" w:rsidRPr="00E64F3A" w:rsidRDefault="00A71C1A" w:rsidP="006D0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A71C1A" w:rsidRPr="00E64F3A" w:rsidRDefault="00A71C1A" w:rsidP="006D0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A71C1A" w:rsidRPr="00E64F3A" w:rsidRDefault="00A71C1A" w:rsidP="006D0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A71C1A" w:rsidRPr="00E64F3A" w:rsidRDefault="00A71C1A" w:rsidP="006D0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A71C1A" w:rsidRPr="00E64F3A" w:rsidRDefault="00A71C1A" w:rsidP="006D0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A71C1A" w:rsidRPr="00E64F3A" w:rsidRDefault="00A71C1A" w:rsidP="006D0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A71C1A" w:rsidRPr="00E64F3A" w:rsidRDefault="00A71C1A" w:rsidP="006D0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A71C1A" w:rsidRPr="00E64F3A" w:rsidRDefault="00A71C1A" w:rsidP="006D0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A71C1A" w:rsidRPr="00E64F3A" w:rsidRDefault="00A71C1A" w:rsidP="006D0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A71C1A" w:rsidRPr="00E64F3A" w:rsidRDefault="00A71C1A" w:rsidP="006D0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A71C1A" w:rsidRPr="00E64F3A" w:rsidRDefault="00A71C1A" w:rsidP="006D0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A71C1A" w:rsidRPr="00E64F3A" w:rsidRDefault="00A71C1A" w:rsidP="006D0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A71C1A" w:rsidRPr="00E64F3A" w:rsidRDefault="00A71C1A" w:rsidP="006D0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A71C1A" w:rsidRPr="00E64F3A" w:rsidRDefault="00A71C1A" w:rsidP="006D0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D31F88" w:rsidRPr="00E64F3A" w:rsidRDefault="00D31F88" w:rsidP="00AA3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tbl>
      <w:tblPr>
        <w:tblW w:w="95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09"/>
        <w:gridCol w:w="1386"/>
        <w:gridCol w:w="1080"/>
        <w:gridCol w:w="281"/>
        <w:gridCol w:w="1283"/>
        <w:gridCol w:w="260"/>
        <w:gridCol w:w="1306"/>
      </w:tblGrid>
      <w:tr w:rsidR="00E64F3A" w:rsidRPr="00E64F3A" w:rsidTr="0055643D">
        <w:trPr>
          <w:trHeight w:val="380"/>
        </w:trPr>
        <w:tc>
          <w:tcPr>
            <w:tcW w:w="2056" w:type="pct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0" w:name="_Hlk31729049"/>
          </w:p>
        </w:tc>
        <w:tc>
          <w:tcPr>
            <w:tcW w:w="729" w:type="pct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8" w:type="pct"/>
            <w:vAlign w:val="center"/>
          </w:tcPr>
          <w:p w:rsidR="00DE55DC" w:rsidRPr="00E64F3A" w:rsidRDefault="00DE55DC" w:rsidP="00DE5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DE55DC" w:rsidRPr="00E64F3A" w:rsidRDefault="00DE55DC" w:rsidP="00DE5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:rsidR="00DE55DC" w:rsidRPr="00E64F3A" w:rsidRDefault="00DE55DC" w:rsidP="00DE5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64F3A">
              <w:rPr>
                <w:rFonts w:ascii="Angsana New" w:hAnsi="Angsana New"/>
                <w:sz w:val="30"/>
                <w:szCs w:val="30"/>
              </w:rPr>
              <w:t>25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137" w:type="pct"/>
          </w:tcPr>
          <w:p w:rsidR="00DE55DC" w:rsidRPr="00E64F3A" w:rsidRDefault="00DE55DC" w:rsidP="00DE5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center"/>
          </w:tcPr>
          <w:p w:rsidR="00DE55DC" w:rsidRPr="00E64F3A" w:rsidRDefault="00DE55DC" w:rsidP="00DE5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64F3A">
              <w:rPr>
                <w:rFonts w:ascii="Angsana New" w:hAnsi="Angsana New"/>
                <w:sz w:val="30"/>
                <w:szCs w:val="30"/>
              </w:rPr>
              <w:t>256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E64F3A" w:rsidRPr="00E64F3A" w:rsidTr="00DE55DC">
        <w:trPr>
          <w:trHeight w:val="299"/>
        </w:trPr>
        <w:tc>
          <w:tcPr>
            <w:tcW w:w="2056" w:type="pct"/>
          </w:tcPr>
          <w:p w:rsidR="00267E04" w:rsidRPr="00E64F3A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:rsidR="00267E04" w:rsidRPr="00E64F3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15" w:type="pct"/>
            <w:gridSpan w:val="5"/>
          </w:tcPr>
          <w:p w:rsidR="00267E04" w:rsidRPr="00E64F3A" w:rsidRDefault="004B0718" w:rsidP="004B0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5" w:right="-76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267E04" w:rsidRPr="00E64F3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="00267E04" w:rsidRPr="00E64F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="00267E04" w:rsidRPr="00E64F3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64F3A" w:rsidRPr="00E64F3A" w:rsidTr="00DE55DC">
        <w:trPr>
          <w:trHeight w:val="299"/>
        </w:trPr>
        <w:tc>
          <w:tcPr>
            <w:tcW w:w="2056" w:type="pct"/>
          </w:tcPr>
          <w:p w:rsidR="00267E04" w:rsidRPr="00E64F3A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29" w:type="pct"/>
          </w:tcPr>
          <w:p w:rsidR="00267E04" w:rsidRPr="00E64F3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68" w:type="pct"/>
          </w:tcPr>
          <w:p w:rsidR="00267E04" w:rsidRPr="00E64F3A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267E04" w:rsidRPr="00E64F3A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267E04" w:rsidRPr="00E64F3A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267E04" w:rsidRPr="00E64F3A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267E04" w:rsidRPr="00E64F3A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64F3A" w:rsidRPr="00E64F3A" w:rsidTr="00DE55DC">
        <w:trPr>
          <w:trHeight w:val="299"/>
        </w:trPr>
        <w:tc>
          <w:tcPr>
            <w:tcW w:w="2056" w:type="pct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E64F3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:rsidR="00DE55DC" w:rsidRPr="00E64F3A" w:rsidRDefault="00DE55DC" w:rsidP="00DE5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DE55DC" w:rsidRPr="00E64F3A" w:rsidRDefault="00506267" w:rsidP="00C66D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/>
                <w:sz w:val="30"/>
                <w:szCs w:val="30"/>
                <w:lang w:bidi="th-TH"/>
              </w:rPr>
              <w:t>4,85</w:t>
            </w:r>
            <w:r w:rsidR="00C66D97" w:rsidRPr="00E64F3A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137" w:type="pct"/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/>
                <w:sz w:val="30"/>
                <w:szCs w:val="30"/>
                <w:lang w:bidi="th-TH"/>
              </w:rPr>
              <w:t>32,091</w:t>
            </w:r>
          </w:p>
        </w:tc>
      </w:tr>
      <w:tr w:rsidR="00E64F3A" w:rsidRPr="00E64F3A" w:rsidTr="00DE55DC">
        <w:tc>
          <w:tcPr>
            <w:tcW w:w="2056" w:type="pct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:rsidR="00DE55DC" w:rsidRPr="00E64F3A" w:rsidRDefault="00DE55DC" w:rsidP="00DE5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E55DC" w:rsidRPr="00E64F3A" w:rsidRDefault="00DE55DC" w:rsidP="00DE5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:rsidR="00DE55DC" w:rsidRPr="00E64F3A" w:rsidRDefault="00DE55DC" w:rsidP="00DE5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DE55DC" w:rsidRPr="00E64F3A" w:rsidRDefault="00DE55DC" w:rsidP="00DE5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DE55DC">
        <w:tc>
          <w:tcPr>
            <w:tcW w:w="2056" w:type="pct"/>
          </w:tcPr>
          <w:p w:rsidR="00506267" w:rsidRPr="00E64F3A" w:rsidRDefault="00506267" w:rsidP="0050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64F3A">
              <w:rPr>
                <w:rFonts w:ascii="Angsana New" w:hAnsi="Angsana New"/>
                <w:sz w:val="30"/>
                <w:szCs w:val="30"/>
              </w:rPr>
              <w:t>3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:rsidR="00506267" w:rsidRPr="00E64F3A" w:rsidRDefault="00506267" w:rsidP="0050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506267" w:rsidRPr="00E64F3A" w:rsidRDefault="00506267" w:rsidP="0050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1,470</w:t>
            </w:r>
          </w:p>
        </w:tc>
        <w:tc>
          <w:tcPr>
            <w:tcW w:w="137" w:type="pct"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lang w:bidi="th-TH"/>
              </w:rPr>
              <w:t>14,395</w:t>
            </w:r>
          </w:p>
        </w:tc>
      </w:tr>
      <w:tr w:rsidR="00E64F3A" w:rsidRPr="00E64F3A" w:rsidTr="00DE55DC">
        <w:tc>
          <w:tcPr>
            <w:tcW w:w="2056" w:type="pct"/>
          </w:tcPr>
          <w:p w:rsidR="00506267" w:rsidRPr="00E64F3A" w:rsidRDefault="00506267" w:rsidP="0050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E64F3A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506267" w:rsidRPr="00E64F3A" w:rsidRDefault="00506267" w:rsidP="0050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506267" w:rsidRPr="00E64F3A" w:rsidRDefault="00506267" w:rsidP="0050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E64F3A" w:rsidRPr="00E64F3A" w:rsidTr="00DE55DC">
        <w:tc>
          <w:tcPr>
            <w:tcW w:w="2056" w:type="pct"/>
          </w:tcPr>
          <w:p w:rsidR="00506267" w:rsidRPr="00E64F3A" w:rsidRDefault="00506267" w:rsidP="0050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E64F3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506267" w:rsidRPr="00E64F3A" w:rsidRDefault="00506267" w:rsidP="0050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506267" w:rsidRPr="00E64F3A" w:rsidRDefault="00506267" w:rsidP="0050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  <w:vMerge w:val="restart"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E64F3A" w:rsidRPr="00E64F3A" w:rsidTr="00DE55DC">
        <w:trPr>
          <w:trHeight w:val="371"/>
        </w:trPr>
        <w:tc>
          <w:tcPr>
            <w:tcW w:w="2056" w:type="pct"/>
          </w:tcPr>
          <w:p w:rsidR="00506267" w:rsidRPr="00E64F3A" w:rsidRDefault="00506267" w:rsidP="0050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:rsidR="00506267" w:rsidRPr="00E64F3A" w:rsidRDefault="00506267" w:rsidP="0050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48" w:type="pct"/>
          </w:tcPr>
          <w:p w:rsidR="00506267" w:rsidRPr="00E64F3A" w:rsidRDefault="00506267" w:rsidP="0050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Cordia New"/>
                <w:sz w:val="30"/>
                <w:szCs w:val="38"/>
                <w:cs/>
                <w:lang w:bidi="th-TH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6,327</w:t>
            </w:r>
          </w:p>
        </w:tc>
        <w:tc>
          <w:tcPr>
            <w:tcW w:w="137" w:type="pct"/>
            <w:vMerge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46,486</w:t>
            </w:r>
          </w:p>
        </w:tc>
      </w:tr>
      <w:tr w:rsidR="00E64F3A" w:rsidRPr="00E64F3A" w:rsidTr="00DE55DC">
        <w:trPr>
          <w:trHeight w:val="379"/>
        </w:trPr>
        <w:tc>
          <w:tcPr>
            <w:tcW w:w="2056" w:type="pct"/>
            <w:vAlign w:val="bottom"/>
          </w:tcPr>
          <w:p w:rsidR="00506267" w:rsidRPr="00E64F3A" w:rsidRDefault="00506267" w:rsidP="0050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729" w:type="pct"/>
          </w:tcPr>
          <w:p w:rsidR="00506267" w:rsidRPr="00E64F3A" w:rsidRDefault="00506267" w:rsidP="0050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:rsidR="00506267" w:rsidRPr="00E64F3A" w:rsidRDefault="00506267" w:rsidP="0050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506267" w:rsidRPr="00E64F3A" w:rsidRDefault="00506267" w:rsidP="0050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:rsidR="00506267" w:rsidRPr="00E64F3A" w:rsidRDefault="00506267" w:rsidP="0050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64F3A" w:rsidRPr="00E64F3A" w:rsidTr="00DE55DC">
        <w:trPr>
          <w:trHeight w:val="379"/>
        </w:trPr>
        <w:tc>
          <w:tcPr>
            <w:tcW w:w="2056" w:type="pct"/>
          </w:tcPr>
          <w:p w:rsidR="00506267" w:rsidRPr="00E64F3A" w:rsidRDefault="00506267" w:rsidP="0050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E64F3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:rsidR="00506267" w:rsidRPr="00E64F3A" w:rsidRDefault="00506267" w:rsidP="0050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506267" w:rsidRPr="00E64F3A" w:rsidRDefault="00506267" w:rsidP="0050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144,052</w:t>
            </w:r>
          </w:p>
        </w:tc>
        <w:tc>
          <w:tcPr>
            <w:tcW w:w="137" w:type="pct"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</w:tcPr>
          <w:p w:rsidR="00506267" w:rsidRPr="00E64F3A" w:rsidRDefault="00506267" w:rsidP="00FD77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/>
                <w:sz w:val="30"/>
                <w:szCs w:val="30"/>
                <w:lang w:bidi="th-TH"/>
              </w:rPr>
              <w:t>135,442</w:t>
            </w:r>
          </w:p>
        </w:tc>
      </w:tr>
      <w:tr w:rsidR="00E64F3A" w:rsidRPr="00E64F3A" w:rsidTr="00DE55DC">
        <w:trPr>
          <w:trHeight w:val="379"/>
        </w:trPr>
        <w:tc>
          <w:tcPr>
            <w:tcW w:w="2056" w:type="pct"/>
          </w:tcPr>
          <w:p w:rsidR="00506267" w:rsidRPr="00E64F3A" w:rsidRDefault="00506267" w:rsidP="0050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:rsidR="00506267" w:rsidRPr="00E64F3A" w:rsidRDefault="00506267" w:rsidP="0050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506267" w:rsidRPr="00E64F3A" w:rsidRDefault="00506267" w:rsidP="0050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506267" w:rsidRPr="00E64F3A" w:rsidRDefault="00506267" w:rsidP="0050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:rsidR="00506267" w:rsidRPr="00E64F3A" w:rsidRDefault="00506267" w:rsidP="0050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506267" w:rsidRPr="00E64F3A" w:rsidRDefault="00506267" w:rsidP="0050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506267" w:rsidRPr="00E64F3A" w:rsidRDefault="00506267" w:rsidP="00FD77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64F3A" w:rsidRPr="00E64F3A" w:rsidTr="00DE55DC">
        <w:trPr>
          <w:trHeight w:val="379"/>
        </w:trPr>
        <w:tc>
          <w:tcPr>
            <w:tcW w:w="2056" w:type="pct"/>
          </w:tcPr>
          <w:p w:rsidR="00506267" w:rsidRPr="00E64F3A" w:rsidRDefault="00506267" w:rsidP="0050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64F3A">
              <w:rPr>
                <w:rFonts w:ascii="Angsana New" w:hAnsi="Angsana New"/>
                <w:sz w:val="30"/>
                <w:szCs w:val="30"/>
              </w:rPr>
              <w:t>3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:rsidR="00506267" w:rsidRPr="00E64F3A" w:rsidRDefault="00506267" w:rsidP="0050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506267" w:rsidRPr="00E64F3A" w:rsidRDefault="00506267" w:rsidP="0050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51,435</w:t>
            </w:r>
          </w:p>
        </w:tc>
        <w:tc>
          <w:tcPr>
            <w:tcW w:w="137" w:type="pct"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506267" w:rsidRPr="00E64F3A" w:rsidRDefault="00506267" w:rsidP="00FD77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/>
                <w:sz w:val="30"/>
                <w:szCs w:val="30"/>
                <w:lang w:bidi="th-TH"/>
              </w:rPr>
              <w:t>96,168</w:t>
            </w:r>
          </w:p>
        </w:tc>
      </w:tr>
      <w:tr w:rsidR="00E64F3A" w:rsidRPr="00E64F3A" w:rsidTr="00DE55DC">
        <w:trPr>
          <w:trHeight w:val="379"/>
        </w:trPr>
        <w:tc>
          <w:tcPr>
            <w:tcW w:w="2056" w:type="pct"/>
          </w:tcPr>
          <w:p w:rsidR="00506267" w:rsidRPr="00E64F3A" w:rsidRDefault="00506267" w:rsidP="0050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E64F3A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506267" w:rsidRPr="00E64F3A" w:rsidRDefault="00506267" w:rsidP="0050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506267" w:rsidRPr="00E64F3A" w:rsidRDefault="00506267" w:rsidP="0050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5,048</w:t>
            </w:r>
          </w:p>
        </w:tc>
        <w:tc>
          <w:tcPr>
            <w:tcW w:w="137" w:type="pct"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506267" w:rsidRPr="00E64F3A" w:rsidRDefault="00506267" w:rsidP="00FD77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/>
                <w:sz w:val="30"/>
                <w:szCs w:val="30"/>
                <w:lang w:bidi="th-TH"/>
              </w:rPr>
              <w:t>7,040</w:t>
            </w:r>
          </w:p>
        </w:tc>
      </w:tr>
      <w:tr w:rsidR="00E64F3A" w:rsidRPr="00E64F3A" w:rsidTr="00DE55DC">
        <w:trPr>
          <w:trHeight w:val="303"/>
        </w:trPr>
        <w:tc>
          <w:tcPr>
            <w:tcW w:w="2056" w:type="pct"/>
          </w:tcPr>
          <w:p w:rsidR="00506267" w:rsidRPr="00E64F3A" w:rsidRDefault="00506267" w:rsidP="0050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E64F3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506267" w:rsidRPr="00E64F3A" w:rsidRDefault="00506267" w:rsidP="0050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506267" w:rsidRPr="00E64F3A" w:rsidRDefault="00506267" w:rsidP="0050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bidi="th-TH"/>
              </w:rPr>
              <w:t>2,417</w:t>
            </w:r>
          </w:p>
        </w:tc>
        <w:tc>
          <w:tcPr>
            <w:tcW w:w="137" w:type="pct"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506267" w:rsidRPr="00E64F3A" w:rsidRDefault="00506267" w:rsidP="00FD77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/>
                <w:sz w:val="30"/>
                <w:szCs w:val="30"/>
                <w:lang w:bidi="th-TH"/>
              </w:rPr>
              <w:t>13,766</w:t>
            </w:r>
          </w:p>
        </w:tc>
      </w:tr>
      <w:tr w:rsidR="00E64F3A" w:rsidRPr="00E64F3A" w:rsidTr="00DE55DC">
        <w:tc>
          <w:tcPr>
            <w:tcW w:w="2056" w:type="pct"/>
          </w:tcPr>
          <w:p w:rsidR="00506267" w:rsidRPr="00E64F3A" w:rsidRDefault="00506267" w:rsidP="0050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E64F3A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506267" w:rsidRPr="00E64F3A" w:rsidRDefault="00506267" w:rsidP="0050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506267" w:rsidRPr="00E64F3A" w:rsidRDefault="00506267" w:rsidP="0050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22,309</w:t>
            </w:r>
          </w:p>
        </w:tc>
        <w:tc>
          <w:tcPr>
            <w:tcW w:w="137" w:type="pct"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506267" w:rsidRPr="00E64F3A" w:rsidRDefault="00506267" w:rsidP="00FD77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/>
                <w:sz w:val="30"/>
                <w:szCs w:val="30"/>
                <w:lang w:bidi="th-TH"/>
              </w:rPr>
              <w:t>10,758</w:t>
            </w:r>
          </w:p>
        </w:tc>
      </w:tr>
      <w:tr w:rsidR="00E64F3A" w:rsidRPr="00E64F3A" w:rsidTr="00DE55DC">
        <w:tc>
          <w:tcPr>
            <w:tcW w:w="2056" w:type="pct"/>
          </w:tcPr>
          <w:p w:rsidR="00506267" w:rsidRPr="00E64F3A" w:rsidRDefault="00506267" w:rsidP="0050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bookmarkStart w:id="11" w:name="_Hlk23778902"/>
          </w:p>
        </w:tc>
        <w:tc>
          <w:tcPr>
            <w:tcW w:w="729" w:type="pct"/>
          </w:tcPr>
          <w:p w:rsidR="00506267" w:rsidRPr="00E64F3A" w:rsidRDefault="00506267" w:rsidP="0050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506267" w:rsidRPr="00E64F3A" w:rsidRDefault="00506267" w:rsidP="0050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225,261</w:t>
            </w:r>
          </w:p>
        </w:tc>
        <w:tc>
          <w:tcPr>
            <w:tcW w:w="137" w:type="pct"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:rsidR="00506267" w:rsidRPr="00E64F3A" w:rsidRDefault="00506267" w:rsidP="00FD77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/>
                <w:sz w:val="30"/>
                <w:szCs w:val="30"/>
                <w:lang w:bidi="th-TH"/>
              </w:rPr>
              <w:t>263,174</w:t>
            </w:r>
          </w:p>
        </w:tc>
      </w:tr>
      <w:bookmarkEnd w:id="11"/>
      <w:tr w:rsidR="00E64F3A" w:rsidRPr="00E64F3A" w:rsidTr="0065080E">
        <w:tc>
          <w:tcPr>
            <w:tcW w:w="1" w:type="pct"/>
            <w:gridSpan w:val="2"/>
          </w:tcPr>
          <w:p w:rsidR="00050FA8" w:rsidRPr="00E64F3A" w:rsidRDefault="00050FA8" w:rsidP="0005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 xml:space="preserve">      (</w:t>
            </w:r>
            <w:r w:rsidRPr="00E64F3A">
              <w:rPr>
                <w:rFonts w:ascii="Angsana New" w:hAnsi="Angsana New"/>
                <w:sz w:val="30"/>
                <w:szCs w:val="30"/>
              </w:rPr>
              <w:t xml:space="preserve">2562: 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  <w:r w:rsidRPr="00E64F3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68" w:type="pct"/>
            <w:shd w:val="clear" w:color="auto" w:fill="auto"/>
          </w:tcPr>
          <w:p w:rsidR="00050FA8" w:rsidRPr="00E64F3A" w:rsidRDefault="00050FA8" w:rsidP="00506267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050FA8" w:rsidRPr="00E64F3A" w:rsidRDefault="00050FA8" w:rsidP="0050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050FA8" w:rsidRPr="00E64F3A" w:rsidRDefault="00050FA8" w:rsidP="00506267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(23,975)</w:t>
            </w:r>
          </w:p>
        </w:tc>
        <w:tc>
          <w:tcPr>
            <w:tcW w:w="137" w:type="pct"/>
            <w:vMerge w:val="restart"/>
          </w:tcPr>
          <w:p w:rsidR="00050FA8" w:rsidRPr="00E64F3A" w:rsidRDefault="00050FA8" w:rsidP="00506267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050FA8" w:rsidRPr="00E64F3A" w:rsidRDefault="00050FA8" w:rsidP="00FD77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64F3A">
              <w:rPr>
                <w:rFonts w:ascii="Angsana New" w:hAnsi="Angsana New"/>
                <w:sz w:val="30"/>
                <w:szCs w:val="30"/>
                <w:lang w:bidi="th-TH"/>
              </w:rPr>
              <w:t>(24,923)</w:t>
            </w:r>
          </w:p>
        </w:tc>
      </w:tr>
      <w:tr w:rsidR="00E64F3A" w:rsidRPr="00E64F3A" w:rsidTr="00DE55DC">
        <w:tc>
          <w:tcPr>
            <w:tcW w:w="2056" w:type="pct"/>
          </w:tcPr>
          <w:p w:rsidR="00506267" w:rsidRPr="00E64F3A" w:rsidRDefault="00506267" w:rsidP="0050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:rsidR="00506267" w:rsidRPr="00E64F3A" w:rsidRDefault="00506267" w:rsidP="0050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506267" w:rsidRPr="00E64F3A" w:rsidRDefault="00506267" w:rsidP="0050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201,286</w:t>
            </w:r>
          </w:p>
        </w:tc>
        <w:tc>
          <w:tcPr>
            <w:tcW w:w="137" w:type="pct"/>
            <w:vMerge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:rsidR="00506267" w:rsidRPr="00E64F3A" w:rsidRDefault="00506267" w:rsidP="00FD77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238,251</w:t>
            </w:r>
          </w:p>
        </w:tc>
      </w:tr>
      <w:tr w:rsidR="00E64F3A" w:rsidRPr="00E64F3A" w:rsidTr="00DE55DC">
        <w:tc>
          <w:tcPr>
            <w:tcW w:w="2056" w:type="pct"/>
          </w:tcPr>
          <w:p w:rsidR="00506267" w:rsidRPr="00E64F3A" w:rsidRDefault="00506267" w:rsidP="0050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:rsidR="00506267" w:rsidRPr="00E64F3A" w:rsidRDefault="00506267" w:rsidP="00506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506267" w:rsidRPr="00E64F3A" w:rsidRDefault="00506267" w:rsidP="0050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207,613</w:t>
            </w:r>
          </w:p>
        </w:tc>
        <w:tc>
          <w:tcPr>
            <w:tcW w:w="137" w:type="pct"/>
            <w:vMerge/>
            <w:tcBorders>
              <w:bottom w:val="nil"/>
            </w:tcBorders>
          </w:tcPr>
          <w:p w:rsidR="00506267" w:rsidRPr="00E64F3A" w:rsidRDefault="00506267" w:rsidP="0050626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:rsidR="00506267" w:rsidRPr="00E64F3A" w:rsidRDefault="00506267" w:rsidP="00FD77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284,737</w:t>
            </w:r>
          </w:p>
        </w:tc>
      </w:tr>
    </w:tbl>
    <w:bookmarkEnd w:id="10"/>
    <w:p w:rsidR="00267E04" w:rsidRPr="00E64F3A" w:rsidRDefault="00267E04" w:rsidP="0026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16"/>
          <w:szCs w:val="16"/>
        </w:rPr>
      </w:pPr>
      <w:r w:rsidRPr="00E64F3A">
        <w:rPr>
          <w:rFonts w:ascii="Angsana New" w:hAnsi="Angsana New"/>
          <w:bCs/>
          <w:sz w:val="30"/>
          <w:szCs w:val="30"/>
        </w:rPr>
        <w:tab/>
      </w:r>
    </w:p>
    <w:p w:rsidR="00D7061E" w:rsidRPr="00E64F3A" w:rsidRDefault="00E255BE" w:rsidP="00717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30"/>
          <w:szCs w:val="30"/>
        </w:rPr>
      </w:pPr>
      <w:r w:rsidRPr="00E64F3A">
        <w:rPr>
          <w:rFonts w:ascii="Angsana New" w:hAnsi="Angsana New"/>
          <w:bCs/>
          <w:sz w:val="30"/>
          <w:szCs w:val="30"/>
        </w:rPr>
        <w:tab/>
      </w:r>
      <w:r w:rsidR="007179F4" w:rsidRPr="00E64F3A">
        <w:rPr>
          <w:rFonts w:ascii="Angsana New" w:hAnsi="Angsana New" w:hint="cs"/>
          <w:b/>
          <w:sz w:val="30"/>
          <w:szCs w:val="30"/>
          <w:cs/>
        </w:rPr>
        <w:t>โ</w:t>
      </w:r>
      <w:r w:rsidR="00D7061E" w:rsidRPr="00E64F3A">
        <w:rPr>
          <w:rFonts w:ascii="Angsana New" w:hAnsi="Angsana New"/>
          <w:b/>
          <w:sz w:val="30"/>
          <w:szCs w:val="30"/>
          <w:cs/>
        </w:rPr>
        <w:t>ดยปกติระยะเวลาการให</w:t>
      </w:r>
      <w:r w:rsidR="00ED5F2C" w:rsidRPr="00E64F3A">
        <w:rPr>
          <w:rFonts w:ascii="Angsana New" w:hAnsi="Angsana New"/>
          <w:b/>
          <w:sz w:val="30"/>
          <w:szCs w:val="30"/>
          <w:cs/>
        </w:rPr>
        <w:t>้สินเชื่อแก่ลูกค้าของ</w:t>
      </w:r>
      <w:r w:rsidR="00ED5F2C" w:rsidRPr="00E64F3A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D7061E" w:rsidRPr="00E64F3A">
        <w:rPr>
          <w:rFonts w:ascii="Angsana New" w:hAnsi="Angsana New"/>
          <w:b/>
          <w:sz w:val="30"/>
          <w:szCs w:val="30"/>
          <w:cs/>
        </w:rPr>
        <w:t xml:space="preserve"> มีระยะเวลาตั้งแต่ </w:t>
      </w:r>
      <w:r w:rsidR="00D7061E" w:rsidRPr="00E64F3A">
        <w:rPr>
          <w:rFonts w:ascii="Angsana New" w:hAnsi="Angsana New"/>
          <w:bCs/>
          <w:sz w:val="30"/>
          <w:szCs w:val="30"/>
        </w:rPr>
        <w:t>30</w:t>
      </w:r>
      <w:r w:rsidR="00D7061E" w:rsidRPr="00E64F3A">
        <w:rPr>
          <w:rFonts w:ascii="Angsana New" w:hAnsi="Angsana New"/>
          <w:b/>
          <w:sz w:val="30"/>
          <w:szCs w:val="30"/>
          <w:cs/>
        </w:rPr>
        <w:t xml:space="preserve"> วัน ถึง </w:t>
      </w:r>
      <w:r w:rsidR="009E2E2C" w:rsidRPr="00E64F3A">
        <w:rPr>
          <w:rFonts w:ascii="Angsana New" w:hAnsi="Angsana New"/>
          <w:bCs/>
          <w:sz w:val="30"/>
          <w:szCs w:val="30"/>
        </w:rPr>
        <w:t>6</w:t>
      </w:r>
      <w:r w:rsidR="00D7061E" w:rsidRPr="00E64F3A">
        <w:rPr>
          <w:rFonts w:ascii="Angsana New" w:hAnsi="Angsana New"/>
          <w:bCs/>
          <w:sz w:val="30"/>
          <w:szCs w:val="30"/>
        </w:rPr>
        <w:t>0</w:t>
      </w:r>
      <w:r w:rsidR="00D7061E" w:rsidRPr="00E64F3A">
        <w:rPr>
          <w:rFonts w:ascii="Angsana New" w:hAnsi="Angsana New"/>
          <w:b/>
          <w:sz w:val="30"/>
          <w:szCs w:val="30"/>
          <w:cs/>
        </w:rPr>
        <w:t xml:space="preserve"> วัน</w:t>
      </w:r>
      <w:r w:rsidR="00960227" w:rsidRPr="00E64F3A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:rsidR="00B2209E" w:rsidRPr="00E64F3A" w:rsidRDefault="00D7061E" w:rsidP="00B1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  <w:r w:rsidRPr="00E64F3A">
        <w:rPr>
          <w:rFonts w:ascii="Angsana New" w:hAnsi="Angsana New"/>
          <w:b/>
          <w:sz w:val="30"/>
          <w:szCs w:val="30"/>
          <w:cs/>
        </w:rPr>
        <w:t xml:space="preserve">ลูกหนี้การค้าทั้งหมดของบริษัท ณ วันที่ </w:t>
      </w:r>
      <w:r w:rsidRPr="00E64F3A">
        <w:rPr>
          <w:rFonts w:ascii="Angsana New" w:hAnsi="Angsana New"/>
          <w:bCs/>
          <w:sz w:val="30"/>
          <w:szCs w:val="30"/>
        </w:rPr>
        <w:t xml:space="preserve">31 </w:t>
      </w:r>
      <w:r w:rsidRPr="00E64F3A">
        <w:rPr>
          <w:rFonts w:ascii="Angsana New" w:hAnsi="Angsana New"/>
          <w:b/>
          <w:sz w:val="30"/>
          <w:szCs w:val="30"/>
          <w:cs/>
        </w:rPr>
        <w:t>ธันวาคม</w:t>
      </w:r>
      <w:r w:rsidRPr="00E64F3A">
        <w:rPr>
          <w:rFonts w:ascii="Angsana New" w:hAnsi="Angsana New"/>
          <w:bCs/>
          <w:sz w:val="30"/>
          <w:szCs w:val="30"/>
          <w:cs/>
        </w:rPr>
        <w:t xml:space="preserve"> </w:t>
      </w:r>
      <w:r w:rsidRPr="00E64F3A">
        <w:rPr>
          <w:rFonts w:ascii="Angsana New" w:hAnsi="Angsana New"/>
          <w:bCs/>
          <w:sz w:val="30"/>
          <w:szCs w:val="30"/>
        </w:rPr>
        <w:t>25</w:t>
      </w:r>
      <w:r w:rsidR="00267E04" w:rsidRPr="00E64F3A">
        <w:rPr>
          <w:rFonts w:ascii="Angsana New" w:hAnsi="Angsana New"/>
          <w:bCs/>
          <w:sz w:val="30"/>
          <w:szCs w:val="30"/>
        </w:rPr>
        <w:t>6</w:t>
      </w:r>
      <w:r w:rsidR="007136A3" w:rsidRPr="00E64F3A">
        <w:rPr>
          <w:rFonts w:ascii="Angsana New" w:hAnsi="Angsana New"/>
          <w:bCs/>
          <w:sz w:val="30"/>
          <w:szCs w:val="30"/>
        </w:rPr>
        <w:t>3</w:t>
      </w:r>
      <w:r w:rsidRPr="00E64F3A">
        <w:rPr>
          <w:rFonts w:ascii="Angsana New" w:hAnsi="Angsana New"/>
          <w:bCs/>
          <w:sz w:val="30"/>
          <w:szCs w:val="30"/>
          <w:cs/>
        </w:rPr>
        <w:t xml:space="preserve"> </w:t>
      </w:r>
      <w:r w:rsidRPr="00E64F3A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7136A3" w:rsidRPr="00E64F3A">
        <w:rPr>
          <w:rFonts w:ascii="Angsana New" w:hAnsi="Angsana New"/>
          <w:bCs/>
          <w:sz w:val="30"/>
          <w:szCs w:val="30"/>
        </w:rPr>
        <w:t>2562</w:t>
      </w:r>
      <w:r w:rsidRPr="00E64F3A">
        <w:rPr>
          <w:rFonts w:ascii="Angsana New" w:hAnsi="Angsana New"/>
          <w:bCs/>
          <w:sz w:val="30"/>
          <w:szCs w:val="30"/>
          <w:cs/>
        </w:rPr>
        <w:t xml:space="preserve"> </w:t>
      </w:r>
      <w:r w:rsidRPr="00E64F3A">
        <w:rPr>
          <w:rFonts w:ascii="Angsana New" w:hAnsi="Angsana New"/>
          <w:b/>
          <w:sz w:val="30"/>
          <w:szCs w:val="30"/>
          <w:cs/>
        </w:rPr>
        <w:t>เป็นสกุลเงินบาท</w:t>
      </w:r>
    </w:p>
    <w:p w:rsidR="0065080E" w:rsidRPr="00E64F3A" w:rsidRDefault="0065080E" w:rsidP="00B1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:rsidR="00B966BB" w:rsidRPr="00E64F3A" w:rsidRDefault="00B966BB" w:rsidP="00B1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:rsidR="00B966BB" w:rsidRPr="00E64F3A" w:rsidRDefault="00B966BB" w:rsidP="00B1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:rsidR="00B966BB" w:rsidRPr="00E64F3A" w:rsidRDefault="00B966BB" w:rsidP="00B1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:rsidR="00B966BB" w:rsidRPr="00E64F3A" w:rsidRDefault="00B966BB" w:rsidP="00B1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:rsidR="00000CAA" w:rsidRPr="00E64F3A" w:rsidRDefault="00921D84" w:rsidP="00CF6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bookmarkStart w:id="12" w:name="_Hlk31729391"/>
      <w:r w:rsidRPr="00E64F3A">
        <w:rPr>
          <w:rFonts w:ascii="Angsana New" w:hAnsi="Angsana New"/>
          <w:b/>
          <w:sz w:val="30"/>
          <w:szCs w:val="30"/>
        </w:rPr>
        <w:lastRenderedPageBreak/>
        <w:t>7</w:t>
      </w:r>
      <w:r w:rsidR="00000CAA" w:rsidRPr="00E64F3A">
        <w:rPr>
          <w:rFonts w:ascii="Angsana New" w:hAnsi="Angsana New"/>
          <w:b/>
          <w:sz w:val="30"/>
          <w:szCs w:val="30"/>
        </w:rPr>
        <w:tab/>
      </w:r>
      <w:r w:rsidR="00000CAA" w:rsidRPr="00E64F3A">
        <w:rPr>
          <w:rFonts w:ascii="Angsana New" w:hAnsi="Angsana New"/>
          <w:bCs/>
          <w:sz w:val="30"/>
          <w:szCs w:val="30"/>
          <w:cs/>
        </w:rPr>
        <w:t>ลูกหนี้อื่น</w:t>
      </w:r>
    </w:p>
    <w:tbl>
      <w:tblPr>
        <w:tblpPr w:leftFromText="180" w:rightFromText="180" w:vertAnchor="text" w:tblpX="534" w:tblpY="1"/>
        <w:tblOverlap w:val="never"/>
        <w:tblW w:w="9345" w:type="dxa"/>
        <w:tblLayout w:type="fixed"/>
        <w:tblLook w:val="0000" w:firstRow="0" w:lastRow="0" w:firstColumn="0" w:lastColumn="0" w:noHBand="0" w:noVBand="0"/>
      </w:tblPr>
      <w:tblGrid>
        <w:gridCol w:w="3662"/>
        <w:gridCol w:w="1444"/>
        <w:gridCol w:w="1134"/>
        <w:gridCol w:w="278"/>
        <w:gridCol w:w="1280"/>
        <w:gridCol w:w="282"/>
        <w:gridCol w:w="1265"/>
      </w:tblGrid>
      <w:tr w:rsidR="00E64F3A" w:rsidRPr="00E64F3A" w:rsidTr="00A5420F">
        <w:trPr>
          <w:trHeight w:val="326"/>
        </w:trPr>
        <w:tc>
          <w:tcPr>
            <w:tcW w:w="1959" w:type="pct"/>
          </w:tcPr>
          <w:p w:rsidR="00267E04" w:rsidRPr="00E64F3A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2" w:type="pct"/>
          </w:tcPr>
          <w:p w:rsidR="00267E04" w:rsidRPr="00E64F3A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E64F3A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:rsidR="00267E04" w:rsidRPr="00E64F3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9" w:type="pct"/>
          </w:tcPr>
          <w:p w:rsidR="00267E04" w:rsidRPr="00E64F3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267E04" w:rsidRPr="00E64F3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31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64F3A">
              <w:rPr>
                <w:rFonts w:ascii="Angsana New" w:hAnsi="Angsana New"/>
                <w:sz w:val="30"/>
                <w:szCs w:val="30"/>
              </w:rPr>
              <w:t>256</w:t>
            </w:r>
            <w:r w:rsidR="00DE55DC" w:rsidRPr="00E64F3A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51" w:type="pct"/>
          </w:tcPr>
          <w:p w:rsidR="00267E04" w:rsidRPr="00E64F3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267E04" w:rsidRPr="00E64F3A" w:rsidRDefault="00DE55DC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E64F3A">
              <w:rPr>
                <w:rFonts w:ascii="Angsana New" w:hAnsi="Angsana New"/>
                <w:sz w:val="30"/>
                <w:szCs w:val="30"/>
              </w:rPr>
              <w:t>31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64F3A">
              <w:rPr>
                <w:rFonts w:ascii="Angsana New" w:hAnsi="Angsana New"/>
                <w:sz w:val="30"/>
                <w:szCs w:val="30"/>
              </w:rPr>
              <w:t>256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E64F3A" w:rsidRPr="00E64F3A" w:rsidTr="00DE55DC">
        <w:trPr>
          <w:trHeight w:val="430"/>
        </w:trPr>
        <w:tc>
          <w:tcPr>
            <w:tcW w:w="1958" w:type="pct"/>
          </w:tcPr>
          <w:p w:rsidR="00267E04" w:rsidRPr="00E64F3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2" w:type="pct"/>
          </w:tcPr>
          <w:p w:rsidR="00267E04" w:rsidRPr="00E64F3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70" w:type="pct"/>
            <w:gridSpan w:val="5"/>
          </w:tcPr>
          <w:p w:rsidR="00267E04" w:rsidRPr="00E64F3A" w:rsidRDefault="00267E04" w:rsidP="002F4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5"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(หน่วย</w:t>
            </w:r>
            <w:r w:rsidRPr="00E64F3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E64F3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64F3A" w:rsidRPr="00E64F3A" w:rsidTr="00DE55DC">
        <w:trPr>
          <w:trHeight w:val="430"/>
        </w:trPr>
        <w:tc>
          <w:tcPr>
            <w:tcW w:w="1958" w:type="pct"/>
          </w:tcPr>
          <w:p w:rsidR="00DE55DC" w:rsidRPr="00E64F3A" w:rsidRDefault="00DE55DC" w:rsidP="00DE5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72" w:type="pct"/>
          </w:tcPr>
          <w:p w:rsidR="00DE55DC" w:rsidRPr="00E64F3A" w:rsidRDefault="00DE55DC" w:rsidP="00DE5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DE55DC" w:rsidRPr="00E64F3A" w:rsidRDefault="00506267" w:rsidP="00DE55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696</w:t>
            </w:r>
          </w:p>
        </w:tc>
        <w:tc>
          <w:tcPr>
            <w:tcW w:w="151" w:type="pct"/>
            <w:vMerge w:val="restart"/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64F3A" w:rsidRPr="00E64F3A" w:rsidTr="00DE55DC">
        <w:trPr>
          <w:trHeight w:val="430"/>
        </w:trPr>
        <w:tc>
          <w:tcPr>
            <w:tcW w:w="1958" w:type="pct"/>
          </w:tcPr>
          <w:p w:rsidR="00DE55DC" w:rsidRPr="00E64F3A" w:rsidRDefault="00DE55DC" w:rsidP="00DE5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72" w:type="pct"/>
          </w:tcPr>
          <w:p w:rsidR="00DE55DC" w:rsidRPr="00E64F3A" w:rsidRDefault="00DE55DC" w:rsidP="00DE5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Merge/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9" w:type="pct"/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64F3A" w:rsidRPr="00E64F3A" w:rsidTr="00DE55DC">
        <w:trPr>
          <w:trHeight w:val="414"/>
        </w:trPr>
        <w:tc>
          <w:tcPr>
            <w:tcW w:w="1958" w:type="pct"/>
            <w:vAlign w:val="bottom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772" w:type="pct"/>
          </w:tcPr>
          <w:p w:rsidR="00DE55DC" w:rsidRPr="00E64F3A" w:rsidRDefault="00DE55DC" w:rsidP="00DE5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DE55DC" w:rsidRPr="00E64F3A" w:rsidDel="00D60FB5" w:rsidRDefault="00DE55DC" w:rsidP="00DE55D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DE55DC" w:rsidRPr="00E64F3A" w:rsidDel="00D60FB5" w:rsidRDefault="00506267" w:rsidP="00DE55D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bidi="th-TH"/>
              </w:rPr>
              <w:t>11,875</w:t>
            </w:r>
          </w:p>
        </w:tc>
        <w:tc>
          <w:tcPr>
            <w:tcW w:w="151" w:type="pct"/>
          </w:tcPr>
          <w:p w:rsidR="00DE55DC" w:rsidRPr="00E64F3A" w:rsidRDefault="00DE55DC" w:rsidP="00DE55D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9" w:type="pct"/>
            <w:vAlign w:val="bottom"/>
          </w:tcPr>
          <w:p w:rsidR="00DE55DC" w:rsidRPr="00E64F3A" w:rsidRDefault="00DE55DC" w:rsidP="00DE55D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bidi="th-TH"/>
              </w:rPr>
              <w:t>7,639</w:t>
            </w:r>
          </w:p>
        </w:tc>
      </w:tr>
      <w:tr w:rsidR="00E64F3A" w:rsidRPr="00E64F3A" w:rsidTr="00DE55DC">
        <w:trPr>
          <w:trHeight w:val="430"/>
        </w:trPr>
        <w:tc>
          <w:tcPr>
            <w:tcW w:w="1958" w:type="pct"/>
            <w:vAlign w:val="bottom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72" w:type="pct"/>
          </w:tcPr>
          <w:p w:rsidR="00DE55DC" w:rsidRPr="00E64F3A" w:rsidRDefault="00DE55DC" w:rsidP="00DE5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DE55DC" w:rsidRPr="00E64F3A" w:rsidDel="00D60FB5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DE55DC" w:rsidRPr="00E64F3A" w:rsidDel="00D60FB5" w:rsidRDefault="00506267" w:rsidP="00DE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4,877</w:t>
            </w:r>
          </w:p>
        </w:tc>
        <w:tc>
          <w:tcPr>
            <w:tcW w:w="151" w:type="pct"/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9" w:type="pct"/>
            <w:vAlign w:val="bottom"/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6,830</w:t>
            </w:r>
          </w:p>
        </w:tc>
      </w:tr>
      <w:tr w:rsidR="00E64F3A" w:rsidRPr="00E64F3A" w:rsidTr="00DE55DC">
        <w:trPr>
          <w:trHeight w:val="430"/>
        </w:trPr>
        <w:tc>
          <w:tcPr>
            <w:tcW w:w="1958" w:type="pct"/>
            <w:vAlign w:val="bottom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772" w:type="pct"/>
          </w:tcPr>
          <w:p w:rsidR="00DE55DC" w:rsidRPr="00E64F3A" w:rsidRDefault="00DE55DC" w:rsidP="00DE5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DE55DC" w:rsidRPr="00E64F3A" w:rsidDel="00D60FB5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DE55DC" w:rsidRPr="00E64F3A" w:rsidDel="00D60FB5" w:rsidRDefault="00506267" w:rsidP="00DE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bidi="th-TH"/>
              </w:rPr>
              <w:t>5,043</w:t>
            </w:r>
          </w:p>
        </w:tc>
        <w:tc>
          <w:tcPr>
            <w:tcW w:w="151" w:type="pct"/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9" w:type="pct"/>
            <w:vAlign w:val="bottom"/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bidi="th-TH"/>
              </w:rPr>
              <w:t>6,330</w:t>
            </w:r>
          </w:p>
        </w:tc>
      </w:tr>
      <w:tr w:rsidR="00E64F3A" w:rsidRPr="00E64F3A" w:rsidTr="00DE55DC">
        <w:trPr>
          <w:trHeight w:val="430"/>
        </w:trPr>
        <w:tc>
          <w:tcPr>
            <w:tcW w:w="1958" w:type="pct"/>
            <w:vAlign w:val="bottom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ลูกหนี้ส่วนลดปูน</w:t>
            </w:r>
          </w:p>
        </w:tc>
        <w:tc>
          <w:tcPr>
            <w:tcW w:w="772" w:type="pct"/>
          </w:tcPr>
          <w:p w:rsidR="00DE55DC" w:rsidRPr="00E64F3A" w:rsidRDefault="00DE55DC" w:rsidP="00DE5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DE55DC" w:rsidRPr="00E64F3A" w:rsidDel="00D60FB5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DE55DC" w:rsidRPr="00E64F3A" w:rsidDel="00D60FB5" w:rsidRDefault="00506267" w:rsidP="00DE55DC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151" w:type="pct"/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9" w:type="pct"/>
            <w:vAlign w:val="bottom"/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64F3A" w:rsidRPr="00E64F3A" w:rsidTr="00DE55DC">
        <w:trPr>
          <w:trHeight w:val="430"/>
        </w:trPr>
        <w:tc>
          <w:tcPr>
            <w:tcW w:w="1958" w:type="pct"/>
            <w:vAlign w:val="bottom"/>
          </w:tcPr>
          <w:p w:rsidR="00DE55DC" w:rsidRPr="00E64F3A" w:rsidDel="00D60FB5" w:rsidRDefault="00DE55DC" w:rsidP="00DE55DC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เงินทดรองแก่พนักงาน</w:t>
            </w:r>
          </w:p>
        </w:tc>
        <w:tc>
          <w:tcPr>
            <w:tcW w:w="772" w:type="pct"/>
          </w:tcPr>
          <w:p w:rsidR="00DE55DC" w:rsidRPr="00E64F3A" w:rsidRDefault="00DE55DC" w:rsidP="00DE5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DE55DC" w:rsidRPr="00E64F3A" w:rsidDel="00D60FB5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DE55DC" w:rsidRPr="00E64F3A" w:rsidDel="00D60FB5" w:rsidRDefault="00506267" w:rsidP="00DE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151" w:type="pct"/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9" w:type="pct"/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1,411</w:t>
            </w:r>
          </w:p>
        </w:tc>
      </w:tr>
      <w:tr w:rsidR="00E64F3A" w:rsidRPr="00E64F3A" w:rsidTr="00DE55DC">
        <w:trPr>
          <w:trHeight w:val="430"/>
        </w:trPr>
        <w:tc>
          <w:tcPr>
            <w:tcW w:w="1958" w:type="pct"/>
            <w:vAlign w:val="bottom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72" w:type="pct"/>
          </w:tcPr>
          <w:p w:rsidR="00DE55DC" w:rsidRPr="00E64F3A" w:rsidRDefault="00DE55DC" w:rsidP="00DE5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DE55DC" w:rsidRPr="00E64F3A" w:rsidRDefault="00506267" w:rsidP="00DE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896</w:t>
            </w:r>
          </w:p>
        </w:tc>
        <w:tc>
          <w:tcPr>
            <w:tcW w:w="151" w:type="pct"/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541</w:t>
            </w:r>
          </w:p>
        </w:tc>
      </w:tr>
      <w:tr w:rsidR="00E64F3A" w:rsidRPr="00E64F3A" w:rsidTr="00DE55DC">
        <w:trPr>
          <w:trHeight w:val="430"/>
        </w:trPr>
        <w:tc>
          <w:tcPr>
            <w:tcW w:w="1958" w:type="pct"/>
            <w:vAlign w:val="bottom"/>
          </w:tcPr>
          <w:p w:rsidR="00267E04" w:rsidRPr="00E64F3A" w:rsidRDefault="00267E04" w:rsidP="009C0413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2" w:type="pct"/>
          </w:tcPr>
          <w:p w:rsidR="00267E04" w:rsidRPr="00E64F3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267E04" w:rsidRPr="00E64F3A" w:rsidRDefault="00267E04" w:rsidP="009C041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267E04" w:rsidRPr="00E64F3A" w:rsidRDefault="00267E04" w:rsidP="009C04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:rsidR="00267E04" w:rsidRPr="00E64F3A" w:rsidRDefault="00506267" w:rsidP="009C041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bidi="th-TH"/>
              </w:rPr>
              <w:t>22</w:t>
            </w:r>
            <w:r w:rsidR="00C260DF"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64F3A">
              <w:rPr>
                <w:rFonts w:ascii="Angsana New" w:hAnsi="Angsana New" w:cs="Angsana New"/>
                <w:sz w:val="30"/>
                <w:szCs w:val="30"/>
                <w:lang w:bidi="th-TH"/>
              </w:rPr>
              <w:t>861</w:t>
            </w:r>
          </w:p>
        </w:tc>
        <w:tc>
          <w:tcPr>
            <w:tcW w:w="830" w:type="pct"/>
            <w:gridSpan w:val="2"/>
          </w:tcPr>
          <w:p w:rsidR="00267E04" w:rsidRPr="00E64F3A" w:rsidRDefault="00DE55DC" w:rsidP="009C041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22,751</w:t>
            </w:r>
          </w:p>
        </w:tc>
      </w:tr>
      <w:tr w:rsidR="00E64F3A" w:rsidRPr="00E64F3A" w:rsidTr="00694C76">
        <w:trPr>
          <w:trHeight w:val="430"/>
        </w:trPr>
        <w:tc>
          <w:tcPr>
            <w:tcW w:w="1" w:type="pct"/>
            <w:gridSpan w:val="2"/>
            <w:vAlign w:val="bottom"/>
          </w:tcPr>
          <w:p w:rsidR="00A5420F" w:rsidRPr="00E64F3A" w:rsidRDefault="00A5420F" w:rsidP="00A54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ค่าเผื่อผลขาดทุนด้านเครดิตที่คาดว่าจะเกิดขึ้น  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 xml:space="preserve">      (</w:t>
            </w:r>
            <w:r w:rsidRPr="00E64F3A">
              <w:rPr>
                <w:rFonts w:ascii="Angsana New" w:hAnsi="Angsana New"/>
                <w:sz w:val="30"/>
                <w:szCs w:val="30"/>
              </w:rPr>
              <w:t xml:space="preserve">2562: 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  <w:r w:rsidRPr="00E64F3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07" w:type="pct"/>
          </w:tcPr>
          <w:p w:rsidR="00A5420F" w:rsidRPr="00E64F3A" w:rsidRDefault="00A5420F" w:rsidP="009C041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A5420F" w:rsidRPr="00E64F3A" w:rsidRDefault="00A5420F" w:rsidP="009C04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A5420F" w:rsidRPr="00E64F3A" w:rsidRDefault="00A5420F" w:rsidP="009C041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(4,697)</w:t>
            </w:r>
          </w:p>
        </w:tc>
        <w:tc>
          <w:tcPr>
            <w:tcW w:w="830" w:type="pct"/>
            <w:gridSpan w:val="2"/>
          </w:tcPr>
          <w:p w:rsidR="00A5420F" w:rsidRPr="00E64F3A" w:rsidRDefault="00A5420F" w:rsidP="009C041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(4,861)</w:t>
            </w:r>
          </w:p>
        </w:tc>
      </w:tr>
      <w:tr w:rsidR="00E64F3A" w:rsidRPr="00E64F3A" w:rsidTr="00A5420F">
        <w:trPr>
          <w:trHeight w:val="430"/>
        </w:trPr>
        <w:tc>
          <w:tcPr>
            <w:tcW w:w="1959" w:type="pct"/>
            <w:vAlign w:val="bottom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2" w:type="pct"/>
          </w:tcPr>
          <w:p w:rsidR="00DE55DC" w:rsidRPr="00E64F3A" w:rsidRDefault="00DE55DC" w:rsidP="00DE5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DE55DC" w:rsidRPr="00E64F3A" w:rsidRDefault="00DE55DC" w:rsidP="00DE55D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DE55DC" w:rsidRPr="00E64F3A" w:rsidRDefault="00234255" w:rsidP="00DE55D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18,164</w:t>
            </w:r>
          </w:p>
        </w:tc>
        <w:tc>
          <w:tcPr>
            <w:tcW w:w="151" w:type="pct"/>
            <w:vMerge w:val="restart"/>
          </w:tcPr>
          <w:p w:rsidR="00DE55DC" w:rsidRPr="00E64F3A" w:rsidRDefault="00DE55DC" w:rsidP="00DE55D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:rsidR="00DE55DC" w:rsidRPr="00E64F3A" w:rsidRDefault="00DE55DC" w:rsidP="00DE55D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17,890</w:t>
            </w:r>
          </w:p>
        </w:tc>
      </w:tr>
      <w:tr w:rsidR="00E64F3A" w:rsidRPr="00E64F3A" w:rsidTr="00A5420F">
        <w:trPr>
          <w:trHeight w:val="430"/>
        </w:trPr>
        <w:tc>
          <w:tcPr>
            <w:tcW w:w="1959" w:type="pct"/>
            <w:vAlign w:val="bottom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</w:p>
        </w:tc>
        <w:tc>
          <w:tcPr>
            <w:tcW w:w="772" w:type="pct"/>
          </w:tcPr>
          <w:p w:rsidR="00DE55DC" w:rsidRPr="00E64F3A" w:rsidRDefault="00DE55DC" w:rsidP="00DE5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DE55DC" w:rsidRPr="00E64F3A" w:rsidRDefault="00DE55DC" w:rsidP="00DE55DC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:rsidR="00DE55DC" w:rsidRPr="00E64F3A" w:rsidRDefault="00DE55DC" w:rsidP="00DE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:rsidR="00DE55DC" w:rsidRPr="00E64F3A" w:rsidRDefault="00234255" w:rsidP="00DE55D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18,860</w:t>
            </w:r>
          </w:p>
        </w:tc>
        <w:tc>
          <w:tcPr>
            <w:tcW w:w="151" w:type="pct"/>
            <w:vMerge/>
            <w:tcBorders>
              <w:bottom w:val="nil"/>
            </w:tcBorders>
          </w:tcPr>
          <w:p w:rsidR="00DE55DC" w:rsidRPr="00E64F3A" w:rsidRDefault="00DE55DC" w:rsidP="00DE55D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DE55DC" w:rsidRPr="00E64F3A" w:rsidRDefault="00DE55DC" w:rsidP="00DE55D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17,890</w:t>
            </w:r>
          </w:p>
        </w:tc>
      </w:tr>
    </w:tbl>
    <w:p w:rsidR="009D0B14" w:rsidRPr="00E64F3A" w:rsidRDefault="009D0B14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  <w:bookmarkStart w:id="13" w:name="_Hlk31729564"/>
      <w:bookmarkEnd w:id="12"/>
    </w:p>
    <w:p w:rsidR="009D0B14" w:rsidRPr="00E64F3A" w:rsidRDefault="009D0B14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9D0B14" w:rsidRPr="00E64F3A" w:rsidRDefault="009D0B14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9D0B14" w:rsidRPr="00E64F3A" w:rsidRDefault="009D0B14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9D0B14" w:rsidRPr="00E64F3A" w:rsidRDefault="009D0B14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9D0B14" w:rsidRPr="00E64F3A" w:rsidRDefault="009D0B14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9D0B14" w:rsidRPr="00E64F3A" w:rsidRDefault="009D0B14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9D0B14" w:rsidRPr="00E64F3A" w:rsidRDefault="009D0B14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9D0B14" w:rsidRPr="00E64F3A" w:rsidRDefault="009D0B14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B332F1" w:rsidRPr="00E64F3A" w:rsidRDefault="00921D84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E64F3A">
        <w:rPr>
          <w:rFonts w:ascii="Angsana New" w:hAnsi="Angsana New"/>
          <w:b/>
          <w:sz w:val="30"/>
          <w:szCs w:val="30"/>
        </w:rPr>
        <w:lastRenderedPageBreak/>
        <w:t>8</w:t>
      </w:r>
      <w:r w:rsidR="00D65531" w:rsidRPr="00E64F3A">
        <w:rPr>
          <w:rFonts w:ascii="Angsana New" w:hAnsi="Angsana New"/>
          <w:bCs/>
          <w:sz w:val="30"/>
          <w:szCs w:val="30"/>
        </w:rPr>
        <w:tab/>
      </w:r>
      <w:r w:rsidR="00492FED" w:rsidRPr="00E64F3A">
        <w:rPr>
          <w:rFonts w:ascii="Angsana New" w:hAnsi="Angsana New" w:hint="cs"/>
          <w:bCs/>
          <w:sz w:val="30"/>
          <w:szCs w:val="30"/>
          <w:cs/>
        </w:rPr>
        <w:t>สินทรัพย์ที่เกิดจากสัญญา</w:t>
      </w:r>
      <w:r w:rsidR="00322291" w:rsidRPr="00E64F3A">
        <w:rPr>
          <w:rFonts w:ascii="Angsana New" w:hAnsi="Angsana New" w:hint="cs"/>
          <w:bCs/>
          <w:sz w:val="30"/>
          <w:szCs w:val="30"/>
          <w:cs/>
        </w:rPr>
        <w:t>ก่อสร้าง</w:t>
      </w:r>
      <w:r w:rsidR="00B332F1" w:rsidRPr="00E64F3A">
        <w:rPr>
          <w:rFonts w:ascii="Angsana New" w:hAnsi="Angsana New"/>
          <w:bCs/>
          <w:sz w:val="30"/>
          <w:szCs w:val="30"/>
          <w:cs/>
        </w:rPr>
        <w:t xml:space="preserve">  </w:t>
      </w:r>
    </w:p>
    <w:p w:rsidR="005D1D75" w:rsidRPr="00E64F3A" w:rsidRDefault="005D1D75" w:rsidP="005D1D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  <w:r w:rsidRPr="00E64F3A">
        <w:rPr>
          <w:rFonts w:ascii="Angsana New" w:hAnsi="Angsana New"/>
          <w:bCs/>
          <w:sz w:val="30"/>
          <w:szCs w:val="30"/>
        </w:rPr>
        <w:t>8.1</w:t>
      </w:r>
      <w:r w:rsidRPr="00E64F3A">
        <w:rPr>
          <w:rFonts w:ascii="Angsana New" w:hAnsi="Angsana New"/>
          <w:b/>
          <w:sz w:val="30"/>
          <w:szCs w:val="30"/>
        </w:rPr>
        <w:t xml:space="preserve"> </w:t>
      </w:r>
      <w:r w:rsidRPr="00E64F3A">
        <w:rPr>
          <w:rFonts w:ascii="Angsana New" w:hAnsi="Angsana New" w:hint="cs"/>
          <w:b/>
          <w:sz w:val="30"/>
          <w:szCs w:val="30"/>
          <w:cs/>
        </w:rPr>
        <w:t>ยอดคงเหลือตามสัญญา</w:t>
      </w:r>
    </w:p>
    <w:p w:rsidR="005D1D75" w:rsidRPr="00E64F3A" w:rsidRDefault="005D1D75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33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43"/>
        <w:gridCol w:w="1010"/>
        <w:gridCol w:w="1275"/>
        <w:gridCol w:w="286"/>
        <w:gridCol w:w="236"/>
        <w:gridCol w:w="1328"/>
        <w:gridCol w:w="289"/>
        <w:gridCol w:w="1270"/>
      </w:tblGrid>
      <w:tr w:rsidR="00E64F3A" w:rsidRPr="00E64F3A" w:rsidTr="00B966BB">
        <w:trPr>
          <w:trHeight w:val="410"/>
        </w:trPr>
        <w:tc>
          <w:tcPr>
            <w:tcW w:w="1951" w:type="pct"/>
          </w:tcPr>
          <w:p w:rsidR="00267E04" w:rsidRPr="00E64F3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:rsidR="00267E04" w:rsidRPr="00E64F3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83" w:type="pct"/>
          </w:tcPr>
          <w:p w:rsidR="00267E04" w:rsidRPr="00E64F3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  <w:vAlign w:val="center"/>
          </w:tcPr>
          <w:p w:rsidR="00267E04" w:rsidRPr="00E64F3A" w:rsidRDefault="00267E04" w:rsidP="00267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:rsidR="00267E04" w:rsidRPr="00E64F3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vAlign w:val="center"/>
          </w:tcPr>
          <w:p w:rsidR="00267E04" w:rsidRPr="00E64F3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89036A" w:rsidRPr="00E64F3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5" w:type="pct"/>
          </w:tcPr>
          <w:p w:rsidR="00267E04" w:rsidRPr="00E64F3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267E04" w:rsidRPr="00E64F3A" w:rsidRDefault="0089036A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267E04" w:rsidRPr="00E64F3A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Pr="00E64F3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64F3A" w:rsidRPr="00E64F3A" w:rsidTr="00B966BB">
        <w:trPr>
          <w:trHeight w:val="425"/>
        </w:trPr>
        <w:tc>
          <w:tcPr>
            <w:tcW w:w="2492" w:type="pct"/>
            <w:gridSpan w:val="2"/>
          </w:tcPr>
          <w:p w:rsidR="00267E04" w:rsidRPr="00E64F3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3" w:type="pct"/>
          </w:tcPr>
          <w:p w:rsidR="00267E04" w:rsidRPr="00E64F3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pct"/>
            <w:gridSpan w:val="5"/>
          </w:tcPr>
          <w:p w:rsidR="00267E04" w:rsidRPr="00E64F3A" w:rsidRDefault="0089036A" w:rsidP="009C04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                         </w:t>
            </w:r>
            <w:r w:rsidR="00267E04" w:rsidRPr="00E64F3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267E04" w:rsidRPr="00E64F3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267E04" w:rsidRPr="00E64F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="00267E04" w:rsidRPr="00E64F3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267E04" w:rsidRPr="00E64F3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64F3A" w:rsidRPr="00E64F3A" w:rsidTr="00B966BB">
        <w:trPr>
          <w:trHeight w:val="425"/>
        </w:trPr>
        <w:tc>
          <w:tcPr>
            <w:tcW w:w="2492" w:type="pct"/>
            <w:gridSpan w:val="2"/>
          </w:tcPr>
          <w:p w:rsidR="0089036A" w:rsidRPr="00E64F3A" w:rsidRDefault="0089036A" w:rsidP="00890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มูลค่าสัญญา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683" w:type="pct"/>
          </w:tcPr>
          <w:p w:rsidR="0089036A" w:rsidRPr="00E64F3A" w:rsidRDefault="0089036A" w:rsidP="00890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89036A" w:rsidRPr="00E64F3A" w:rsidRDefault="0089036A" w:rsidP="00890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89036A" w:rsidRPr="00E64F3A" w:rsidRDefault="00856569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144,162</w:t>
            </w:r>
          </w:p>
        </w:tc>
        <w:tc>
          <w:tcPr>
            <w:tcW w:w="155" w:type="pct"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540,260</w:t>
            </w:r>
          </w:p>
        </w:tc>
      </w:tr>
      <w:tr w:rsidR="00E64F3A" w:rsidRPr="00E64F3A" w:rsidTr="00B966BB">
        <w:trPr>
          <w:trHeight w:val="262"/>
        </w:trPr>
        <w:tc>
          <w:tcPr>
            <w:tcW w:w="2492" w:type="pct"/>
            <w:gridSpan w:val="2"/>
          </w:tcPr>
          <w:p w:rsidR="0089036A" w:rsidRPr="00E64F3A" w:rsidRDefault="0089036A" w:rsidP="00890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83" w:type="pct"/>
          </w:tcPr>
          <w:p w:rsidR="0089036A" w:rsidRPr="00E64F3A" w:rsidRDefault="0089036A" w:rsidP="00890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" w:type="pct"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:rsidR="0089036A" w:rsidRPr="00E64F3A" w:rsidRDefault="0089036A" w:rsidP="00890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55" w:type="pct"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E64F3A" w:rsidRPr="00E64F3A" w:rsidTr="00B966BB">
        <w:trPr>
          <w:trHeight w:val="425"/>
        </w:trPr>
        <w:tc>
          <w:tcPr>
            <w:tcW w:w="2492" w:type="pct"/>
            <w:gridSpan w:val="2"/>
          </w:tcPr>
          <w:p w:rsidR="0089036A" w:rsidRPr="00E64F3A" w:rsidRDefault="0089036A" w:rsidP="00890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รายได้จากการให้บริการที่รับรู้</w:t>
            </w:r>
          </w:p>
        </w:tc>
        <w:tc>
          <w:tcPr>
            <w:tcW w:w="683" w:type="pct"/>
          </w:tcPr>
          <w:p w:rsidR="0089036A" w:rsidRPr="00E64F3A" w:rsidRDefault="0089036A" w:rsidP="00890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89036A" w:rsidRPr="00E64F3A" w:rsidRDefault="0089036A" w:rsidP="00890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89036A" w:rsidRPr="00E64F3A" w:rsidRDefault="00856569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144,162</w:t>
            </w:r>
          </w:p>
        </w:tc>
        <w:tc>
          <w:tcPr>
            <w:tcW w:w="155" w:type="pct"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454,328</w:t>
            </w:r>
          </w:p>
        </w:tc>
      </w:tr>
      <w:tr w:rsidR="00E64F3A" w:rsidRPr="00E64F3A" w:rsidTr="00B966BB">
        <w:trPr>
          <w:trHeight w:val="425"/>
        </w:trPr>
        <w:tc>
          <w:tcPr>
            <w:tcW w:w="2492" w:type="pct"/>
            <w:gridSpan w:val="2"/>
          </w:tcPr>
          <w:p w:rsidR="0089036A" w:rsidRPr="00E64F3A" w:rsidRDefault="0089036A" w:rsidP="00890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หัก เงินงวดที่เรียกเก็บจากผู้จ้าง</w:t>
            </w:r>
          </w:p>
        </w:tc>
        <w:tc>
          <w:tcPr>
            <w:tcW w:w="683" w:type="pct"/>
          </w:tcPr>
          <w:p w:rsidR="0089036A" w:rsidRPr="00E64F3A" w:rsidRDefault="0089036A" w:rsidP="00890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89036A" w:rsidRPr="00E64F3A" w:rsidRDefault="0089036A" w:rsidP="00890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89036A" w:rsidRPr="00E64F3A" w:rsidRDefault="00856569" w:rsidP="0089036A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(122,019)</w:t>
            </w:r>
          </w:p>
        </w:tc>
        <w:tc>
          <w:tcPr>
            <w:tcW w:w="155" w:type="pct"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400,508</w:t>
            </w:r>
            <w:r w:rsidRPr="00E64F3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64F3A" w:rsidRPr="00E64F3A" w:rsidTr="00B966BB">
        <w:trPr>
          <w:trHeight w:val="425"/>
        </w:trPr>
        <w:tc>
          <w:tcPr>
            <w:tcW w:w="2492" w:type="pct"/>
            <w:gridSpan w:val="2"/>
          </w:tcPr>
          <w:p w:rsidR="0089036A" w:rsidRPr="00E64F3A" w:rsidRDefault="0089036A" w:rsidP="00890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683" w:type="pct"/>
          </w:tcPr>
          <w:p w:rsidR="0089036A" w:rsidRPr="00E64F3A" w:rsidRDefault="0089036A" w:rsidP="00890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89036A" w:rsidRPr="00E64F3A" w:rsidRDefault="0089036A" w:rsidP="00890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:rsidR="0089036A" w:rsidRPr="00E64F3A" w:rsidRDefault="001465E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E64F3A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22,143</w:t>
            </w:r>
          </w:p>
        </w:tc>
        <w:tc>
          <w:tcPr>
            <w:tcW w:w="155" w:type="pct"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53,820</w:t>
            </w:r>
          </w:p>
        </w:tc>
      </w:tr>
      <w:tr w:rsidR="00E64F3A" w:rsidRPr="00E64F3A" w:rsidTr="00B966BB">
        <w:trPr>
          <w:trHeight w:val="225"/>
        </w:trPr>
        <w:tc>
          <w:tcPr>
            <w:tcW w:w="2492" w:type="pct"/>
            <w:gridSpan w:val="2"/>
          </w:tcPr>
          <w:p w:rsidR="0089036A" w:rsidRPr="00E64F3A" w:rsidRDefault="0089036A" w:rsidP="00890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="00A5420F" w:rsidRPr="00E64F3A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</w:t>
            </w:r>
            <w:r w:rsidR="00A5420F" w:rsidRPr="00E64F3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A5420F" w:rsidRPr="00E64F3A">
              <w:rPr>
                <w:rFonts w:ascii="Angsana New" w:hAnsi="Angsana New" w:hint="cs"/>
                <w:sz w:val="30"/>
                <w:szCs w:val="30"/>
                <w:cs/>
              </w:rPr>
              <w:t xml:space="preserve">      (</w:t>
            </w:r>
            <w:r w:rsidR="00A5420F" w:rsidRPr="00E64F3A">
              <w:rPr>
                <w:rFonts w:ascii="Angsana New" w:hAnsi="Angsana New"/>
                <w:sz w:val="30"/>
                <w:szCs w:val="30"/>
              </w:rPr>
              <w:t xml:space="preserve">2562: </w:t>
            </w:r>
            <w:r w:rsidR="00A5420F" w:rsidRPr="00E64F3A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  <w:r w:rsidR="00A5420F" w:rsidRPr="00E64F3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83" w:type="pct"/>
          </w:tcPr>
          <w:p w:rsidR="0089036A" w:rsidRPr="00E64F3A" w:rsidRDefault="0089036A" w:rsidP="00890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89036A" w:rsidRPr="00E64F3A" w:rsidRDefault="0089036A" w:rsidP="00890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89036A" w:rsidRPr="00E64F3A" w:rsidRDefault="001465EA" w:rsidP="001465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E64F3A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155" w:type="pct"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89036A" w:rsidRPr="00E64F3A" w:rsidRDefault="0089036A" w:rsidP="001465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E64F3A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</w:tr>
      <w:tr w:rsidR="00E64F3A" w:rsidRPr="00E64F3A" w:rsidTr="00B966BB">
        <w:trPr>
          <w:trHeight w:val="425"/>
        </w:trPr>
        <w:tc>
          <w:tcPr>
            <w:tcW w:w="2492" w:type="pct"/>
            <w:gridSpan w:val="2"/>
          </w:tcPr>
          <w:p w:rsidR="0089036A" w:rsidRPr="00E64F3A" w:rsidRDefault="0089036A" w:rsidP="00890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683" w:type="pct"/>
          </w:tcPr>
          <w:p w:rsidR="0089036A" w:rsidRPr="00E64F3A" w:rsidRDefault="0089036A" w:rsidP="00890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89036A" w:rsidRPr="00E64F3A" w:rsidRDefault="0089036A" w:rsidP="00890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:rsidR="0089036A" w:rsidRPr="00E64F3A" w:rsidRDefault="001465E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22,143</w:t>
            </w:r>
          </w:p>
        </w:tc>
        <w:tc>
          <w:tcPr>
            <w:tcW w:w="155" w:type="pct"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53,820</w:t>
            </w:r>
          </w:p>
        </w:tc>
      </w:tr>
      <w:tr w:rsidR="00E64F3A" w:rsidRPr="00E64F3A" w:rsidTr="00B966BB">
        <w:trPr>
          <w:trHeight w:val="425"/>
        </w:trPr>
        <w:tc>
          <w:tcPr>
            <w:tcW w:w="2492" w:type="pct"/>
            <w:gridSpan w:val="2"/>
          </w:tcPr>
          <w:p w:rsidR="009E4B1F" w:rsidRPr="00E64F3A" w:rsidRDefault="009E4B1F" w:rsidP="00202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3" w:type="pct"/>
          </w:tcPr>
          <w:p w:rsidR="009E4B1F" w:rsidRPr="00E64F3A" w:rsidRDefault="009E4B1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:rsidR="009E4B1F" w:rsidRPr="00E64F3A" w:rsidRDefault="009E4B1F" w:rsidP="00B31A36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9E4B1F" w:rsidRPr="00E64F3A" w:rsidRDefault="009E4B1F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:rsidR="009E4B1F" w:rsidRPr="00E64F3A" w:rsidRDefault="009E4B1F" w:rsidP="002E48E8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:rsidR="009E4B1F" w:rsidRPr="00E64F3A" w:rsidRDefault="009E4B1F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9E4B1F" w:rsidRPr="00E64F3A" w:rsidRDefault="009E4B1F" w:rsidP="002E48E8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64F3A" w:rsidRPr="00E64F3A" w:rsidTr="00B966BB">
        <w:trPr>
          <w:trHeight w:val="425"/>
        </w:trPr>
        <w:tc>
          <w:tcPr>
            <w:tcW w:w="2492" w:type="pct"/>
            <w:gridSpan w:val="2"/>
          </w:tcPr>
          <w:p w:rsidR="009E4B1F" w:rsidRPr="00E64F3A" w:rsidRDefault="009E4B1F" w:rsidP="00202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3" w:type="pct"/>
          </w:tcPr>
          <w:p w:rsidR="009E4B1F" w:rsidRPr="00E64F3A" w:rsidRDefault="009E4B1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:rsidR="009E4B1F" w:rsidRPr="00E64F3A" w:rsidRDefault="009E4B1F" w:rsidP="00B31A36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9E4B1F" w:rsidRPr="00E64F3A" w:rsidRDefault="009E4B1F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:rsidR="009E4B1F" w:rsidRPr="00E64F3A" w:rsidRDefault="009E4B1F" w:rsidP="002E48E8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:rsidR="009E4B1F" w:rsidRPr="00E64F3A" w:rsidRDefault="009E4B1F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9E4B1F" w:rsidRPr="00E64F3A" w:rsidRDefault="009E4B1F" w:rsidP="002E48E8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64F3A" w:rsidRPr="00E64F3A" w:rsidTr="00B966BB">
        <w:trPr>
          <w:trHeight w:val="425"/>
        </w:trPr>
        <w:tc>
          <w:tcPr>
            <w:tcW w:w="2492" w:type="pct"/>
            <w:gridSpan w:val="2"/>
          </w:tcPr>
          <w:p w:rsidR="00B31A36" w:rsidRPr="00E64F3A" w:rsidRDefault="00B31A36" w:rsidP="00B96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3" w:type="pct"/>
          </w:tcPr>
          <w:p w:rsidR="00B31A36" w:rsidRPr="00E64F3A" w:rsidRDefault="00B31A36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 w:val="restart"/>
          </w:tcPr>
          <w:p w:rsidR="00B31A36" w:rsidRPr="00E64F3A" w:rsidRDefault="00B31A36" w:rsidP="00B31A36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26" w:type="pct"/>
          </w:tcPr>
          <w:p w:rsidR="00B31A36" w:rsidRPr="00E64F3A" w:rsidRDefault="00B31A36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vMerge w:val="restart"/>
          </w:tcPr>
          <w:p w:rsidR="00B31A36" w:rsidRPr="00E64F3A" w:rsidRDefault="00B31A36" w:rsidP="00B966BB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B31A36" w:rsidRPr="00E64F3A" w:rsidRDefault="00B31A36" w:rsidP="002E48E8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E64F3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</w:t>
            </w:r>
            <w:r w:rsidR="00CD138A" w:rsidRPr="00E64F3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</w:t>
            </w: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89036A"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55" w:type="pct"/>
          </w:tcPr>
          <w:p w:rsidR="00B31A36" w:rsidRPr="00E64F3A" w:rsidRDefault="00B31A36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 w:val="restart"/>
          </w:tcPr>
          <w:p w:rsidR="00B31A36" w:rsidRPr="00E64F3A" w:rsidRDefault="00B31A36" w:rsidP="002E48E8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B31A36" w:rsidRPr="00E64F3A" w:rsidRDefault="00B31A36" w:rsidP="002E48E8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E64F3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256</w:t>
            </w:r>
            <w:r w:rsidR="0089036A"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E64F3A" w:rsidRPr="00E64F3A" w:rsidTr="00B966BB">
        <w:trPr>
          <w:trHeight w:val="425"/>
        </w:trPr>
        <w:tc>
          <w:tcPr>
            <w:tcW w:w="2492" w:type="pct"/>
            <w:gridSpan w:val="2"/>
          </w:tcPr>
          <w:p w:rsidR="00B31A36" w:rsidRPr="00E64F3A" w:rsidRDefault="00B31A36" w:rsidP="00B31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</w:p>
        </w:tc>
        <w:tc>
          <w:tcPr>
            <w:tcW w:w="683" w:type="pct"/>
          </w:tcPr>
          <w:p w:rsidR="00B31A36" w:rsidRPr="00E64F3A" w:rsidRDefault="00B31A36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:rsidR="00B31A36" w:rsidRPr="00E64F3A" w:rsidRDefault="00B31A36" w:rsidP="00B31A36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B31A36" w:rsidRPr="00E64F3A" w:rsidRDefault="00B31A36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vMerge/>
          </w:tcPr>
          <w:p w:rsidR="00B31A36" w:rsidRPr="00E64F3A" w:rsidRDefault="00B31A36" w:rsidP="002E48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:rsidR="00B31A36" w:rsidRPr="00E64F3A" w:rsidRDefault="00B31A36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/>
          </w:tcPr>
          <w:p w:rsidR="00B31A36" w:rsidRPr="00E64F3A" w:rsidRDefault="00B31A36" w:rsidP="002E48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64F3A" w:rsidRPr="00E64F3A" w:rsidTr="00B966BB">
        <w:trPr>
          <w:trHeight w:val="425"/>
        </w:trPr>
        <w:tc>
          <w:tcPr>
            <w:tcW w:w="2492" w:type="pct"/>
            <w:gridSpan w:val="2"/>
          </w:tcPr>
          <w:p w:rsidR="00B31A36" w:rsidRPr="00E64F3A" w:rsidRDefault="00B31A36" w:rsidP="00202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สัญญางานระหว่างก่อสร้าง</w:t>
            </w:r>
          </w:p>
        </w:tc>
        <w:tc>
          <w:tcPr>
            <w:tcW w:w="683" w:type="pct"/>
          </w:tcPr>
          <w:p w:rsidR="00B31A36" w:rsidRPr="00E64F3A" w:rsidRDefault="00B31A36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:rsidR="00B31A36" w:rsidRPr="00E64F3A" w:rsidRDefault="00B31A36" w:rsidP="00B31A36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B31A36" w:rsidRPr="00E64F3A" w:rsidRDefault="00B31A36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:rsidR="00B31A36" w:rsidRPr="00E64F3A" w:rsidRDefault="00B31A36" w:rsidP="002E48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E64F3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E64F3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E64F3A" w:rsidRPr="00E64F3A" w:rsidTr="00B966BB">
        <w:trPr>
          <w:trHeight w:val="425"/>
        </w:trPr>
        <w:tc>
          <w:tcPr>
            <w:tcW w:w="2492" w:type="pct"/>
            <w:gridSpan w:val="2"/>
          </w:tcPr>
          <w:p w:rsidR="0089036A" w:rsidRPr="00E64F3A" w:rsidRDefault="0089036A" w:rsidP="00890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สัญญางานระหว่างก่อสร้าง</w:t>
            </w:r>
          </w:p>
        </w:tc>
        <w:tc>
          <w:tcPr>
            <w:tcW w:w="683" w:type="pct"/>
          </w:tcPr>
          <w:p w:rsidR="0089036A" w:rsidRPr="00E64F3A" w:rsidRDefault="0089036A" w:rsidP="00890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:rsidR="0089036A" w:rsidRPr="00E64F3A" w:rsidRDefault="0089036A" w:rsidP="0089036A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89036A" w:rsidRPr="00E64F3A" w:rsidRDefault="0089036A" w:rsidP="00890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vMerge w:val="restart"/>
          </w:tcPr>
          <w:p w:rsidR="0089036A" w:rsidRPr="00E64F3A" w:rsidRDefault="001465EA" w:rsidP="0089036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144,162</w:t>
            </w:r>
          </w:p>
          <w:p w:rsidR="001465EA" w:rsidRPr="00E64F3A" w:rsidRDefault="001465EA" w:rsidP="0089036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90,343</w:t>
            </w:r>
          </w:p>
          <w:p w:rsidR="001465EA" w:rsidRPr="00E64F3A" w:rsidRDefault="001465EA" w:rsidP="0089036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465EA" w:rsidRPr="00E64F3A" w:rsidRDefault="001465EA" w:rsidP="0089036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133,643</w:t>
            </w:r>
          </w:p>
          <w:p w:rsidR="001465EA" w:rsidRPr="00E64F3A" w:rsidRDefault="001465EA" w:rsidP="0089036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3,418</w:t>
            </w:r>
          </w:p>
          <w:p w:rsidR="001465EA" w:rsidRPr="00E64F3A" w:rsidRDefault="001465EA" w:rsidP="0089036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465EA" w:rsidRPr="00E64F3A" w:rsidRDefault="001465EA" w:rsidP="0089036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144,162</w:t>
            </w:r>
          </w:p>
        </w:tc>
        <w:tc>
          <w:tcPr>
            <w:tcW w:w="155" w:type="pct"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 w:val="restart"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540,260</w:t>
            </w:r>
          </w:p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35,759</w:t>
            </w:r>
            <w:r w:rsidRPr="00E64F3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   </w:t>
            </w: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501,912</w:t>
            </w: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3,418</w:t>
            </w:r>
          </w:p>
          <w:p w:rsidR="0089036A" w:rsidRPr="00E64F3A" w:rsidRDefault="0089036A" w:rsidP="0089036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454,328</w:t>
            </w:r>
          </w:p>
        </w:tc>
      </w:tr>
      <w:tr w:rsidR="00E64F3A" w:rsidRPr="00E64F3A" w:rsidTr="00B966BB">
        <w:trPr>
          <w:trHeight w:val="425"/>
        </w:trPr>
        <w:tc>
          <w:tcPr>
            <w:tcW w:w="2492" w:type="pct"/>
            <w:gridSpan w:val="2"/>
          </w:tcPr>
          <w:p w:rsidR="0089036A" w:rsidRPr="00E64F3A" w:rsidRDefault="0089036A" w:rsidP="00890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รายได้ค่าก่อสร้างที่รับรู้รายได้ในระหว่างปี</w:t>
            </w:r>
          </w:p>
        </w:tc>
        <w:tc>
          <w:tcPr>
            <w:tcW w:w="683" w:type="pct"/>
          </w:tcPr>
          <w:p w:rsidR="0089036A" w:rsidRPr="00E64F3A" w:rsidRDefault="0089036A" w:rsidP="00890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89036A" w:rsidRPr="00E64F3A" w:rsidRDefault="0089036A" w:rsidP="00890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vMerge/>
          </w:tcPr>
          <w:p w:rsidR="0089036A" w:rsidRPr="00E64F3A" w:rsidRDefault="0089036A" w:rsidP="0089036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/>
          </w:tcPr>
          <w:p w:rsidR="0089036A" w:rsidRPr="00E64F3A" w:rsidRDefault="0089036A" w:rsidP="0089036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64F3A" w:rsidRPr="00E64F3A" w:rsidTr="00B966BB">
        <w:trPr>
          <w:trHeight w:val="425"/>
        </w:trPr>
        <w:tc>
          <w:tcPr>
            <w:tcW w:w="2492" w:type="pct"/>
            <w:gridSpan w:val="2"/>
          </w:tcPr>
          <w:p w:rsidR="0089036A" w:rsidRPr="00E64F3A" w:rsidRDefault="0089036A" w:rsidP="00890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ต้นทุนการก่อสร้างที่เกิดขึ้นปรับปรุงด้วยกำไร</w:t>
            </w:r>
          </w:p>
        </w:tc>
        <w:tc>
          <w:tcPr>
            <w:tcW w:w="683" w:type="pct"/>
          </w:tcPr>
          <w:p w:rsidR="0089036A" w:rsidRPr="00E64F3A" w:rsidRDefault="0089036A" w:rsidP="00890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:rsidR="0089036A" w:rsidRPr="00E64F3A" w:rsidRDefault="0089036A" w:rsidP="0089036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89036A" w:rsidRPr="00E64F3A" w:rsidRDefault="0089036A" w:rsidP="00890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vMerge/>
          </w:tcPr>
          <w:p w:rsidR="0089036A" w:rsidRPr="00E64F3A" w:rsidRDefault="0089036A" w:rsidP="0089036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64F3A" w:rsidRPr="00E64F3A" w:rsidTr="00B966BB">
        <w:trPr>
          <w:trHeight w:val="425"/>
        </w:trPr>
        <w:tc>
          <w:tcPr>
            <w:tcW w:w="2492" w:type="pct"/>
            <w:gridSpan w:val="2"/>
          </w:tcPr>
          <w:p w:rsidR="0089036A" w:rsidRPr="00E64F3A" w:rsidRDefault="0089036A" w:rsidP="00890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หรือขาดทุนที่รับรู้จนถึงปัจจุบัน</w:t>
            </w:r>
          </w:p>
        </w:tc>
        <w:tc>
          <w:tcPr>
            <w:tcW w:w="683" w:type="pct"/>
          </w:tcPr>
          <w:p w:rsidR="0089036A" w:rsidRPr="00E64F3A" w:rsidRDefault="0089036A" w:rsidP="00890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:rsidR="0089036A" w:rsidRPr="00E64F3A" w:rsidRDefault="0089036A" w:rsidP="0089036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89036A" w:rsidRPr="00E64F3A" w:rsidRDefault="0089036A" w:rsidP="00890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vMerge/>
          </w:tcPr>
          <w:p w:rsidR="0089036A" w:rsidRPr="00E64F3A" w:rsidRDefault="0089036A" w:rsidP="0089036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64F3A" w:rsidRPr="00E64F3A" w:rsidTr="00B966BB">
        <w:trPr>
          <w:trHeight w:val="425"/>
        </w:trPr>
        <w:tc>
          <w:tcPr>
            <w:tcW w:w="2492" w:type="pct"/>
            <w:gridSpan w:val="2"/>
          </w:tcPr>
          <w:p w:rsidR="0089036A" w:rsidRPr="00E64F3A" w:rsidRDefault="0089036A" w:rsidP="00890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หนี้สินที่เกิดจากสัญญาก่อสร้าง</w:t>
            </w:r>
          </w:p>
        </w:tc>
        <w:tc>
          <w:tcPr>
            <w:tcW w:w="683" w:type="pct"/>
          </w:tcPr>
          <w:p w:rsidR="0089036A" w:rsidRPr="00E64F3A" w:rsidRDefault="0089036A" w:rsidP="00890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89036A" w:rsidRPr="00E64F3A" w:rsidRDefault="0089036A" w:rsidP="00890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vMerge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" w:type="pct"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64F3A" w:rsidRPr="00E64F3A" w:rsidTr="00B966BB">
        <w:trPr>
          <w:trHeight w:val="425"/>
        </w:trPr>
        <w:tc>
          <w:tcPr>
            <w:tcW w:w="2492" w:type="pct"/>
            <w:gridSpan w:val="2"/>
          </w:tcPr>
          <w:p w:rsidR="0089036A" w:rsidRPr="00E64F3A" w:rsidRDefault="0089036A" w:rsidP="00890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จำนวนเงินทั้งสิ้นที่กิจการมีสิทธิเรียกร้องจากผู้จ้าง</w:t>
            </w:r>
          </w:p>
        </w:tc>
        <w:tc>
          <w:tcPr>
            <w:tcW w:w="683" w:type="pct"/>
          </w:tcPr>
          <w:p w:rsidR="0089036A" w:rsidRPr="00E64F3A" w:rsidRDefault="0089036A" w:rsidP="00890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89036A" w:rsidRPr="00E64F3A" w:rsidRDefault="0089036A" w:rsidP="00890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vMerge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" w:type="pct"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89036A" w:rsidRPr="00E64F3A" w:rsidTr="00B966BB">
        <w:trPr>
          <w:trHeight w:val="425"/>
        </w:trPr>
        <w:tc>
          <w:tcPr>
            <w:tcW w:w="2492" w:type="pct"/>
            <w:gridSpan w:val="2"/>
          </w:tcPr>
          <w:p w:rsidR="0089036A" w:rsidRPr="00E64F3A" w:rsidRDefault="0089036A" w:rsidP="00890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สำหรับงานก่อสร้างซึ่งเป็นสินทรัพย์</w:t>
            </w:r>
          </w:p>
        </w:tc>
        <w:tc>
          <w:tcPr>
            <w:tcW w:w="683" w:type="pct"/>
          </w:tcPr>
          <w:p w:rsidR="0089036A" w:rsidRPr="00E64F3A" w:rsidRDefault="0089036A" w:rsidP="00890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89036A" w:rsidRPr="00E64F3A" w:rsidRDefault="0089036A" w:rsidP="00890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vMerge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" w:type="pct"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/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bookmarkEnd w:id="13"/>
    </w:tbl>
    <w:p w:rsidR="005D1D75" w:rsidRPr="00E64F3A" w:rsidRDefault="005D1D75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B966BB" w:rsidRPr="00E64F3A" w:rsidRDefault="00B966BB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B966BB" w:rsidRPr="00E64F3A" w:rsidRDefault="00B966BB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5D1D75" w:rsidRPr="00E64F3A" w:rsidRDefault="005D1D75" w:rsidP="005D1D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64F3A">
        <w:rPr>
          <w:rFonts w:ascii="Angsana New" w:hAnsi="Angsana New"/>
          <w:bCs/>
          <w:sz w:val="30"/>
          <w:szCs w:val="30"/>
        </w:rPr>
        <w:lastRenderedPageBreak/>
        <w:t>8</w:t>
      </w:r>
      <w:r w:rsidRPr="00E64F3A">
        <w:rPr>
          <w:rFonts w:ascii="Angsana New" w:hAnsi="Angsana New"/>
          <w:bCs/>
          <w:sz w:val="30"/>
          <w:szCs w:val="30"/>
          <w:cs/>
        </w:rPr>
        <w:t>.</w:t>
      </w:r>
      <w:r w:rsidRPr="00E64F3A">
        <w:rPr>
          <w:rFonts w:ascii="Angsana New" w:hAnsi="Angsana New"/>
          <w:b/>
          <w:sz w:val="30"/>
          <w:szCs w:val="30"/>
          <w:cs/>
        </w:rPr>
        <w:t>2</w:t>
      </w:r>
      <w:r w:rsidRPr="00E64F3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E64F3A">
        <w:rPr>
          <w:rFonts w:ascii="Angsana New" w:hAnsi="Angsana New"/>
          <w:b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:rsidR="00DC5462" w:rsidRPr="00E64F3A" w:rsidRDefault="005D1D75" w:rsidP="005D1D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64F3A">
        <w:rPr>
          <w:rFonts w:ascii="Angsana New" w:hAnsi="Angsana New"/>
          <w:b/>
          <w:sz w:val="30"/>
          <w:szCs w:val="30"/>
          <w:cs/>
        </w:rPr>
        <w:t>ณ วันที่ 3</w:t>
      </w:r>
      <w:r w:rsidRPr="00E64F3A">
        <w:rPr>
          <w:rFonts w:ascii="Angsana New" w:hAnsi="Angsana New"/>
          <w:bCs/>
          <w:sz w:val="30"/>
          <w:szCs w:val="30"/>
        </w:rPr>
        <w:t>1</w:t>
      </w:r>
      <w:r w:rsidRPr="00E64F3A">
        <w:rPr>
          <w:rFonts w:ascii="Angsana New" w:hAnsi="Angsana New"/>
          <w:b/>
          <w:sz w:val="30"/>
          <w:szCs w:val="30"/>
          <w:cs/>
        </w:rPr>
        <w:t xml:space="preserve"> </w:t>
      </w:r>
      <w:r w:rsidRPr="00E64F3A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Pr="00E64F3A">
        <w:rPr>
          <w:rFonts w:ascii="Angsana New" w:hAnsi="Angsana New"/>
          <w:b/>
          <w:sz w:val="30"/>
          <w:szCs w:val="30"/>
          <w:cs/>
        </w:rPr>
        <w:t xml:space="preserve"> 2563 บริษัทไม่มีรายได้ที่รับรู้ในอนาคตสำหรับภาระที่ยังปฏิบัติไม่เสร็จสิ้น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 ที่บริษัทคาดว่าจะปฏิบัติตามภาระที่ต้องปฏิบัติของสัญญาดังกล่าวเสร็จสิ้นภายใน 1 ปี เนื่องจากทางบริษัทได้ปฏิบัติงานเสร็จสิ้นแล้ว </w:t>
      </w:r>
    </w:p>
    <w:p w:rsidR="005D1D75" w:rsidRPr="00E64F3A" w:rsidRDefault="005D1D75" w:rsidP="005D1D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604B28" w:rsidRPr="00E64F3A" w:rsidRDefault="00921D84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E64F3A">
        <w:rPr>
          <w:rFonts w:ascii="Angsana New" w:hAnsi="Angsana New"/>
          <w:b/>
          <w:sz w:val="30"/>
          <w:szCs w:val="30"/>
        </w:rPr>
        <w:t>9</w:t>
      </w:r>
      <w:r w:rsidR="00D65531" w:rsidRPr="00E64F3A">
        <w:rPr>
          <w:rFonts w:ascii="Angsana New" w:hAnsi="Angsana New"/>
          <w:b/>
          <w:sz w:val="30"/>
          <w:szCs w:val="30"/>
        </w:rPr>
        <w:tab/>
      </w:r>
      <w:r w:rsidR="00604B28" w:rsidRPr="00E64F3A">
        <w:rPr>
          <w:rFonts w:ascii="Angsana New" w:hAnsi="Angsana New"/>
          <w:bCs/>
          <w:sz w:val="30"/>
          <w:szCs w:val="30"/>
          <w:cs/>
        </w:rPr>
        <w:t>สินค้าคงเหลือ</w:t>
      </w:r>
    </w:p>
    <w:tbl>
      <w:tblPr>
        <w:tblW w:w="9587" w:type="dxa"/>
        <w:tblInd w:w="558" w:type="dxa"/>
        <w:tblLook w:val="01E0" w:firstRow="1" w:lastRow="1" w:firstColumn="1" w:lastColumn="1" w:noHBand="0" w:noVBand="0"/>
      </w:tblPr>
      <w:tblGrid>
        <w:gridCol w:w="240"/>
        <w:gridCol w:w="3301"/>
        <w:gridCol w:w="230"/>
        <w:gridCol w:w="1166"/>
        <w:gridCol w:w="339"/>
        <w:gridCol w:w="236"/>
        <w:gridCol w:w="240"/>
        <w:gridCol w:w="461"/>
        <w:gridCol w:w="240"/>
        <w:gridCol w:w="143"/>
        <w:gridCol w:w="97"/>
        <w:gridCol w:w="1163"/>
        <w:gridCol w:w="197"/>
        <w:gridCol w:w="54"/>
        <w:gridCol w:w="205"/>
        <w:gridCol w:w="1127"/>
        <w:gridCol w:w="148"/>
      </w:tblGrid>
      <w:tr w:rsidR="00E64F3A" w:rsidRPr="00E64F3A" w:rsidTr="00CD138A">
        <w:trPr>
          <w:tblHeader/>
        </w:trPr>
        <w:tc>
          <w:tcPr>
            <w:tcW w:w="3541" w:type="dxa"/>
            <w:gridSpan w:val="2"/>
          </w:tcPr>
          <w:p w:rsidR="00CD138A" w:rsidRPr="00E64F3A" w:rsidRDefault="00CD138A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bookmarkStart w:id="14" w:name="_Hlk31730138"/>
          </w:p>
        </w:tc>
        <w:tc>
          <w:tcPr>
            <w:tcW w:w="230" w:type="dxa"/>
          </w:tcPr>
          <w:p w:rsidR="00CD138A" w:rsidRPr="00E64F3A" w:rsidRDefault="00CD138A" w:rsidP="009C04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CD138A" w:rsidRPr="00E64F3A" w:rsidRDefault="00CD138A" w:rsidP="009C04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CD138A" w:rsidRPr="00E64F3A" w:rsidRDefault="00CD13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</w:tcPr>
          <w:p w:rsidR="00CD138A" w:rsidRPr="00E64F3A" w:rsidRDefault="00CD138A" w:rsidP="009C04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  <w:gridSpan w:val="2"/>
            <w:vAlign w:val="center"/>
          </w:tcPr>
          <w:p w:rsidR="00CD138A" w:rsidRPr="00E64F3A" w:rsidRDefault="00CD138A" w:rsidP="009C04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CD138A" w:rsidRPr="00E64F3A" w:rsidRDefault="00CD138A" w:rsidP="009C04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64F3A">
              <w:rPr>
                <w:rFonts w:ascii="Angsana New" w:hAnsi="Angsana New"/>
                <w:sz w:val="30"/>
                <w:szCs w:val="30"/>
              </w:rPr>
              <w:t>256</w:t>
            </w:r>
            <w:r w:rsidR="0089036A" w:rsidRPr="00E64F3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9" w:type="dxa"/>
            <w:gridSpan w:val="2"/>
          </w:tcPr>
          <w:p w:rsidR="00CD138A" w:rsidRPr="00E64F3A" w:rsidRDefault="00CD138A" w:rsidP="009C04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:rsidR="00CD138A" w:rsidRPr="00E64F3A" w:rsidRDefault="0089036A" w:rsidP="009C04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CD138A" w:rsidRPr="00E64F3A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Pr="00E64F3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64F3A" w:rsidRPr="00E64F3A" w:rsidTr="00D02992">
        <w:tc>
          <w:tcPr>
            <w:tcW w:w="3541" w:type="dxa"/>
            <w:gridSpan w:val="2"/>
          </w:tcPr>
          <w:p w:rsidR="0043163F" w:rsidRPr="00E64F3A" w:rsidRDefault="0043163F" w:rsidP="0089036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:rsidR="0043163F" w:rsidRPr="00E64F3A" w:rsidRDefault="0043163F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43163F" w:rsidRPr="00E64F3A" w:rsidRDefault="0043163F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gridSpan w:val="4"/>
          </w:tcPr>
          <w:p w:rsidR="0043163F" w:rsidRPr="00E64F3A" w:rsidRDefault="0043163F" w:rsidP="0089036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:rsidR="0043163F" w:rsidRPr="00E64F3A" w:rsidRDefault="0043163F" w:rsidP="008903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:rsidR="0043163F" w:rsidRPr="00E64F3A" w:rsidRDefault="0043163F" w:rsidP="008903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4" w:type="dxa"/>
            <w:gridSpan w:val="6"/>
          </w:tcPr>
          <w:p w:rsidR="0043163F" w:rsidRPr="00E64F3A" w:rsidRDefault="0043163F" w:rsidP="004316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(หน่วย : พันบาท)</w:t>
            </w:r>
          </w:p>
        </w:tc>
      </w:tr>
      <w:tr w:rsidR="00E64F3A" w:rsidRPr="00E64F3A" w:rsidTr="00CD138A">
        <w:tc>
          <w:tcPr>
            <w:tcW w:w="3541" w:type="dxa"/>
            <w:gridSpan w:val="2"/>
          </w:tcPr>
          <w:p w:rsidR="0043163F" w:rsidRPr="00E64F3A" w:rsidRDefault="0043163F" w:rsidP="0089036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30" w:type="dxa"/>
          </w:tcPr>
          <w:p w:rsidR="0043163F" w:rsidRPr="00E64F3A" w:rsidRDefault="0043163F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43163F" w:rsidRPr="00E64F3A" w:rsidRDefault="0043163F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gridSpan w:val="4"/>
          </w:tcPr>
          <w:p w:rsidR="0043163F" w:rsidRPr="00E64F3A" w:rsidRDefault="0043163F" w:rsidP="0089036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:rsidR="0043163F" w:rsidRPr="00E64F3A" w:rsidRDefault="0043163F" w:rsidP="008903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:rsidR="0043163F" w:rsidRPr="00E64F3A" w:rsidRDefault="0043163F" w:rsidP="008903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0" w:type="dxa"/>
            <w:gridSpan w:val="2"/>
          </w:tcPr>
          <w:p w:rsidR="0043163F" w:rsidRPr="00E64F3A" w:rsidRDefault="0043163F" w:rsidP="0089036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179,981</w:t>
            </w:r>
          </w:p>
        </w:tc>
        <w:tc>
          <w:tcPr>
            <w:tcW w:w="259" w:type="dxa"/>
            <w:gridSpan w:val="2"/>
          </w:tcPr>
          <w:p w:rsidR="0043163F" w:rsidRPr="00E64F3A" w:rsidRDefault="0043163F" w:rsidP="0089036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5" w:type="dxa"/>
            <w:gridSpan w:val="2"/>
          </w:tcPr>
          <w:p w:rsidR="0043163F" w:rsidRPr="00E64F3A" w:rsidRDefault="0043163F" w:rsidP="0089036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160,136</w:t>
            </w:r>
          </w:p>
        </w:tc>
      </w:tr>
      <w:tr w:rsidR="00E64F3A" w:rsidRPr="00E64F3A" w:rsidTr="0089036A">
        <w:tc>
          <w:tcPr>
            <w:tcW w:w="3541" w:type="dxa"/>
            <w:gridSpan w:val="2"/>
          </w:tcPr>
          <w:p w:rsidR="0089036A" w:rsidRPr="00E64F3A" w:rsidRDefault="0089036A" w:rsidP="0089036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30" w:type="dxa"/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gridSpan w:val="4"/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89036A" w:rsidRPr="00E64F3A" w:rsidRDefault="0089036A" w:rsidP="008903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:rsidR="0089036A" w:rsidRPr="00E64F3A" w:rsidRDefault="0089036A" w:rsidP="008903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0" w:type="dxa"/>
            <w:gridSpan w:val="2"/>
          </w:tcPr>
          <w:p w:rsidR="0089036A" w:rsidRPr="00E64F3A" w:rsidRDefault="00FC760B" w:rsidP="0089036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54,816</w:t>
            </w:r>
          </w:p>
        </w:tc>
        <w:tc>
          <w:tcPr>
            <w:tcW w:w="259" w:type="dxa"/>
            <w:gridSpan w:val="2"/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59,236</w:t>
            </w:r>
          </w:p>
        </w:tc>
      </w:tr>
      <w:tr w:rsidR="00E64F3A" w:rsidRPr="00E64F3A" w:rsidTr="0089036A">
        <w:tc>
          <w:tcPr>
            <w:tcW w:w="3541" w:type="dxa"/>
            <w:gridSpan w:val="2"/>
          </w:tcPr>
          <w:p w:rsidR="0089036A" w:rsidRPr="00E64F3A" w:rsidRDefault="0089036A" w:rsidP="0089036A">
            <w:pPr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230" w:type="dxa"/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4"/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89036A" w:rsidRPr="00E64F3A" w:rsidRDefault="0089036A" w:rsidP="008903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:rsidR="0089036A" w:rsidRPr="00E64F3A" w:rsidRDefault="0089036A" w:rsidP="008903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</w:tcPr>
          <w:p w:rsidR="0089036A" w:rsidRPr="00E64F3A" w:rsidRDefault="00FC760B" w:rsidP="0089036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14,335</w:t>
            </w:r>
          </w:p>
        </w:tc>
        <w:tc>
          <w:tcPr>
            <w:tcW w:w="259" w:type="dxa"/>
            <w:gridSpan w:val="2"/>
            <w:vMerge w:val="restart"/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16,398</w:t>
            </w:r>
          </w:p>
        </w:tc>
      </w:tr>
      <w:tr w:rsidR="00E64F3A" w:rsidRPr="00E64F3A" w:rsidTr="0089036A">
        <w:tc>
          <w:tcPr>
            <w:tcW w:w="3541" w:type="dxa"/>
            <w:gridSpan w:val="2"/>
          </w:tcPr>
          <w:p w:rsidR="0089036A" w:rsidRPr="00E64F3A" w:rsidRDefault="0089036A" w:rsidP="0089036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0" w:type="dxa"/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4"/>
            <w:tcBorders>
              <w:left w:val="nil"/>
              <w:right w:val="nil"/>
            </w:tcBorders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:rsidR="0089036A" w:rsidRPr="00E64F3A" w:rsidRDefault="0089036A" w:rsidP="008903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:rsidR="0089036A" w:rsidRPr="00E64F3A" w:rsidRDefault="0089036A" w:rsidP="008903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</w:tcBorders>
          </w:tcPr>
          <w:p w:rsidR="0089036A" w:rsidRPr="00E64F3A" w:rsidRDefault="00FC760B" w:rsidP="0089036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249,132</w:t>
            </w:r>
          </w:p>
        </w:tc>
        <w:tc>
          <w:tcPr>
            <w:tcW w:w="259" w:type="dxa"/>
            <w:gridSpan w:val="2"/>
            <w:vMerge/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right w:val="nil"/>
            </w:tcBorders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235,770</w:t>
            </w:r>
          </w:p>
        </w:tc>
      </w:tr>
      <w:tr w:rsidR="00E64F3A" w:rsidRPr="00E64F3A" w:rsidTr="0089036A">
        <w:tc>
          <w:tcPr>
            <w:tcW w:w="3541" w:type="dxa"/>
            <w:gridSpan w:val="2"/>
          </w:tcPr>
          <w:p w:rsidR="0089036A" w:rsidRPr="00E64F3A" w:rsidRDefault="0089036A" w:rsidP="0089036A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การลดมูลค่าของสินค้า</w:t>
            </w:r>
          </w:p>
        </w:tc>
        <w:tc>
          <w:tcPr>
            <w:tcW w:w="230" w:type="dxa"/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4"/>
            <w:tcBorders>
              <w:left w:val="nil"/>
              <w:right w:val="nil"/>
            </w:tcBorders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89036A" w:rsidRPr="00E64F3A" w:rsidRDefault="0089036A" w:rsidP="008903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:rsidR="0089036A" w:rsidRPr="00E64F3A" w:rsidRDefault="0089036A" w:rsidP="008903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89036A" w:rsidRPr="00E64F3A" w:rsidRDefault="00FC760B" w:rsidP="0089036A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(10,686)</w:t>
            </w:r>
          </w:p>
        </w:tc>
        <w:tc>
          <w:tcPr>
            <w:tcW w:w="259" w:type="dxa"/>
            <w:gridSpan w:val="2"/>
            <w:tcBorders>
              <w:left w:val="nil"/>
              <w:right w:val="nil"/>
            </w:tcBorders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89036A" w:rsidRPr="00E64F3A" w:rsidRDefault="0089036A" w:rsidP="0089036A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(12,978)</w:t>
            </w:r>
          </w:p>
        </w:tc>
      </w:tr>
      <w:tr w:rsidR="00E64F3A" w:rsidRPr="00E64F3A" w:rsidTr="0089036A">
        <w:tc>
          <w:tcPr>
            <w:tcW w:w="3541" w:type="dxa"/>
            <w:gridSpan w:val="2"/>
          </w:tcPr>
          <w:p w:rsidR="0089036A" w:rsidRPr="00E64F3A" w:rsidRDefault="0089036A" w:rsidP="0089036A">
            <w:pPr>
              <w:ind w:left="252" w:hanging="252"/>
              <w:rPr>
                <w:rFonts w:ascii="Angsana New" w:hAnsi="Angsana New"/>
                <w:bCs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E64F3A">
              <w:rPr>
                <w:rFonts w:ascii="Angsana New" w:hAnsi="Angsana New"/>
                <w:bCs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30" w:type="dxa"/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4"/>
            <w:tcBorders>
              <w:left w:val="nil"/>
              <w:right w:val="nil"/>
            </w:tcBorders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:rsidR="0089036A" w:rsidRPr="00E64F3A" w:rsidRDefault="0089036A" w:rsidP="008903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:rsidR="0089036A" w:rsidRPr="00E64F3A" w:rsidRDefault="0089036A" w:rsidP="008903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9036A" w:rsidRPr="00E64F3A" w:rsidRDefault="00FC760B" w:rsidP="0089036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238,446</w:t>
            </w:r>
          </w:p>
        </w:tc>
        <w:tc>
          <w:tcPr>
            <w:tcW w:w="259" w:type="dxa"/>
            <w:gridSpan w:val="2"/>
            <w:tcBorders>
              <w:left w:val="nil"/>
              <w:bottom w:val="nil"/>
              <w:right w:val="nil"/>
            </w:tcBorders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222,792</w:t>
            </w:r>
          </w:p>
        </w:tc>
      </w:tr>
      <w:tr w:rsidR="00E64F3A" w:rsidRPr="00E64F3A" w:rsidTr="00CD138A">
        <w:trPr>
          <w:gridAfter w:val="1"/>
          <w:wAfter w:w="148" w:type="dxa"/>
        </w:trPr>
        <w:tc>
          <w:tcPr>
            <w:tcW w:w="240" w:type="dxa"/>
          </w:tcPr>
          <w:p w:rsidR="00CD138A" w:rsidRPr="00E64F3A" w:rsidRDefault="00CD138A" w:rsidP="00FE1E5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bookmarkEnd w:id="14"/>
        <w:tc>
          <w:tcPr>
            <w:tcW w:w="9199" w:type="dxa"/>
            <w:gridSpan w:val="15"/>
          </w:tcPr>
          <w:p w:rsidR="00CD138A" w:rsidRPr="00E64F3A" w:rsidRDefault="00CD138A" w:rsidP="00FE1E5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64F3A" w:rsidRPr="00E64F3A" w:rsidTr="00CD138A">
        <w:trPr>
          <w:gridAfter w:val="1"/>
          <w:wAfter w:w="148" w:type="dxa"/>
        </w:trPr>
        <w:tc>
          <w:tcPr>
            <w:tcW w:w="240" w:type="dxa"/>
          </w:tcPr>
          <w:p w:rsidR="00CD138A" w:rsidRPr="00E64F3A" w:rsidRDefault="00CD138A" w:rsidP="004316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7616" w:type="dxa"/>
            <w:gridSpan w:val="11"/>
          </w:tcPr>
          <w:p w:rsidR="00CD138A" w:rsidRPr="00E64F3A" w:rsidRDefault="00CD138A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</w:p>
        </w:tc>
        <w:tc>
          <w:tcPr>
            <w:tcW w:w="251" w:type="dxa"/>
            <w:gridSpan w:val="2"/>
          </w:tcPr>
          <w:p w:rsidR="00CD138A" w:rsidRPr="00E64F3A" w:rsidRDefault="00CD138A" w:rsidP="00AA7D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:rsidR="00CD138A" w:rsidRPr="00E64F3A" w:rsidRDefault="00CD138A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64F3A" w:rsidRPr="00E64F3A" w:rsidTr="00CD138A">
        <w:trPr>
          <w:gridAfter w:val="1"/>
          <w:wAfter w:w="148" w:type="dxa"/>
        </w:trPr>
        <w:tc>
          <w:tcPr>
            <w:tcW w:w="5276" w:type="dxa"/>
            <w:gridSpan w:val="5"/>
          </w:tcPr>
          <w:p w:rsidR="0089036A" w:rsidRPr="00E64F3A" w:rsidRDefault="0089036A" w:rsidP="0089036A">
            <w:pPr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36" w:type="dxa"/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gridSpan w:val="3"/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89036A" w:rsidRPr="00E64F3A" w:rsidRDefault="00FC760B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bidi="th-TH"/>
              </w:rPr>
              <w:t>722,357</w:t>
            </w:r>
          </w:p>
        </w:tc>
        <w:tc>
          <w:tcPr>
            <w:tcW w:w="251" w:type="dxa"/>
            <w:gridSpan w:val="2"/>
          </w:tcPr>
          <w:p w:rsidR="0089036A" w:rsidRPr="00E64F3A" w:rsidRDefault="0089036A" w:rsidP="008903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bidi="th-TH"/>
              </w:rPr>
              <w:t>834,532</w:t>
            </w:r>
          </w:p>
        </w:tc>
      </w:tr>
      <w:tr w:rsidR="00E64F3A" w:rsidRPr="00E64F3A" w:rsidTr="00CD138A">
        <w:trPr>
          <w:gridAfter w:val="1"/>
          <w:wAfter w:w="148" w:type="dxa"/>
        </w:trPr>
        <w:tc>
          <w:tcPr>
            <w:tcW w:w="5276" w:type="dxa"/>
            <w:gridSpan w:val="5"/>
          </w:tcPr>
          <w:p w:rsidR="0089036A" w:rsidRPr="00E64F3A" w:rsidRDefault="0089036A" w:rsidP="0089036A">
            <w:pPr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236" w:type="dxa"/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gridSpan w:val="3"/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</w:tcPr>
          <w:p w:rsidR="0089036A" w:rsidRPr="00E64F3A" w:rsidRDefault="00FC760B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bidi="th-TH"/>
              </w:rPr>
              <w:t>(2,292)</w:t>
            </w:r>
          </w:p>
        </w:tc>
        <w:tc>
          <w:tcPr>
            <w:tcW w:w="251" w:type="dxa"/>
            <w:gridSpan w:val="2"/>
          </w:tcPr>
          <w:p w:rsidR="0089036A" w:rsidRPr="00E64F3A" w:rsidRDefault="0089036A" w:rsidP="008903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bidi="th-TH"/>
              </w:rPr>
              <w:t>3,538</w:t>
            </w:r>
          </w:p>
        </w:tc>
      </w:tr>
      <w:tr w:rsidR="0089036A" w:rsidRPr="00E64F3A" w:rsidTr="00CD138A">
        <w:trPr>
          <w:gridAfter w:val="1"/>
          <w:wAfter w:w="148" w:type="dxa"/>
        </w:trPr>
        <w:tc>
          <w:tcPr>
            <w:tcW w:w="5276" w:type="dxa"/>
            <w:gridSpan w:val="5"/>
          </w:tcPr>
          <w:p w:rsidR="0089036A" w:rsidRPr="00E64F3A" w:rsidRDefault="0089036A" w:rsidP="0089036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gridSpan w:val="3"/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9036A" w:rsidRPr="00E64F3A" w:rsidRDefault="00FC760B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720,065</w:t>
            </w:r>
          </w:p>
        </w:tc>
        <w:tc>
          <w:tcPr>
            <w:tcW w:w="251" w:type="dxa"/>
            <w:gridSpan w:val="2"/>
          </w:tcPr>
          <w:p w:rsidR="0089036A" w:rsidRPr="00E64F3A" w:rsidRDefault="0089036A" w:rsidP="008903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9036A" w:rsidRPr="00E64F3A" w:rsidRDefault="0089036A" w:rsidP="0089036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838,070</w:t>
            </w:r>
          </w:p>
        </w:tc>
      </w:tr>
    </w:tbl>
    <w:p w:rsidR="00042AB2" w:rsidRPr="00E64F3A" w:rsidRDefault="00042AB2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C13506" w:rsidRPr="00E64F3A" w:rsidRDefault="00C13506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C13506" w:rsidRPr="00E64F3A" w:rsidRDefault="00C13506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C13506" w:rsidRPr="00E64F3A" w:rsidRDefault="00C13506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C13506" w:rsidRPr="00E64F3A" w:rsidRDefault="00C13506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C13506" w:rsidRPr="00E64F3A" w:rsidRDefault="00C13506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C13506" w:rsidRPr="00E64F3A" w:rsidRDefault="00C13506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C13506" w:rsidRPr="00E64F3A" w:rsidRDefault="00C13506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C13506" w:rsidRPr="00E64F3A" w:rsidRDefault="00C13506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C13506" w:rsidRPr="00E64F3A" w:rsidRDefault="00C13506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C13506" w:rsidRPr="00E64F3A" w:rsidRDefault="00C13506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C13506" w:rsidRPr="00E64F3A" w:rsidRDefault="00C13506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C13506" w:rsidRPr="00E64F3A" w:rsidRDefault="00C13506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C13506" w:rsidRPr="00E64F3A" w:rsidRDefault="00C13506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C13506" w:rsidRPr="00E64F3A" w:rsidRDefault="00C13506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C13506" w:rsidRPr="00E64F3A" w:rsidRDefault="00C13506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C13506" w:rsidRPr="00E64F3A" w:rsidRDefault="00C13506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C13506" w:rsidRPr="00E64F3A" w:rsidRDefault="00C13506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C13506" w:rsidRPr="00E64F3A" w:rsidRDefault="00C13506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8E37E1" w:rsidRPr="00E64F3A" w:rsidRDefault="008E37E1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C13506" w:rsidRPr="00E64F3A" w:rsidRDefault="00C13506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C13506" w:rsidRPr="00E64F3A" w:rsidRDefault="00C13506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9E4B1F" w:rsidRPr="00E64F3A" w:rsidRDefault="009E4B1F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A51632" w:rsidRPr="00E64F3A" w:rsidRDefault="00A50690" w:rsidP="00A5163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E64F3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9036A" w:rsidRPr="00E64F3A">
        <w:rPr>
          <w:rFonts w:ascii="Angsana New" w:hAnsi="Angsana New"/>
          <w:b/>
          <w:bCs/>
          <w:sz w:val="32"/>
          <w:szCs w:val="32"/>
        </w:rPr>
        <w:t>0</w:t>
      </w:r>
      <w:r w:rsidR="00A51632" w:rsidRPr="00E64F3A">
        <w:rPr>
          <w:rFonts w:ascii="Angsana New" w:hAnsi="Angsana New"/>
          <w:b/>
          <w:bCs/>
          <w:sz w:val="30"/>
          <w:szCs w:val="30"/>
        </w:rPr>
        <w:t xml:space="preserve">       </w:t>
      </w:r>
      <w:r w:rsidR="00A51632" w:rsidRPr="00E64F3A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229"/>
        <w:gridCol w:w="1843"/>
      </w:tblGrid>
      <w:tr w:rsidR="00E64F3A" w:rsidRPr="00E64F3A" w:rsidTr="00904AD7">
        <w:trPr>
          <w:tblHeader/>
        </w:trPr>
        <w:tc>
          <w:tcPr>
            <w:tcW w:w="7229" w:type="dxa"/>
            <w:vAlign w:val="bottom"/>
          </w:tcPr>
          <w:p w:rsidR="009E4B1F" w:rsidRPr="00E64F3A" w:rsidRDefault="009E4B1F" w:rsidP="00CB6A2A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:rsidR="009E4B1F" w:rsidRPr="00E64F3A" w:rsidRDefault="009E4B1F" w:rsidP="00CB6A2A">
            <w:pPr>
              <w:ind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ที่ดิน</w:t>
            </w:r>
          </w:p>
        </w:tc>
      </w:tr>
      <w:tr w:rsidR="00E64F3A" w:rsidRPr="00E64F3A" w:rsidTr="00904AD7">
        <w:trPr>
          <w:tblHeader/>
        </w:trPr>
        <w:tc>
          <w:tcPr>
            <w:tcW w:w="7229" w:type="dxa"/>
            <w:vAlign w:val="bottom"/>
          </w:tcPr>
          <w:p w:rsidR="009E4B1F" w:rsidRPr="00E64F3A" w:rsidRDefault="009E4B1F" w:rsidP="00CB6A2A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:rsidR="009E4B1F" w:rsidRPr="00E64F3A" w:rsidRDefault="009E4B1F" w:rsidP="00FD7E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(หน่วย:พันบาท)</w:t>
            </w:r>
          </w:p>
        </w:tc>
      </w:tr>
      <w:tr w:rsidR="00E64F3A" w:rsidRPr="00E64F3A" w:rsidTr="00904AD7">
        <w:trPr>
          <w:tblHeader/>
        </w:trPr>
        <w:tc>
          <w:tcPr>
            <w:tcW w:w="7229" w:type="dxa"/>
            <w:vAlign w:val="bottom"/>
          </w:tcPr>
          <w:p w:rsidR="009E4B1F" w:rsidRPr="00E64F3A" w:rsidRDefault="009E4B1F" w:rsidP="00CB6A2A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:rsidR="009E4B1F" w:rsidRPr="00E64F3A" w:rsidRDefault="009E4B1F" w:rsidP="00CB6A2A">
            <w:pPr>
              <w:ind w:right="-11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</w:tr>
      <w:tr w:rsidR="00E64F3A" w:rsidRPr="00E64F3A" w:rsidTr="00904AD7">
        <w:tc>
          <w:tcPr>
            <w:tcW w:w="7229" w:type="dxa"/>
            <w:vAlign w:val="bottom"/>
          </w:tcPr>
          <w:p w:rsidR="009E4B1F" w:rsidRPr="00E64F3A" w:rsidRDefault="009E4B1F" w:rsidP="00CB6A2A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43" w:type="dxa"/>
            <w:vAlign w:val="bottom"/>
          </w:tcPr>
          <w:p w:rsidR="009E4B1F" w:rsidRPr="00E64F3A" w:rsidRDefault="009E4B1F" w:rsidP="00CB6A2A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E64F3A" w:rsidRPr="00E64F3A" w:rsidTr="00904AD7">
        <w:tc>
          <w:tcPr>
            <w:tcW w:w="7229" w:type="dxa"/>
            <w:vAlign w:val="bottom"/>
          </w:tcPr>
          <w:p w:rsidR="009E4B1F" w:rsidRPr="00E64F3A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sz w:val="30"/>
                <w:szCs w:val="30"/>
              </w:rPr>
              <w:t>1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E64F3A">
              <w:rPr>
                <w:rFonts w:ascii="Angsana New" w:hAnsi="Angsana New"/>
                <w:sz w:val="30"/>
                <w:szCs w:val="30"/>
              </w:rPr>
              <w:t>256</w:t>
            </w:r>
            <w:r w:rsidR="008407C3" w:rsidRPr="00E64F3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43" w:type="dxa"/>
            <w:vAlign w:val="bottom"/>
          </w:tcPr>
          <w:p w:rsidR="009E4B1F" w:rsidRPr="00E64F3A" w:rsidRDefault="008407C3" w:rsidP="00CE7303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10,287</w:t>
            </w:r>
          </w:p>
        </w:tc>
      </w:tr>
      <w:tr w:rsidR="00E64F3A" w:rsidRPr="00E64F3A" w:rsidTr="00904AD7">
        <w:tc>
          <w:tcPr>
            <w:tcW w:w="7229" w:type="dxa"/>
            <w:vAlign w:val="bottom"/>
          </w:tcPr>
          <w:p w:rsidR="009E4B1F" w:rsidRPr="00E64F3A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3" w:type="dxa"/>
            <w:vAlign w:val="bottom"/>
          </w:tcPr>
          <w:p w:rsidR="009E4B1F" w:rsidRPr="00E64F3A" w:rsidRDefault="008407C3" w:rsidP="00CE7303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60,101</w:t>
            </w:r>
          </w:p>
        </w:tc>
      </w:tr>
      <w:tr w:rsidR="00E64F3A" w:rsidRPr="00E64F3A" w:rsidTr="00904AD7">
        <w:tc>
          <w:tcPr>
            <w:tcW w:w="7229" w:type="dxa"/>
            <w:vAlign w:val="bottom"/>
          </w:tcPr>
          <w:p w:rsidR="009E4B1F" w:rsidRPr="00E64F3A" w:rsidRDefault="009E4B1F" w:rsidP="00CB6A2A">
            <w:pPr>
              <w:ind w:right="-11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843" w:type="dxa"/>
            <w:vAlign w:val="bottom"/>
          </w:tcPr>
          <w:p w:rsidR="009E4B1F" w:rsidRPr="00E64F3A" w:rsidRDefault="009E4B1F" w:rsidP="00CE7303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4F3A" w:rsidRPr="00E64F3A" w:rsidTr="00904AD7">
        <w:tc>
          <w:tcPr>
            <w:tcW w:w="7229" w:type="dxa"/>
            <w:vAlign w:val="bottom"/>
          </w:tcPr>
          <w:p w:rsidR="009E4B1F" w:rsidRPr="00E64F3A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E4B1F" w:rsidRPr="00E64F3A" w:rsidRDefault="009E4B1F" w:rsidP="00CE7303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4F3A" w:rsidRPr="00E64F3A" w:rsidTr="00904AD7">
        <w:tc>
          <w:tcPr>
            <w:tcW w:w="7229" w:type="dxa"/>
            <w:vAlign w:val="bottom"/>
          </w:tcPr>
          <w:p w:rsidR="009E4B1F" w:rsidRPr="00E64F3A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8407C3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8407C3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9E4B1F" w:rsidRPr="00E64F3A" w:rsidRDefault="009E4B1F" w:rsidP="00E8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 xml:space="preserve">                   </w:t>
            </w:r>
            <w:r w:rsidR="008407C3" w:rsidRPr="00E64F3A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70,388</w:t>
            </w:r>
          </w:p>
        </w:tc>
      </w:tr>
      <w:tr w:rsidR="00E64F3A" w:rsidRPr="00E64F3A" w:rsidTr="00904AD7">
        <w:tc>
          <w:tcPr>
            <w:tcW w:w="7229" w:type="dxa"/>
            <w:vAlign w:val="bottom"/>
          </w:tcPr>
          <w:p w:rsidR="009E4B1F" w:rsidRPr="00E64F3A" w:rsidRDefault="009E4B1F" w:rsidP="00CB6A2A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3" w:type="dxa"/>
            <w:vAlign w:val="bottom"/>
          </w:tcPr>
          <w:p w:rsidR="009E4B1F" w:rsidRPr="00E64F3A" w:rsidRDefault="008407C3" w:rsidP="00E845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4F3A" w:rsidRPr="00E64F3A" w:rsidTr="00904AD7">
        <w:tc>
          <w:tcPr>
            <w:tcW w:w="7229" w:type="dxa"/>
            <w:vAlign w:val="bottom"/>
          </w:tcPr>
          <w:p w:rsidR="009E4B1F" w:rsidRPr="00E64F3A" w:rsidRDefault="009E4B1F" w:rsidP="00CB6A2A">
            <w:pPr>
              <w:ind w:right="-11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843" w:type="dxa"/>
            <w:vAlign w:val="bottom"/>
          </w:tcPr>
          <w:p w:rsidR="009E4B1F" w:rsidRPr="00E64F3A" w:rsidRDefault="009E4B1F" w:rsidP="00CE7303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4F3A" w:rsidRPr="00E64F3A" w:rsidTr="00904AD7">
        <w:tc>
          <w:tcPr>
            <w:tcW w:w="7229" w:type="dxa"/>
            <w:vAlign w:val="bottom"/>
          </w:tcPr>
          <w:p w:rsidR="009E4B1F" w:rsidRPr="00E64F3A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E4B1F" w:rsidRPr="00E64F3A" w:rsidRDefault="009E4B1F" w:rsidP="00CE7303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4F3A" w:rsidRPr="00E64F3A" w:rsidTr="00904AD7">
        <w:tc>
          <w:tcPr>
            <w:tcW w:w="7229" w:type="dxa"/>
            <w:vAlign w:val="bottom"/>
          </w:tcPr>
          <w:p w:rsidR="009E4B1F" w:rsidRPr="00E64F3A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8407C3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4B1F" w:rsidRPr="00E64F3A" w:rsidRDefault="009E4B1F" w:rsidP="00CB6A2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70,388</w:t>
            </w:r>
          </w:p>
        </w:tc>
      </w:tr>
      <w:tr w:rsidR="00E64F3A" w:rsidRPr="00E64F3A" w:rsidTr="00904AD7">
        <w:trPr>
          <w:trHeight w:hRule="exact" w:val="227"/>
        </w:trPr>
        <w:tc>
          <w:tcPr>
            <w:tcW w:w="7229" w:type="dxa"/>
            <w:vAlign w:val="bottom"/>
          </w:tcPr>
          <w:p w:rsidR="009E4B1F" w:rsidRPr="00E64F3A" w:rsidRDefault="009E4B1F" w:rsidP="00CB6A2A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:rsidR="009E4B1F" w:rsidRPr="00E64F3A" w:rsidRDefault="009E4B1F" w:rsidP="00CB6A2A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E64F3A" w:rsidRPr="00E64F3A" w:rsidTr="00904AD7">
        <w:tc>
          <w:tcPr>
            <w:tcW w:w="7229" w:type="dxa"/>
            <w:vAlign w:val="bottom"/>
          </w:tcPr>
          <w:p w:rsidR="009E4B1F" w:rsidRPr="00E64F3A" w:rsidRDefault="009E4B1F" w:rsidP="00CB6A2A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43" w:type="dxa"/>
            <w:vAlign w:val="bottom"/>
          </w:tcPr>
          <w:p w:rsidR="009E4B1F" w:rsidRPr="00E64F3A" w:rsidRDefault="009E4B1F" w:rsidP="00CB6A2A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E64F3A" w:rsidRPr="00E64F3A" w:rsidTr="00904AD7">
        <w:tc>
          <w:tcPr>
            <w:tcW w:w="7229" w:type="dxa"/>
            <w:vAlign w:val="bottom"/>
          </w:tcPr>
          <w:p w:rsidR="009E4B1F" w:rsidRPr="00E64F3A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8407C3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43" w:type="dxa"/>
            <w:vAlign w:val="bottom"/>
          </w:tcPr>
          <w:p w:rsidR="009E4B1F" w:rsidRPr="00E64F3A" w:rsidRDefault="009E4B1F" w:rsidP="00CE7303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64F3A" w:rsidRPr="00E64F3A" w:rsidTr="003E3AB3">
        <w:tc>
          <w:tcPr>
            <w:tcW w:w="7229" w:type="dxa"/>
            <w:vAlign w:val="bottom"/>
          </w:tcPr>
          <w:p w:rsidR="009E4B1F" w:rsidRPr="00E64F3A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  <w:vAlign w:val="bottom"/>
          </w:tcPr>
          <w:p w:rsidR="009E4B1F" w:rsidRPr="00E64F3A" w:rsidRDefault="009E4B1F" w:rsidP="00CE7303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64F3A" w:rsidRPr="00E64F3A" w:rsidTr="003E3AB3">
        <w:tc>
          <w:tcPr>
            <w:tcW w:w="7229" w:type="dxa"/>
            <w:vAlign w:val="bottom"/>
          </w:tcPr>
          <w:p w:rsidR="003E3AB3" w:rsidRPr="00E64F3A" w:rsidRDefault="003E3AB3" w:rsidP="00CB6A2A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843" w:type="dxa"/>
            <w:vAlign w:val="bottom"/>
          </w:tcPr>
          <w:p w:rsidR="003E3AB3" w:rsidRPr="00E64F3A" w:rsidRDefault="003E3AB3" w:rsidP="00CE7303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4F3A" w:rsidRPr="00E64F3A" w:rsidTr="003E3AB3">
        <w:tc>
          <w:tcPr>
            <w:tcW w:w="7229" w:type="dxa"/>
            <w:vAlign w:val="bottom"/>
          </w:tcPr>
          <w:p w:rsidR="009E4B1F" w:rsidRPr="00E64F3A" w:rsidRDefault="003E3AB3" w:rsidP="00CB6A2A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ขาดทุนจากการลดมูลค่า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E4B1F" w:rsidRPr="00E64F3A" w:rsidRDefault="003E3AB3" w:rsidP="00CE7303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64F3A">
              <w:rPr>
                <w:rFonts w:ascii="Angsana New" w:hAnsi="Angsana New"/>
                <w:sz w:val="30"/>
                <w:szCs w:val="30"/>
              </w:rPr>
              <w:t>9,913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64F3A" w:rsidRPr="00E64F3A" w:rsidTr="00904AD7">
        <w:tc>
          <w:tcPr>
            <w:tcW w:w="7229" w:type="dxa"/>
            <w:vAlign w:val="bottom"/>
          </w:tcPr>
          <w:p w:rsidR="009E4B1F" w:rsidRPr="00E64F3A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8407C3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8407C3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9E4B1F" w:rsidRPr="00E64F3A" w:rsidRDefault="00C43655" w:rsidP="00CE7303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9,913</w:t>
            </w: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E64F3A" w:rsidRPr="00E64F3A" w:rsidTr="00904AD7">
        <w:tc>
          <w:tcPr>
            <w:tcW w:w="7229" w:type="dxa"/>
            <w:vAlign w:val="bottom"/>
          </w:tcPr>
          <w:p w:rsidR="009E4B1F" w:rsidRPr="00E64F3A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  <w:vAlign w:val="bottom"/>
          </w:tcPr>
          <w:p w:rsidR="009E4B1F" w:rsidRPr="00E64F3A" w:rsidRDefault="009E4B1F" w:rsidP="00CE7303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4F3A" w:rsidRPr="00E64F3A" w:rsidTr="00904AD7">
        <w:tc>
          <w:tcPr>
            <w:tcW w:w="7229" w:type="dxa"/>
            <w:vAlign w:val="bottom"/>
          </w:tcPr>
          <w:p w:rsidR="009E4B1F" w:rsidRPr="00E64F3A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843" w:type="dxa"/>
            <w:vMerge w:val="restart"/>
            <w:vAlign w:val="bottom"/>
          </w:tcPr>
          <w:p w:rsidR="009E4B1F" w:rsidRPr="00E64F3A" w:rsidRDefault="009E4B1F" w:rsidP="00CE7303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  <w:p w:rsidR="009E4B1F" w:rsidRPr="00E64F3A" w:rsidRDefault="003E3AB3" w:rsidP="00CE73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4F3A" w:rsidRPr="00E64F3A" w:rsidTr="00904AD7">
        <w:tc>
          <w:tcPr>
            <w:tcW w:w="7229" w:type="dxa"/>
            <w:vAlign w:val="bottom"/>
          </w:tcPr>
          <w:p w:rsidR="009E4B1F" w:rsidRPr="00E64F3A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ขาดทุนจากการลดมูลค่า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bottom"/>
          </w:tcPr>
          <w:p w:rsidR="009E4B1F" w:rsidRPr="00E64F3A" w:rsidRDefault="009E4B1F" w:rsidP="00CB6A2A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64F3A" w:rsidRPr="00E64F3A" w:rsidTr="00904AD7">
        <w:tc>
          <w:tcPr>
            <w:tcW w:w="7229" w:type="dxa"/>
            <w:vAlign w:val="bottom"/>
          </w:tcPr>
          <w:p w:rsidR="009E4B1F" w:rsidRPr="00E64F3A" w:rsidRDefault="009E4B1F" w:rsidP="00CB6A2A">
            <w:pPr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8407C3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4B1F" w:rsidRPr="00E64F3A" w:rsidRDefault="009E4B1F" w:rsidP="00E8455F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60,475</w:t>
            </w:r>
          </w:p>
        </w:tc>
      </w:tr>
      <w:tr w:rsidR="00E64F3A" w:rsidRPr="00E64F3A" w:rsidTr="00904AD7">
        <w:tc>
          <w:tcPr>
            <w:tcW w:w="7229" w:type="dxa"/>
          </w:tcPr>
          <w:p w:rsidR="003E3AB3" w:rsidRPr="00E64F3A" w:rsidRDefault="003E3AB3" w:rsidP="00CB6A2A">
            <w:pPr>
              <w:pStyle w:val="ListParagraph"/>
              <w:ind w:left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E4B1F" w:rsidRPr="00E64F3A" w:rsidRDefault="009E4B1F" w:rsidP="00CB6A2A">
            <w:pPr>
              <w:pStyle w:val="ListParagraph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9E4B1F" w:rsidRPr="00E64F3A" w:rsidRDefault="009E4B1F" w:rsidP="00CB6A2A">
            <w:pPr>
              <w:tabs>
                <w:tab w:val="clear" w:pos="680"/>
                <w:tab w:val="decimal" w:pos="684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E64F3A" w:rsidRPr="00E64F3A" w:rsidTr="00904AD7">
        <w:tc>
          <w:tcPr>
            <w:tcW w:w="7229" w:type="dxa"/>
          </w:tcPr>
          <w:p w:rsidR="009E4B1F" w:rsidRPr="00E64F3A" w:rsidRDefault="009E4B1F" w:rsidP="00CB6A2A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64F3A">
              <w:rPr>
                <w:rFonts w:ascii="Angsana New" w:hAnsi="Angsana New"/>
                <w:sz w:val="30"/>
                <w:szCs w:val="30"/>
              </w:rPr>
              <w:t>256</w:t>
            </w:r>
            <w:r w:rsidR="003E3AB3" w:rsidRPr="00E64F3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43" w:type="dxa"/>
            <w:tcBorders>
              <w:bottom w:val="double" w:sz="4" w:space="0" w:color="000000"/>
            </w:tcBorders>
            <w:vAlign w:val="bottom"/>
          </w:tcPr>
          <w:p w:rsidR="009E4B1F" w:rsidRPr="00E64F3A" w:rsidRDefault="003E3AB3" w:rsidP="00CB6A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60,475</w:t>
            </w:r>
          </w:p>
        </w:tc>
      </w:tr>
      <w:tr w:rsidR="009E4B1F" w:rsidRPr="00E64F3A" w:rsidTr="00904AD7">
        <w:tc>
          <w:tcPr>
            <w:tcW w:w="7229" w:type="dxa"/>
          </w:tcPr>
          <w:p w:rsidR="009E4B1F" w:rsidRPr="00E64F3A" w:rsidRDefault="009E4B1F" w:rsidP="00CB6A2A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64F3A">
              <w:rPr>
                <w:rFonts w:ascii="Angsana New" w:hAnsi="Angsana New"/>
                <w:sz w:val="30"/>
                <w:szCs w:val="30"/>
              </w:rPr>
              <w:t>256</w:t>
            </w:r>
            <w:r w:rsidR="003E3AB3" w:rsidRPr="00E64F3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43" w:type="dxa"/>
            <w:tcBorders>
              <w:top w:val="double" w:sz="4" w:space="0" w:color="000000"/>
              <w:bottom w:val="double" w:sz="4" w:space="0" w:color="000000"/>
            </w:tcBorders>
            <w:vAlign w:val="bottom"/>
          </w:tcPr>
          <w:p w:rsidR="009E4B1F" w:rsidRPr="00E64F3A" w:rsidRDefault="009E4B1F" w:rsidP="00CB6A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60,475</w:t>
            </w:r>
          </w:p>
        </w:tc>
      </w:tr>
    </w:tbl>
    <w:p w:rsidR="00912CAC" w:rsidRPr="00E64F3A" w:rsidRDefault="00912CAC" w:rsidP="00A5163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E37E1" w:rsidRPr="00E64F3A" w:rsidRDefault="008E37E1" w:rsidP="00EA5958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EA5958" w:rsidRPr="00E64F3A" w:rsidRDefault="00EA5958" w:rsidP="00EA5958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 w:hint="cs"/>
          <w:sz w:val="30"/>
          <w:szCs w:val="30"/>
          <w:cs/>
        </w:rPr>
        <w:lastRenderedPageBreak/>
        <w:t>บริษัทมีการจัดประเภทที่ดินที่จังหวัดอุดรธานีใหม่ ซึ่งเดิมจัดประเภทอยู่ในรายการบัญชีที่ดิน อาคารและอุปกรณ์ โดยจัดประเภทใหม่เป็นอสังหาริมทรัพย์เพื่อการลงทุน เนื่องจากบริษัทไม่มีแผนชัดเจนที่จะใช้ประโยชน์เพื่อการตั้งโรงงานใหม่ตั้งแต่เริ่มแรก แต่ซื้อไว้เพื่อรองรับดินที่ได้จากการขุดของโครงการแก้มลิง ณ ปัจจุบันทางบริษัทมีความตั้งใจที่จะขายให้แก่บริษัทที่จะเข้ามาพัฒนาพื้นที่ดังกล่าว หรือให้เช่าตามความเหมาะสม</w:t>
      </w:r>
      <w:r w:rsidRPr="00E64F3A">
        <w:rPr>
          <w:rFonts w:ascii="Angsana New" w:hAnsi="Angsana New"/>
          <w:sz w:val="30"/>
          <w:szCs w:val="30"/>
        </w:rPr>
        <w:t xml:space="preserve"> </w:t>
      </w:r>
    </w:p>
    <w:p w:rsidR="00EA5958" w:rsidRPr="00E64F3A" w:rsidRDefault="00EA5958" w:rsidP="00EA5958">
      <w:pPr>
        <w:tabs>
          <w:tab w:val="clear" w:pos="227"/>
          <w:tab w:val="clear" w:pos="454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 ณ วันที่ </w:t>
      </w:r>
      <w:r w:rsidR="000A0093" w:rsidRPr="00E64F3A">
        <w:rPr>
          <w:rFonts w:ascii="Angsana New" w:hAnsi="Angsana New"/>
          <w:sz w:val="30"/>
          <w:szCs w:val="30"/>
        </w:rPr>
        <w:t xml:space="preserve">4 </w:t>
      </w:r>
      <w:r w:rsidR="000A0093" w:rsidRPr="00E64F3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64F3A">
        <w:rPr>
          <w:rFonts w:ascii="Angsana New" w:hAnsi="Angsana New"/>
          <w:sz w:val="30"/>
          <w:szCs w:val="30"/>
        </w:rPr>
        <w:t>2562</w:t>
      </w:r>
      <w:r w:rsidRPr="00E64F3A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 โดยพิจารณาเปรียบเทียบราคาตลาดโดยมีราคาประเมินจำนวน </w:t>
      </w:r>
      <w:r w:rsidRPr="00E64F3A">
        <w:rPr>
          <w:rFonts w:ascii="Angsana New" w:hAnsi="Angsana New"/>
          <w:sz w:val="30"/>
          <w:szCs w:val="30"/>
        </w:rPr>
        <w:t>60.47</w:t>
      </w:r>
      <w:r w:rsidRPr="00E64F3A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A51632" w:rsidRPr="00E64F3A" w:rsidRDefault="00A51632" w:rsidP="00505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  <w:sectPr w:rsidR="00A51632" w:rsidRPr="00E64F3A" w:rsidSect="00C66D97">
          <w:headerReference w:type="default" r:id="rId8"/>
          <w:footerReference w:type="default" r:id="rId9"/>
          <w:pgSz w:w="11909" w:h="16834" w:code="9"/>
          <w:pgMar w:top="692" w:right="569" w:bottom="578" w:left="1151" w:header="720" w:footer="720" w:gutter="0"/>
          <w:pgNumType w:start="12"/>
          <w:cols w:space="720"/>
          <w:docGrid w:linePitch="245"/>
        </w:sectPr>
      </w:pPr>
    </w:p>
    <w:p w:rsidR="00113B0B" w:rsidRPr="00E64F3A" w:rsidRDefault="00DD5D15" w:rsidP="00113B0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  <w:r w:rsidRPr="00E64F3A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5643D" w:rsidRPr="00E64F3A">
        <w:rPr>
          <w:rFonts w:ascii="Angsana New" w:hAnsi="Angsana New"/>
          <w:b/>
          <w:bCs/>
          <w:sz w:val="26"/>
          <w:szCs w:val="26"/>
        </w:rPr>
        <w:t>1</w:t>
      </w:r>
      <w:r w:rsidR="009D4B2D" w:rsidRPr="00E64F3A">
        <w:rPr>
          <w:rFonts w:ascii="Angsana New" w:hAnsi="Angsana New"/>
          <w:b/>
          <w:bCs/>
          <w:sz w:val="26"/>
          <w:szCs w:val="26"/>
          <w:cs/>
        </w:rPr>
        <w:t xml:space="preserve">  </w:t>
      </w:r>
      <w:r w:rsidR="00113B0B" w:rsidRPr="00E64F3A">
        <w:rPr>
          <w:rFonts w:ascii="Angsana New" w:hAnsi="Angsana New"/>
          <w:b/>
          <w:bCs/>
          <w:sz w:val="26"/>
          <w:szCs w:val="26"/>
          <w:cs/>
        </w:rPr>
        <w:t xml:space="preserve">ที่ดิน อาคารและอุปกรณ์  </w:t>
      </w:r>
    </w:p>
    <w:tbl>
      <w:tblPr>
        <w:tblW w:w="14758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2"/>
        <w:gridCol w:w="2835"/>
        <w:gridCol w:w="1260"/>
        <w:gridCol w:w="270"/>
        <w:gridCol w:w="1170"/>
        <w:gridCol w:w="270"/>
        <w:gridCol w:w="1260"/>
        <w:gridCol w:w="270"/>
        <w:gridCol w:w="1260"/>
        <w:gridCol w:w="236"/>
        <w:gridCol w:w="34"/>
        <w:gridCol w:w="1248"/>
        <w:gridCol w:w="34"/>
        <w:gridCol w:w="202"/>
        <w:gridCol w:w="46"/>
        <w:gridCol w:w="1229"/>
        <w:gridCol w:w="224"/>
        <w:gridCol w:w="190"/>
        <w:gridCol w:w="51"/>
        <w:gridCol w:w="1153"/>
        <w:gridCol w:w="24"/>
        <w:gridCol w:w="212"/>
        <w:gridCol w:w="24"/>
        <w:gridCol w:w="1158"/>
        <w:gridCol w:w="22"/>
        <w:gridCol w:w="24"/>
      </w:tblGrid>
      <w:tr w:rsidR="00E64F3A" w:rsidRPr="00E64F3A" w:rsidTr="0057370B">
        <w:tc>
          <w:tcPr>
            <w:tcW w:w="2887" w:type="dxa"/>
            <w:gridSpan w:val="2"/>
            <w:vAlign w:val="bottom"/>
          </w:tcPr>
          <w:p w:rsidR="00113B0B" w:rsidRPr="00E64F3A" w:rsidRDefault="00113B0B" w:rsidP="00502E97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113B0B" w:rsidRPr="00E64F3A" w:rsidRDefault="00113B0B" w:rsidP="00502E97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113B0B" w:rsidRPr="00E64F3A" w:rsidRDefault="00113B0B" w:rsidP="00502E97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113B0B" w:rsidRPr="00E64F3A" w:rsidRDefault="00113B0B" w:rsidP="00502E97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:rsidR="00113B0B" w:rsidRPr="00E64F3A" w:rsidRDefault="00113B0B" w:rsidP="00502E97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:rsidR="00113B0B" w:rsidRPr="00E64F3A" w:rsidRDefault="00113B0B" w:rsidP="00502E97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113B0B" w:rsidRPr="00E64F3A" w:rsidRDefault="00113B0B" w:rsidP="00502E97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:rsidR="00113B0B" w:rsidRPr="00E64F3A" w:rsidRDefault="00113B0B" w:rsidP="00502E97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</w:tcPr>
          <w:p w:rsidR="00113B0B" w:rsidRPr="00E64F3A" w:rsidRDefault="00113B0B" w:rsidP="00502E97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:rsidR="00113B0B" w:rsidRPr="00E64F3A" w:rsidRDefault="00DA6674" w:rsidP="00502E97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48" w:type="dxa"/>
            <w:gridSpan w:val="2"/>
          </w:tcPr>
          <w:p w:rsidR="00113B0B" w:rsidRPr="00E64F3A" w:rsidRDefault="00113B0B" w:rsidP="00502E97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:rsidR="00113B0B" w:rsidRPr="00E64F3A" w:rsidRDefault="00113B0B" w:rsidP="00502E97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41" w:type="dxa"/>
            <w:gridSpan w:val="2"/>
          </w:tcPr>
          <w:p w:rsidR="00113B0B" w:rsidRPr="00E64F3A" w:rsidRDefault="00113B0B" w:rsidP="00502E97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77" w:type="dxa"/>
            <w:gridSpan w:val="2"/>
          </w:tcPr>
          <w:p w:rsidR="00113B0B" w:rsidRPr="00E64F3A" w:rsidRDefault="00113B0B" w:rsidP="00502E97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:rsidR="00113B0B" w:rsidRPr="00E64F3A" w:rsidRDefault="00113B0B" w:rsidP="00502E97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04" w:type="dxa"/>
            <w:gridSpan w:val="3"/>
          </w:tcPr>
          <w:p w:rsidR="00113B0B" w:rsidRPr="00E64F3A" w:rsidRDefault="00113B0B" w:rsidP="00502E97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E64F3A" w:rsidRPr="00E64F3A" w:rsidTr="0057370B">
        <w:tc>
          <w:tcPr>
            <w:tcW w:w="2887" w:type="dxa"/>
            <w:gridSpan w:val="2"/>
            <w:vAlign w:val="bottom"/>
          </w:tcPr>
          <w:p w:rsidR="00DA6674" w:rsidRPr="00E64F3A" w:rsidRDefault="00DA6674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DA6674" w:rsidRPr="00E64F3A" w:rsidRDefault="00DA6674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DA6674" w:rsidRPr="00E64F3A" w:rsidRDefault="00DA6674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ติดตั้ง และ</w:t>
            </w:r>
          </w:p>
        </w:tc>
        <w:tc>
          <w:tcPr>
            <w:tcW w:w="248" w:type="dxa"/>
            <w:gridSpan w:val="2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41" w:type="dxa"/>
            <w:gridSpan w:val="2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77" w:type="dxa"/>
            <w:gridSpan w:val="2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  <w:gridSpan w:val="2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04" w:type="dxa"/>
            <w:gridSpan w:val="3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E64F3A" w:rsidRPr="00E64F3A" w:rsidTr="0057370B">
        <w:tc>
          <w:tcPr>
            <w:tcW w:w="2887" w:type="dxa"/>
            <w:gridSpan w:val="2"/>
            <w:vAlign w:val="bottom"/>
          </w:tcPr>
          <w:p w:rsidR="00DA6674" w:rsidRPr="00E64F3A" w:rsidRDefault="00DA6674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DA6674" w:rsidRPr="00E64F3A" w:rsidRDefault="00DA6674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DA6674" w:rsidRPr="00E64F3A" w:rsidRDefault="00DA6674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  <w:gridSpan w:val="2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48" w:type="dxa"/>
            <w:gridSpan w:val="2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41" w:type="dxa"/>
            <w:gridSpan w:val="2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77" w:type="dxa"/>
            <w:gridSpan w:val="2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36" w:type="dxa"/>
            <w:gridSpan w:val="2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04" w:type="dxa"/>
            <w:gridSpan w:val="3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E64F3A" w:rsidRPr="00E64F3A" w:rsidTr="0057370B">
        <w:tc>
          <w:tcPr>
            <w:tcW w:w="2887" w:type="dxa"/>
            <w:gridSpan w:val="2"/>
            <w:vAlign w:val="bottom"/>
          </w:tcPr>
          <w:p w:rsidR="00DA6674" w:rsidRPr="00E64F3A" w:rsidRDefault="00DA6674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:rsidR="00DA6674" w:rsidRPr="00E64F3A" w:rsidRDefault="00DA6674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โรงงาน</w:t>
            </w:r>
          </w:p>
        </w:tc>
        <w:tc>
          <w:tcPr>
            <w:tcW w:w="270" w:type="dxa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  <w:gridSpan w:val="2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:rsidR="00DA6674" w:rsidRPr="00E64F3A" w:rsidRDefault="00DA6674" w:rsidP="00DA6674">
            <w:pPr>
              <w:ind w:left="-108" w:right="-176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48" w:type="dxa"/>
            <w:gridSpan w:val="2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1" w:type="dxa"/>
            <w:gridSpan w:val="2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77" w:type="dxa"/>
            <w:gridSpan w:val="2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36" w:type="dxa"/>
            <w:gridSpan w:val="2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04" w:type="dxa"/>
            <w:gridSpan w:val="3"/>
          </w:tcPr>
          <w:p w:rsidR="00DA6674" w:rsidRPr="00E64F3A" w:rsidRDefault="00DA6674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E64F3A" w:rsidRPr="00E64F3A" w:rsidTr="0057370B">
        <w:tc>
          <w:tcPr>
            <w:tcW w:w="2887" w:type="dxa"/>
            <w:gridSpan w:val="2"/>
            <w:vAlign w:val="bottom"/>
          </w:tcPr>
          <w:p w:rsidR="00050FA8" w:rsidRPr="00E64F3A" w:rsidRDefault="00050FA8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871" w:type="dxa"/>
            <w:gridSpan w:val="24"/>
            <w:vAlign w:val="bottom"/>
          </w:tcPr>
          <w:p w:rsidR="00050FA8" w:rsidRPr="00E64F3A" w:rsidRDefault="00050FA8" w:rsidP="00DA6674">
            <w:pPr>
              <w:tabs>
                <w:tab w:val="clear" w:pos="680"/>
                <w:tab w:val="decimal" w:pos="684"/>
              </w:tabs>
              <w:ind w:left="-108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i/>
                <w:iCs/>
                <w:sz w:val="24"/>
                <w:szCs w:val="24"/>
                <w:cs/>
                <w:lang w:val="th-TH"/>
              </w:rPr>
              <w:t>(</w:t>
            </w:r>
            <w:r w:rsidRPr="00E64F3A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th-TH"/>
              </w:rPr>
              <w:t xml:space="preserve">หน่วย </w:t>
            </w:r>
            <w:r w:rsidRPr="00E64F3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: </w:t>
            </w:r>
            <w:r w:rsidRPr="00E64F3A">
              <w:rPr>
                <w:rFonts w:ascii="Angsana New" w:hAnsi="Angsana New"/>
                <w:i/>
                <w:iCs/>
                <w:sz w:val="24"/>
                <w:szCs w:val="24"/>
                <w:cs/>
                <w:lang w:val="th-TH"/>
              </w:rPr>
              <w:t>พันบาท)</w:t>
            </w:r>
          </w:p>
        </w:tc>
      </w:tr>
      <w:tr w:rsidR="00E64F3A" w:rsidRPr="00E64F3A" w:rsidTr="0057370B">
        <w:tc>
          <w:tcPr>
            <w:tcW w:w="2887" w:type="dxa"/>
            <w:gridSpan w:val="2"/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050FA8" w:rsidRPr="00E64F3A" w:rsidRDefault="00050FA8" w:rsidP="00DA6674">
            <w:pPr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050FA8" w:rsidRPr="00E64F3A" w:rsidRDefault="00050FA8" w:rsidP="00DA6674">
            <w:pPr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050FA8" w:rsidRPr="00E64F3A" w:rsidRDefault="00050FA8" w:rsidP="00DA6674">
            <w:pPr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050FA8" w:rsidRPr="00E64F3A" w:rsidRDefault="00050FA8" w:rsidP="00DA6674">
            <w:pPr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050FA8" w:rsidRPr="00E64F3A" w:rsidRDefault="00050FA8" w:rsidP="00DA6674">
            <w:pPr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050FA8" w:rsidRPr="00E64F3A" w:rsidRDefault="00050FA8" w:rsidP="00DA6674">
            <w:pPr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:rsidR="00050FA8" w:rsidRPr="00E64F3A" w:rsidRDefault="00050FA8" w:rsidP="00DA6674">
            <w:pPr>
              <w:tabs>
                <w:tab w:val="decimal" w:pos="864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dxa"/>
            <w:gridSpan w:val="2"/>
          </w:tcPr>
          <w:p w:rsidR="00050FA8" w:rsidRPr="00E64F3A" w:rsidRDefault="00050FA8" w:rsidP="00DA6674">
            <w:pPr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:rsidR="00050FA8" w:rsidRPr="00E64F3A" w:rsidRDefault="00050FA8" w:rsidP="00DA6674">
            <w:pPr>
              <w:spacing w:line="240" w:lineRule="auto"/>
              <w:ind w:left="-108" w:right="-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  <w:gridSpan w:val="2"/>
          </w:tcPr>
          <w:p w:rsidR="00050FA8" w:rsidRPr="00E64F3A" w:rsidRDefault="00050FA8" w:rsidP="00DA667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77" w:type="dxa"/>
            <w:gridSpan w:val="2"/>
          </w:tcPr>
          <w:p w:rsidR="00050FA8" w:rsidRPr="00E64F3A" w:rsidRDefault="00050FA8" w:rsidP="00DA667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gridSpan w:val="2"/>
          </w:tcPr>
          <w:p w:rsidR="00050FA8" w:rsidRPr="00E64F3A" w:rsidRDefault="00050FA8" w:rsidP="00DA667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3"/>
          </w:tcPr>
          <w:p w:rsidR="00050FA8" w:rsidRPr="00E64F3A" w:rsidRDefault="00050FA8" w:rsidP="00DA667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64F3A" w:rsidRPr="00E64F3A" w:rsidTr="0057370B">
        <w:tc>
          <w:tcPr>
            <w:tcW w:w="2887" w:type="dxa"/>
            <w:gridSpan w:val="2"/>
            <w:vAlign w:val="bottom"/>
          </w:tcPr>
          <w:p w:rsidR="00050FA8" w:rsidRPr="00E64F3A" w:rsidRDefault="00050FA8" w:rsidP="006C545B">
            <w:pPr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sz w:val="24"/>
                <w:szCs w:val="24"/>
              </w:rPr>
              <w:t>1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E64F3A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260" w:type="dxa"/>
            <w:vAlign w:val="bottom"/>
          </w:tcPr>
          <w:p w:rsidR="00050FA8" w:rsidRPr="00E64F3A" w:rsidRDefault="00050FA8" w:rsidP="006C545B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311,161</w:t>
            </w:r>
          </w:p>
        </w:tc>
        <w:tc>
          <w:tcPr>
            <w:tcW w:w="270" w:type="dxa"/>
          </w:tcPr>
          <w:p w:rsidR="00050FA8" w:rsidRPr="00E64F3A" w:rsidRDefault="00050FA8" w:rsidP="006C5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050FA8" w:rsidRPr="00E64F3A" w:rsidRDefault="00050FA8" w:rsidP="006C545B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22,552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6C545B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050FA8" w:rsidRPr="00E64F3A" w:rsidRDefault="00050FA8" w:rsidP="006C545B">
            <w:pPr>
              <w:tabs>
                <w:tab w:val="clear" w:pos="454"/>
                <w:tab w:val="clear" w:pos="680"/>
                <w:tab w:val="clear" w:pos="907"/>
                <w:tab w:val="decimal" w:pos="846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179,350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6C545B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050FA8" w:rsidRPr="00E64F3A" w:rsidRDefault="00050FA8" w:rsidP="006C545B">
            <w:pPr>
              <w:tabs>
                <w:tab w:val="clear" w:pos="454"/>
                <w:tab w:val="clear" w:pos="680"/>
                <w:tab w:val="clear" w:pos="907"/>
                <w:tab w:val="decimal" w:pos="1033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606,495</w:t>
            </w:r>
          </w:p>
        </w:tc>
        <w:tc>
          <w:tcPr>
            <w:tcW w:w="270" w:type="dxa"/>
            <w:gridSpan w:val="2"/>
            <w:vAlign w:val="bottom"/>
          </w:tcPr>
          <w:p w:rsidR="00050FA8" w:rsidRPr="00E64F3A" w:rsidRDefault="00050FA8" w:rsidP="006C545B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82" w:type="dxa"/>
            <w:gridSpan w:val="2"/>
            <w:vAlign w:val="bottom"/>
          </w:tcPr>
          <w:p w:rsidR="00050FA8" w:rsidRPr="00E64F3A" w:rsidRDefault="00050FA8" w:rsidP="006C545B">
            <w:pPr>
              <w:tabs>
                <w:tab w:val="clear" w:pos="454"/>
                <w:tab w:val="clear" w:pos="680"/>
                <w:tab w:val="clear" w:pos="907"/>
                <w:tab w:val="decimal" w:pos="1055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27,520</w:t>
            </w:r>
          </w:p>
        </w:tc>
        <w:tc>
          <w:tcPr>
            <w:tcW w:w="248" w:type="dxa"/>
            <w:gridSpan w:val="2"/>
            <w:vAlign w:val="bottom"/>
          </w:tcPr>
          <w:p w:rsidR="00050FA8" w:rsidRPr="00E64F3A" w:rsidRDefault="00050FA8" w:rsidP="006C545B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53" w:type="dxa"/>
            <w:gridSpan w:val="2"/>
            <w:vAlign w:val="bottom"/>
          </w:tcPr>
          <w:p w:rsidR="00050FA8" w:rsidRPr="00E64F3A" w:rsidRDefault="00050FA8" w:rsidP="006C545B">
            <w:pPr>
              <w:tabs>
                <w:tab w:val="clear" w:pos="454"/>
                <w:tab w:val="clear" w:pos="680"/>
                <w:tab w:val="clear" w:pos="907"/>
                <w:tab w:val="decimal" w:pos="965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412,062</w:t>
            </w:r>
          </w:p>
        </w:tc>
        <w:tc>
          <w:tcPr>
            <w:tcW w:w="241" w:type="dxa"/>
            <w:gridSpan w:val="2"/>
            <w:vAlign w:val="bottom"/>
          </w:tcPr>
          <w:p w:rsidR="00050FA8" w:rsidRPr="00E64F3A" w:rsidRDefault="00050FA8" w:rsidP="006C545B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7" w:type="dxa"/>
            <w:gridSpan w:val="2"/>
            <w:vAlign w:val="bottom"/>
          </w:tcPr>
          <w:p w:rsidR="00050FA8" w:rsidRPr="00E64F3A" w:rsidRDefault="00050FA8" w:rsidP="006C54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36,84</w:t>
            </w: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6" w:type="dxa"/>
            <w:gridSpan w:val="2"/>
            <w:vAlign w:val="bottom"/>
          </w:tcPr>
          <w:p w:rsidR="00050FA8" w:rsidRPr="00E64F3A" w:rsidRDefault="00050FA8" w:rsidP="006C545B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04" w:type="dxa"/>
            <w:gridSpan w:val="3"/>
            <w:vAlign w:val="bottom"/>
          </w:tcPr>
          <w:p w:rsidR="00050FA8" w:rsidRPr="00E64F3A" w:rsidRDefault="00050FA8" w:rsidP="006C545B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1,595,984</w:t>
            </w:r>
          </w:p>
        </w:tc>
      </w:tr>
      <w:tr w:rsidR="00E64F3A" w:rsidRPr="00E64F3A" w:rsidTr="0057370B">
        <w:tc>
          <w:tcPr>
            <w:tcW w:w="2887" w:type="dxa"/>
            <w:gridSpan w:val="2"/>
            <w:vAlign w:val="bottom"/>
          </w:tcPr>
          <w:p w:rsidR="00050FA8" w:rsidRPr="00E64F3A" w:rsidRDefault="00050FA8" w:rsidP="006C545B">
            <w:pPr>
              <w:ind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:rsidR="00050FA8" w:rsidRPr="00E64F3A" w:rsidRDefault="00050FA8" w:rsidP="006C545B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38,099</w:t>
            </w:r>
          </w:p>
        </w:tc>
        <w:tc>
          <w:tcPr>
            <w:tcW w:w="270" w:type="dxa"/>
          </w:tcPr>
          <w:p w:rsidR="00050FA8" w:rsidRPr="00E64F3A" w:rsidRDefault="00050FA8" w:rsidP="006C5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050FA8" w:rsidRPr="00E64F3A" w:rsidRDefault="00050FA8" w:rsidP="006C545B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6C5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050FA8" w:rsidRPr="00E64F3A" w:rsidRDefault="00050FA8" w:rsidP="006C545B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65,631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6C5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050FA8" w:rsidRPr="00E64F3A" w:rsidRDefault="00050FA8" w:rsidP="006C545B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15,334</w:t>
            </w:r>
          </w:p>
        </w:tc>
        <w:tc>
          <w:tcPr>
            <w:tcW w:w="270" w:type="dxa"/>
            <w:gridSpan w:val="2"/>
            <w:vAlign w:val="bottom"/>
          </w:tcPr>
          <w:p w:rsidR="00050FA8" w:rsidRPr="00E64F3A" w:rsidRDefault="00050FA8" w:rsidP="006C5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82" w:type="dxa"/>
            <w:gridSpan w:val="2"/>
            <w:vAlign w:val="bottom"/>
          </w:tcPr>
          <w:p w:rsidR="00050FA8" w:rsidRPr="00E64F3A" w:rsidRDefault="00050FA8" w:rsidP="006C545B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1,117</w:t>
            </w:r>
          </w:p>
        </w:tc>
        <w:tc>
          <w:tcPr>
            <w:tcW w:w="248" w:type="dxa"/>
            <w:gridSpan w:val="2"/>
            <w:vAlign w:val="bottom"/>
          </w:tcPr>
          <w:p w:rsidR="00050FA8" w:rsidRPr="00E64F3A" w:rsidRDefault="00050FA8" w:rsidP="006C5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53" w:type="dxa"/>
            <w:gridSpan w:val="2"/>
            <w:vAlign w:val="bottom"/>
          </w:tcPr>
          <w:p w:rsidR="00050FA8" w:rsidRPr="00E64F3A" w:rsidRDefault="00050FA8" w:rsidP="006C545B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25,580</w:t>
            </w:r>
          </w:p>
        </w:tc>
        <w:tc>
          <w:tcPr>
            <w:tcW w:w="241" w:type="dxa"/>
            <w:gridSpan w:val="2"/>
            <w:vAlign w:val="bottom"/>
          </w:tcPr>
          <w:p w:rsidR="00050FA8" w:rsidRPr="00E64F3A" w:rsidRDefault="00050FA8" w:rsidP="006C5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7" w:type="dxa"/>
            <w:gridSpan w:val="2"/>
            <w:vAlign w:val="bottom"/>
          </w:tcPr>
          <w:p w:rsidR="00050FA8" w:rsidRPr="00E64F3A" w:rsidRDefault="00050FA8" w:rsidP="006C54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53,487</w:t>
            </w:r>
          </w:p>
        </w:tc>
        <w:tc>
          <w:tcPr>
            <w:tcW w:w="236" w:type="dxa"/>
            <w:gridSpan w:val="2"/>
            <w:vAlign w:val="bottom"/>
          </w:tcPr>
          <w:p w:rsidR="00050FA8" w:rsidRPr="00E64F3A" w:rsidRDefault="00050FA8" w:rsidP="006C5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04" w:type="dxa"/>
            <w:gridSpan w:val="3"/>
            <w:vAlign w:val="bottom"/>
          </w:tcPr>
          <w:p w:rsidR="00050FA8" w:rsidRPr="00E64F3A" w:rsidRDefault="00050FA8" w:rsidP="006C545B">
            <w:pPr>
              <w:tabs>
                <w:tab w:val="clear" w:pos="454"/>
                <w:tab w:val="clear" w:pos="680"/>
                <w:tab w:val="clear" w:pos="907"/>
                <w:tab w:val="left" w:pos="88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199,248</w:t>
            </w:r>
          </w:p>
        </w:tc>
      </w:tr>
      <w:tr w:rsidR="00E64F3A" w:rsidRPr="00E64F3A" w:rsidTr="0057370B">
        <w:tc>
          <w:tcPr>
            <w:tcW w:w="2887" w:type="dxa"/>
            <w:gridSpan w:val="2"/>
            <w:vAlign w:val="bottom"/>
          </w:tcPr>
          <w:p w:rsidR="00050FA8" w:rsidRPr="00E64F3A" w:rsidRDefault="00050FA8" w:rsidP="006C545B">
            <w:pPr>
              <w:ind w:right="-115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:rsidR="00050FA8" w:rsidRPr="00E64F3A" w:rsidRDefault="00050FA8" w:rsidP="006C545B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933</w:t>
            </w:r>
          </w:p>
        </w:tc>
        <w:tc>
          <w:tcPr>
            <w:tcW w:w="270" w:type="dxa"/>
          </w:tcPr>
          <w:p w:rsidR="00050FA8" w:rsidRPr="00E64F3A" w:rsidRDefault="00050FA8" w:rsidP="006C5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050FA8" w:rsidRPr="00E64F3A" w:rsidRDefault="00050FA8" w:rsidP="006C545B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664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6C5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050FA8" w:rsidRPr="00E64F3A" w:rsidRDefault="00050FA8" w:rsidP="006C545B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8,511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6C5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050FA8" w:rsidRPr="00E64F3A" w:rsidRDefault="00050FA8" w:rsidP="006C545B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35,829</w:t>
            </w:r>
          </w:p>
        </w:tc>
        <w:tc>
          <w:tcPr>
            <w:tcW w:w="270" w:type="dxa"/>
            <w:gridSpan w:val="2"/>
            <w:vAlign w:val="bottom"/>
          </w:tcPr>
          <w:p w:rsidR="00050FA8" w:rsidRPr="00E64F3A" w:rsidRDefault="00050FA8" w:rsidP="006C5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82" w:type="dxa"/>
            <w:gridSpan w:val="2"/>
            <w:vAlign w:val="bottom"/>
          </w:tcPr>
          <w:p w:rsidR="00050FA8" w:rsidRPr="00E64F3A" w:rsidRDefault="00050FA8" w:rsidP="006C545B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423</w:t>
            </w:r>
          </w:p>
        </w:tc>
        <w:tc>
          <w:tcPr>
            <w:tcW w:w="248" w:type="dxa"/>
            <w:gridSpan w:val="2"/>
            <w:vAlign w:val="bottom"/>
          </w:tcPr>
          <w:p w:rsidR="00050FA8" w:rsidRPr="00E64F3A" w:rsidRDefault="00050FA8" w:rsidP="006C5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53" w:type="dxa"/>
            <w:gridSpan w:val="2"/>
            <w:vAlign w:val="bottom"/>
          </w:tcPr>
          <w:p w:rsidR="00050FA8" w:rsidRPr="00E64F3A" w:rsidRDefault="00050FA8" w:rsidP="006C545B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718</w:t>
            </w:r>
          </w:p>
        </w:tc>
        <w:tc>
          <w:tcPr>
            <w:tcW w:w="241" w:type="dxa"/>
            <w:gridSpan w:val="2"/>
            <w:vAlign w:val="bottom"/>
          </w:tcPr>
          <w:p w:rsidR="00050FA8" w:rsidRPr="00E64F3A" w:rsidRDefault="00050FA8" w:rsidP="006C5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7" w:type="dxa"/>
            <w:gridSpan w:val="2"/>
            <w:vAlign w:val="bottom"/>
          </w:tcPr>
          <w:p w:rsidR="00050FA8" w:rsidRPr="00E64F3A" w:rsidRDefault="00050FA8" w:rsidP="006C54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(47,078)</w:t>
            </w:r>
          </w:p>
        </w:tc>
        <w:tc>
          <w:tcPr>
            <w:tcW w:w="236" w:type="dxa"/>
            <w:gridSpan w:val="2"/>
            <w:vAlign w:val="bottom"/>
          </w:tcPr>
          <w:p w:rsidR="00050FA8" w:rsidRPr="00E64F3A" w:rsidRDefault="00050FA8" w:rsidP="006C5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04" w:type="dxa"/>
            <w:gridSpan w:val="3"/>
            <w:vAlign w:val="bottom"/>
          </w:tcPr>
          <w:p w:rsidR="00050FA8" w:rsidRPr="00E64F3A" w:rsidRDefault="00050FA8" w:rsidP="00B32F5C">
            <w:pPr>
              <w:tabs>
                <w:tab w:val="clear" w:pos="454"/>
                <w:tab w:val="clear" w:pos="680"/>
                <w:tab w:val="clear" w:pos="907"/>
                <w:tab w:val="left" w:pos="780"/>
              </w:tabs>
              <w:ind w:right="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64F3A" w:rsidRPr="00E64F3A" w:rsidTr="0057370B">
        <w:tc>
          <w:tcPr>
            <w:tcW w:w="2887" w:type="dxa"/>
            <w:gridSpan w:val="2"/>
            <w:vAlign w:val="bottom"/>
          </w:tcPr>
          <w:p w:rsidR="00050FA8" w:rsidRPr="00E64F3A" w:rsidRDefault="00050FA8" w:rsidP="006C545B">
            <w:pPr>
              <w:ind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50FA8" w:rsidRPr="00E64F3A" w:rsidRDefault="00050FA8" w:rsidP="006C545B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050FA8" w:rsidRPr="00E64F3A" w:rsidRDefault="00050FA8" w:rsidP="006C5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050FA8" w:rsidRPr="00E64F3A" w:rsidRDefault="00050FA8" w:rsidP="006C545B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(291)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6C5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050FA8" w:rsidRPr="00E64F3A" w:rsidRDefault="00050FA8" w:rsidP="006C54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(58)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6C5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50FA8" w:rsidRPr="00E64F3A" w:rsidRDefault="00050FA8" w:rsidP="002379C9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(37,970)</w:t>
            </w:r>
          </w:p>
        </w:tc>
        <w:tc>
          <w:tcPr>
            <w:tcW w:w="270" w:type="dxa"/>
            <w:gridSpan w:val="2"/>
            <w:vAlign w:val="bottom"/>
          </w:tcPr>
          <w:p w:rsidR="00050FA8" w:rsidRPr="00E64F3A" w:rsidRDefault="00050FA8" w:rsidP="006C5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vAlign w:val="bottom"/>
          </w:tcPr>
          <w:p w:rsidR="00050FA8" w:rsidRPr="00E64F3A" w:rsidRDefault="00050FA8" w:rsidP="002379C9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(2,349)</w:t>
            </w:r>
          </w:p>
        </w:tc>
        <w:tc>
          <w:tcPr>
            <w:tcW w:w="248" w:type="dxa"/>
            <w:gridSpan w:val="2"/>
            <w:vAlign w:val="bottom"/>
          </w:tcPr>
          <w:p w:rsidR="00050FA8" w:rsidRPr="00E64F3A" w:rsidRDefault="00050FA8" w:rsidP="006C5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3" w:type="dxa"/>
            <w:gridSpan w:val="2"/>
            <w:vAlign w:val="bottom"/>
          </w:tcPr>
          <w:p w:rsidR="00050FA8" w:rsidRPr="00E64F3A" w:rsidRDefault="00050FA8" w:rsidP="002379C9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(8,533)</w:t>
            </w:r>
          </w:p>
        </w:tc>
        <w:tc>
          <w:tcPr>
            <w:tcW w:w="241" w:type="dxa"/>
            <w:gridSpan w:val="2"/>
            <w:vAlign w:val="bottom"/>
          </w:tcPr>
          <w:p w:rsidR="00050FA8" w:rsidRPr="00E64F3A" w:rsidRDefault="00050FA8" w:rsidP="006C5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gridSpan w:val="2"/>
            <w:vAlign w:val="bottom"/>
          </w:tcPr>
          <w:p w:rsidR="00050FA8" w:rsidRPr="00E64F3A" w:rsidRDefault="00050FA8" w:rsidP="006C54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(121)</w:t>
            </w:r>
          </w:p>
        </w:tc>
        <w:tc>
          <w:tcPr>
            <w:tcW w:w="236" w:type="dxa"/>
            <w:gridSpan w:val="2"/>
            <w:vAlign w:val="bottom"/>
          </w:tcPr>
          <w:p w:rsidR="00050FA8" w:rsidRPr="00E64F3A" w:rsidRDefault="00050FA8" w:rsidP="006C5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3"/>
            <w:vAlign w:val="bottom"/>
          </w:tcPr>
          <w:p w:rsidR="00050FA8" w:rsidRPr="00E64F3A" w:rsidRDefault="00050FA8" w:rsidP="002379C9">
            <w:pPr>
              <w:tabs>
                <w:tab w:val="clear" w:pos="454"/>
                <w:tab w:val="clear" w:pos="680"/>
                <w:tab w:val="clear" w:pos="907"/>
                <w:tab w:val="left" w:pos="88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(49,322)</w:t>
            </w:r>
          </w:p>
        </w:tc>
      </w:tr>
      <w:tr w:rsidR="00E64F3A" w:rsidRPr="00E64F3A" w:rsidTr="0057370B">
        <w:trPr>
          <w:trHeight w:val="480"/>
        </w:trPr>
        <w:tc>
          <w:tcPr>
            <w:tcW w:w="2887" w:type="dxa"/>
            <w:gridSpan w:val="2"/>
            <w:vAlign w:val="bottom"/>
          </w:tcPr>
          <w:p w:rsidR="00050FA8" w:rsidRPr="00E64F3A" w:rsidRDefault="00050FA8" w:rsidP="00DA6674">
            <w:pPr>
              <w:ind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64F3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  <w:r w:rsidRPr="00E64F3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20" w:lineRule="exact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48" w:type="dxa"/>
            <w:gridSpan w:val="2"/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</w:tcBorders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gridSpan w:val="2"/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</w:tcBorders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</w:tcBorders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E64F3A" w:rsidRPr="00E64F3A" w:rsidTr="0057370B">
        <w:tc>
          <w:tcPr>
            <w:tcW w:w="2887" w:type="dxa"/>
            <w:gridSpan w:val="2"/>
            <w:vAlign w:val="bottom"/>
          </w:tcPr>
          <w:p w:rsidR="00050FA8" w:rsidRPr="00E64F3A" w:rsidRDefault="00050FA8" w:rsidP="00CF6B3B">
            <w:pPr>
              <w:ind w:right="-1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1 </w:t>
            </w:r>
            <w:r w:rsidRPr="00E64F3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  <w:r w:rsidR="00131202" w:rsidRPr="00E64F3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131202" w:rsidRPr="00E64F3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ก่อนจัดประเภท</w:t>
            </w:r>
          </w:p>
        </w:tc>
        <w:tc>
          <w:tcPr>
            <w:tcW w:w="1260" w:type="dxa"/>
            <w:vAlign w:val="bottom"/>
          </w:tcPr>
          <w:p w:rsidR="00050FA8" w:rsidRPr="00E64F3A" w:rsidRDefault="00050FA8" w:rsidP="00381486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350,193</w:t>
            </w:r>
          </w:p>
        </w:tc>
        <w:tc>
          <w:tcPr>
            <w:tcW w:w="270" w:type="dxa"/>
          </w:tcPr>
          <w:p w:rsidR="00050FA8" w:rsidRPr="00E64F3A" w:rsidRDefault="00050FA8" w:rsidP="00381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050FA8" w:rsidRPr="00E64F3A" w:rsidRDefault="00050FA8" w:rsidP="00381486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22,925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381486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050FA8" w:rsidRPr="00E64F3A" w:rsidRDefault="00050FA8" w:rsidP="000E2162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253,433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381486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050FA8" w:rsidRPr="00E64F3A" w:rsidRDefault="00050FA8" w:rsidP="005E01B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619,68</w:t>
            </w:r>
            <w:r w:rsidR="005E01BA" w:rsidRPr="00E64F3A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9</w:t>
            </w:r>
          </w:p>
        </w:tc>
        <w:tc>
          <w:tcPr>
            <w:tcW w:w="270" w:type="dxa"/>
            <w:gridSpan w:val="2"/>
            <w:vAlign w:val="bottom"/>
          </w:tcPr>
          <w:p w:rsidR="00050FA8" w:rsidRPr="00E64F3A" w:rsidRDefault="00050FA8" w:rsidP="00381486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82" w:type="dxa"/>
            <w:gridSpan w:val="2"/>
            <w:vAlign w:val="bottom"/>
          </w:tcPr>
          <w:p w:rsidR="00050FA8" w:rsidRPr="00E64F3A" w:rsidRDefault="00050FA8" w:rsidP="00381486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26,711</w:t>
            </w:r>
          </w:p>
        </w:tc>
        <w:tc>
          <w:tcPr>
            <w:tcW w:w="248" w:type="dxa"/>
            <w:gridSpan w:val="2"/>
            <w:vAlign w:val="bottom"/>
          </w:tcPr>
          <w:p w:rsidR="00050FA8" w:rsidRPr="00E64F3A" w:rsidRDefault="00050FA8" w:rsidP="00381486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53" w:type="dxa"/>
            <w:gridSpan w:val="2"/>
            <w:vAlign w:val="bottom"/>
          </w:tcPr>
          <w:p w:rsidR="00050FA8" w:rsidRPr="00E64F3A" w:rsidRDefault="00050FA8" w:rsidP="00381486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429,827</w:t>
            </w:r>
          </w:p>
        </w:tc>
        <w:tc>
          <w:tcPr>
            <w:tcW w:w="241" w:type="dxa"/>
            <w:gridSpan w:val="2"/>
            <w:vAlign w:val="bottom"/>
          </w:tcPr>
          <w:p w:rsidR="00050FA8" w:rsidRPr="00E64F3A" w:rsidRDefault="00050FA8" w:rsidP="00381486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7" w:type="dxa"/>
            <w:gridSpan w:val="2"/>
            <w:vAlign w:val="bottom"/>
          </w:tcPr>
          <w:p w:rsidR="00050FA8" w:rsidRPr="00E64F3A" w:rsidRDefault="00050FA8" w:rsidP="00F96FEB">
            <w:pPr>
              <w:tabs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43,132</w:t>
            </w:r>
          </w:p>
        </w:tc>
        <w:tc>
          <w:tcPr>
            <w:tcW w:w="236" w:type="dxa"/>
            <w:gridSpan w:val="2"/>
            <w:vAlign w:val="bottom"/>
          </w:tcPr>
          <w:p w:rsidR="00050FA8" w:rsidRPr="00E64F3A" w:rsidRDefault="00050FA8" w:rsidP="00381486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04" w:type="dxa"/>
            <w:gridSpan w:val="3"/>
            <w:vAlign w:val="bottom"/>
          </w:tcPr>
          <w:p w:rsidR="00050FA8" w:rsidRPr="00E64F3A" w:rsidRDefault="00050FA8" w:rsidP="00381486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1,745,910</w:t>
            </w:r>
          </w:p>
        </w:tc>
      </w:tr>
      <w:tr w:rsidR="00E64F3A" w:rsidRPr="00E64F3A" w:rsidTr="0057370B">
        <w:tc>
          <w:tcPr>
            <w:tcW w:w="2887" w:type="dxa"/>
            <w:gridSpan w:val="2"/>
            <w:vAlign w:val="bottom"/>
          </w:tcPr>
          <w:p w:rsidR="00050FA8" w:rsidRPr="00E64F3A" w:rsidRDefault="00050FA8" w:rsidP="004D0D00">
            <w:pPr>
              <w:ind w:right="-115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จัดประเภทโอนเป็นสินทรัพย์สิทธิการใช้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50FA8" w:rsidRPr="00E64F3A" w:rsidRDefault="00050FA8" w:rsidP="004D0D00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050FA8" w:rsidRPr="00E64F3A" w:rsidRDefault="00050FA8" w:rsidP="004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50FA8" w:rsidRPr="00E64F3A" w:rsidRDefault="00050FA8" w:rsidP="004D0D0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4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50FA8" w:rsidRPr="00E64F3A" w:rsidRDefault="00050FA8" w:rsidP="004D0D0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4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50FA8" w:rsidRPr="00E64F3A" w:rsidRDefault="0071488E" w:rsidP="00C62362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(187,80</w:t>
            </w:r>
            <w:r w:rsidR="00C62362" w:rsidRPr="00E64F3A">
              <w:rPr>
                <w:rFonts w:ascii="Angsana New" w:hAnsi="Angsana New"/>
                <w:sz w:val="24"/>
                <w:szCs w:val="24"/>
              </w:rPr>
              <w:t>0</w:t>
            </w:r>
            <w:r w:rsidR="00495C29" w:rsidRPr="00E64F3A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:rsidR="00050FA8" w:rsidRPr="00E64F3A" w:rsidRDefault="00050FA8" w:rsidP="004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:rsidR="00050FA8" w:rsidRPr="00E64F3A" w:rsidRDefault="00050FA8" w:rsidP="004D0D0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:rsidR="00050FA8" w:rsidRPr="00E64F3A" w:rsidRDefault="00050FA8" w:rsidP="004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53" w:type="dxa"/>
            <w:gridSpan w:val="2"/>
            <w:tcBorders>
              <w:bottom w:val="single" w:sz="4" w:space="0" w:color="auto"/>
            </w:tcBorders>
            <w:vAlign w:val="bottom"/>
          </w:tcPr>
          <w:p w:rsidR="00050FA8" w:rsidRPr="00E64F3A" w:rsidRDefault="00050FA8" w:rsidP="0071488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</w:t>
            </w:r>
            <w:r w:rsidR="0071488E" w:rsidRPr="00E64F3A">
              <w:rPr>
                <w:rFonts w:ascii="Angsana New" w:hAnsi="Angsana New"/>
                <w:sz w:val="24"/>
                <w:szCs w:val="24"/>
              </w:rPr>
              <w:t>89,497</w:t>
            </w:r>
            <w:r w:rsidRPr="00E64F3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1" w:type="dxa"/>
            <w:gridSpan w:val="2"/>
            <w:vAlign w:val="bottom"/>
          </w:tcPr>
          <w:p w:rsidR="00050FA8" w:rsidRPr="00E64F3A" w:rsidRDefault="00050FA8" w:rsidP="004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  <w:vAlign w:val="bottom"/>
          </w:tcPr>
          <w:p w:rsidR="00050FA8" w:rsidRPr="00E64F3A" w:rsidRDefault="00050FA8" w:rsidP="004D0D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:rsidR="00050FA8" w:rsidRPr="00E64F3A" w:rsidRDefault="00050FA8" w:rsidP="004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04" w:type="dxa"/>
            <w:gridSpan w:val="3"/>
            <w:tcBorders>
              <w:bottom w:val="single" w:sz="4" w:space="0" w:color="auto"/>
            </w:tcBorders>
            <w:vAlign w:val="bottom"/>
          </w:tcPr>
          <w:p w:rsidR="00050FA8" w:rsidRPr="00E64F3A" w:rsidRDefault="00050FA8" w:rsidP="003A7B3C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(277</w:t>
            </w:r>
            <w:r w:rsidR="00495C29" w:rsidRPr="00E64F3A">
              <w:rPr>
                <w:rFonts w:ascii="Angsana New" w:hAnsi="Angsana New"/>
                <w:sz w:val="24"/>
                <w:szCs w:val="24"/>
              </w:rPr>
              <w:t>,29</w:t>
            </w:r>
            <w:r w:rsidR="00C62362" w:rsidRPr="00E64F3A">
              <w:rPr>
                <w:rFonts w:ascii="Angsana New" w:hAnsi="Angsana New"/>
                <w:sz w:val="24"/>
                <w:szCs w:val="24"/>
              </w:rPr>
              <w:t>7</w:t>
            </w:r>
            <w:r w:rsidRPr="00E64F3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64F3A" w:rsidRPr="00E64F3A" w:rsidTr="0057370B">
        <w:tc>
          <w:tcPr>
            <w:tcW w:w="2887" w:type="dxa"/>
            <w:gridSpan w:val="2"/>
            <w:vAlign w:val="bottom"/>
          </w:tcPr>
          <w:p w:rsidR="00050FA8" w:rsidRPr="00E64F3A" w:rsidRDefault="00050FA8" w:rsidP="004D0D00">
            <w:pPr>
              <w:ind w:right="-115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ณ วันที่</w:t>
            </w:r>
            <w:r w:rsidRPr="00E64F3A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 xml:space="preserve"> 1 </w:t>
            </w:r>
            <w:r w:rsidRPr="00E64F3A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มกราคม</w:t>
            </w:r>
            <w:r w:rsidRPr="00E64F3A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 xml:space="preserve"> 2563 </w:t>
            </w:r>
            <w:r w:rsidRPr="00E64F3A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หลังจัดประเภท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50FA8" w:rsidRPr="00E64F3A" w:rsidRDefault="00050FA8" w:rsidP="004D0D00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350,193</w:t>
            </w:r>
          </w:p>
        </w:tc>
        <w:tc>
          <w:tcPr>
            <w:tcW w:w="270" w:type="dxa"/>
          </w:tcPr>
          <w:p w:rsidR="00050FA8" w:rsidRPr="00E64F3A" w:rsidRDefault="00050FA8" w:rsidP="004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50FA8" w:rsidRPr="00E64F3A" w:rsidRDefault="00050FA8" w:rsidP="004D0D0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22,925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4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50FA8" w:rsidRPr="00E64F3A" w:rsidRDefault="00050FA8" w:rsidP="004D0D0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253,433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4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50FA8" w:rsidRPr="00E64F3A" w:rsidRDefault="0071488E" w:rsidP="00C62362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431,88</w:t>
            </w:r>
            <w:r w:rsidR="00C62362" w:rsidRPr="00E64F3A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70" w:type="dxa"/>
            <w:gridSpan w:val="2"/>
            <w:vAlign w:val="bottom"/>
          </w:tcPr>
          <w:p w:rsidR="00050FA8" w:rsidRPr="00E64F3A" w:rsidRDefault="00050FA8" w:rsidP="004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:rsidR="00050FA8" w:rsidRPr="00E64F3A" w:rsidRDefault="00050FA8" w:rsidP="00D02992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26,7</w:t>
            </w:r>
            <w:r w:rsidR="00D02992" w:rsidRPr="00E64F3A">
              <w:rPr>
                <w:rFonts w:ascii="Angsana New" w:hAnsi="Angsana New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8" w:type="dxa"/>
            <w:gridSpan w:val="2"/>
            <w:vAlign w:val="bottom"/>
          </w:tcPr>
          <w:p w:rsidR="00050FA8" w:rsidRPr="00E64F3A" w:rsidRDefault="00050FA8" w:rsidP="004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</w:tcBorders>
            <w:vAlign w:val="bottom"/>
          </w:tcPr>
          <w:p w:rsidR="00050FA8" w:rsidRPr="00E64F3A" w:rsidRDefault="0071488E" w:rsidP="0021412D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340,330</w:t>
            </w:r>
          </w:p>
        </w:tc>
        <w:tc>
          <w:tcPr>
            <w:tcW w:w="241" w:type="dxa"/>
            <w:gridSpan w:val="2"/>
            <w:vAlign w:val="bottom"/>
          </w:tcPr>
          <w:p w:rsidR="00050FA8" w:rsidRPr="00E64F3A" w:rsidRDefault="00050FA8" w:rsidP="004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</w:tcBorders>
            <w:vAlign w:val="bottom"/>
          </w:tcPr>
          <w:p w:rsidR="00050FA8" w:rsidRPr="00E64F3A" w:rsidRDefault="00050FA8" w:rsidP="004D0D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43,132</w:t>
            </w:r>
          </w:p>
        </w:tc>
        <w:tc>
          <w:tcPr>
            <w:tcW w:w="236" w:type="dxa"/>
            <w:gridSpan w:val="2"/>
            <w:vAlign w:val="bottom"/>
          </w:tcPr>
          <w:p w:rsidR="00050FA8" w:rsidRPr="00E64F3A" w:rsidRDefault="00050FA8" w:rsidP="004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</w:tcBorders>
            <w:vAlign w:val="bottom"/>
          </w:tcPr>
          <w:p w:rsidR="00050FA8" w:rsidRPr="00E64F3A" w:rsidRDefault="00050FA8" w:rsidP="005E01BA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1,468,61</w:t>
            </w:r>
            <w:r w:rsidR="00C62362" w:rsidRPr="00E64F3A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</w:tr>
      <w:tr w:rsidR="00E64F3A" w:rsidRPr="00E64F3A" w:rsidTr="0057370B">
        <w:tc>
          <w:tcPr>
            <w:tcW w:w="2887" w:type="dxa"/>
            <w:gridSpan w:val="2"/>
            <w:vAlign w:val="bottom"/>
          </w:tcPr>
          <w:p w:rsidR="00050FA8" w:rsidRPr="00E64F3A" w:rsidRDefault="00050FA8" w:rsidP="00DA6674">
            <w:pPr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:rsidR="00050FA8" w:rsidRPr="00E64F3A" w:rsidRDefault="00050FA8" w:rsidP="00743903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168,895</w:t>
            </w:r>
          </w:p>
        </w:tc>
        <w:tc>
          <w:tcPr>
            <w:tcW w:w="270" w:type="dxa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vAlign w:val="bottom"/>
          </w:tcPr>
          <w:p w:rsidR="00050FA8" w:rsidRPr="00E64F3A" w:rsidRDefault="00050FA8" w:rsidP="002A0C82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14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050FA8" w:rsidRPr="00E64F3A" w:rsidRDefault="00050FA8" w:rsidP="00DA66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050FA8" w:rsidRPr="00E64F3A" w:rsidRDefault="00050FA8" w:rsidP="00C62362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31,73</w:t>
            </w:r>
            <w:r w:rsidR="00C62362" w:rsidRPr="00E64F3A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  <w:gridSpan w:val="2"/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82" w:type="dxa"/>
            <w:gridSpan w:val="2"/>
            <w:vAlign w:val="bottom"/>
          </w:tcPr>
          <w:p w:rsidR="00050FA8" w:rsidRPr="00E64F3A" w:rsidRDefault="00050FA8" w:rsidP="006732F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809</w:t>
            </w:r>
          </w:p>
        </w:tc>
        <w:tc>
          <w:tcPr>
            <w:tcW w:w="248" w:type="dxa"/>
            <w:gridSpan w:val="2"/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53" w:type="dxa"/>
            <w:gridSpan w:val="2"/>
            <w:vAlign w:val="bottom"/>
          </w:tcPr>
          <w:p w:rsidR="00050FA8" w:rsidRPr="00E64F3A" w:rsidRDefault="00050FA8" w:rsidP="00DA66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600</w:t>
            </w:r>
          </w:p>
        </w:tc>
        <w:tc>
          <w:tcPr>
            <w:tcW w:w="241" w:type="dxa"/>
            <w:gridSpan w:val="2"/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7" w:type="dxa"/>
            <w:gridSpan w:val="2"/>
            <w:vAlign w:val="bottom"/>
          </w:tcPr>
          <w:p w:rsidR="00050FA8" w:rsidRPr="00E64F3A" w:rsidRDefault="00050FA8" w:rsidP="007919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69,620</w:t>
            </w:r>
          </w:p>
        </w:tc>
        <w:tc>
          <w:tcPr>
            <w:tcW w:w="236" w:type="dxa"/>
            <w:gridSpan w:val="2"/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04" w:type="dxa"/>
            <w:gridSpan w:val="3"/>
            <w:vAlign w:val="bottom"/>
          </w:tcPr>
          <w:p w:rsidR="00050FA8" w:rsidRPr="00E64F3A" w:rsidRDefault="00050FA8" w:rsidP="005E01BA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271,67</w:t>
            </w:r>
            <w:r w:rsidR="00C62362" w:rsidRPr="00E64F3A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E64F3A" w:rsidRPr="00E64F3A" w:rsidTr="0057370B">
        <w:tc>
          <w:tcPr>
            <w:tcW w:w="2887" w:type="dxa"/>
            <w:gridSpan w:val="2"/>
            <w:vAlign w:val="bottom"/>
          </w:tcPr>
          <w:p w:rsidR="00050FA8" w:rsidRPr="00E64F3A" w:rsidRDefault="00050FA8" w:rsidP="00DA6674">
            <w:pPr>
              <w:ind w:right="-115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:rsidR="00050FA8" w:rsidRPr="00E64F3A" w:rsidRDefault="00050FA8" w:rsidP="008C03D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050FA8" w:rsidRPr="00E64F3A" w:rsidRDefault="00050FA8" w:rsidP="00DA66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168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050FA8" w:rsidRPr="00E64F3A" w:rsidRDefault="00050FA8" w:rsidP="00D02992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27,</w:t>
            </w:r>
            <w:r w:rsidR="00D02992" w:rsidRPr="00E64F3A">
              <w:rPr>
                <w:rFonts w:ascii="Angsana New" w:hAnsi="Angsana New"/>
                <w:sz w:val="24"/>
                <w:szCs w:val="24"/>
              </w:rPr>
              <w:t>629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050FA8" w:rsidRPr="00E64F3A" w:rsidRDefault="0071488E" w:rsidP="003A7B3C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178,47</w:t>
            </w:r>
            <w:r w:rsidR="003A7B3C" w:rsidRPr="00E64F3A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  <w:gridSpan w:val="2"/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82" w:type="dxa"/>
            <w:gridSpan w:val="2"/>
            <w:vAlign w:val="bottom"/>
          </w:tcPr>
          <w:p w:rsidR="00050FA8" w:rsidRPr="00E64F3A" w:rsidRDefault="0071488E" w:rsidP="00DA66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27</w:t>
            </w:r>
          </w:p>
        </w:tc>
        <w:tc>
          <w:tcPr>
            <w:tcW w:w="248" w:type="dxa"/>
            <w:gridSpan w:val="2"/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53" w:type="dxa"/>
            <w:gridSpan w:val="2"/>
            <w:vAlign w:val="bottom"/>
          </w:tcPr>
          <w:p w:rsidR="00050FA8" w:rsidRPr="00E64F3A" w:rsidRDefault="00D02992" w:rsidP="0071488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71488E" w:rsidRPr="00E64F3A">
              <w:rPr>
                <w:rFonts w:ascii="Angsana New" w:hAnsi="Angsana New"/>
                <w:sz w:val="24"/>
                <w:szCs w:val="24"/>
              </w:rPr>
              <w:t>135,310</w:t>
            </w: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gridSpan w:val="2"/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7" w:type="dxa"/>
            <w:gridSpan w:val="2"/>
            <w:vAlign w:val="bottom"/>
          </w:tcPr>
          <w:p w:rsidR="00050FA8" w:rsidRPr="00E64F3A" w:rsidRDefault="00050FA8" w:rsidP="009249D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(70,992)</w:t>
            </w:r>
          </w:p>
        </w:tc>
        <w:tc>
          <w:tcPr>
            <w:tcW w:w="236" w:type="dxa"/>
            <w:gridSpan w:val="2"/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04" w:type="dxa"/>
            <w:gridSpan w:val="3"/>
            <w:vAlign w:val="bottom"/>
          </w:tcPr>
          <w:p w:rsidR="00050FA8" w:rsidRPr="00E64F3A" w:rsidRDefault="00050FA8" w:rsidP="00B32F5C">
            <w:pPr>
              <w:tabs>
                <w:tab w:val="clear" w:pos="454"/>
                <w:tab w:val="clear" w:pos="680"/>
              </w:tabs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64F3A" w:rsidRPr="00E64F3A" w:rsidTr="0057370B">
        <w:tc>
          <w:tcPr>
            <w:tcW w:w="2887" w:type="dxa"/>
            <w:gridSpan w:val="2"/>
            <w:vAlign w:val="bottom"/>
          </w:tcPr>
          <w:p w:rsidR="00050FA8" w:rsidRPr="00E64F3A" w:rsidRDefault="00050FA8" w:rsidP="00DA6674">
            <w:pPr>
              <w:ind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:rsidR="00050FA8" w:rsidRPr="00E64F3A" w:rsidRDefault="00050FA8" w:rsidP="002A0C82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050FA8" w:rsidRPr="00E64F3A" w:rsidRDefault="00050FA8" w:rsidP="00D06A4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050FA8" w:rsidRPr="00E64F3A" w:rsidRDefault="00050FA8" w:rsidP="00D06A4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(815)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76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50FA8" w:rsidRPr="00E64F3A" w:rsidRDefault="00050FA8" w:rsidP="00D06A4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(3,062)</w:t>
            </w:r>
          </w:p>
        </w:tc>
        <w:tc>
          <w:tcPr>
            <w:tcW w:w="270" w:type="dxa"/>
            <w:gridSpan w:val="2"/>
            <w:vAlign w:val="bottom"/>
          </w:tcPr>
          <w:p w:rsidR="00050FA8" w:rsidRPr="00E64F3A" w:rsidRDefault="00050FA8" w:rsidP="0076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vAlign w:val="bottom"/>
          </w:tcPr>
          <w:p w:rsidR="00050FA8" w:rsidRPr="00E64F3A" w:rsidRDefault="00050FA8" w:rsidP="00D06A4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(910)</w:t>
            </w:r>
          </w:p>
        </w:tc>
        <w:tc>
          <w:tcPr>
            <w:tcW w:w="248" w:type="dxa"/>
            <w:gridSpan w:val="2"/>
            <w:vAlign w:val="bottom"/>
          </w:tcPr>
          <w:p w:rsidR="00050FA8" w:rsidRPr="00E64F3A" w:rsidRDefault="00050FA8" w:rsidP="0076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3" w:type="dxa"/>
            <w:gridSpan w:val="2"/>
            <w:vAlign w:val="bottom"/>
          </w:tcPr>
          <w:p w:rsidR="00050FA8" w:rsidRPr="00E64F3A" w:rsidRDefault="00050FA8" w:rsidP="00D06A4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(6,073)</w:t>
            </w:r>
          </w:p>
        </w:tc>
        <w:tc>
          <w:tcPr>
            <w:tcW w:w="241" w:type="dxa"/>
            <w:gridSpan w:val="2"/>
            <w:vAlign w:val="bottom"/>
          </w:tcPr>
          <w:p w:rsidR="00050FA8" w:rsidRPr="00E64F3A" w:rsidRDefault="00050FA8" w:rsidP="0076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gridSpan w:val="2"/>
            <w:vAlign w:val="bottom"/>
          </w:tcPr>
          <w:p w:rsidR="00050FA8" w:rsidRPr="00E64F3A" w:rsidRDefault="00050FA8" w:rsidP="00E26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:rsidR="00050FA8" w:rsidRPr="00E64F3A" w:rsidRDefault="00050FA8" w:rsidP="0076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3"/>
            <w:vAlign w:val="bottom"/>
          </w:tcPr>
          <w:p w:rsidR="00050FA8" w:rsidRPr="00E64F3A" w:rsidRDefault="00CF19C6" w:rsidP="00D06A40">
            <w:pPr>
              <w:tabs>
                <w:tab w:val="clear" w:pos="454"/>
                <w:tab w:val="clear" w:pos="680"/>
                <w:tab w:val="clear" w:pos="907"/>
                <w:tab w:val="left" w:pos="88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(10,860</w:t>
            </w:r>
            <w:r w:rsidR="00050FA8" w:rsidRPr="00E64F3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64F3A" w:rsidRPr="00E64F3A" w:rsidTr="0057370B">
        <w:tc>
          <w:tcPr>
            <w:tcW w:w="2887" w:type="dxa"/>
            <w:gridSpan w:val="2"/>
            <w:vAlign w:val="bottom"/>
          </w:tcPr>
          <w:p w:rsidR="00050FA8" w:rsidRPr="00E64F3A" w:rsidRDefault="00050FA8" w:rsidP="00DA6674">
            <w:pPr>
              <w:ind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50FA8" w:rsidRPr="00E64F3A" w:rsidRDefault="00050FA8" w:rsidP="002A0C82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vAlign w:val="bottom"/>
          </w:tcPr>
          <w:p w:rsidR="00050FA8" w:rsidRPr="00E64F3A" w:rsidRDefault="00050FA8" w:rsidP="00D06A4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050FA8" w:rsidRPr="00E64F3A" w:rsidRDefault="00050FA8" w:rsidP="00D06A4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76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50FA8" w:rsidRPr="00E64F3A" w:rsidRDefault="005D1B6B" w:rsidP="0071488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26,505</w:t>
            </w:r>
          </w:p>
        </w:tc>
        <w:tc>
          <w:tcPr>
            <w:tcW w:w="270" w:type="dxa"/>
            <w:gridSpan w:val="2"/>
            <w:vAlign w:val="bottom"/>
          </w:tcPr>
          <w:p w:rsidR="00050FA8" w:rsidRPr="00E64F3A" w:rsidRDefault="00050FA8" w:rsidP="0076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vAlign w:val="bottom"/>
          </w:tcPr>
          <w:p w:rsidR="00050FA8" w:rsidRPr="00E64F3A" w:rsidRDefault="00050FA8" w:rsidP="00D06A4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:rsidR="00050FA8" w:rsidRPr="00E64F3A" w:rsidRDefault="00050FA8" w:rsidP="0076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3" w:type="dxa"/>
            <w:gridSpan w:val="2"/>
            <w:vAlign w:val="bottom"/>
          </w:tcPr>
          <w:p w:rsidR="00050FA8" w:rsidRPr="00E64F3A" w:rsidRDefault="005D1B6B" w:rsidP="00D06A40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50,546</w:t>
            </w:r>
          </w:p>
        </w:tc>
        <w:tc>
          <w:tcPr>
            <w:tcW w:w="241" w:type="dxa"/>
            <w:gridSpan w:val="2"/>
            <w:vAlign w:val="bottom"/>
          </w:tcPr>
          <w:p w:rsidR="00050FA8" w:rsidRPr="00E64F3A" w:rsidRDefault="00050FA8" w:rsidP="0076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gridSpan w:val="2"/>
            <w:vAlign w:val="bottom"/>
          </w:tcPr>
          <w:p w:rsidR="00050FA8" w:rsidRPr="00E64F3A" w:rsidRDefault="00050FA8" w:rsidP="00E26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:rsidR="00050FA8" w:rsidRPr="00E64F3A" w:rsidRDefault="00050FA8" w:rsidP="0076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3"/>
            <w:vAlign w:val="bottom"/>
          </w:tcPr>
          <w:p w:rsidR="00050FA8" w:rsidRPr="00E64F3A" w:rsidRDefault="003A7B3C" w:rsidP="00D06A40">
            <w:pPr>
              <w:tabs>
                <w:tab w:val="clear" w:pos="454"/>
                <w:tab w:val="clear" w:pos="680"/>
                <w:tab w:val="clear" w:pos="907"/>
                <w:tab w:val="left" w:pos="887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77,051</w:t>
            </w:r>
          </w:p>
        </w:tc>
      </w:tr>
      <w:tr w:rsidR="00E64F3A" w:rsidRPr="00E64F3A" w:rsidTr="0057370B">
        <w:tc>
          <w:tcPr>
            <w:tcW w:w="2887" w:type="dxa"/>
            <w:gridSpan w:val="2"/>
            <w:vAlign w:val="bottom"/>
          </w:tcPr>
          <w:p w:rsidR="00050FA8" w:rsidRPr="00E64F3A" w:rsidRDefault="00050FA8" w:rsidP="00DA6674">
            <w:pPr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64F3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0FA8" w:rsidRPr="00E64F3A" w:rsidRDefault="00050FA8" w:rsidP="00DA66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519,088</w:t>
            </w:r>
          </w:p>
        </w:tc>
        <w:tc>
          <w:tcPr>
            <w:tcW w:w="270" w:type="dxa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0FA8" w:rsidRPr="00E64F3A" w:rsidRDefault="00050FA8" w:rsidP="00DA66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23,107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0FA8" w:rsidRPr="00E64F3A" w:rsidRDefault="00D02992" w:rsidP="00743903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280,247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0FA8" w:rsidRPr="00E64F3A" w:rsidRDefault="005D1B6B" w:rsidP="000863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665,548</w:t>
            </w:r>
          </w:p>
        </w:tc>
        <w:tc>
          <w:tcPr>
            <w:tcW w:w="270" w:type="dxa"/>
            <w:gridSpan w:val="2"/>
            <w:vAlign w:val="bottom"/>
          </w:tcPr>
          <w:p w:rsidR="00050FA8" w:rsidRPr="00E64F3A" w:rsidRDefault="00050FA8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0FA8" w:rsidRPr="00E64F3A" w:rsidRDefault="00050FA8" w:rsidP="0071488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26,6</w:t>
            </w:r>
            <w:r w:rsidR="0071488E" w:rsidRPr="00E64F3A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37</w:t>
            </w:r>
          </w:p>
        </w:tc>
        <w:tc>
          <w:tcPr>
            <w:tcW w:w="248" w:type="dxa"/>
            <w:gridSpan w:val="2"/>
            <w:vAlign w:val="bottom"/>
          </w:tcPr>
          <w:p w:rsidR="00050FA8" w:rsidRPr="00E64F3A" w:rsidRDefault="00050FA8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0FA8" w:rsidRPr="00E64F3A" w:rsidRDefault="005D1B6B" w:rsidP="00743903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250,093</w:t>
            </w:r>
          </w:p>
        </w:tc>
        <w:tc>
          <w:tcPr>
            <w:tcW w:w="241" w:type="dxa"/>
            <w:gridSpan w:val="2"/>
            <w:vAlign w:val="bottom"/>
          </w:tcPr>
          <w:p w:rsidR="00050FA8" w:rsidRPr="00E64F3A" w:rsidRDefault="00050FA8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0FA8" w:rsidRPr="00E64F3A" w:rsidRDefault="00050FA8" w:rsidP="0079191F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41,760</w:t>
            </w:r>
          </w:p>
        </w:tc>
        <w:tc>
          <w:tcPr>
            <w:tcW w:w="236" w:type="dxa"/>
            <w:gridSpan w:val="2"/>
            <w:vAlign w:val="bottom"/>
          </w:tcPr>
          <w:p w:rsidR="00050FA8" w:rsidRPr="00E64F3A" w:rsidRDefault="00050FA8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0FA8" w:rsidRPr="00E64F3A" w:rsidRDefault="00050FA8" w:rsidP="0079191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1,806,480</w:t>
            </w:r>
          </w:p>
        </w:tc>
      </w:tr>
      <w:tr w:rsidR="00E64F3A" w:rsidRPr="00E64F3A" w:rsidTr="005D1B6B">
        <w:tc>
          <w:tcPr>
            <w:tcW w:w="2887" w:type="dxa"/>
            <w:gridSpan w:val="2"/>
            <w:vAlign w:val="bottom"/>
          </w:tcPr>
          <w:p w:rsidR="005D1B6B" w:rsidRPr="00E64F3A" w:rsidRDefault="005D1B6B" w:rsidP="00DA6674">
            <w:pPr>
              <w:ind w:right="-1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vAlign w:val="bottom"/>
          </w:tcPr>
          <w:p w:rsidR="005D1B6B" w:rsidRPr="00E64F3A" w:rsidRDefault="005D1B6B" w:rsidP="00DA66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:rsidR="005D1B6B" w:rsidRPr="00E64F3A" w:rsidRDefault="005D1B6B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D1B6B" w:rsidRPr="00E64F3A" w:rsidRDefault="005D1B6B" w:rsidP="00DA66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5D1B6B" w:rsidRPr="00E64F3A" w:rsidRDefault="005D1B6B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D1B6B" w:rsidRPr="00E64F3A" w:rsidRDefault="005D1B6B" w:rsidP="00743903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5D1B6B" w:rsidRPr="00E64F3A" w:rsidRDefault="005D1B6B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D1B6B" w:rsidRPr="00E64F3A" w:rsidRDefault="005D1B6B" w:rsidP="000863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5D1B6B" w:rsidRPr="00E64F3A" w:rsidRDefault="005D1B6B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:rsidR="005D1B6B" w:rsidRPr="00E64F3A" w:rsidRDefault="005D1B6B" w:rsidP="0071488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48" w:type="dxa"/>
            <w:gridSpan w:val="2"/>
            <w:vAlign w:val="bottom"/>
          </w:tcPr>
          <w:p w:rsidR="005D1B6B" w:rsidRPr="00E64F3A" w:rsidRDefault="005D1B6B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</w:tcBorders>
            <w:vAlign w:val="bottom"/>
          </w:tcPr>
          <w:p w:rsidR="005D1B6B" w:rsidRPr="00E64F3A" w:rsidRDefault="005D1B6B" w:rsidP="00743903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gridSpan w:val="2"/>
            <w:vAlign w:val="bottom"/>
          </w:tcPr>
          <w:p w:rsidR="005D1B6B" w:rsidRPr="00E64F3A" w:rsidRDefault="005D1B6B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</w:tcBorders>
            <w:vAlign w:val="bottom"/>
          </w:tcPr>
          <w:p w:rsidR="005D1B6B" w:rsidRPr="00E64F3A" w:rsidRDefault="005D1B6B" w:rsidP="0079191F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5D1B6B" w:rsidRPr="00E64F3A" w:rsidRDefault="005D1B6B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</w:tcBorders>
            <w:vAlign w:val="bottom"/>
          </w:tcPr>
          <w:p w:rsidR="005D1B6B" w:rsidRPr="00E64F3A" w:rsidRDefault="005D1B6B" w:rsidP="0079191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E64F3A" w:rsidRPr="00E64F3A" w:rsidTr="005D1B6B">
        <w:tc>
          <w:tcPr>
            <w:tcW w:w="2887" w:type="dxa"/>
            <w:gridSpan w:val="2"/>
            <w:vAlign w:val="bottom"/>
          </w:tcPr>
          <w:p w:rsidR="005D1B6B" w:rsidRPr="00E64F3A" w:rsidRDefault="005D1B6B" w:rsidP="00DA6674">
            <w:pPr>
              <w:ind w:right="-1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vAlign w:val="bottom"/>
          </w:tcPr>
          <w:p w:rsidR="005D1B6B" w:rsidRPr="00E64F3A" w:rsidRDefault="005D1B6B" w:rsidP="00DA66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:rsidR="005D1B6B" w:rsidRPr="00E64F3A" w:rsidRDefault="005D1B6B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341" w:type="dxa"/>
            <w:gridSpan w:val="22"/>
            <w:vMerge w:val="restart"/>
            <w:vAlign w:val="bottom"/>
          </w:tcPr>
          <w:p w:rsidR="005D1B6B" w:rsidRPr="00E64F3A" w:rsidRDefault="005D1B6B" w:rsidP="0079191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E64F3A" w:rsidRPr="00E64F3A" w:rsidTr="005D1B6B">
        <w:trPr>
          <w:trHeight w:val="332"/>
        </w:trPr>
        <w:tc>
          <w:tcPr>
            <w:tcW w:w="2887" w:type="dxa"/>
            <w:gridSpan w:val="2"/>
            <w:vMerge w:val="restart"/>
            <w:vAlign w:val="bottom"/>
          </w:tcPr>
          <w:p w:rsidR="005D1B6B" w:rsidRPr="00E64F3A" w:rsidRDefault="005D1B6B" w:rsidP="00DA6674">
            <w:pPr>
              <w:ind w:right="-1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vAlign w:val="bottom"/>
          </w:tcPr>
          <w:p w:rsidR="005D1B6B" w:rsidRPr="00E64F3A" w:rsidRDefault="005D1B6B" w:rsidP="00DA66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Merge w:val="restart"/>
          </w:tcPr>
          <w:p w:rsidR="005D1B6B" w:rsidRPr="00E64F3A" w:rsidRDefault="005D1B6B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341" w:type="dxa"/>
            <w:gridSpan w:val="22"/>
            <w:vMerge/>
            <w:vAlign w:val="bottom"/>
          </w:tcPr>
          <w:p w:rsidR="005D1B6B" w:rsidRPr="00E64F3A" w:rsidRDefault="005D1B6B" w:rsidP="0079191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E64F3A" w:rsidRPr="00E64F3A" w:rsidTr="005D1B6B">
        <w:tc>
          <w:tcPr>
            <w:tcW w:w="2887" w:type="dxa"/>
            <w:gridSpan w:val="2"/>
            <w:vMerge/>
            <w:vAlign w:val="bottom"/>
          </w:tcPr>
          <w:p w:rsidR="005D1B6B" w:rsidRPr="00E64F3A" w:rsidRDefault="005D1B6B" w:rsidP="00DA6674">
            <w:pPr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Merge/>
            <w:vAlign w:val="bottom"/>
          </w:tcPr>
          <w:p w:rsidR="005D1B6B" w:rsidRPr="00E64F3A" w:rsidRDefault="005D1B6B" w:rsidP="00C13506">
            <w:pPr>
              <w:ind w:right="101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Merge/>
          </w:tcPr>
          <w:p w:rsidR="005D1B6B" w:rsidRPr="00E64F3A" w:rsidRDefault="005D1B6B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5D1B6B" w:rsidRPr="00E64F3A" w:rsidRDefault="005D1B6B" w:rsidP="00DA667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5D1B6B" w:rsidRPr="00E64F3A" w:rsidRDefault="005D1B6B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697" w:type="dxa"/>
            <w:gridSpan w:val="17"/>
            <w:vAlign w:val="bottom"/>
          </w:tcPr>
          <w:p w:rsidR="005D1B6B" w:rsidRPr="00E64F3A" w:rsidRDefault="005D1B6B" w:rsidP="00DA667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04" w:type="dxa"/>
            <w:gridSpan w:val="3"/>
            <w:vAlign w:val="bottom"/>
          </w:tcPr>
          <w:p w:rsidR="005D1B6B" w:rsidRPr="00E64F3A" w:rsidRDefault="005D1B6B" w:rsidP="0079191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E64F3A" w:rsidRPr="00E64F3A" w:rsidTr="005D1B6B">
        <w:trPr>
          <w:gridBefore w:val="1"/>
          <w:gridAfter w:val="6"/>
          <w:wBefore w:w="52" w:type="dxa"/>
          <w:wAfter w:w="1464" w:type="dxa"/>
          <w:trHeight w:val="383"/>
          <w:tblHeader/>
        </w:trPr>
        <w:tc>
          <w:tcPr>
            <w:tcW w:w="2835" w:type="dxa"/>
            <w:vAlign w:val="bottom"/>
          </w:tcPr>
          <w:p w:rsidR="005D1B6B" w:rsidRPr="00E64F3A" w:rsidRDefault="005D1B6B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vAlign w:val="bottom"/>
          </w:tcPr>
          <w:p w:rsidR="005D1B6B" w:rsidRPr="00E64F3A" w:rsidRDefault="005D1B6B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5D1B6B" w:rsidRPr="00E64F3A" w:rsidRDefault="005D1B6B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5D1B6B" w:rsidRPr="00E64F3A" w:rsidRDefault="005D1B6B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:rsidR="005D1B6B" w:rsidRPr="00E64F3A" w:rsidRDefault="005D1B6B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:rsidR="005D1B6B" w:rsidRPr="00E64F3A" w:rsidRDefault="005D1B6B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:rsidR="005D1B6B" w:rsidRPr="00E64F3A" w:rsidRDefault="005D1B6B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:rsidR="005D1B6B" w:rsidRPr="00E64F3A" w:rsidRDefault="005D1B6B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36" w:type="dxa"/>
          </w:tcPr>
          <w:p w:rsidR="005D1B6B" w:rsidRPr="00E64F3A" w:rsidRDefault="005D1B6B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:rsidR="005D1B6B" w:rsidRPr="00E64F3A" w:rsidRDefault="005D1B6B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เครื่องตกแต่งติดตั้ง และ</w:t>
            </w:r>
          </w:p>
        </w:tc>
        <w:tc>
          <w:tcPr>
            <w:tcW w:w="236" w:type="dxa"/>
            <w:gridSpan w:val="2"/>
          </w:tcPr>
          <w:p w:rsidR="005D1B6B" w:rsidRPr="00E64F3A" w:rsidRDefault="005D1B6B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5D1B6B" w:rsidRPr="00E64F3A" w:rsidRDefault="005D1B6B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14" w:type="dxa"/>
            <w:gridSpan w:val="2"/>
          </w:tcPr>
          <w:p w:rsidR="005D1B6B" w:rsidRPr="00E64F3A" w:rsidRDefault="005D1B6B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04" w:type="dxa"/>
            <w:gridSpan w:val="2"/>
          </w:tcPr>
          <w:p w:rsidR="005D1B6B" w:rsidRPr="00E64F3A" w:rsidRDefault="005D1B6B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</w:t>
            </w:r>
          </w:p>
        </w:tc>
      </w:tr>
      <w:tr w:rsidR="00E64F3A" w:rsidRPr="00E64F3A" w:rsidTr="00C13506">
        <w:trPr>
          <w:gridBefore w:val="1"/>
          <w:gridAfter w:val="1"/>
          <w:wBefore w:w="52" w:type="dxa"/>
          <w:wAfter w:w="24" w:type="dxa"/>
          <w:trHeight w:val="133"/>
          <w:tblHeader/>
        </w:trPr>
        <w:tc>
          <w:tcPr>
            <w:tcW w:w="2835" w:type="dxa"/>
            <w:vAlign w:val="bottom"/>
          </w:tcPr>
          <w:p w:rsidR="00050FA8" w:rsidRPr="00E64F3A" w:rsidRDefault="00050FA8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050FA8" w:rsidRPr="00E64F3A" w:rsidRDefault="00050FA8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050FA8" w:rsidRPr="00E64F3A" w:rsidRDefault="00050FA8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050FA8" w:rsidRPr="00E64F3A" w:rsidRDefault="00050FA8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050FA8" w:rsidRPr="00E64F3A" w:rsidRDefault="00050FA8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:rsidR="00050FA8" w:rsidRPr="00E64F3A" w:rsidRDefault="00050FA8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:rsidR="00050FA8" w:rsidRPr="00E64F3A" w:rsidRDefault="00050FA8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:rsidR="00050FA8" w:rsidRPr="00E64F3A" w:rsidRDefault="00050FA8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และ</w:t>
            </w:r>
          </w:p>
        </w:tc>
        <w:tc>
          <w:tcPr>
            <w:tcW w:w="236" w:type="dxa"/>
          </w:tcPr>
          <w:p w:rsidR="00050FA8" w:rsidRPr="00E64F3A" w:rsidRDefault="00050FA8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:rsidR="00050FA8" w:rsidRPr="00E64F3A" w:rsidRDefault="00050FA8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36" w:type="dxa"/>
            <w:gridSpan w:val="2"/>
          </w:tcPr>
          <w:p w:rsidR="00050FA8" w:rsidRPr="00E64F3A" w:rsidRDefault="00050FA8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050FA8" w:rsidRPr="00E64F3A" w:rsidRDefault="00050FA8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14" w:type="dxa"/>
            <w:gridSpan w:val="2"/>
          </w:tcPr>
          <w:p w:rsidR="00050FA8" w:rsidRPr="00E64F3A" w:rsidRDefault="00050FA8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04" w:type="dxa"/>
            <w:gridSpan w:val="2"/>
          </w:tcPr>
          <w:p w:rsidR="00050FA8" w:rsidRPr="00E64F3A" w:rsidRDefault="00050FA8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36" w:type="dxa"/>
            <w:gridSpan w:val="2"/>
          </w:tcPr>
          <w:p w:rsidR="00050FA8" w:rsidRPr="00E64F3A" w:rsidRDefault="00050FA8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04" w:type="dxa"/>
            <w:gridSpan w:val="3"/>
          </w:tcPr>
          <w:p w:rsidR="00050FA8" w:rsidRPr="00E64F3A" w:rsidRDefault="00050FA8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E64F3A" w:rsidRPr="00E64F3A" w:rsidTr="0057370B">
        <w:trPr>
          <w:gridBefore w:val="1"/>
          <w:gridAfter w:val="1"/>
          <w:wBefore w:w="52" w:type="dxa"/>
          <w:wAfter w:w="24" w:type="dxa"/>
          <w:tblHeader/>
        </w:trPr>
        <w:tc>
          <w:tcPr>
            <w:tcW w:w="2835" w:type="dxa"/>
            <w:vAlign w:val="bottom"/>
          </w:tcPr>
          <w:p w:rsidR="00050FA8" w:rsidRPr="00E64F3A" w:rsidRDefault="00050FA8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050FA8" w:rsidRPr="00E64F3A" w:rsidRDefault="00050FA8" w:rsidP="00DA6674">
            <w:pPr>
              <w:ind w:right="-115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050FA8" w:rsidRPr="00E64F3A" w:rsidRDefault="00050FA8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:rsidR="00050FA8" w:rsidRPr="00E64F3A" w:rsidRDefault="00050FA8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:rsidR="00050FA8" w:rsidRPr="00E64F3A" w:rsidRDefault="00050FA8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โรงงาน</w:t>
            </w:r>
          </w:p>
        </w:tc>
        <w:tc>
          <w:tcPr>
            <w:tcW w:w="270" w:type="dxa"/>
          </w:tcPr>
          <w:p w:rsidR="00050FA8" w:rsidRPr="00E64F3A" w:rsidRDefault="00050FA8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:rsidR="00050FA8" w:rsidRPr="00E64F3A" w:rsidRDefault="00050FA8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36" w:type="dxa"/>
          </w:tcPr>
          <w:p w:rsidR="00050FA8" w:rsidRPr="00E64F3A" w:rsidRDefault="00050FA8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:rsidR="00050FA8" w:rsidRPr="00E64F3A" w:rsidRDefault="00050FA8" w:rsidP="00DA6674">
            <w:pPr>
              <w:ind w:left="-108" w:right="-176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36" w:type="dxa"/>
            <w:gridSpan w:val="2"/>
          </w:tcPr>
          <w:p w:rsidR="00050FA8" w:rsidRPr="00E64F3A" w:rsidRDefault="00050FA8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050FA8" w:rsidRPr="00E64F3A" w:rsidRDefault="00050FA8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14" w:type="dxa"/>
            <w:gridSpan w:val="2"/>
          </w:tcPr>
          <w:p w:rsidR="00050FA8" w:rsidRPr="00E64F3A" w:rsidRDefault="00050FA8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04" w:type="dxa"/>
            <w:gridSpan w:val="2"/>
          </w:tcPr>
          <w:p w:rsidR="00050FA8" w:rsidRPr="00E64F3A" w:rsidRDefault="00050FA8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36" w:type="dxa"/>
            <w:gridSpan w:val="2"/>
          </w:tcPr>
          <w:p w:rsidR="00050FA8" w:rsidRPr="00E64F3A" w:rsidRDefault="00050FA8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04" w:type="dxa"/>
            <w:gridSpan w:val="3"/>
          </w:tcPr>
          <w:p w:rsidR="00050FA8" w:rsidRPr="00E64F3A" w:rsidRDefault="00050FA8" w:rsidP="00DA667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E64F3A" w:rsidRPr="00E64F3A" w:rsidTr="0057370B">
        <w:trPr>
          <w:gridBefore w:val="1"/>
          <w:gridAfter w:val="2"/>
          <w:wBefore w:w="52" w:type="dxa"/>
          <w:wAfter w:w="46" w:type="dxa"/>
          <w:tblHeader/>
        </w:trPr>
        <w:tc>
          <w:tcPr>
            <w:tcW w:w="2835" w:type="dxa"/>
            <w:vAlign w:val="bottom"/>
          </w:tcPr>
          <w:p w:rsidR="00050FA8" w:rsidRPr="00E64F3A" w:rsidRDefault="00050FA8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825" w:type="dxa"/>
            <w:gridSpan w:val="22"/>
            <w:vAlign w:val="bottom"/>
          </w:tcPr>
          <w:p w:rsidR="00050FA8" w:rsidRPr="00E64F3A" w:rsidRDefault="00050FA8" w:rsidP="00DA6674">
            <w:pPr>
              <w:tabs>
                <w:tab w:val="clear" w:pos="680"/>
                <w:tab w:val="decimal" w:pos="684"/>
              </w:tabs>
              <w:ind w:left="-108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i/>
                <w:iCs/>
                <w:sz w:val="24"/>
                <w:szCs w:val="24"/>
                <w:cs/>
                <w:lang w:val="th-TH"/>
              </w:rPr>
              <w:t>(</w:t>
            </w:r>
            <w:r w:rsidRPr="00E64F3A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th-TH"/>
              </w:rPr>
              <w:t xml:space="preserve">หน่วย </w:t>
            </w:r>
            <w:r w:rsidRPr="00E64F3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: </w:t>
            </w:r>
            <w:r w:rsidRPr="00E64F3A">
              <w:rPr>
                <w:rFonts w:ascii="Angsana New" w:hAnsi="Angsana New"/>
                <w:i/>
                <w:iCs/>
                <w:sz w:val="24"/>
                <w:szCs w:val="24"/>
                <w:cs/>
                <w:lang w:val="th-TH"/>
              </w:rPr>
              <w:t>พันบาท)</w:t>
            </w:r>
          </w:p>
        </w:tc>
      </w:tr>
      <w:tr w:rsidR="00E64F3A" w:rsidRPr="00E64F3A" w:rsidTr="0057370B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050FA8" w:rsidRPr="00E64F3A" w:rsidRDefault="00050FA8" w:rsidP="00DA667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  <w:r w:rsidR="006F76FA" w:rsidRPr="00E64F3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สะสม</w:t>
            </w:r>
          </w:p>
        </w:tc>
        <w:tc>
          <w:tcPr>
            <w:tcW w:w="1260" w:type="dxa"/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050FA8" w:rsidRPr="00E64F3A" w:rsidRDefault="00050FA8" w:rsidP="00DA6674">
            <w:pPr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050FA8" w:rsidRPr="00E64F3A" w:rsidRDefault="00050FA8" w:rsidP="00DA6674">
            <w:pPr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050FA8" w:rsidRPr="00E64F3A" w:rsidRDefault="00050FA8" w:rsidP="00DA6674">
            <w:pPr>
              <w:ind w:left="-108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050FA8" w:rsidRPr="00E64F3A" w:rsidRDefault="00050FA8" w:rsidP="00DA6674">
            <w:pPr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050FA8" w:rsidRPr="00E64F3A" w:rsidRDefault="00050FA8" w:rsidP="00DA6674">
            <w:pPr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050FA8" w:rsidRPr="00E64F3A" w:rsidRDefault="00050FA8" w:rsidP="00DA6674">
            <w:pPr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:rsidR="00050FA8" w:rsidRPr="00E64F3A" w:rsidRDefault="00050FA8" w:rsidP="00DA6674">
            <w:pPr>
              <w:tabs>
                <w:tab w:val="decimal" w:pos="864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050FA8" w:rsidRPr="00E64F3A" w:rsidRDefault="00050FA8" w:rsidP="00DA6674">
            <w:pPr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050FA8" w:rsidRPr="00E64F3A" w:rsidRDefault="00050FA8" w:rsidP="00DA6674">
            <w:pPr>
              <w:spacing w:line="240" w:lineRule="auto"/>
              <w:ind w:left="-108" w:right="-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dxa"/>
            <w:gridSpan w:val="2"/>
          </w:tcPr>
          <w:p w:rsidR="00050FA8" w:rsidRPr="00E64F3A" w:rsidRDefault="00050FA8" w:rsidP="00DA667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04" w:type="dxa"/>
            <w:gridSpan w:val="2"/>
          </w:tcPr>
          <w:p w:rsidR="00050FA8" w:rsidRPr="00E64F3A" w:rsidRDefault="00050FA8" w:rsidP="00DA667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gridSpan w:val="2"/>
          </w:tcPr>
          <w:p w:rsidR="00050FA8" w:rsidRPr="00E64F3A" w:rsidRDefault="00050FA8" w:rsidP="00DA667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3"/>
          </w:tcPr>
          <w:p w:rsidR="00050FA8" w:rsidRPr="00E64F3A" w:rsidRDefault="00050FA8" w:rsidP="00DA667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64F3A" w:rsidRPr="00E64F3A" w:rsidTr="0057370B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050FA8" w:rsidRPr="00E64F3A" w:rsidRDefault="00050FA8" w:rsidP="002379C9">
            <w:pPr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E64F3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60" w:type="dxa"/>
            <w:vAlign w:val="bottom"/>
          </w:tcPr>
          <w:p w:rsidR="00050FA8" w:rsidRPr="00E64F3A" w:rsidRDefault="00050FA8" w:rsidP="002379C9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050FA8" w:rsidRPr="00E64F3A" w:rsidRDefault="00050FA8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050FA8" w:rsidRPr="00E64F3A" w:rsidRDefault="00050FA8" w:rsidP="002379C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(18,943)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50FA8" w:rsidRPr="00E64F3A" w:rsidRDefault="00050FA8" w:rsidP="002379C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(62,068)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50FA8" w:rsidRPr="00E64F3A" w:rsidRDefault="00050FA8" w:rsidP="002379C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(333,038)</w:t>
            </w:r>
          </w:p>
        </w:tc>
        <w:tc>
          <w:tcPr>
            <w:tcW w:w="236" w:type="dxa"/>
            <w:vAlign w:val="bottom"/>
          </w:tcPr>
          <w:p w:rsidR="00050FA8" w:rsidRPr="00E64F3A" w:rsidRDefault="00050FA8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vAlign w:val="bottom"/>
          </w:tcPr>
          <w:p w:rsidR="00050FA8" w:rsidRPr="00E64F3A" w:rsidRDefault="00050FA8" w:rsidP="002379C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(21,037)</w:t>
            </w:r>
          </w:p>
        </w:tc>
        <w:tc>
          <w:tcPr>
            <w:tcW w:w="236" w:type="dxa"/>
            <w:gridSpan w:val="2"/>
            <w:vAlign w:val="bottom"/>
          </w:tcPr>
          <w:p w:rsidR="00050FA8" w:rsidRPr="00E64F3A" w:rsidRDefault="00050FA8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050FA8" w:rsidRPr="00E64F3A" w:rsidRDefault="00050FA8" w:rsidP="002379C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(228,015)</w:t>
            </w:r>
          </w:p>
        </w:tc>
        <w:tc>
          <w:tcPr>
            <w:tcW w:w="414" w:type="dxa"/>
            <w:gridSpan w:val="2"/>
            <w:vAlign w:val="bottom"/>
          </w:tcPr>
          <w:p w:rsidR="00050FA8" w:rsidRPr="00E64F3A" w:rsidRDefault="00050FA8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050FA8" w:rsidRPr="00E64F3A" w:rsidRDefault="00050FA8" w:rsidP="00B32F5C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:rsidR="00050FA8" w:rsidRPr="00E64F3A" w:rsidRDefault="00050FA8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3"/>
            <w:vAlign w:val="bottom"/>
          </w:tcPr>
          <w:p w:rsidR="00050FA8" w:rsidRPr="00E64F3A" w:rsidRDefault="00050FA8" w:rsidP="002379C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(663,101)</w:t>
            </w:r>
          </w:p>
        </w:tc>
      </w:tr>
      <w:tr w:rsidR="00E64F3A" w:rsidRPr="00E64F3A" w:rsidTr="0057370B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050FA8" w:rsidRPr="00E64F3A" w:rsidRDefault="00050FA8" w:rsidP="002379C9">
            <w:pPr>
              <w:ind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:rsidR="00050FA8" w:rsidRPr="00E64F3A" w:rsidRDefault="00050FA8" w:rsidP="002379C9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050FA8" w:rsidRPr="00E64F3A" w:rsidRDefault="00050FA8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050FA8" w:rsidRPr="00E64F3A" w:rsidRDefault="00050FA8" w:rsidP="002379C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(1,461)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050FA8" w:rsidRPr="00E64F3A" w:rsidRDefault="00050FA8" w:rsidP="002379C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(10,908)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50FA8" w:rsidRPr="00E64F3A" w:rsidRDefault="00050FA8" w:rsidP="002379C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(64,253)</w:t>
            </w:r>
          </w:p>
        </w:tc>
        <w:tc>
          <w:tcPr>
            <w:tcW w:w="236" w:type="dxa"/>
            <w:vAlign w:val="bottom"/>
          </w:tcPr>
          <w:p w:rsidR="00050FA8" w:rsidRPr="00E64F3A" w:rsidRDefault="00050FA8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vAlign w:val="bottom"/>
          </w:tcPr>
          <w:p w:rsidR="00050FA8" w:rsidRPr="00E64F3A" w:rsidRDefault="00050FA8" w:rsidP="002379C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(2,832)</w:t>
            </w:r>
          </w:p>
        </w:tc>
        <w:tc>
          <w:tcPr>
            <w:tcW w:w="236" w:type="dxa"/>
            <w:gridSpan w:val="2"/>
            <w:vAlign w:val="bottom"/>
          </w:tcPr>
          <w:p w:rsidR="00050FA8" w:rsidRPr="00E64F3A" w:rsidRDefault="00050FA8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050FA8" w:rsidRPr="00E64F3A" w:rsidRDefault="00050FA8" w:rsidP="002379C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(44,227)</w:t>
            </w:r>
          </w:p>
        </w:tc>
        <w:tc>
          <w:tcPr>
            <w:tcW w:w="414" w:type="dxa"/>
            <w:gridSpan w:val="2"/>
            <w:vAlign w:val="bottom"/>
          </w:tcPr>
          <w:p w:rsidR="00050FA8" w:rsidRPr="00E64F3A" w:rsidRDefault="00050FA8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050FA8" w:rsidRPr="00E64F3A" w:rsidRDefault="00050FA8" w:rsidP="00B32F5C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:rsidR="00050FA8" w:rsidRPr="00E64F3A" w:rsidRDefault="00050FA8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3"/>
            <w:vAlign w:val="bottom"/>
          </w:tcPr>
          <w:p w:rsidR="00050FA8" w:rsidRPr="00E64F3A" w:rsidRDefault="00050FA8" w:rsidP="002379C9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(123,681)</w:t>
            </w:r>
          </w:p>
        </w:tc>
      </w:tr>
      <w:tr w:rsidR="00E64F3A" w:rsidRPr="00E64F3A" w:rsidTr="0057370B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050FA8" w:rsidRPr="00E64F3A" w:rsidRDefault="00050FA8" w:rsidP="002379C9">
            <w:pPr>
              <w:ind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50FA8" w:rsidRPr="00E64F3A" w:rsidRDefault="00050FA8" w:rsidP="002379C9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050FA8" w:rsidRPr="00E64F3A" w:rsidRDefault="00050FA8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050FA8" w:rsidRPr="00E64F3A" w:rsidRDefault="00050FA8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291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050FA8" w:rsidRPr="00E64F3A" w:rsidRDefault="00050FA8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128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050FA8" w:rsidRPr="00E64F3A" w:rsidRDefault="00050FA8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32,672</w:t>
            </w:r>
          </w:p>
        </w:tc>
        <w:tc>
          <w:tcPr>
            <w:tcW w:w="236" w:type="dxa"/>
            <w:vAlign w:val="bottom"/>
          </w:tcPr>
          <w:p w:rsidR="00050FA8" w:rsidRPr="00E64F3A" w:rsidRDefault="00050FA8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82" w:type="dxa"/>
            <w:gridSpan w:val="2"/>
            <w:vAlign w:val="bottom"/>
          </w:tcPr>
          <w:p w:rsidR="00050FA8" w:rsidRPr="00E64F3A" w:rsidRDefault="00050FA8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2,237</w:t>
            </w:r>
          </w:p>
        </w:tc>
        <w:tc>
          <w:tcPr>
            <w:tcW w:w="236" w:type="dxa"/>
            <w:gridSpan w:val="2"/>
            <w:vAlign w:val="bottom"/>
          </w:tcPr>
          <w:p w:rsidR="00050FA8" w:rsidRPr="00E64F3A" w:rsidRDefault="00050FA8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050FA8" w:rsidRPr="00E64F3A" w:rsidRDefault="00050FA8" w:rsidP="002379C9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8,529</w:t>
            </w:r>
          </w:p>
        </w:tc>
        <w:tc>
          <w:tcPr>
            <w:tcW w:w="414" w:type="dxa"/>
            <w:gridSpan w:val="2"/>
            <w:vAlign w:val="bottom"/>
          </w:tcPr>
          <w:p w:rsidR="00050FA8" w:rsidRPr="00E64F3A" w:rsidRDefault="00050FA8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050FA8" w:rsidRPr="00E64F3A" w:rsidRDefault="00050FA8" w:rsidP="00B32F5C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:rsidR="00050FA8" w:rsidRPr="00E64F3A" w:rsidRDefault="00050FA8" w:rsidP="002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04" w:type="dxa"/>
            <w:gridSpan w:val="3"/>
            <w:vAlign w:val="bottom"/>
          </w:tcPr>
          <w:p w:rsidR="00050FA8" w:rsidRPr="00E64F3A" w:rsidRDefault="00050FA8" w:rsidP="002379C9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43,857</w:t>
            </w:r>
          </w:p>
        </w:tc>
      </w:tr>
      <w:tr w:rsidR="00E64F3A" w:rsidRPr="00E64F3A" w:rsidTr="0057370B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050FA8" w:rsidRPr="00E64F3A" w:rsidRDefault="00050FA8" w:rsidP="00DE4CA2">
            <w:pPr>
              <w:ind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64F3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  <w:r w:rsidRPr="00E64F3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50FA8" w:rsidRPr="00E64F3A" w:rsidRDefault="00050FA8" w:rsidP="00D00B5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414" w:type="dxa"/>
            <w:gridSpan w:val="2"/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:rsidR="00050FA8" w:rsidRPr="00E64F3A" w:rsidRDefault="00050FA8" w:rsidP="00B32F5C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</w:tcBorders>
            <w:vAlign w:val="bottom"/>
          </w:tcPr>
          <w:p w:rsidR="00050FA8" w:rsidRPr="00E64F3A" w:rsidRDefault="00050FA8" w:rsidP="00D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E64F3A" w:rsidRPr="00E64F3A" w:rsidTr="0057370B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050FA8" w:rsidRPr="00E64F3A" w:rsidRDefault="00050FA8" w:rsidP="00BC3A4F">
            <w:pPr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1 </w:t>
            </w:r>
            <w:r w:rsidRPr="00E64F3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0" w:type="dxa"/>
            <w:vAlign w:val="bottom"/>
          </w:tcPr>
          <w:p w:rsidR="00050FA8" w:rsidRPr="00E64F3A" w:rsidRDefault="00050FA8" w:rsidP="002A0C82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050FA8" w:rsidRPr="00E64F3A" w:rsidRDefault="00050FA8" w:rsidP="00BC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050FA8" w:rsidRPr="00E64F3A" w:rsidRDefault="00050FA8" w:rsidP="00BC3A4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(20,113)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BC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50FA8" w:rsidRPr="00E64F3A" w:rsidRDefault="00050FA8" w:rsidP="00BC3A4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(72,848)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BC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50FA8" w:rsidRPr="00E64F3A" w:rsidRDefault="00050FA8" w:rsidP="00BC3A4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(364,619)</w:t>
            </w:r>
          </w:p>
        </w:tc>
        <w:tc>
          <w:tcPr>
            <w:tcW w:w="236" w:type="dxa"/>
            <w:vAlign w:val="bottom"/>
          </w:tcPr>
          <w:p w:rsidR="00050FA8" w:rsidRPr="00E64F3A" w:rsidRDefault="00050FA8" w:rsidP="00BC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vAlign w:val="bottom"/>
          </w:tcPr>
          <w:p w:rsidR="00050FA8" w:rsidRPr="00E64F3A" w:rsidRDefault="00050FA8" w:rsidP="00BC3A4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(21,632)</w:t>
            </w:r>
          </w:p>
        </w:tc>
        <w:tc>
          <w:tcPr>
            <w:tcW w:w="236" w:type="dxa"/>
            <w:gridSpan w:val="2"/>
            <w:vAlign w:val="bottom"/>
          </w:tcPr>
          <w:p w:rsidR="00050FA8" w:rsidRPr="00E64F3A" w:rsidRDefault="00050FA8" w:rsidP="00BC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050FA8" w:rsidRPr="00E64F3A" w:rsidRDefault="00050FA8" w:rsidP="00BC3A4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(263,713)</w:t>
            </w:r>
          </w:p>
        </w:tc>
        <w:tc>
          <w:tcPr>
            <w:tcW w:w="414" w:type="dxa"/>
            <w:gridSpan w:val="2"/>
            <w:vAlign w:val="bottom"/>
          </w:tcPr>
          <w:p w:rsidR="00050FA8" w:rsidRPr="00E64F3A" w:rsidRDefault="00050FA8" w:rsidP="00BC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050FA8" w:rsidRPr="00E64F3A" w:rsidRDefault="00050FA8" w:rsidP="00B32F5C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:rsidR="00050FA8" w:rsidRPr="00E64F3A" w:rsidRDefault="00050FA8" w:rsidP="00BC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3"/>
            <w:vAlign w:val="bottom"/>
          </w:tcPr>
          <w:p w:rsidR="00050FA8" w:rsidRPr="00E64F3A" w:rsidRDefault="00050FA8" w:rsidP="00BC3A4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(742,925)</w:t>
            </w:r>
          </w:p>
        </w:tc>
      </w:tr>
      <w:tr w:rsidR="00E64F3A" w:rsidRPr="00E64F3A" w:rsidTr="0057370B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050FA8" w:rsidRPr="00E64F3A" w:rsidRDefault="00050FA8" w:rsidP="004F320D">
            <w:pPr>
              <w:ind w:right="-115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จัดประเภทโอนเป็นสินทรัพย์สิทธิการใช้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50FA8" w:rsidRPr="00E64F3A" w:rsidRDefault="00050FA8" w:rsidP="004F320D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050FA8" w:rsidRPr="00E64F3A" w:rsidRDefault="00050FA8" w:rsidP="004F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50FA8" w:rsidRPr="00E64F3A" w:rsidRDefault="00050FA8" w:rsidP="004F320D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050FA8" w:rsidRPr="00E64F3A" w:rsidRDefault="00050FA8" w:rsidP="004F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50FA8" w:rsidRPr="00E64F3A" w:rsidRDefault="00050FA8" w:rsidP="004F320D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050FA8" w:rsidRPr="00E64F3A" w:rsidRDefault="00050FA8" w:rsidP="004F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50FA8" w:rsidRPr="00E64F3A" w:rsidRDefault="0086357B" w:rsidP="004F320D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64,182</w:t>
            </w:r>
          </w:p>
        </w:tc>
        <w:tc>
          <w:tcPr>
            <w:tcW w:w="236" w:type="dxa"/>
            <w:vAlign w:val="bottom"/>
          </w:tcPr>
          <w:p w:rsidR="00050FA8" w:rsidRPr="00E64F3A" w:rsidRDefault="00050FA8" w:rsidP="004F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:rsidR="00050FA8" w:rsidRPr="00E64F3A" w:rsidRDefault="00050FA8" w:rsidP="004F320D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:rsidR="00050FA8" w:rsidRPr="00E64F3A" w:rsidRDefault="00050FA8" w:rsidP="004F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bottom"/>
          </w:tcPr>
          <w:p w:rsidR="00050FA8" w:rsidRPr="00E64F3A" w:rsidRDefault="00FC05E8" w:rsidP="004F320D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53,07</w:t>
            </w:r>
            <w:r w:rsidR="00086374" w:rsidRPr="00E64F3A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414" w:type="dxa"/>
            <w:gridSpan w:val="2"/>
            <w:vAlign w:val="bottom"/>
          </w:tcPr>
          <w:p w:rsidR="00050FA8" w:rsidRPr="00E64F3A" w:rsidRDefault="00050FA8" w:rsidP="004F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vAlign w:val="bottom"/>
          </w:tcPr>
          <w:p w:rsidR="00050FA8" w:rsidRPr="00E64F3A" w:rsidRDefault="00050FA8" w:rsidP="00B32F5C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:rsidR="00050FA8" w:rsidRPr="00E64F3A" w:rsidRDefault="00050FA8" w:rsidP="004F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3"/>
            <w:tcBorders>
              <w:bottom w:val="single" w:sz="4" w:space="0" w:color="auto"/>
            </w:tcBorders>
            <w:vAlign w:val="bottom"/>
          </w:tcPr>
          <w:p w:rsidR="00050FA8" w:rsidRPr="00E64F3A" w:rsidRDefault="00050FA8" w:rsidP="0008637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117,25</w:t>
            </w:r>
            <w:r w:rsidR="00086374" w:rsidRPr="00E64F3A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E64F3A" w:rsidRPr="00E64F3A" w:rsidTr="0057370B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050FA8" w:rsidRPr="00E64F3A" w:rsidRDefault="00050FA8" w:rsidP="004F320D">
            <w:pPr>
              <w:ind w:right="-115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 xml:space="preserve">ณ </w:t>
            </w:r>
            <w:r w:rsidRPr="00E64F3A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 xml:space="preserve">1 </w:t>
            </w:r>
            <w:r w:rsidRPr="00E64F3A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มกราคม</w:t>
            </w:r>
            <w:r w:rsidRPr="00E64F3A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 xml:space="preserve"> 2563 </w:t>
            </w:r>
            <w:r w:rsidRPr="00E64F3A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หลังจัดประเภท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50FA8" w:rsidRPr="00E64F3A" w:rsidRDefault="00050FA8" w:rsidP="004F320D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050FA8" w:rsidRPr="00E64F3A" w:rsidRDefault="00050FA8" w:rsidP="004F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50FA8" w:rsidRPr="00E64F3A" w:rsidRDefault="00050FA8" w:rsidP="004F320D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(20,113)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4F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50FA8" w:rsidRPr="00E64F3A" w:rsidRDefault="00CF19C6" w:rsidP="004F320D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(72,848</w:t>
            </w:r>
            <w:r w:rsidR="00050FA8" w:rsidRPr="00E64F3A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4F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50FA8" w:rsidRPr="00E64F3A" w:rsidRDefault="00050FA8" w:rsidP="0086357B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86357B" w:rsidRPr="00E64F3A">
              <w:rPr>
                <w:rFonts w:ascii="Angsana New" w:hAnsi="Angsana New"/>
                <w:b/>
                <w:bCs/>
                <w:sz w:val="24"/>
                <w:szCs w:val="24"/>
              </w:rPr>
              <w:t>300,437</w:t>
            </w: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:rsidR="00050FA8" w:rsidRPr="00E64F3A" w:rsidRDefault="00050FA8" w:rsidP="004F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:rsidR="00050FA8" w:rsidRPr="00E64F3A" w:rsidRDefault="00050FA8" w:rsidP="00CF19C6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(21,6</w:t>
            </w:r>
            <w:r w:rsidR="00CF19C6" w:rsidRPr="00E64F3A">
              <w:rPr>
                <w:rFonts w:ascii="Angsana New" w:hAnsi="Angsana New"/>
                <w:b/>
                <w:bCs/>
                <w:sz w:val="24"/>
                <w:szCs w:val="24"/>
              </w:rPr>
              <w:t>32</w:t>
            </w: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:rsidR="00050FA8" w:rsidRPr="00E64F3A" w:rsidRDefault="00050FA8" w:rsidP="004F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:rsidR="00050FA8" w:rsidRPr="00E64F3A" w:rsidRDefault="00050FA8" w:rsidP="0008637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086374" w:rsidRPr="00E64F3A">
              <w:rPr>
                <w:rFonts w:ascii="Angsana New" w:hAnsi="Angsana New"/>
                <w:b/>
                <w:bCs/>
                <w:sz w:val="24"/>
                <w:szCs w:val="24"/>
              </w:rPr>
              <w:t>210,640</w:t>
            </w: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14" w:type="dxa"/>
            <w:gridSpan w:val="2"/>
            <w:vAlign w:val="bottom"/>
          </w:tcPr>
          <w:p w:rsidR="00050FA8" w:rsidRPr="00E64F3A" w:rsidRDefault="00050FA8" w:rsidP="004F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:rsidR="00050FA8" w:rsidRPr="00E64F3A" w:rsidRDefault="00050FA8" w:rsidP="00B32F5C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:rsidR="00050FA8" w:rsidRPr="00E64F3A" w:rsidRDefault="00050FA8" w:rsidP="004F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</w:tcBorders>
            <w:vAlign w:val="bottom"/>
          </w:tcPr>
          <w:p w:rsidR="00050FA8" w:rsidRPr="00E64F3A" w:rsidRDefault="00050FA8" w:rsidP="005E01BA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5E01BA" w:rsidRPr="00E64F3A">
              <w:rPr>
                <w:rFonts w:ascii="Angsana New" w:hAnsi="Angsana New"/>
                <w:b/>
                <w:bCs/>
                <w:sz w:val="24"/>
                <w:szCs w:val="24"/>
              </w:rPr>
              <w:t>625,670</w:t>
            </w: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</w:tr>
      <w:tr w:rsidR="00E64F3A" w:rsidRPr="00E64F3A" w:rsidTr="0057370B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050FA8" w:rsidRPr="00E64F3A" w:rsidRDefault="00050FA8" w:rsidP="005B1147">
            <w:pPr>
              <w:ind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pacing w:val="-4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:rsidR="00050FA8" w:rsidRPr="00E64F3A" w:rsidRDefault="00050FA8" w:rsidP="002A0C82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050FA8" w:rsidRPr="00E64F3A" w:rsidRDefault="00050FA8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050FA8" w:rsidRPr="00E64F3A" w:rsidRDefault="00050FA8" w:rsidP="005B11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(1,475)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050FA8" w:rsidRPr="00E64F3A" w:rsidRDefault="00050FA8" w:rsidP="005B11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(13,768)</w:t>
            </w:r>
          </w:p>
        </w:tc>
        <w:tc>
          <w:tcPr>
            <w:tcW w:w="270" w:type="dxa"/>
            <w:vAlign w:val="bottom"/>
          </w:tcPr>
          <w:p w:rsidR="00050FA8" w:rsidRPr="00E64F3A" w:rsidRDefault="00050FA8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50FA8" w:rsidRPr="00E64F3A" w:rsidRDefault="0086357B" w:rsidP="00811F88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(61,815</w:t>
            </w:r>
            <w:r w:rsidR="00050FA8" w:rsidRPr="00E64F3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:rsidR="00050FA8" w:rsidRPr="00E64F3A" w:rsidRDefault="00050FA8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vAlign w:val="bottom"/>
          </w:tcPr>
          <w:p w:rsidR="00050FA8" w:rsidRPr="00E64F3A" w:rsidRDefault="00050FA8" w:rsidP="005B11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(2,377)</w:t>
            </w:r>
          </w:p>
        </w:tc>
        <w:tc>
          <w:tcPr>
            <w:tcW w:w="236" w:type="dxa"/>
            <w:gridSpan w:val="2"/>
            <w:vAlign w:val="bottom"/>
          </w:tcPr>
          <w:p w:rsidR="00050FA8" w:rsidRPr="00E64F3A" w:rsidRDefault="00050FA8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050FA8" w:rsidRPr="00E64F3A" w:rsidRDefault="00086374" w:rsidP="0008637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(8,467</w:t>
            </w:r>
            <w:r w:rsidR="00050FA8" w:rsidRPr="00E64F3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14" w:type="dxa"/>
            <w:gridSpan w:val="2"/>
            <w:vAlign w:val="bottom"/>
          </w:tcPr>
          <w:p w:rsidR="00050FA8" w:rsidRPr="00E64F3A" w:rsidRDefault="00050FA8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050FA8" w:rsidRPr="00E64F3A" w:rsidRDefault="00050FA8" w:rsidP="00B32F5C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:rsidR="00050FA8" w:rsidRPr="00E64F3A" w:rsidRDefault="00050FA8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3"/>
            <w:vAlign w:val="bottom"/>
          </w:tcPr>
          <w:p w:rsidR="00050FA8" w:rsidRPr="00E64F3A" w:rsidRDefault="00050FA8" w:rsidP="00FF1C83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(87,902)</w:t>
            </w:r>
          </w:p>
        </w:tc>
      </w:tr>
      <w:tr w:rsidR="00E64F3A" w:rsidRPr="00E64F3A" w:rsidTr="0057370B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CF19C6" w:rsidRPr="00E64F3A" w:rsidRDefault="00CF19C6" w:rsidP="005B1147">
            <w:pPr>
              <w:ind w:right="-115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64F3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:rsidR="00CF19C6" w:rsidRPr="00E64F3A" w:rsidRDefault="00B32F5C" w:rsidP="002A0C82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F19C6" w:rsidRPr="00E64F3A" w:rsidRDefault="00CF19C6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CF19C6" w:rsidRPr="00E64F3A" w:rsidRDefault="00B32F5C" w:rsidP="005B11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CF19C6" w:rsidRPr="00E64F3A" w:rsidRDefault="00CF19C6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CF19C6" w:rsidRPr="00E64F3A" w:rsidRDefault="00CF19C6" w:rsidP="0023408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E64F3A">
              <w:rPr>
                <w:rFonts w:ascii="Angsana New" w:hAnsi="Angsana New"/>
                <w:sz w:val="24"/>
                <w:szCs w:val="24"/>
              </w:rPr>
              <w:t>346</w:t>
            </w: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:rsidR="00CF19C6" w:rsidRPr="00E64F3A" w:rsidRDefault="00CF19C6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F19C6" w:rsidRPr="00E64F3A" w:rsidRDefault="00CF19C6" w:rsidP="0086357B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</w:t>
            </w:r>
            <w:r w:rsidR="0086357B" w:rsidRPr="00E64F3A">
              <w:rPr>
                <w:rFonts w:ascii="Angsana New" w:hAnsi="Angsana New"/>
                <w:sz w:val="24"/>
                <w:szCs w:val="24"/>
              </w:rPr>
              <w:t>46,207</w:t>
            </w:r>
            <w:r w:rsidRPr="00E64F3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:rsidR="00CF19C6" w:rsidRPr="00E64F3A" w:rsidRDefault="00CF19C6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vAlign w:val="bottom"/>
          </w:tcPr>
          <w:p w:rsidR="00CF19C6" w:rsidRPr="00E64F3A" w:rsidRDefault="00FC05E8" w:rsidP="0023408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:rsidR="00CF19C6" w:rsidRPr="00E64F3A" w:rsidRDefault="00CF19C6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CF19C6" w:rsidRPr="00E64F3A" w:rsidRDefault="00086374" w:rsidP="0023408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46,553</w:t>
            </w:r>
          </w:p>
        </w:tc>
        <w:tc>
          <w:tcPr>
            <w:tcW w:w="414" w:type="dxa"/>
            <w:gridSpan w:val="2"/>
            <w:vAlign w:val="bottom"/>
          </w:tcPr>
          <w:p w:rsidR="00CF19C6" w:rsidRPr="00E64F3A" w:rsidRDefault="00CF19C6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CF19C6" w:rsidRPr="00E64F3A" w:rsidRDefault="005E01BA" w:rsidP="00B32F5C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:rsidR="00CF19C6" w:rsidRPr="00E64F3A" w:rsidRDefault="00CF19C6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3"/>
            <w:vAlign w:val="bottom"/>
          </w:tcPr>
          <w:p w:rsidR="00CF19C6" w:rsidRPr="00E64F3A" w:rsidRDefault="005E01BA" w:rsidP="005E01BA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64F3A" w:rsidRPr="00E64F3A" w:rsidTr="0057370B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CF19C6" w:rsidRPr="00E64F3A" w:rsidRDefault="00CF19C6" w:rsidP="005B1147">
            <w:pPr>
              <w:ind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:rsidR="00CF19C6" w:rsidRPr="00E64F3A" w:rsidRDefault="00CF19C6" w:rsidP="002A0C82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F19C6" w:rsidRPr="00E64F3A" w:rsidRDefault="00CF19C6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CF19C6" w:rsidRPr="00E64F3A" w:rsidRDefault="00CF19C6" w:rsidP="00F64BAB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CF19C6" w:rsidRPr="00E64F3A" w:rsidRDefault="00CF19C6" w:rsidP="00D00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CF19C6" w:rsidRPr="00E64F3A" w:rsidRDefault="00CF19C6" w:rsidP="00E26282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434</w:t>
            </w:r>
          </w:p>
        </w:tc>
        <w:tc>
          <w:tcPr>
            <w:tcW w:w="270" w:type="dxa"/>
            <w:vAlign w:val="bottom"/>
          </w:tcPr>
          <w:p w:rsidR="00CF19C6" w:rsidRPr="00E64F3A" w:rsidRDefault="00CF19C6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CF19C6" w:rsidRPr="00E64F3A" w:rsidRDefault="00CF19C6" w:rsidP="009D4B2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3,003</w:t>
            </w:r>
          </w:p>
        </w:tc>
        <w:tc>
          <w:tcPr>
            <w:tcW w:w="236" w:type="dxa"/>
            <w:vAlign w:val="bottom"/>
          </w:tcPr>
          <w:p w:rsidR="00CF19C6" w:rsidRPr="00E64F3A" w:rsidRDefault="00CF19C6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82" w:type="dxa"/>
            <w:gridSpan w:val="2"/>
            <w:vAlign w:val="bottom"/>
          </w:tcPr>
          <w:p w:rsidR="00CF19C6" w:rsidRPr="00E64F3A" w:rsidRDefault="00CF19C6" w:rsidP="009D4B2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887</w:t>
            </w:r>
          </w:p>
        </w:tc>
        <w:tc>
          <w:tcPr>
            <w:tcW w:w="236" w:type="dxa"/>
            <w:gridSpan w:val="2"/>
            <w:vAlign w:val="bottom"/>
          </w:tcPr>
          <w:p w:rsidR="00CF19C6" w:rsidRPr="00E64F3A" w:rsidRDefault="00CF19C6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CF19C6" w:rsidRPr="00E64F3A" w:rsidRDefault="00CF19C6" w:rsidP="009D4B2D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6,073</w:t>
            </w:r>
          </w:p>
        </w:tc>
        <w:tc>
          <w:tcPr>
            <w:tcW w:w="414" w:type="dxa"/>
            <w:gridSpan w:val="2"/>
            <w:vAlign w:val="bottom"/>
          </w:tcPr>
          <w:p w:rsidR="00CF19C6" w:rsidRPr="00E64F3A" w:rsidRDefault="00CF19C6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CF19C6" w:rsidRPr="00E64F3A" w:rsidRDefault="005E01BA" w:rsidP="00B32F5C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:rsidR="00CF19C6" w:rsidRPr="00E64F3A" w:rsidRDefault="00CF19C6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04" w:type="dxa"/>
            <w:gridSpan w:val="3"/>
            <w:vAlign w:val="bottom"/>
          </w:tcPr>
          <w:p w:rsidR="00CF19C6" w:rsidRPr="00E64F3A" w:rsidRDefault="00CF19C6" w:rsidP="00811F88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10,397</w:t>
            </w:r>
          </w:p>
        </w:tc>
      </w:tr>
      <w:tr w:rsidR="00E64F3A" w:rsidRPr="00E64F3A" w:rsidTr="0057370B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CF19C6" w:rsidRPr="00E64F3A" w:rsidRDefault="00CF19C6" w:rsidP="005B1147">
            <w:pPr>
              <w:ind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F19C6" w:rsidRPr="00E64F3A" w:rsidRDefault="00CF19C6" w:rsidP="002A0C82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F19C6" w:rsidRPr="00E64F3A" w:rsidRDefault="00CF19C6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CF19C6" w:rsidRPr="00E64F3A" w:rsidRDefault="00CF19C6" w:rsidP="00F64BAB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CF19C6" w:rsidRPr="00E64F3A" w:rsidRDefault="00CF19C6" w:rsidP="00D00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CF19C6" w:rsidRPr="00E64F3A" w:rsidRDefault="00CF19C6" w:rsidP="00E26282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CF19C6" w:rsidRPr="00E64F3A" w:rsidRDefault="00CF19C6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CF19C6" w:rsidRPr="00E64F3A" w:rsidRDefault="0086357B" w:rsidP="00863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(16,510</w:t>
            </w:r>
            <w:r w:rsidR="00CF19C6" w:rsidRPr="00E64F3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:rsidR="00CF19C6" w:rsidRPr="00E64F3A" w:rsidRDefault="00CF19C6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82" w:type="dxa"/>
            <w:gridSpan w:val="2"/>
            <w:vAlign w:val="bottom"/>
          </w:tcPr>
          <w:p w:rsidR="00CF19C6" w:rsidRPr="00E64F3A" w:rsidRDefault="00CF19C6" w:rsidP="009D4B2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:rsidR="00CF19C6" w:rsidRPr="00E64F3A" w:rsidRDefault="00CF19C6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CF19C6" w:rsidRPr="00E64F3A" w:rsidRDefault="00CF19C6" w:rsidP="00086374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</w:t>
            </w:r>
            <w:r w:rsidR="00086374" w:rsidRPr="00E64F3A">
              <w:rPr>
                <w:rFonts w:ascii="Angsana New" w:hAnsi="Angsana New"/>
                <w:sz w:val="24"/>
                <w:szCs w:val="24"/>
              </w:rPr>
              <w:t>48,369</w:t>
            </w:r>
            <w:r w:rsidRPr="00E64F3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14" w:type="dxa"/>
            <w:gridSpan w:val="2"/>
            <w:vAlign w:val="bottom"/>
          </w:tcPr>
          <w:p w:rsidR="00CF19C6" w:rsidRPr="00E64F3A" w:rsidRDefault="00CF19C6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CF19C6" w:rsidRPr="00E64F3A" w:rsidRDefault="00CF19C6" w:rsidP="00B32F5C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:rsidR="00CF19C6" w:rsidRPr="00E64F3A" w:rsidRDefault="00CF19C6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04" w:type="dxa"/>
            <w:gridSpan w:val="3"/>
            <w:vAlign w:val="bottom"/>
          </w:tcPr>
          <w:p w:rsidR="00CF19C6" w:rsidRPr="00E64F3A" w:rsidRDefault="00CF19C6" w:rsidP="00811F88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(64,879)</w:t>
            </w:r>
          </w:p>
        </w:tc>
      </w:tr>
      <w:tr w:rsidR="00E64F3A" w:rsidRPr="00E64F3A" w:rsidTr="0057370B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:rsidR="00CF19C6" w:rsidRPr="00E64F3A" w:rsidRDefault="00CF19C6" w:rsidP="00DE4CA2">
            <w:pPr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64F3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19C6" w:rsidRPr="00E64F3A" w:rsidRDefault="00CF19C6" w:rsidP="002A0C82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F19C6" w:rsidRPr="00E64F3A" w:rsidRDefault="00CF19C6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19C6" w:rsidRPr="00E64F3A" w:rsidRDefault="00CF19C6" w:rsidP="005B11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(21,588)</w:t>
            </w:r>
          </w:p>
        </w:tc>
        <w:tc>
          <w:tcPr>
            <w:tcW w:w="270" w:type="dxa"/>
            <w:vAlign w:val="bottom"/>
          </w:tcPr>
          <w:p w:rsidR="00CF19C6" w:rsidRPr="00E64F3A" w:rsidRDefault="00CF19C6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19C6" w:rsidRPr="00E64F3A" w:rsidRDefault="00CF19C6" w:rsidP="005E01BA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(86,</w:t>
            </w:r>
            <w:r w:rsidR="005E01BA" w:rsidRPr="00E64F3A">
              <w:rPr>
                <w:rFonts w:ascii="Angsana New" w:hAnsi="Angsana New"/>
                <w:b/>
                <w:bCs/>
                <w:sz w:val="24"/>
                <w:szCs w:val="24"/>
              </w:rPr>
              <w:t>528</w:t>
            </w: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:rsidR="00CF19C6" w:rsidRPr="00E64F3A" w:rsidRDefault="00CF19C6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19C6" w:rsidRPr="00E64F3A" w:rsidRDefault="00CF19C6" w:rsidP="00FC05E8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FC05E8" w:rsidRPr="00E64F3A">
              <w:rPr>
                <w:rFonts w:ascii="Angsana New" w:hAnsi="Angsana New"/>
                <w:b/>
                <w:bCs/>
                <w:sz w:val="24"/>
                <w:szCs w:val="24"/>
              </w:rPr>
              <w:t>421,966</w:t>
            </w: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:rsidR="00CF19C6" w:rsidRPr="00E64F3A" w:rsidRDefault="00CF19C6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19C6" w:rsidRPr="00E64F3A" w:rsidRDefault="00CF19C6" w:rsidP="00FC05E8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(23,1</w:t>
            </w:r>
            <w:r w:rsidR="00FC05E8" w:rsidRPr="00E64F3A">
              <w:rPr>
                <w:rFonts w:ascii="Angsana New" w:hAnsi="Angsana New"/>
                <w:b/>
                <w:bCs/>
                <w:sz w:val="24"/>
                <w:szCs w:val="24"/>
              </w:rPr>
              <w:t>22</w:t>
            </w: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:rsidR="00CF19C6" w:rsidRPr="00E64F3A" w:rsidRDefault="00CF19C6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19C6" w:rsidRPr="00E64F3A" w:rsidRDefault="005E01BA" w:rsidP="0008637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086374" w:rsidRPr="00E64F3A">
              <w:rPr>
                <w:rFonts w:ascii="Angsana New" w:hAnsi="Angsana New"/>
                <w:b/>
                <w:bCs/>
                <w:sz w:val="24"/>
                <w:szCs w:val="24"/>
              </w:rPr>
              <w:t>214,850</w:t>
            </w:r>
            <w:r w:rsidR="00CF19C6" w:rsidRPr="00E64F3A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14" w:type="dxa"/>
            <w:gridSpan w:val="2"/>
            <w:vAlign w:val="bottom"/>
          </w:tcPr>
          <w:p w:rsidR="00CF19C6" w:rsidRPr="00E64F3A" w:rsidRDefault="00CF19C6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19C6" w:rsidRPr="00E64F3A" w:rsidRDefault="00CF19C6" w:rsidP="00B32F5C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:rsidR="00CF19C6" w:rsidRPr="00E64F3A" w:rsidRDefault="00CF19C6" w:rsidP="005B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19C6" w:rsidRPr="00E64F3A" w:rsidRDefault="00CF19C6" w:rsidP="00FF1C83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(768,054)</w:t>
            </w:r>
          </w:p>
        </w:tc>
      </w:tr>
      <w:tr w:rsidR="00E64F3A" w:rsidRPr="00E64F3A" w:rsidTr="0057370B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</w:tcPr>
          <w:p w:rsidR="00CF19C6" w:rsidRPr="00E64F3A" w:rsidRDefault="00CF19C6" w:rsidP="0077684A">
            <w:pPr>
              <w:pStyle w:val="ListParagraph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CF19C6" w:rsidRPr="00E64F3A" w:rsidRDefault="00CF19C6" w:rsidP="0077684A">
            <w:pPr>
              <w:tabs>
                <w:tab w:val="clear" w:pos="680"/>
                <w:tab w:val="decimal" w:pos="684"/>
              </w:tabs>
              <w:ind w:left="-108" w:right="25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CF19C6" w:rsidRPr="00E64F3A" w:rsidRDefault="00CF19C6" w:rsidP="0077684A">
            <w:pPr>
              <w:ind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CF19C6" w:rsidRPr="00E64F3A" w:rsidRDefault="00CF19C6" w:rsidP="0077684A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</w:tcPr>
          <w:p w:rsidR="00CF19C6" w:rsidRPr="00E64F3A" w:rsidRDefault="00CF19C6" w:rsidP="0077684A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F19C6" w:rsidRPr="00E64F3A" w:rsidRDefault="00CF19C6" w:rsidP="0095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:rsidR="00CF19C6" w:rsidRPr="00E64F3A" w:rsidRDefault="00CF19C6" w:rsidP="00957EDF">
            <w:pPr>
              <w:tabs>
                <w:tab w:val="clear" w:pos="680"/>
                <w:tab w:val="decimal" w:pos="684"/>
              </w:tabs>
              <w:ind w:left="-108" w:right="-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F19C6" w:rsidRPr="00E64F3A" w:rsidRDefault="00CF19C6" w:rsidP="0095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:rsidR="00CF19C6" w:rsidRPr="00E64F3A" w:rsidRDefault="00CF19C6" w:rsidP="00957EDF">
            <w:pPr>
              <w:ind w:left="-108" w:right="-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</w:tcPr>
          <w:p w:rsidR="00CF19C6" w:rsidRPr="00E64F3A" w:rsidRDefault="00CF19C6" w:rsidP="0095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  <w:gridSpan w:val="2"/>
          </w:tcPr>
          <w:p w:rsidR="00CF19C6" w:rsidRPr="00E64F3A" w:rsidRDefault="00CF19C6" w:rsidP="0077684A">
            <w:pPr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:rsidR="00CF19C6" w:rsidRPr="00E64F3A" w:rsidRDefault="00CF19C6" w:rsidP="0077684A">
            <w:pPr>
              <w:tabs>
                <w:tab w:val="decimal" w:pos="711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414" w:type="dxa"/>
            <w:gridSpan w:val="2"/>
          </w:tcPr>
          <w:p w:rsidR="00CF19C6" w:rsidRPr="00E64F3A" w:rsidRDefault="00CF19C6" w:rsidP="0077684A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:rsidR="00CF19C6" w:rsidRPr="00E64F3A" w:rsidRDefault="00CF19C6" w:rsidP="0077684A">
            <w:pPr>
              <w:tabs>
                <w:tab w:val="clear" w:pos="680"/>
                <w:tab w:val="decimal" w:pos="684"/>
              </w:tabs>
              <w:ind w:left="-108" w:right="25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gridSpan w:val="2"/>
          </w:tcPr>
          <w:p w:rsidR="00CF19C6" w:rsidRPr="00E64F3A" w:rsidRDefault="00CF19C6" w:rsidP="0077684A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</w:tcBorders>
            <w:vAlign w:val="center"/>
          </w:tcPr>
          <w:p w:rsidR="00CF19C6" w:rsidRPr="00E64F3A" w:rsidRDefault="00CF19C6" w:rsidP="0077684A">
            <w:pPr>
              <w:tabs>
                <w:tab w:val="clear" w:pos="680"/>
                <w:tab w:val="decimal" w:pos="684"/>
              </w:tabs>
              <w:ind w:left="-108" w:right="-48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</w:tr>
      <w:tr w:rsidR="00E64F3A" w:rsidRPr="00E64F3A" w:rsidTr="0057370B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</w:tcPr>
          <w:p w:rsidR="00CF19C6" w:rsidRPr="00E64F3A" w:rsidRDefault="00CF19C6" w:rsidP="002D5DFB">
            <w:pPr>
              <w:pStyle w:val="ListParagraph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64F3A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260" w:type="dxa"/>
            <w:tcBorders>
              <w:bottom w:val="double" w:sz="4" w:space="0" w:color="000000"/>
            </w:tcBorders>
            <w:vAlign w:val="bottom"/>
          </w:tcPr>
          <w:p w:rsidR="00CF19C6" w:rsidRPr="00E64F3A" w:rsidRDefault="00CF19C6" w:rsidP="002D5D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350,193</w:t>
            </w:r>
          </w:p>
        </w:tc>
        <w:tc>
          <w:tcPr>
            <w:tcW w:w="270" w:type="dxa"/>
            <w:vAlign w:val="bottom"/>
          </w:tcPr>
          <w:p w:rsidR="00CF19C6" w:rsidRPr="00E64F3A" w:rsidRDefault="00CF19C6" w:rsidP="002D5DFB">
            <w:pPr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000000"/>
            </w:tcBorders>
            <w:vAlign w:val="bottom"/>
          </w:tcPr>
          <w:p w:rsidR="00CF19C6" w:rsidRPr="00E64F3A" w:rsidRDefault="00CF19C6" w:rsidP="002D5DFB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2,812</w:t>
            </w:r>
          </w:p>
        </w:tc>
        <w:tc>
          <w:tcPr>
            <w:tcW w:w="270" w:type="dxa"/>
          </w:tcPr>
          <w:p w:rsidR="00CF19C6" w:rsidRPr="00E64F3A" w:rsidRDefault="00CF19C6" w:rsidP="002D5DFB">
            <w:pPr>
              <w:tabs>
                <w:tab w:val="decimal" w:pos="594"/>
              </w:tabs>
              <w:ind w:left="-10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000000"/>
            </w:tcBorders>
            <w:vAlign w:val="bottom"/>
          </w:tcPr>
          <w:p w:rsidR="00CF19C6" w:rsidRPr="00E64F3A" w:rsidRDefault="00CF19C6" w:rsidP="002D5DFB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180,585</w:t>
            </w:r>
          </w:p>
        </w:tc>
        <w:tc>
          <w:tcPr>
            <w:tcW w:w="270" w:type="dxa"/>
          </w:tcPr>
          <w:p w:rsidR="00CF19C6" w:rsidRPr="00E64F3A" w:rsidRDefault="00CF19C6" w:rsidP="002D5DFB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000000"/>
            </w:tcBorders>
            <w:vAlign w:val="bottom"/>
          </w:tcPr>
          <w:p w:rsidR="00CF19C6" w:rsidRPr="00E64F3A" w:rsidRDefault="00CF19C6" w:rsidP="002D5DFB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255,070</w:t>
            </w:r>
          </w:p>
        </w:tc>
        <w:tc>
          <w:tcPr>
            <w:tcW w:w="236" w:type="dxa"/>
          </w:tcPr>
          <w:p w:rsidR="00CF19C6" w:rsidRPr="00E64F3A" w:rsidRDefault="00CF19C6" w:rsidP="002D5DFB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bottom w:val="double" w:sz="4" w:space="0" w:color="000000"/>
            </w:tcBorders>
            <w:vAlign w:val="bottom"/>
          </w:tcPr>
          <w:p w:rsidR="00CF19C6" w:rsidRPr="00E64F3A" w:rsidRDefault="00CF19C6" w:rsidP="00F2025E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5,0</w:t>
            </w:r>
            <w:r w:rsidR="00F2025E" w:rsidRPr="00E64F3A">
              <w:rPr>
                <w:rFonts w:ascii="Angsana New" w:hAnsi="Angsana New"/>
                <w:b/>
                <w:bCs/>
                <w:sz w:val="24"/>
                <w:szCs w:val="24"/>
              </w:rPr>
              <w:t>79</w:t>
            </w:r>
          </w:p>
        </w:tc>
        <w:tc>
          <w:tcPr>
            <w:tcW w:w="236" w:type="dxa"/>
            <w:gridSpan w:val="2"/>
          </w:tcPr>
          <w:p w:rsidR="00CF19C6" w:rsidRPr="00E64F3A" w:rsidRDefault="00CF19C6" w:rsidP="002D5DFB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double" w:sz="4" w:space="0" w:color="000000"/>
            </w:tcBorders>
            <w:vAlign w:val="bottom"/>
          </w:tcPr>
          <w:p w:rsidR="00CF19C6" w:rsidRPr="00E64F3A" w:rsidRDefault="00CF19C6" w:rsidP="00F2025E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166,11</w:t>
            </w:r>
            <w:r w:rsidR="00F2025E" w:rsidRPr="00E64F3A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14" w:type="dxa"/>
            <w:gridSpan w:val="2"/>
          </w:tcPr>
          <w:p w:rsidR="00CF19C6" w:rsidRPr="00E64F3A" w:rsidRDefault="00CF19C6" w:rsidP="002D5DFB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000000"/>
            </w:tcBorders>
            <w:vAlign w:val="bottom"/>
          </w:tcPr>
          <w:p w:rsidR="00CF19C6" w:rsidRPr="00E64F3A" w:rsidRDefault="00CF19C6" w:rsidP="002D5DFB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43,132</w:t>
            </w:r>
          </w:p>
        </w:tc>
        <w:tc>
          <w:tcPr>
            <w:tcW w:w="236" w:type="dxa"/>
            <w:gridSpan w:val="2"/>
          </w:tcPr>
          <w:p w:rsidR="00CF19C6" w:rsidRPr="00E64F3A" w:rsidRDefault="00CF19C6" w:rsidP="002D5DFB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04" w:type="dxa"/>
            <w:gridSpan w:val="3"/>
            <w:tcBorders>
              <w:bottom w:val="double" w:sz="4" w:space="0" w:color="000000"/>
            </w:tcBorders>
            <w:vAlign w:val="center"/>
          </w:tcPr>
          <w:p w:rsidR="00CF19C6" w:rsidRPr="00E64F3A" w:rsidRDefault="00CF19C6" w:rsidP="002D5DFB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1,002,985</w:t>
            </w:r>
          </w:p>
        </w:tc>
      </w:tr>
      <w:tr w:rsidR="00E64F3A" w:rsidRPr="00E64F3A" w:rsidTr="0057370B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</w:tcPr>
          <w:p w:rsidR="00CF19C6" w:rsidRPr="00E64F3A" w:rsidRDefault="00CF19C6" w:rsidP="0077684A">
            <w:pPr>
              <w:pStyle w:val="ListParagraph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64F3A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260" w:type="dxa"/>
            <w:tcBorders>
              <w:top w:val="double" w:sz="4" w:space="0" w:color="000000"/>
              <w:bottom w:val="double" w:sz="4" w:space="0" w:color="000000"/>
            </w:tcBorders>
            <w:vAlign w:val="bottom"/>
          </w:tcPr>
          <w:p w:rsidR="00CF19C6" w:rsidRPr="00E64F3A" w:rsidRDefault="00CF19C6" w:rsidP="00E50D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519,088</w:t>
            </w:r>
          </w:p>
        </w:tc>
        <w:tc>
          <w:tcPr>
            <w:tcW w:w="270" w:type="dxa"/>
            <w:vAlign w:val="bottom"/>
          </w:tcPr>
          <w:p w:rsidR="00CF19C6" w:rsidRPr="00E64F3A" w:rsidRDefault="00CF19C6" w:rsidP="0077684A">
            <w:pPr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000000"/>
              <w:bottom w:val="double" w:sz="4" w:space="0" w:color="000000"/>
            </w:tcBorders>
            <w:vAlign w:val="bottom"/>
          </w:tcPr>
          <w:p w:rsidR="00CF19C6" w:rsidRPr="00E64F3A" w:rsidRDefault="00F2025E" w:rsidP="0077684A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1,519</w:t>
            </w:r>
          </w:p>
        </w:tc>
        <w:tc>
          <w:tcPr>
            <w:tcW w:w="270" w:type="dxa"/>
          </w:tcPr>
          <w:p w:rsidR="00CF19C6" w:rsidRPr="00E64F3A" w:rsidRDefault="00CF19C6" w:rsidP="0077684A">
            <w:pPr>
              <w:tabs>
                <w:tab w:val="decimal" w:pos="594"/>
              </w:tabs>
              <w:ind w:left="-10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000000"/>
              <w:bottom w:val="double" w:sz="4" w:space="0" w:color="000000"/>
            </w:tcBorders>
            <w:vAlign w:val="bottom"/>
          </w:tcPr>
          <w:p w:rsidR="00CF19C6" w:rsidRPr="00E64F3A" w:rsidRDefault="00F2025E" w:rsidP="00743903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193,719</w:t>
            </w:r>
          </w:p>
        </w:tc>
        <w:tc>
          <w:tcPr>
            <w:tcW w:w="270" w:type="dxa"/>
          </w:tcPr>
          <w:p w:rsidR="00CF19C6" w:rsidRPr="00E64F3A" w:rsidRDefault="00CF19C6" w:rsidP="00743903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000000"/>
              <w:bottom w:val="double" w:sz="4" w:space="0" w:color="000000"/>
            </w:tcBorders>
            <w:vAlign w:val="bottom"/>
          </w:tcPr>
          <w:p w:rsidR="00CF19C6" w:rsidRPr="00E64F3A" w:rsidRDefault="005D1B6B" w:rsidP="00743903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243,582</w:t>
            </w:r>
          </w:p>
        </w:tc>
        <w:tc>
          <w:tcPr>
            <w:tcW w:w="236" w:type="dxa"/>
          </w:tcPr>
          <w:p w:rsidR="00CF19C6" w:rsidRPr="00E64F3A" w:rsidRDefault="00CF19C6" w:rsidP="00743903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double" w:sz="4" w:space="0" w:color="000000"/>
              <w:bottom w:val="double" w:sz="4" w:space="0" w:color="000000"/>
            </w:tcBorders>
            <w:vAlign w:val="bottom"/>
          </w:tcPr>
          <w:p w:rsidR="00CF19C6" w:rsidRPr="00E64F3A" w:rsidRDefault="00F2025E" w:rsidP="00743903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3,515</w:t>
            </w:r>
          </w:p>
        </w:tc>
        <w:tc>
          <w:tcPr>
            <w:tcW w:w="236" w:type="dxa"/>
            <w:gridSpan w:val="2"/>
          </w:tcPr>
          <w:p w:rsidR="00CF19C6" w:rsidRPr="00E64F3A" w:rsidRDefault="00CF19C6" w:rsidP="00743903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double" w:sz="4" w:space="0" w:color="000000"/>
              <w:bottom w:val="double" w:sz="4" w:space="0" w:color="000000"/>
            </w:tcBorders>
            <w:vAlign w:val="bottom"/>
          </w:tcPr>
          <w:p w:rsidR="00CF19C6" w:rsidRPr="00E64F3A" w:rsidRDefault="005D1B6B" w:rsidP="00743903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35,243</w:t>
            </w:r>
          </w:p>
        </w:tc>
        <w:tc>
          <w:tcPr>
            <w:tcW w:w="414" w:type="dxa"/>
            <w:gridSpan w:val="2"/>
          </w:tcPr>
          <w:p w:rsidR="00CF19C6" w:rsidRPr="00E64F3A" w:rsidRDefault="00CF19C6" w:rsidP="00743903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000000"/>
              <w:bottom w:val="double" w:sz="4" w:space="0" w:color="000000"/>
            </w:tcBorders>
            <w:vAlign w:val="bottom"/>
          </w:tcPr>
          <w:p w:rsidR="00CF19C6" w:rsidRPr="00E64F3A" w:rsidRDefault="00CF19C6" w:rsidP="0079191F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41,760</w:t>
            </w:r>
          </w:p>
        </w:tc>
        <w:tc>
          <w:tcPr>
            <w:tcW w:w="236" w:type="dxa"/>
            <w:gridSpan w:val="2"/>
          </w:tcPr>
          <w:p w:rsidR="00CF19C6" w:rsidRPr="00E64F3A" w:rsidRDefault="00CF19C6" w:rsidP="00743903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04" w:type="dxa"/>
            <w:gridSpan w:val="3"/>
            <w:tcBorders>
              <w:top w:val="double" w:sz="4" w:space="0" w:color="000000"/>
              <w:bottom w:val="double" w:sz="4" w:space="0" w:color="000000"/>
            </w:tcBorders>
            <w:vAlign w:val="center"/>
          </w:tcPr>
          <w:p w:rsidR="00CF19C6" w:rsidRPr="00E64F3A" w:rsidRDefault="00CF19C6" w:rsidP="0079191F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1,038,426</w:t>
            </w:r>
          </w:p>
        </w:tc>
      </w:tr>
      <w:tr w:rsidR="00E64F3A" w:rsidRPr="00E64F3A" w:rsidTr="0057370B">
        <w:trPr>
          <w:gridBefore w:val="1"/>
          <w:gridAfter w:val="1"/>
          <w:wBefore w:w="52" w:type="dxa"/>
          <w:wAfter w:w="24" w:type="dxa"/>
        </w:trPr>
        <w:tc>
          <w:tcPr>
            <w:tcW w:w="4095" w:type="dxa"/>
            <w:gridSpan w:val="2"/>
          </w:tcPr>
          <w:p w:rsidR="00CF19C6" w:rsidRPr="00E64F3A" w:rsidRDefault="00CF19C6" w:rsidP="00F41994">
            <w:pPr>
              <w:tabs>
                <w:tab w:val="clear" w:pos="227"/>
                <w:tab w:val="clear" w:pos="680"/>
                <w:tab w:val="left" w:pos="0"/>
                <w:tab w:val="decimal" w:pos="684"/>
              </w:tabs>
              <w:ind w:left="-108" w:right="252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ค่าเสื่อมราคาสำหรับปี สิ้นสุดวันที่ 31 ธันวาคม </w:t>
            </w:r>
          </w:p>
        </w:tc>
        <w:tc>
          <w:tcPr>
            <w:tcW w:w="270" w:type="dxa"/>
            <w:vAlign w:val="bottom"/>
          </w:tcPr>
          <w:p w:rsidR="00CF19C6" w:rsidRPr="00E64F3A" w:rsidRDefault="00CF19C6" w:rsidP="00F41994">
            <w:pPr>
              <w:ind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FFFFFF"/>
            </w:tcBorders>
            <w:vAlign w:val="bottom"/>
          </w:tcPr>
          <w:p w:rsidR="00CF19C6" w:rsidRPr="00E64F3A" w:rsidRDefault="00CF19C6" w:rsidP="00F41994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</w:tcPr>
          <w:p w:rsidR="00CF19C6" w:rsidRPr="00E64F3A" w:rsidRDefault="00CF19C6" w:rsidP="00F4199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FFFFFF"/>
            </w:tcBorders>
            <w:vAlign w:val="bottom"/>
          </w:tcPr>
          <w:p w:rsidR="00CF19C6" w:rsidRPr="00E64F3A" w:rsidRDefault="00CF19C6" w:rsidP="00F4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:rsidR="00CF19C6" w:rsidRPr="00E64F3A" w:rsidRDefault="00CF19C6" w:rsidP="00F4199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FFFFFF"/>
            </w:tcBorders>
            <w:vAlign w:val="bottom"/>
          </w:tcPr>
          <w:p w:rsidR="00CF19C6" w:rsidRPr="00E64F3A" w:rsidRDefault="00CF19C6" w:rsidP="00F4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:rsidR="00CF19C6" w:rsidRPr="00E64F3A" w:rsidRDefault="00CF19C6" w:rsidP="00F41994">
            <w:pPr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double" w:sz="4" w:space="0" w:color="FFFFFF"/>
            </w:tcBorders>
            <w:vAlign w:val="bottom"/>
          </w:tcPr>
          <w:p w:rsidR="00CF19C6" w:rsidRPr="00E64F3A" w:rsidRDefault="00CF19C6" w:rsidP="00F4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  <w:gridSpan w:val="2"/>
          </w:tcPr>
          <w:p w:rsidR="00CF19C6" w:rsidRPr="00E64F3A" w:rsidRDefault="00CF19C6" w:rsidP="00F41994">
            <w:pPr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double" w:sz="4" w:space="0" w:color="FFFFFF"/>
            </w:tcBorders>
            <w:vAlign w:val="bottom"/>
          </w:tcPr>
          <w:p w:rsidR="00CF19C6" w:rsidRPr="00E64F3A" w:rsidRDefault="00CF19C6" w:rsidP="00F41994">
            <w:pPr>
              <w:tabs>
                <w:tab w:val="decimal" w:pos="711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414" w:type="dxa"/>
            <w:gridSpan w:val="2"/>
          </w:tcPr>
          <w:p w:rsidR="00CF19C6" w:rsidRPr="00E64F3A" w:rsidRDefault="00CF19C6" w:rsidP="00F4199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FFFFFF"/>
            </w:tcBorders>
            <w:vAlign w:val="bottom"/>
          </w:tcPr>
          <w:p w:rsidR="00CF19C6" w:rsidRPr="00E64F3A" w:rsidRDefault="00CF19C6" w:rsidP="00F41994">
            <w:pPr>
              <w:tabs>
                <w:tab w:val="clear" w:pos="680"/>
                <w:tab w:val="decimal" w:pos="684"/>
              </w:tabs>
              <w:ind w:left="-108" w:right="25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gridSpan w:val="2"/>
          </w:tcPr>
          <w:p w:rsidR="00CF19C6" w:rsidRPr="00E64F3A" w:rsidRDefault="00CF19C6" w:rsidP="00F4199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3"/>
            <w:tcBorders>
              <w:top w:val="double" w:sz="4" w:space="0" w:color="FFFFFF"/>
            </w:tcBorders>
            <w:vAlign w:val="center"/>
          </w:tcPr>
          <w:p w:rsidR="00CF19C6" w:rsidRPr="00E64F3A" w:rsidRDefault="00CF19C6" w:rsidP="00F41994">
            <w:pPr>
              <w:tabs>
                <w:tab w:val="clear" w:pos="680"/>
                <w:tab w:val="decimal" w:pos="684"/>
              </w:tabs>
              <w:ind w:left="-108" w:right="-48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</w:tr>
      <w:tr w:rsidR="00E64F3A" w:rsidRPr="00E64F3A" w:rsidTr="0057370B">
        <w:trPr>
          <w:gridBefore w:val="1"/>
          <w:gridAfter w:val="1"/>
          <w:wBefore w:w="52" w:type="dxa"/>
          <w:wAfter w:w="24" w:type="dxa"/>
        </w:trPr>
        <w:tc>
          <w:tcPr>
            <w:tcW w:w="5535" w:type="dxa"/>
            <w:gridSpan w:val="4"/>
          </w:tcPr>
          <w:p w:rsidR="00CF19C6" w:rsidRPr="00E64F3A" w:rsidRDefault="00CF19C6" w:rsidP="00E22B38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 xml:space="preserve">  2562 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 xml:space="preserve">(จำนวน </w:t>
            </w:r>
            <w:r w:rsidRPr="00E64F3A">
              <w:rPr>
                <w:rFonts w:ascii="Angsana New" w:hAnsi="Angsana New"/>
                <w:sz w:val="24"/>
                <w:szCs w:val="24"/>
              </w:rPr>
              <w:t xml:space="preserve">70,255 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>พันบาท รวมอยู่ในต้นทุนการผลิต)</w:t>
            </w:r>
          </w:p>
        </w:tc>
        <w:tc>
          <w:tcPr>
            <w:tcW w:w="270" w:type="dxa"/>
          </w:tcPr>
          <w:p w:rsidR="00CF19C6" w:rsidRPr="00E64F3A" w:rsidRDefault="00CF19C6" w:rsidP="00E22B38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FFFFFF"/>
            </w:tcBorders>
            <w:vAlign w:val="bottom"/>
          </w:tcPr>
          <w:p w:rsidR="00CF19C6" w:rsidRPr="00E64F3A" w:rsidRDefault="00CF19C6" w:rsidP="00E22B38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F19C6" w:rsidRPr="00E64F3A" w:rsidRDefault="00CF19C6" w:rsidP="00E22B38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84"/>
              </w:tabs>
              <w:ind w:left="-108" w:right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FFFFFF"/>
            </w:tcBorders>
            <w:vAlign w:val="bottom"/>
          </w:tcPr>
          <w:p w:rsidR="00CF19C6" w:rsidRPr="00E64F3A" w:rsidRDefault="00CF19C6" w:rsidP="00E22B38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CF19C6" w:rsidRPr="00E64F3A" w:rsidRDefault="00CF19C6" w:rsidP="00E22B38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bottom w:val="double" w:sz="4" w:space="0" w:color="FFFFFF"/>
            </w:tcBorders>
            <w:vAlign w:val="bottom"/>
          </w:tcPr>
          <w:p w:rsidR="00CF19C6" w:rsidRPr="00E64F3A" w:rsidRDefault="00CF19C6" w:rsidP="00E22B38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CF19C6" w:rsidRPr="00E64F3A" w:rsidRDefault="00CF19C6" w:rsidP="00E22B38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double" w:sz="4" w:space="0" w:color="FFFFFF"/>
            </w:tcBorders>
            <w:vAlign w:val="bottom"/>
          </w:tcPr>
          <w:p w:rsidR="00CF19C6" w:rsidRPr="00E64F3A" w:rsidRDefault="00CF19C6" w:rsidP="00E22B38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dxa"/>
            <w:gridSpan w:val="2"/>
          </w:tcPr>
          <w:p w:rsidR="00CF19C6" w:rsidRPr="00E64F3A" w:rsidRDefault="00CF19C6" w:rsidP="00E22B38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FFFFFF"/>
            </w:tcBorders>
            <w:vAlign w:val="bottom"/>
          </w:tcPr>
          <w:p w:rsidR="00CF19C6" w:rsidRPr="00E64F3A" w:rsidRDefault="00CF19C6" w:rsidP="00E22B38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CF19C6" w:rsidRPr="00E64F3A" w:rsidRDefault="00CF19C6" w:rsidP="00E22B38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3"/>
            <w:tcBorders>
              <w:bottom w:val="double" w:sz="4" w:space="0" w:color="FFFFFF"/>
            </w:tcBorders>
            <w:vAlign w:val="center"/>
          </w:tcPr>
          <w:p w:rsidR="00CF19C6" w:rsidRPr="00E64F3A" w:rsidRDefault="00CF19C6" w:rsidP="00E22B38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1</w:t>
            </w: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23,681</w:t>
            </w:r>
          </w:p>
        </w:tc>
      </w:tr>
      <w:tr w:rsidR="00E64F3A" w:rsidRPr="00E64F3A" w:rsidTr="0057370B">
        <w:trPr>
          <w:gridBefore w:val="1"/>
          <w:gridAfter w:val="1"/>
          <w:wBefore w:w="52" w:type="dxa"/>
          <w:wAfter w:w="24" w:type="dxa"/>
        </w:trPr>
        <w:tc>
          <w:tcPr>
            <w:tcW w:w="5535" w:type="dxa"/>
            <w:gridSpan w:val="4"/>
          </w:tcPr>
          <w:p w:rsidR="00CF19C6" w:rsidRPr="00E64F3A" w:rsidRDefault="00CF19C6" w:rsidP="001741DE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 xml:space="preserve">  2563 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 xml:space="preserve">(จำนวน </w:t>
            </w:r>
            <w:r w:rsidRPr="00E64F3A">
              <w:rPr>
                <w:rFonts w:ascii="Angsana New" w:hAnsi="Angsana New"/>
                <w:sz w:val="24"/>
                <w:szCs w:val="24"/>
              </w:rPr>
              <w:t xml:space="preserve">71,652 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>พันบาท รวมอยู่ในต้นทุนการผลิต)</w:t>
            </w:r>
          </w:p>
        </w:tc>
        <w:tc>
          <w:tcPr>
            <w:tcW w:w="270" w:type="dxa"/>
          </w:tcPr>
          <w:p w:rsidR="00CF19C6" w:rsidRPr="00E64F3A" w:rsidRDefault="00CF19C6" w:rsidP="001741DE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CF19C6" w:rsidRPr="00E64F3A" w:rsidRDefault="00CF19C6" w:rsidP="001741DE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F19C6" w:rsidRPr="00E64F3A" w:rsidRDefault="00CF19C6" w:rsidP="001741DE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84"/>
              </w:tabs>
              <w:ind w:left="-108" w:right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CF19C6" w:rsidRPr="00E64F3A" w:rsidRDefault="00CF19C6" w:rsidP="001741DE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CF19C6" w:rsidRPr="00E64F3A" w:rsidRDefault="00CF19C6" w:rsidP="001741DE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CF19C6" w:rsidRPr="00E64F3A" w:rsidRDefault="00CF19C6" w:rsidP="001741DE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CF19C6" w:rsidRPr="00E64F3A" w:rsidRDefault="00CF19C6" w:rsidP="001741DE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CF19C6" w:rsidRPr="00E64F3A" w:rsidRDefault="00CF19C6" w:rsidP="001741DE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dxa"/>
            <w:gridSpan w:val="2"/>
          </w:tcPr>
          <w:p w:rsidR="00CF19C6" w:rsidRPr="00E64F3A" w:rsidRDefault="00CF19C6" w:rsidP="001741DE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:rsidR="00CF19C6" w:rsidRPr="00E64F3A" w:rsidRDefault="00CF19C6" w:rsidP="001741DE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CF19C6" w:rsidRPr="00E64F3A" w:rsidRDefault="00CF19C6" w:rsidP="001741DE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3"/>
            <w:tcBorders>
              <w:top w:val="double" w:sz="4" w:space="0" w:color="FFFFFF"/>
              <w:bottom w:val="double" w:sz="4" w:space="0" w:color="FFFFFF"/>
            </w:tcBorders>
            <w:vAlign w:val="center"/>
          </w:tcPr>
          <w:p w:rsidR="00CF19C6" w:rsidRPr="00E64F3A" w:rsidRDefault="004B0A72" w:rsidP="00473ABB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87,902</w:t>
            </w:r>
            <w:r w:rsidR="00CF19C6" w:rsidRPr="00E64F3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4F0812" w:rsidRPr="00E64F3A" w:rsidRDefault="004F0812" w:rsidP="00F4053C">
      <w:pPr>
        <w:tabs>
          <w:tab w:val="clear" w:pos="680"/>
          <w:tab w:val="decimal" w:pos="663"/>
        </w:tabs>
        <w:ind w:right="252"/>
        <w:rPr>
          <w:rFonts w:ascii="Angsana New" w:hAnsi="Angsana New"/>
          <w:sz w:val="24"/>
          <w:szCs w:val="24"/>
          <w:cs/>
        </w:rPr>
        <w:sectPr w:rsidR="004F0812" w:rsidRPr="00E64F3A" w:rsidSect="000E2162">
          <w:pgSz w:w="16834" w:h="11909" w:orient="landscape" w:code="9"/>
          <w:pgMar w:top="284" w:right="1152" w:bottom="851" w:left="1152" w:header="720" w:footer="720" w:gutter="0"/>
          <w:cols w:space="720"/>
          <w:docGrid w:linePitch="245"/>
        </w:sectPr>
      </w:pPr>
    </w:p>
    <w:p w:rsidR="006B1A24" w:rsidRPr="00E64F3A" w:rsidRDefault="006B1A24" w:rsidP="006B1A24">
      <w:pPr>
        <w:spacing w:line="240" w:lineRule="auto"/>
        <w:rPr>
          <w:sz w:val="2"/>
          <w:szCs w:val="2"/>
        </w:rPr>
      </w:pPr>
    </w:p>
    <w:p w:rsidR="00FD1A7E" w:rsidRPr="00E64F3A" w:rsidRDefault="00FD1A7E" w:rsidP="009E4B1F">
      <w:pPr>
        <w:tabs>
          <w:tab w:val="clear" w:pos="227"/>
          <w:tab w:val="clear" w:pos="454"/>
          <w:tab w:val="clear" w:pos="680"/>
        </w:tabs>
        <w:ind w:left="993"/>
        <w:jc w:val="thaiDistribute"/>
        <w:rPr>
          <w:rFonts w:ascii="Angsana New" w:hAnsi="Angsana New"/>
          <w:i/>
          <w:iCs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E64F3A">
        <w:rPr>
          <w:rFonts w:ascii="Angsana New" w:hAnsi="Angsana New"/>
          <w:sz w:val="30"/>
          <w:szCs w:val="30"/>
        </w:rPr>
        <w:t>31</w:t>
      </w:r>
      <w:r w:rsidRPr="00E64F3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64F3A">
        <w:rPr>
          <w:rFonts w:ascii="Angsana New" w:hAnsi="Angsana New"/>
          <w:sz w:val="30"/>
          <w:szCs w:val="30"/>
        </w:rPr>
        <w:t>256</w:t>
      </w:r>
      <w:r w:rsidR="00B654C2" w:rsidRPr="00E64F3A">
        <w:rPr>
          <w:rFonts w:ascii="Angsana New" w:hAnsi="Angsana New"/>
          <w:sz w:val="30"/>
          <w:szCs w:val="30"/>
        </w:rPr>
        <w:t>3</w:t>
      </w:r>
      <w:r w:rsidRPr="00E64F3A">
        <w:rPr>
          <w:rFonts w:ascii="Angsana New" w:hAnsi="Angsana New"/>
          <w:sz w:val="30"/>
          <w:szCs w:val="30"/>
          <w:cs/>
        </w:rPr>
        <w:t xml:space="preserve"> มีจำนวน</w:t>
      </w:r>
      <w:r w:rsidRPr="00E64F3A">
        <w:rPr>
          <w:rFonts w:ascii="Angsana New" w:hAnsi="Angsana New"/>
          <w:sz w:val="30"/>
          <w:szCs w:val="30"/>
        </w:rPr>
        <w:t xml:space="preserve"> </w:t>
      </w:r>
      <w:bookmarkStart w:id="15" w:name="_Hlk31731348"/>
      <w:r w:rsidR="00080453" w:rsidRPr="00E64F3A">
        <w:rPr>
          <w:rFonts w:ascii="Angsana New" w:hAnsi="Angsana New"/>
          <w:sz w:val="30"/>
          <w:szCs w:val="30"/>
        </w:rPr>
        <w:t>442.26</w:t>
      </w:r>
      <w:r w:rsidRPr="00E64F3A">
        <w:rPr>
          <w:rFonts w:ascii="Angsana New" w:hAnsi="Angsana New"/>
          <w:sz w:val="30"/>
          <w:szCs w:val="30"/>
        </w:rPr>
        <w:t xml:space="preserve"> </w:t>
      </w:r>
      <w:bookmarkEnd w:id="15"/>
      <w:r w:rsidRPr="00E64F3A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E64F3A">
        <w:rPr>
          <w:rFonts w:ascii="Angsana New" w:hAnsi="Angsana New"/>
          <w:i/>
          <w:iCs/>
          <w:sz w:val="30"/>
          <w:szCs w:val="30"/>
          <w:cs/>
        </w:rPr>
        <w:t>(</w:t>
      </w:r>
      <w:r w:rsidRPr="00E64F3A">
        <w:rPr>
          <w:rFonts w:ascii="Angsana New" w:hAnsi="Angsana New"/>
          <w:i/>
          <w:iCs/>
          <w:sz w:val="30"/>
          <w:szCs w:val="30"/>
        </w:rPr>
        <w:t>25</w:t>
      </w:r>
      <w:r w:rsidR="00FC496C" w:rsidRPr="00E64F3A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080453" w:rsidRPr="00E64F3A">
        <w:rPr>
          <w:rFonts w:ascii="Angsana New" w:hAnsi="Angsana New"/>
          <w:i/>
          <w:iCs/>
          <w:sz w:val="30"/>
          <w:szCs w:val="30"/>
        </w:rPr>
        <w:t>2</w:t>
      </w:r>
      <w:r w:rsidRPr="00E64F3A">
        <w:rPr>
          <w:rFonts w:ascii="Angsana New" w:hAnsi="Angsana New"/>
          <w:i/>
          <w:iCs/>
          <w:sz w:val="30"/>
          <w:szCs w:val="30"/>
        </w:rPr>
        <w:t xml:space="preserve"> </w:t>
      </w:r>
      <w:r w:rsidRPr="00E64F3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bookmarkStart w:id="16" w:name="_Hlk31731361"/>
      <w:r w:rsidR="00080453" w:rsidRPr="00E64F3A">
        <w:rPr>
          <w:rFonts w:ascii="Angsana New" w:hAnsi="Angsana New"/>
          <w:i/>
          <w:iCs/>
          <w:sz w:val="30"/>
          <w:szCs w:val="30"/>
        </w:rPr>
        <w:t>378.10</w:t>
      </w:r>
      <w:r w:rsidR="00C27462" w:rsidRPr="00E64F3A">
        <w:rPr>
          <w:rFonts w:ascii="Angsana New" w:hAnsi="Angsana New"/>
          <w:sz w:val="30"/>
          <w:szCs w:val="30"/>
        </w:rPr>
        <w:t xml:space="preserve"> </w:t>
      </w:r>
      <w:r w:rsidRPr="00E64F3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bookmarkEnd w:id="16"/>
      <w:r w:rsidRPr="00E64F3A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89309B" w:rsidRPr="00E64F3A" w:rsidRDefault="0089309B" w:rsidP="009E4B1F">
      <w:pPr>
        <w:tabs>
          <w:tab w:val="clear" w:pos="227"/>
          <w:tab w:val="clear" w:pos="454"/>
          <w:tab w:val="clear" w:pos="680"/>
        </w:tabs>
        <w:ind w:left="284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9309B" w:rsidRPr="00E64F3A" w:rsidRDefault="0089309B" w:rsidP="009E4B1F">
      <w:pPr>
        <w:tabs>
          <w:tab w:val="clear" w:pos="227"/>
          <w:tab w:val="clear" w:pos="454"/>
          <w:tab w:val="clear" w:pos="680"/>
          <w:tab w:val="left" w:pos="993"/>
        </w:tabs>
        <w:ind w:left="993" w:right="65"/>
        <w:jc w:val="thaiDistribute"/>
        <w:rPr>
          <w:rFonts w:ascii="Angsana New" w:hAnsi="Angsana New"/>
          <w:sz w:val="30"/>
          <w:szCs w:val="30"/>
          <w:cs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64F3A">
        <w:rPr>
          <w:rFonts w:ascii="Angsana New" w:hAnsi="Angsana New"/>
          <w:sz w:val="30"/>
          <w:szCs w:val="30"/>
        </w:rPr>
        <w:t>31</w:t>
      </w:r>
      <w:r w:rsidRPr="00E64F3A">
        <w:rPr>
          <w:rFonts w:ascii="Angsana New" w:hAnsi="Angsana New"/>
          <w:sz w:val="30"/>
          <w:szCs w:val="30"/>
          <w:rtl/>
          <w:cs/>
        </w:rPr>
        <w:t xml:space="preserve"> </w:t>
      </w:r>
      <w:r w:rsidRPr="00E64F3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64F3A">
        <w:rPr>
          <w:rFonts w:ascii="Angsana New" w:hAnsi="Angsana New"/>
          <w:sz w:val="30"/>
          <w:szCs w:val="30"/>
        </w:rPr>
        <w:t>256</w:t>
      </w:r>
      <w:r w:rsidR="00B654C2" w:rsidRPr="00E64F3A">
        <w:rPr>
          <w:rFonts w:ascii="Angsana New" w:hAnsi="Angsana New"/>
          <w:sz w:val="30"/>
          <w:szCs w:val="30"/>
        </w:rPr>
        <w:t>3</w:t>
      </w:r>
      <w:r w:rsidRPr="00E64F3A">
        <w:rPr>
          <w:rFonts w:ascii="Angsana New" w:hAnsi="Angsana New"/>
          <w:sz w:val="30"/>
          <w:szCs w:val="30"/>
          <w:cs/>
        </w:rPr>
        <w:t xml:space="preserve"> ที่ดิน อาคารและอุปกรณ์ของบริษัทมูลค่าสุทธิทางบัญชีจำนวน</w:t>
      </w:r>
      <w:r w:rsidR="008D5B49" w:rsidRPr="00E64F3A">
        <w:rPr>
          <w:rFonts w:ascii="Angsana New" w:hAnsi="Angsana New"/>
          <w:sz w:val="30"/>
          <w:szCs w:val="30"/>
        </w:rPr>
        <w:t xml:space="preserve"> </w:t>
      </w:r>
      <w:bookmarkStart w:id="17" w:name="_Hlk31731398"/>
      <w:r w:rsidR="00DB270F" w:rsidRPr="00E64F3A">
        <w:rPr>
          <w:rFonts w:ascii="Angsana New" w:hAnsi="Angsana New"/>
          <w:sz w:val="30"/>
          <w:szCs w:val="30"/>
        </w:rPr>
        <w:t>642.7</w:t>
      </w:r>
      <w:r w:rsidR="000A4CE2" w:rsidRPr="00E64F3A">
        <w:rPr>
          <w:rFonts w:ascii="Angsana New" w:hAnsi="Angsana New"/>
          <w:sz w:val="30"/>
          <w:szCs w:val="30"/>
        </w:rPr>
        <w:t>9</w:t>
      </w:r>
      <w:r w:rsidRPr="00E64F3A">
        <w:rPr>
          <w:rFonts w:ascii="Angsana New" w:hAnsi="Angsana New"/>
          <w:sz w:val="30"/>
          <w:szCs w:val="30"/>
          <w:cs/>
        </w:rPr>
        <w:t xml:space="preserve"> </w:t>
      </w:r>
      <w:bookmarkEnd w:id="17"/>
      <w:r w:rsidRPr="00E64F3A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E64F3A">
        <w:rPr>
          <w:rFonts w:ascii="Angsana New" w:hAnsi="Angsana New"/>
          <w:i/>
          <w:iCs/>
          <w:sz w:val="30"/>
          <w:szCs w:val="30"/>
          <w:cs/>
        </w:rPr>
        <w:t>(</w:t>
      </w:r>
      <w:r w:rsidRPr="00E64F3A">
        <w:rPr>
          <w:rFonts w:ascii="Angsana New" w:hAnsi="Angsana New"/>
          <w:i/>
          <w:iCs/>
          <w:sz w:val="30"/>
          <w:szCs w:val="30"/>
        </w:rPr>
        <w:t>25</w:t>
      </w:r>
      <w:r w:rsidR="00FC496C" w:rsidRPr="00E64F3A">
        <w:rPr>
          <w:rFonts w:ascii="Angsana New" w:hAnsi="Angsana New"/>
          <w:i/>
          <w:iCs/>
          <w:sz w:val="30"/>
          <w:szCs w:val="30"/>
        </w:rPr>
        <w:t>6</w:t>
      </w:r>
      <w:r w:rsidR="00B654C2" w:rsidRPr="00E64F3A">
        <w:rPr>
          <w:rFonts w:ascii="Angsana New" w:hAnsi="Angsana New"/>
          <w:i/>
          <w:iCs/>
          <w:sz w:val="30"/>
          <w:szCs w:val="30"/>
        </w:rPr>
        <w:t>2</w:t>
      </w:r>
      <w:r w:rsidRPr="00E64F3A">
        <w:rPr>
          <w:rFonts w:ascii="Angsana New" w:hAnsi="Angsana New"/>
          <w:i/>
          <w:iCs/>
          <w:sz w:val="30"/>
          <w:szCs w:val="30"/>
        </w:rPr>
        <w:t xml:space="preserve"> </w:t>
      </w:r>
      <w:r w:rsidRPr="00E64F3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bookmarkStart w:id="18" w:name="_Hlk31731425"/>
      <w:r w:rsidR="00B654C2" w:rsidRPr="00E64F3A">
        <w:rPr>
          <w:rFonts w:ascii="Angsana New" w:hAnsi="Angsana New"/>
          <w:i/>
          <w:iCs/>
          <w:sz w:val="30"/>
          <w:szCs w:val="30"/>
        </w:rPr>
        <w:t>465.97</w:t>
      </w:r>
      <w:r w:rsidR="008D5B49" w:rsidRPr="00E64F3A">
        <w:rPr>
          <w:rFonts w:ascii="Angsana New" w:hAnsi="Angsana New"/>
          <w:sz w:val="30"/>
          <w:szCs w:val="30"/>
          <w:cs/>
        </w:rPr>
        <w:t xml:space="preserve"> </w:t>
      </w:r>
      <w:bookmarkEnd w:id="18"/>
      <w:r w:rsidRPr="00E64F3A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E64F3A">
        <w:rPr>
          <w:rFonts w:ascii="Angsana New" w:hAnsi="Angsana New" w:hint="cs"/>
          <w:sz w:val="30"/>
          <w:szCs w:val="30"/>
          <w:cs/>
        </w:rPr>
        <w:t>ใช้</w:t>
      </w:r>
      <w:r w:rsidRPr="00E64F3A">
        <w:rPr>
          <w:rFonts w:ascii="Angsana New" w:hAnsi="Angsana New"/>
          <w:sz w:val="30"/>
          <w:szCs w:val="30"/>
          <w:cs/>
        </w:rPr>
        <w:t>เป็นหลักประกันเงินกู้ยืม</w:t>
      </w:r>
      <w:r w:rsidRPr="00E64F3A">
        <w:rPr>
          <w:rFonts w:ascii="Angsana New" w:hAnsi="Angsana New" w:hint="cs"/>
          <w:sz w:val="30"/>
          <w:szCs w:val="30"/>
          <w:cs/>
        </w:rPr>
        <w:t>จาก</w:t>
      </w:r>
      <w:r w:rsidRPr="00E64F3A">
        <w:rPr>
          <w:rFonts w:ascii="Angsana New" w:hAnsi="Angsana New"/>
          <w:sz w:val="30"/>
          <w:szCs w:val="30"/>
          <w:cs/>
        </w:rPr>
        <w:t>สถาบันการเงิน  (ดูหมายเหตุ</w:t>
      </w:r>
      <w:r w:rsidRPr="00E64F3A">
        <w:rPr>
          <w:rFonts w:ascii="Angsana New" w:hAnsi="Angsana New" w:hint="cs"/>
          <w:sz w:val="30"/>
          <w:szCs w:val="30"/>
          <w:cs/>
        </w:rPr>
        <w:t>ข้อ</w:t>
      </w:r>
      <w:r w:rsidRPr="00E64F3A">
        <w:rPr>
          <w:rFonts w:ascii="Angsana New" w:hAnsi="Angsana New"/>
          <w:sz w:val="30"/>
          <w:szCs w:val="30"/>
          <w:cs/>
        </w:rPr>
        <w:t xml:space="preserve"> </w:t>
      </w:r>
      <w:r w:rsidRPr="00E64F3A">
        <w:rPr>
          <w:rFonts w:ascii="Angsana New" w:hAnsi="Angsana New"/>
          <w:sz w:val="30"/>
          <w:szCs w:val="30"/>
        </w:rPr>
        <w:t>1</w:t>
      </w:r>
      <w:r w:rsidR="000A0093" w:rsidRPr="00E64F3A">
        <w:rPr>
          <w:rFonts w:ascii="Angsana New" w:hAnsi="Angsana New"/>
          <w:sz w:val="30"/>
          <w:szCs w:val="30"/>
        </w:rPr>
        <w:t>5</w:t>
      </w:r>
      <w:r w:rsidRPr="00E64F3A">
        <w:rPr>
          <w:rFonts w:ascii="Angsana New" w:hAnsi="Angsana New"/>
          <w:sz w:val="30"/>
          <w:szCs w:val="30"/>
          <w:cs/>
        </w:rPr>
        <w:t>)</w:t>
      </w:r>
    </w:p>
    <w:p w:rsidR="00FD1A7E" w:rsidRPr="00E64F3A" w:rsidRDefault="00FD1A7E" w:rsidP="009E4B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993"/>
          <w:tab w:val="left" w:pos="1440"/>
        </w:tabs>
        <w:spacing w:line="240" w:lineRule="auto"/>
        <w:ind w:left="993"/>
        <w:contextualSpacing w:val="0"/>
        <w:jc w:val="thaiDistribute"/>
        <w:rPr>
          <w:rFonts w:ascii="Angsana New" w:hAnsi="Angsana New"/>
          <w:sz w:val="30"/>
          <w:szCs w:val="30"/>
        </w:rPr>
      </w:pPr>
    </w:p>
    <w:p w:rsidR="00CB6A2A" w:rsidRPr="00E64F3A" w:rsidRDefault="00CB6A2A" w:rsidP="009E4B1F">
      <w:pPr>
        <w:tabs>
          <w:tab w:val="clear" w:pos="227"/>
          <w:tab w:val="clear" w:pos="454"/>
          <w:tab w:val="clear" w:pos="680"/>
          <w:tab w:val="left" w:pos="709"/>
          <w:tab w:val="left" w:pos="993"/>
        </w:tabs>
        <w:ind w:left="993" w:right="65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E64F3A">
        <w:rPr>
          <w:rFonts w:ascii="Angsana New" w:hAnsi="Angsana New"/>
          <w:sz w:val="30"/>
          <w:szCs w:val="30"/>
        </w:rPr>
        <w:t xml:space="preserve">2562 </w:t>
      </w:r>
      <w:r w:rsidRPr="00E64F3A">
        <w:rPr>
          <w:rFonts w:ascii="Angsana New" w:hAnsi="Angsana New" w:hint="cs"/>
          <w:sz w:val="30"/>
          <w:szCs w:val="30"/>
          <w:cs/>
        </w:rPr>
        <w:t>บริษัทได้ซื้อที่ดินพร้อมสิ่งปลูกสร้าง</w:t>
      </w:r>
      <w:r w:rsidR="00AF5427" w:rsidRPr="00E64F3A">
        <w:rPr>
          <w:rFonts w:ascii="Angsana New" w:hAnsi="Angsana New" w:hint="cs"/>
          <w:sz w:val="30"/>
          <w:szCs w:val="30"/>
          <w:cs/>
        </w:rPr>
        <w:t>สำนักงาน</w:t>
      </w:r>
      <w:r w:rsidRPr="00E64F3A">
        <w:rPr>
          <w:rFonts w:ascii="Angsana New" w:hAnsi="Angsana New" w:hint="cs"/>
          <w:sz w:val="30"/>
          <w:szCs w:val="30"/>
          <w:cs/>
        </w:rPr>
        <w:t xml:space="preserve">กรุงเทพมหานคร จำนวน </w:t>
      </w:r>
      <w:r w:rsidR="00AF5427" w:rsidRPr="00E64F3A">
        <w:rPr>
          <w:rFonts w:ascii="Angsana New" w:hAnsi="Angsana New"/>
          <w:sz w:val="30"/>
          <w:szCs w:val="30"/>
        </w:rPr>
        <w:t>102.25</w:t>
      </w:r>
      <w:r w:rsidRPr="00E64F3A">
        <w:rPr>
          <w:rFonts w:ascii="Angsana New" w:hAnsi="Angsana New"/>
          <w:sz w:val="30"/>
          <w:szCs w:val="30"/>
        </w:rPr>
        <w:t xml:space="preserve"> </w:t>
      </w:r>
      <w:r w:rsidRPr="00E64F3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AF5427" w:rsidRPr="00E64F3A">
        <w:rPr>
          <w:rFonts w:ascii="Angsana New" w:hAnsi="Angsana New" w:hint="cs"/>
          <w:sz w:val="30"/>
          <w:szCs w:val="30"/>
          <w:cs/>
        </w:rPr>
        <w:t>จากบริษัท ร่วมชัยกิจ จำกัด</w:t>
      </w:r>
    </w:p>
    <w:p w:rsidR="006A07D5" w:rsidRPr="00E64F3A" w:rsidRDefault="006A07D5" w:rsidP="009E4B1F">
      <w:pPr>
        <w:tabs>
          <w:tab w:val="clear" w:pos="227"/>
          <w:tab w:val="clear" w:pos="454"/>
          <w:tab w:val="clear" w:pos="680"/>
          <w:tab w:val="left" w:pos="709"/>
          <w:tab w:val="left" w:pos="993"/>
        </w:tabs>
        <w:ind w:left="993" w:right="65"/>
        <w:jc w:val="thaiDistribute"/>
        <w:rPr>
          <w:rFonts w:ascii="Angsana New" w:hAnsi="Angsana New"/>
          <w:sz w:val="30"/>
          <w:szCs w:val="30"/>
        </w:rPr>
      </w:pPr>
    </w:p>
    <w:p w:rsidR="00ED5492" w:rsidRPr="00E64F3A" w:rsidRDefault="00ED5492" w:rsidP="006A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E64F3A">
        <w:rPr>
          <w:rFonts w:ascii="Angsana New" w:hAnsi="Angsana New"/>
          <w:sz w:val="30"/>
          <w:szCs w:val="30"/>
        </w:rPr>
        <w:t>2563</w:t>
      </w:r>
      <w:r w:rsidRPr="00E64F3A">
        <w:rPr>
          <w:rFonts w:ascii="Angsana New" w:hAnsi="Angsana New" w:hint="cs"/>
          <w:sz w:val="30"/>
          <w:szCs w:val="30"/>
          <w:cs/>
        </w:rPr>
        <w:t xml:space="preserve"> บริษัทได้ซื้อที่ดิน</w:t>
      </w:r>
      <w:r w:rsidRPr="00E64F3A">
        <w:rPr>
          <w:rFonts w:ascii="Angsana New" w:hAnsi="Angsana New"/>
          <w:sz w:val="30"/>
          <w:szCs w:val="30"/>
          <w:cs/>
        </w:rPr>
        <w:t xml:space="preserve">โฉนดที่ดินเลขที่ </w:t>
      </w:r>
      <w:r w:rsidRPr="00E64F3A">
        <w:rPr>
          <w:rFonts w:ascii="Angsana New" w:hAnsi="Angsana New"/>
          <w:sz w:val="30"/>
          <w:szCs w:val="30"/>
        </w:rPr>
        <w:t>56317</w:t>
      </w:r>
      <w:r w:rsidRPr="00E64F3A">
        <w:rPr>
          <w:rFonts w:ascii="Angsana New" w:hAnsi="Angsana New"/>
          <w:sz w:val="30"/>
          <w:szCs w:val="30"/>
          <w:cs/>
        </w:rPr>
        <w:t xml:space="preserve"> เลขที่ดิน </w:t>
      </w:r>
      <w:r w:rsidRPr="00E64F3A">
        <w:rPr>
          <w:rFonts w:ascii="Angsana New" w:hAnsi="Angsana New"/>
          <w:sz w:val="30"/>
          <w:szCs w:val="30"/>
        </w:rPr>
        <w:t>18</w:t>
      </w:r>
      <w:r w:rsidRPr="00E64F3A">
        <w:rPr>
          <w:rFonts w:ascii="Angsana New" w:hAnsi="Angsana New"/>
          <w:sz w:val="30"/>
          <w:szCs w:val="30"/>
          <w:cs/>
        </w:rPr>
        <w:t xml:space="preserve"> ตำบลหนองอิรุณ อำเภอบ้านบึง จังหวัดชลบุรี เนื</w:t>
      </w:r>
      <w:r w:rsidRPr="00E64F3A">
        <w:rPr>
          <w:rFonts w:ascii="Angsana New" w:hAnsi="Angsana New" w:hint="cs"/>
          <w:sz w:val="30"/>
          <w:szCs w:val="30"/>
          <w:cs/>
        </w:rPr>
        <w:t>้</w:t>
      </w:r>
      <w:r w:rsidRPr="00E64F3A">
        <w:rPr>
          <w:rFonts w:ascii="Angsana New" w:hAnsi="Angsana New"/>
          <w:sz w:val="30"/>
          <w:szCs w:val="30"/>
          <w:cs/>
        </w:rPr>
        <w:t xml:space="preserve">อที่ </w:t>
      </w:r>
      <w:r w:rsidRPr="00E64F3A">
        <w:rPr>
          <w:rFonts w:ascii="Angsana New" w:hAnsi="Angsana New"/>
          <w:sz w:val="30"/>
          <w:szCs w:val="30"/>
        </w:rPr>
        <w:t>46-</w:t>
      </w:r>
      <w:r w:rsidR="00C66D97" w:rsidRPr="00E64F3A">
        <w:rPr>
          <w:rFonts w:ascii="Angsana New" w:hAnsi="Angsana New"/>
          <w:sz w:val="30"/>
          <w:szCs w:val="30"/>
        </w:rPr>
        <w:t>3</w:t>
      </w:r>
      <w:r w:rsidRPr="00E64F3A">
        <w:rPr>
          <w:rFonts w:ascii="Angsana New" w:hAnsi="Angsana New"/>
          <w:sz w:val="30"/>
          <w:szCs w:val="30"/>
        </w:rPr>
        <w:t>-53</w:t>
      </w:r>
      <w:r w:rsidRPr="00E64F3A">
        <w:rPr>
          <w:rFonts w:ascii="Angsana New" w:hAnsi="Angsana New"/>
          <w:sz w:val="30"/>
          <w:szCs w:val="30"/>
          <w:cs/>
        </w:rPr>
        <w:t xml:space="preserve"> ไร่</w:t>
      </w:r>
      <w:r w:rsidRPr="00E64F3A">
        <w:rPr>
          <w:rFonts w:ascii="Angsana New" w:hAnsi="Angsana New" w:hint="cs"/>
          <w:sz w:val="30"/>
          <w:szCs w:val="30"/>
          <w:cs/>
        </w:rPr>
        <w:t xml:space="preserve"> </w:t>
      </w:r>
      <w:r w:rsidRPr="00E64F3A">
        <w:rPr>
          <w:rFonts w:ascii="Angsana New" w:hAnsi="Angsana New"/>
          <w:sz w:val="30"/>
          <w:szCs w:val="30"/>
          <w:cs/>
        </w:rPr>
        <w:t>จาก</w:t>
      </w:r>
      <w:r w:rsidRPr="00E64F3A">
        <w:rPr>
          <w:rFonts w:ascii="Angsana New" w:hAnsi="Angsana New" w:hint="cs"/>
          <w:sz w:val="30"/>
          <w:szCs w:val="30"/>
          <w:cs/>
        </w:rPr>
        <w:t>บุคคลที่เกี่ยวข้องกัน</w:t>
      </w:r>
      <w:r w:rsidRPr="00E64F3A">
        <w:rPr>
          <w:rFonts w:ascii="Angsana New" w:hAnsi="Angsana New"/>
          <w:sz w:val="30"/>
          <w:szCs w:val="30"/>
          <w:cs/>
        </w:rPr>
        <w:t xml:space="preserve"> เพื่อใช้ในการก่อสร้างโรงงานคอนกรีตอัดแรง</w:t>
      </w:r>
      <w:r w:rsidRPr="00E64F3A">
        <w:rPr>
          <w:rFonts w:ascii="Angsana New" w:hAnsi="Angsana New" w:hint="cs"/>
          <w:sz w:val="30"/>
          <w:szCs w:val="30"/>
          <w:cs/>
        </w:rPr>
        <w:t xml:space="preserve"> </w:t>
      </w:r>
    </w:p>
    <w:p w:rsidR="006D0D2D" w:rsidRPr="00E64F3A" w:rsidRDefault="006D0D2D" w:rsidP="006A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:rsidR="006D0D2D" w:rsidRPr="00E64F3A" w:rsidRDefault="006D0D2D" w:rsidP="006A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:rsidR="006D0D2D" w:rsidRPr="00E64F3A" w:rsidRDefault="006D0D2D" w:rsidP="006A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:rsidR="006D0D2D" w:rsidRPr="00E64F3A" w:rsidRDefault="006D0D2D" w:rsidP="006A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:rsidR="006D0D2D" w:rsidRPr="00E64F3A" w:rsidRDefault="006D0D2D" w:rsidP="006A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:rsidR="006D0D2D" w:rsidRPr="00E64F3A" w:rsidRDefault="006D0D2D" w:rsidP="006A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:rsidR="006D0D2D" w:rsidRPr="00E64F3A" w:rsidRDefault="006D0D2D" w:rsidP="006A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:rsidR="006D0D2D" w:rsidRPr="00E64F3A" w:rsidRDefault="006D0D2D" w:rsidP="006A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:rsidR="006D0D2D" w:rsidRPr="00E64F3A" w:rsidRDefault="006D0D2D" w:rsidP="006A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:rsidR="006D0D2D" w:rsidRPr="00E64F3A" w:rsidRDefault="006D0D2D" w:rsidP="006A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:rsidR="006D0D2D" w:rsidRPr="00E64F3A" w:rsidRDefault="006D0D2D" w:rsidP="006A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:rsidR="006D0D2D" w:rsidRPr="00E64F3A" w:rsidRDefault="006D0D2D" w:rsidP="006A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:rsidR="006D0D2D" w:rsidRPr="00E64F3A" w:rsidRDefault="006D0D2D" w:rsidP="006A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:rsidR="0055643D" w:rsidRPr="00E64F3A" w:rsidRDefault="0055643D" w:rsidP="005564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Pr="00E64F3A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Pr="00E64F3A">
        <w:rPr>
          <w:rFonts w:ascii="Angsana New" w:hAnsi="Angsana New"/>
          <w:b/>
          <w:bCs/>
          <w:sz w:val="30"/>
          <w:szCs w:val="30"/>
        </w:rPr>
        <w:tab/>
      </w:r>
      <w:r w:rsidRPr="00E64F3A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</w:p>
    <w:p w:rsidR="0055643D" w:rsidRPr="00E64F3A" w:rsidRDefault="0055643D" w:rsidP="0055643D">
      <w:pPr>
        <w:spacing w:before="120"/>
        <w:ind w:left="547" w:hanging="121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รายการเปลี่ยนแปลงของบัญชีสินทรัพย์สิทธิการใช้/สิทธิการเช่าสิ้นสุดวันที่</w:t>
      </w:r>
      <w:r w:rsidRPr="00E64F3A">
        <w:rPr>
          <w:rFonts w:ascii="Angsana New" w:hAnsi="Angsana New" w:hint="cs"/>
          <w:sz w:val="30"/>
          <w:szCs w:val="30"/>
          <w:cs/>
        </w:rPr>
        <w:t xml:space="preserve"> </w:t>
      </w:r>
      <w:r w:rsidR="00AA670B" w:rsidRPr="00E64F3A">
        <w:rPr>
          <w:rFonts w:ascii="Angsana New" w:hAnsi="Angsana New"/>
          <w:sz w:val="30"/>
          <w:szCs w:val="30"/>
        </w:rPr>
        <w:t>31</w:t>
      </w:r>
      <w:r w:rsidRPr="00E64F3A">
        <w:rPr>
          <w:rFonts w:ascii="Angsana New" w:hAnsi="Angsana New" w:hint="cs"/>
          <w:sz w:val="30"/>
          <w:szCs w:val="30"/>
          <w:cs/>
        </w:rPr>
        <w:t xml:space="preserve"> </w:t>
      </w:r>
      <w:r w:rsidR="00AA670B" w:rsidRPr="00E64F3A">
        <w:rPr>
          <w:rFonts w:ascii="Angsana New" w:hAnsi="Angsana New" w:hint="cs"/>
          <w:sz w:val="30"/>
          <w:szCs w:val="30"/>
          <w:cs/>
        </w:rPr>
        <w:t>ธันวาคม</w:t>
      </w:r>
      <w:r w:rsidRPr="00E64F3A">
        <w:rPr>
          <w:rFonts w:ascii="Angsana New" w:hAnsi="Angsana New" w:hint="cs"/>
          <w:sz w:val="30"/>
          <w:szCs w:val="30"/>
          <w:cs/>
        </w:rPr>
        <w:t xml:space="preserve"> </w:t>
      </w:r>
      <w:r w:rsidRPr="00E64F3A">
        <w:rPr>
          <w:rFonts w:ascii="Angsana New" w:hAnsi="Angsana New"/>
          <w:sz w:val="30"/>
          <w:szCs w:val="30"/>
        </w:rPr>
        <w:t>2563</w:t>
      </w:r>
      <w:r w:rsidRPr="00E64F3A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220232" w:rsidRPr="00E64F3A" w:rsidRDefault="00A5420F" w:rsidP="00A5420F">
      <w:pPr>
        <w:spacing w:before="120"/>
        <w:ind w:left="547" w:hanging="121"/>
        <w:jc w:val="right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 w:hint="cs"/>
          <w:i/>
          <w:iCs/>
          <w:sz w:val="30"/>
          <w:szCs w:val="30"/>
          <w:cs/>
          <w:lang w:val="th-TH"/>
        </w:rPr>
        <w:t>(หน่วย</w:t>
      </w:r>
      <w:r w:rsidRPr="00E64F3A">
        <w:rPr>
          <w:rFonts w:ascii="Angsana New" w:hAnsi="Angsana New"/>
          <w:i/>
          <w:iCs/>
          <w:sz w:val="30"/>
          <w:szCs w:val="30"/>
        </w:rPr>
        <w:t>:</w:t>
      </w:r>
      <w:r w:rsidRPr="00E64F3A">
        <w:rPr>
          <w:rFonts w:ascii="Angsana New" w:hAnsi="Angsana New"/>
          <w:i/>
          <w:iCs/>
          <w:sz w:val="30"/>
          <w:szCs w:val="30"/>
          <w:cs/>
        </w:rPr>
        <w:t>พันบาท</w:t>
      </w:r>
      <w:r w:rsidRPr="00E64F3A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tbl>
      <w:tblPr>
        <w:tblW w:w="96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1710"/>
        <w:gridCol w:w="272"/>
        <w:gridCol w:w="1620"/>
        <w:gridCol w:w="272"/>
        <w:gridCol w:w="1616"/>
      </w:tblGrid>
      <w:tr w:rsidR="00E64F3A" w:rsidRPr="00E64F3A" w:rsidTr="00D95049">
        <w:tc>
          <w:tcPr>
            <w:tcW w:w="4158" w:type="dxa"/>
          </w:tcPr>
          <w:p w:rsidR="00D95049" w:rsidRPr="00E64F3A" w:rsidRDefault="00D95049" w:rsidP="00CD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9" w:name="_Hlk64641798"/>
          </w:p>
        </w:tc>
        <w:tc>
          <w:tcPr>
            <w:tcW w:w="1710" w:type="dxa"/>
          </w:tcPr>
          <w:p w:rsidR="00D95049" w:rsidRPr="00E64F3A" w:rsidRDefault="00D95049" w:rsidP="00D9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2" w:type="dxa"/>
          </w:tcPr>
          <w:p w:rsidR="00D95049" w:rsidRPr="00E64F3A" w:rsidRDefault="00D95049" w:rsidP="00D9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D95049" w:rsidRPr="00E64F3A" w:rsidRDefault="00D95049" w:rsidP="00D9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:rsidR="00D95049" w:rsidRPr="00E64F3A" w:rsidRDefault="00D95049" w:rsidP="00CD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:rsidR="00D95049" w:rsidRPr="00E64F3A" w:rsidRDefault="00D95049" w:rsidP="00CD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D95049">
        <w:tc>
          <w:tcPr>
            <w:tcW w:w="4158" w:type="dxa"/>
          </w:tcPr>
          <w:p w:rsidR="00D95049" w:rsidRPr="00E64F3A" w:rsidRDefault="00D95049" w:rsidP="00CD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D95049" w:rsidRPr="00E64F3A" w:rsidRDefault="00D95049" w:rsidP="00D9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2" w:type="dxa"/>
          </w:tcPr>
          <w:p w:rsidR="00D95049" w:rsidRPr="00E64F3A" w:rsidRDefault="00D95049" w:rsidP="00D9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D95049" w:rsidRPr="00E64F3A" w:rsidRDefault="00D95049" w:rsidP="00D9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2" w:type="dxa"/>
          </w:tcPr>
          <w:p w:rsidR="00D95049" w:rsidRPr="00E64F3A" w:rsidRDefault="00D95049" w:rsidP="00D9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:rsidR="00D95049" w:rsidRPr="00E64F3A" w:rsidRDefault="00D95049" w:rsidP="00D9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E64F3A" w:rsidRPr="00E64F3A" w:rsidTr="00D95049">
        <w:tc>
          <w:tcPr>
            <w:tcW w:w="4158" w:type="dxa"/>
            <w:hideMark/>
          </w:tcPr>
          <w:p w:rsidR="00D95049" w:rsidRPr="00E64F3A" w:rsidRDefault="00D95049" w:rsidP="00CD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D95049" w:rsidRPr="00E64F3A" w:rsidRDefault="00D95049" w:rsidP="00E2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:rsidR="00D95049" w:rsidRPr="00E64F3A" w:rsidRDefault="00D95049" w:rsidP="00E2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D95049" w:rsidRPr="00E64F3A" w:rsidRDefault="00D95049" w:rsidP="00E2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:rsidR="00D95049" w:rsidRPr="00E64F3A" w:rsidRDefault="00D95049" w:rsidP="00CD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:rsidR="00D95049" w:rsidRPr="00E64F3A" w:rsidRDefault="00D95049" w:rsidP="00CD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D95049">
        <w:tc>
          <w:tcPr>
            <w:tcW w:w="4158" w:type="dxa"/>
          </w:tcPr>
          <w:p w:rsidR="00EA5DDE" w:rsidRPr="00E64F3A" w:rsidRDefault="00EA5DDE" w:rsidP="00CD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E64F3A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</w:tcPr>
          <w:p w:rsidR="00EA5DDE" w:rsidRPr="00E64F3A" w:rsidRDefault="005D1B6B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</w:t>
            </w:r>
            <w:r w:rsidR="00EA5DDE" w:rsidRPr="00E64F3A">
              <w:rPr>
                <w:rFonts w:ascii="Angsana New" w:hAnsi="Angsana New"/>
                <w:sz w:val="30"/>
                <w:szCs w:val="30"/>
              </w:rPr>
              <w:t>87,194</w:t>
            </w:r>
          </w:p>
        </w:tc>
        <w:tc>
          <w:tcPr>
            <w:tcW w:w="272" w:type="dxa"/>
          </w:tcPr>
          <w:p w:rsidR="00EA5DDE" w:rsidRPr="00E64F3A" w:rsidRDefault="00EA5DDE" w:rsidP="0023408F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EA5DDE" w:rsidRPr="00E64F3A" w:rsidRDefault="00EA5DDE" w:rsidP="0023408F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190,103</w:t>
            </w:r>
          </w:p>
        </w:tc>
        <w:tc>
          <w:tcPr>
            <w:tcW w:w="272" w:type="dxa"/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277,297</w:t>
            </w:r>
          </w:p>
        </w:tc>
      </w:tr>
      <w:tr w:rsidR="00E64F3A" w:rsidRPr="00E64F3A" w:rsidTr="00D95049">
        <w:tc>
          <w:tcPr>
            <w:tcW w:w="4158" w:type="dxa"/>
          </w:tcPr>
          <w:p w:rsidR="00EA5DDE" w:rsidRPr="00E64F3A" w:rsidRDefault="00EA5DDE" w:rsidP="00CD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19,809</w:t>
            </w:r>
          </w:p>
        </w:tc>
        <w:tc>
          <w:tcPr>
            <w:tcW w:w="272" w:type="dxa"/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19,809</w:t>
            </w:r>
          </w:p>
        </w:tc>
      </w:tr>
      <w:tr w:rsidR="00E64F3A" w:rsidRPr="00E64F3A" w:rsidTr="00D95049">
        <w:tc>
          <w:tcPr>
            <w:tcW w:w="4158" w:type="dxa"/>
          </w:tcPr>
          <w:p w:rsidR="00EA5DDE" w:rsidRPr="00E64F3A" w:rsidRDefault="00EA5DDE" w:rsidP="00CD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710" w:type="dxa"/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100,607</w:t>
            </w:r>
          </w:p>
        </w:tc>
        <w:tc>
          <w:tcPr>
            <w:tcW w:w="272" w:type="dxa"/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64F3A">
              <w:rPr>
                <w:rFonts w:ascii="Angsana New" w:hAnsi="Angsana New"/>
                <w:sz w:val="30"/>
                <w:szCs w:val="30"/>
              </w:rPr>
              <w:t>100,607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4F3A" w:rsidRPr="00E64F3A" w:rsidTr="00D95049">
        <w:tc>
          <w:tcPr>
            <w:tcW w:w="4158" w:type="dxa"/>
          </w:tcPr>
          <w:p w:rsidR="00EA5DDE" w:rsidRPr="00E64F3A" w:rsidRDefault="00EA5DDE" w:rsidP="00CD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โอนออกไปสินทรัพย์ถาวร</w:t>
            </w:r>
          </w:p>
        </w:tc>
        <w:tc>
          <w:tcPr>
            <w:tcW w:w="1710" w:type="dxa"/>
          </w:tcPr>
          <w:p w:rsidR="00EA5DDE" w:rsidRPr="00E64F3A" w:rsidRDefault="00EA5DDE" w:rsidP="005D1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(26,50</w:t>
            </w:r>
            <w:r w:rsidR="005D1B6B" w:rsidRPr="00E64F3A">
              <w:rPr>
                <w:rFonts w:ascii="Angsana New" w:hAnsi="Angsana New"/>
                <w:sz w:val="30"/>
                <w:szCs w:val="30"/>
              </w:rPr>
              <w:t>5</w:t>
            </w:r>
            <w:r w:rsidRPr="00E64F3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(50,546)</w:t>
            </w:r>
          </w:p>
        </w:tc>
        <w:tc>
          <w:tcPr>
            <w:tcW w:w="272" w:type="dxa"/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:rsidR="00EA5DDE" w:rsidRPr="00E64F3A" w:rsidRDefault="00EA5DDE" w:rsidP="005D1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(77,05</w:t>
            </w:r>
            <w:r w:rsidR="005D1B6B" w:rsidRPr="00E64F3A">
              <w:rPr>
                <w:rFonts w:ascii="Angsana New" w:hAnsi="Angsana New"/>
                <w:sz w:val="30"/>
                <w:szCs w:val="30"/>
              </w:rPr>
              <w:t>1</w:t>
            </w:r>
            <w:r w:rsidRPr="00E64F3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64F3A" w:rsidRPr="00E64F3A" w:rsidTr="00D95049">
        <w:tc>
          <w:tcPr>
            <w:tcW w:w="4158" w:type="dxa"/>
          </w:tcPr>
          <w:p w:rsidR="00EA5DDE" w:rsidRPr="00E64F3A" w:rsidRDefault="00EA5DDE" w:rsidP="00CD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(3,240)</w:t>
            </w:r>
          </w:p>
        </w:tc>
        <w:tc>
          <w:tcPr>
            <w:tcW w:w="272" w:type="dxa"/>
          </w:tcPr>
          <w:p w:rsidR="00EA5DDE" w:rsidRPr="00E64F3A" w:rsidRDefault="00EA5DDE" w:rsidP="0023408F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:rsidR="00EA5DDE" w:rsidRPr="00E64F3A" w:rsidRDefault="00EA5DDE" w:rsidP="0023408F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(3,240)</w:t>
            </w:r>
          </w:p>
        </w:tc>
      </w:tr>
      <w:tr w:rsidR="00E64F3A" w:rsidRPr="00E64F3A" w:rsidTr="00D95049">
        <w:tc>
          <w:tcPr>
            <w:tcW w:w="4158" w:type="dxa"/>
          </w:tcPr>
          <w:p w:rsidR="00EA5DDE" w:rsidRPr="00E64F3A" w:rsidRDefault="00EA5DDE" w:rsidP="00CD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E64F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64F3A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EA5DDE" w:rsidRPr="00E64F3A" w:rsidRDefault="00EA5DDE" w:rsidP="005D1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161,29</w:t>
            </w:r>
            <w:r w:rsidR="005D1B6B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55,519</w:t>
            </w:r>
          </w:p>
        </w:tc>
        <w:tc>
          <w:tcPr>
            <w:tcW w:w="272" w:type="dxa"/>
          </w:tcPr>
          <w:p w:rsidR="00EA5DDE" w:rsidRPr="00E64F3A" w:rsidRDefault="00EA5DDE" w:rsidP="0023408F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EA5DDE" w:rsidRPr="00E64F3A" w:rsidRDefault="00EA5DDE" w:rsidP="0023408F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216,81</w:t>
            </w:r>
            <w:r w:rsidR="006D0D2D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E64F3A" w:rsidRPr="00E64F3A" w:rsidTr="00D95049">
        <w:tc>
          <w:tcPr>
            <w:tcW w:w="4158" w:type="dxa"/>
          </w:tcPr>
          <w:p w:rsidR="00D95049" w:rsidRPr="00E64F3A" w:rsidRDefault="00D95049" w:rsidP="00CD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D95049" w:rsidRPr="00E64F3A" w:rsidRDefault="00D95049" w:rsidP="00E2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D95049" w:rsidRPr="00E64F3A" w:rsidRDefault="00D95049" w:rsidP="00E2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D95049" w:rsidRPr="00E64F3A" w:rsidRDefault="00D95049" w:rsidP="00E2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D95049" w:rsidRPr="00E64F3A" w:rsidRDefault="00D95049" w:rsidP="0055643D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:rsidR="00D95049" w:rsidRPr="00E64F3A" w:rsidRDefault="00D95049" w:rsidP="0055643D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D95049">
        <w:tc>
          <w:tcPr>
            <w:tcW w:w="4158" w:type="dxa"/>
          </w:tcPr>
          <w:p w:rsidR="00EA5DDE" w:rsidRPr="00E64F3A" w:rsidRDefault="00EA5DDE" w:rsidP="00E2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E64F3A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(35,177)</w:t>
            </w:r>
          </w:p>
        </w:tc>
        <w:tc>
          <w:tcPr>
            <w:tcW w:w="272" w:type="dxa"/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(82,078)</w:t>
            </w:r>
          </w:p>
        </w:tc>
        <w:tc>
          <w:tcPr>
            <w:tcW w:w="272" w:type="dxa"/>
          </w:tcPr>
          <w:p w:rsidR="00EA5DDE" w:rsidRPr="00E64F3A" w:rsidRDefault="00EA5DDE" w:rsidP="0023408F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:rsidR="00EA5DDE" w:rsidRPr="00E64F3A" w:rsidRDefault="00EA5DDE" w:rsidP="0023408F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(117,255)</w:t>
            </w:r>
          </w:p>
        </w:tc>
      </w:tr>
      <w:tr w:rsidR="00E64F3A" w:rsidRPr="00E64F3A" w:rsidTr="00D95049">
        <w:tc>
          <w:tcPr>
            <w:tcW w:w="4158" w:type="dxa"/>
          </w:tcPr>
          <w:p w:rsidR="00EA5DDE" w:rsidRPr="00E64F3A" w:rsidRDefault="00EA5DDE" w:rsidP="00E2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(21,962)</w:t>
            </w:r>
          </w:p>
        </w:tc>
        <w:tc>
          <w:tcPr>
            <w:tcW w:w="272" w:type="dxa"/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(6,300)</w:t>
            </w:r>
          </w:p>
        </w:tc>
        <w:tc>
          <w:tcPr>
            <w:tcW w:w="272" w:type="dxa"/>
          </w:tcPr>
          <w:p w:rsidR="00EA5DDE" w:rsidRPr="00E64F3A" w:rsidRDefault="00EA5DDE" w:rsidP="0023408F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:rsidR="00EA5DDE" w:rsidRPr="00E64F3A" w:rsidRDefault="00EA5DDE" w:rsidP="0023408F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(28,262)</w:t>
            </w:r>
          </w:p>
        </w:tc>
      </w:tr>
      <w:tr w:rsidR="00E64F3A" w:rsidRPr="00E64F3A" w:rsidTr="00D95049">
        <w:tc>
          <w:tcPr>
            <w:tcW w:w="4158" w:type="dxa"/>
          </w:tcPr>
          <w:p w:rsidR="00EA5DDE" w:rsidRPr="00E64F3A" w:rsidRDefault="00EA5DDE" w:rsidP="00E2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710" w:type="dxa"/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64F3A">
              <w:rPr>
                <w:rFonts w:ascii="Angsana New" w:hAnsi="Angsana New"/>
                <w:sz w:val="30"/>
                <w:szCs w:val="30"/>
              </w:rPr>
              <w:t>29,005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29,005</w:t>
            </w:r>
          </w:p>
        </w:tc>
        <w:tc>
          <w:tcPr>
            <w:tcW w:w="272" w:type="dxa"/>
          </w:tcPr>
          <w:p w:rsidR="00EA5DDE" w:rsidRPr="00E64F3A" w:rsidRDefault="00EA5DDE" w:rsidP="0023408F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:rsidR="00EA5DDE" w:rsidRPr="00E64F3A" w:rsidRDefault="00EA5DDE" w:rsidP="0023408F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4F3A" w:rsidRPr="00E64F3A" w:rsidTr="00D95049">
        <w:tc>
          <w:tcPr>
            <w:tcW w:w="4158" w:type="dxa"/>
          </w:tcPr>
          <w:p w:rsidR="00EA5DDE" w:rsidRPr="00E64F3A" w:rsidRDefault="00EA5DDE" w:rsidP="00E23897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โอนออกไปสินทรัพย์ถาวร</w:t>
            </w:r>
          </w:p>
        </w:tc>
        <w:tc>
          <w:tcPr>
            <w:tcW w:w="1710" w:type="dxa"/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16,510</w:t>
            </w:r>
          </w:p>
        </w:tc>
        <w:tc>
          <w:tcPr>
            <w:tcW w:w="272" w:type="dxa"/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48,369</w:t>
            </w:r>
          </w:p>
        </w:tc>
        <w:tc>
          <w:tcPr>
            <w:tcW w:w="272" w:type="dxa"/>
          </w:tcPr>
          <w:p w:rsidR="00EA5DDE" w:rsidRPr="00E64F3A" w:rsidRDefault="00EA5DDE" w:rsidP="0023408F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:rsidR="00EA5DDE" w:rsidRPr="00E64F3A" w:rsidRDefault="00EA5DDE" w:rsidP="0023408F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64,879</w:t>
            </w:r>
          </w:p>
        </w:tc>
      </w:tr>
      <w:tr w:rsidR="00E64F3A" w:rsidRPr="00E64F3A" w:rsidTr="00D95049">
        <w:tc>
          <w:tcPr>
            <w:tcW w:w="4158" w:type="dxa"/>
          </w:tcPr>
          <w:p w:rsidR="00EA5DDE" w:rsidRPr="00E64F3A" w:rsidRDefault="00EA5DDE" w:rsidP="00E23897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A5DDE" w:rsidRPr="00E64F3A" w:rsidRDefault="00EA5DDE" w:rsidP="006D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2,32</w:t>
            </w:r>
            <w:r w:rsidR="006D0D2D" w:rsidRPr="00E64F3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:rsidR="00EA5DDE" w:rsidRPr="00E64F3A" w:rsidRDefault="00EA5DDE" w:rsidP="0023408F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:rsidR="00EA5DDE" w:rsidRPr="00E64F3A" w:rsidRDefault="00EA5DDE" w:rsidP="006D0D2D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2,32</w:t>
            </w:r>
            <w:r w:rsidR="006D0D2D" w:rsidRPr="00E64F3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64F3A" w:rsidRPr="00E64F3A" w:rsidTr="00D95049">
        <w:tc>
          <w:tcPr>
            <w:tcW w:w="4158" w:type="dxa"/>
          </w:tcPr>
          <w:p w:rsidR="00EA5DDE" w:rsidRPr="00E64F3A" w:rsidRDefault="00EA5DDE" w:rsidP="00E23897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E64F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64F3A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(69,634)</w:t>
            </w:r>
          </w:p>
        </w:tc>
        <w:tc>
          <w:tcPr>
            <w:tcW w:w="272" w:type="dxa"/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EA5DDE" w:rsidRPr="00E64F3A" w:rsidRDefault="00EA5DDE" w:rsidP="006D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(8,67</w:t>
            </w:r>
            <w:r w:rsidR="006D0D2D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:rsidR="00EA5DDE" w:rsidRPr="00E64F3A" w:rsidRDefault="00EA5DDE" w:rsidP="0023408F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EA5DDE" w:rsidRPr="00E64F3A" w:rsidRDefault="00EA5DDE" w:rsidP="006D0D2D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(78,31</w:t>
            </w:r>
            <w:r w:rsidR="006D0D2D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E64F3A" w:rsidRPr="00E64F3A" w:rsidTr="00D95049">
        <w:tc>
          <w:tcPr>
            <w:tcW w:w="4158" w:type="dxa"/>
          </w:tcPr>
          <w:p w:rsidR="00EA5DDE" w:rsidRPr="00E64F3A" w:rsidRDefault="00EA5DDE" w:rsidP="00E23897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EA5DDE" w:rsidRPr="00E64F3A" w:rsidRDefault="00EA5DDE" w:rsidP="00D9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:rsidR="00EA5DDE" w:rsidRPr="00E64F3A" w:rsidRDefault="00EA5DDE" w:rsidP="00E2389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EA5DDE" w:rsidRPr="00E64F3A" w:rsidRDefault="00EA5DDE" w:rsidP="00E2389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:rsidR="00EA5DDE" w:rsidRPr="00E64F3A" w:rsidRDefault="00EA5DDE" w:rsidP="00E2389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:rsidR="00EA5DDE" w:rsidRPr="00E64F3A" w:rsidRDefault="00EA5DDE" w:rsidP="00E23897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D95049">
        <w:tc>
          <w:tcPr>
            <w:tcW w:w="4158" w:type="dxa"/>
          </w:tcPr>
          <w:p w:rsidR="00EA5DDE" w:rsidRPr="00E64F3A" w:rsidRDefault="00EA5DDE" w:rsidP="00E23897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E64F3A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52,017</w:t>
            </w:r>
          </w:p>
        </w:tc>
        <w:tc>
          <w:tcPr>
            <w:tcW w:w="272" w:type="dxa"/>
          </w:tcPr>
          <w:p w:rsidR="00EA5DDE" w:rsidRPr="00E64F3A" w:rsidRDefault="00EA5DDE" w:rsidP="0023408F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EA5DDE" w:rsidRPr="00E64F3A" w:rsidRDefault="00EA5DDE" w:rsidP="0023408F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108,025</w:t>
            </w:r>
          </w:p>
        </w:tc>
        <w:tc>
          <w:tcPr>
            <w:tcW w:w="272" w:type="dxa"/>
          </w:tcPr>
          <w:p w:rsidR="00EA5DDE" w:rsidRPr="00E64F3A" w:rsidRDefault="00EA5DDE" w:rsidP="0023408F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bottom w:val="double" w:sz="4" w:space="0" w:color="auto"/>
            </w:tcBorders>
          </w:tcPr>
          <w:p w:rsidR="00EA5DDE" w:rsidRPr="00E64F3A" w:rsidRDefault="00EA5DDE" w:rsidP="0023408F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160,042</w:t>
            </w:r>
          </w:p>
        </w:tc>
      </w:tr>
      <w:tr w:rsidR="00E64F3A" w:rsidRPr="00E64F3A" w:rsidTr="00D95049">
        <w:tc>
          <w:tcPr>
            <w:tcW w:w="4158" w:type="dxa"/>
          </w:tcPr>
          <w:p w:rsidR="00EA5DDE" w:rsidRPr="00E64F3A" w:rsidRDefault="00EA5DDE" w:rsidP="00E23897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E64F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64F3A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:rsidR="00EA5DDE" w:rsidRPr="00E64F3A" w:rsidRDefault="00EA5DDE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91,661</w:t>
            </w:r>
          </w:p>
        </w:tc>
        <w:tc>
          <w:tcPr>
            <w:tcW w:w="272" w:type="dxa"/>
          </w:tcPr>
          <w:p w:rsidR="00EA5DDE" w:rsidRPr="00E64F3A" w:rsidRDefault="00EA5DDE" w:rsidP="0023408F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:rsidR="00EA5DDE" w:rsidRPr="00E64F3A" w:rsidRDefault="00EA5DDE" w:rsidP="0023408F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46,842</w:t>
            </w:r>
          </w:p>
        </w:tc>
        <w:tc>
          <w:tcPr>
            <w:tcW w:w="272" w:type="dxa"/>
          </w:tcPr>
          <w:p w:rsidR="00EA5DDE" w:rsidRPr="00E64F3A" w:rsidRDefault="00EA5DDE" w:rsidP="0023408F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double" w:sz="4" w:space="0" w:color="auto"/>
              <w:bottom w:val="double" w:sz="4" w:space="0" w:color="auto"/>
            </w:tcBorders>
          </w:tcPr>
          <w:p w:rsidR="00EA5DDE" w:rsidRPr="00E64F3A" w:rsidRDefault="00EA5DDE" w:rsidP="0023408F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138,503</w:t>
            </w:r>
          </w:p>
        </w:tc>
      </w:tr>
    </w:tbl>
    <w:p w:rsidR="0055643D" w:rsidRPr="00E64F3A" w:rsidRDefault="00E23897" w:rsidP="00E23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right="-43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  <w:cs/>
        </w:rPr>
        <w:tab/>
      </w:r>
      <w:r w:rsidRPr="00E64F3A">
        <w:rPr>
          <w:rFonts w:ascii="Angsana New" w:hAnsi="Angsana New" w:hint="cs"/>
          <w:sz w:val="30"/>
          <w:szCs w:val="30"/>
          <w:cs/>
        </w:rPr>
        <w:t>ค่าเสื่อมราคาสำหรับปี</w:t>
      </w:r>
      <w:r w:rsidR="00A5420F" w:rsidRPr="00E64F3A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A5420F" w:rsidRPr="00E64F3A">
        <w:rPr>
          <w:rFonts w:ascii="Angsana New" w:hAnsi="Angsana New"/>
          <w:sz w:val="30"/>
          <w:szCs w:val="30"/>
        </w:rPr>
        <w:t xml:space="preserve">31 </w:t>
      </w:r>
      <w:r w:rsidR="00A5420F" w:rsidRPr="00E64F3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5420F" w:rsidRPr="00E64F3A">
        <w:rPr>
          <w:rFonts w:ascii="Angsana New" w:hAnsi="Angsana New"/>
          <w:sz w:val="30"/>
          <w:szCs w:val="30"/>
        </w:rPr>
        <w:t>2563</w:t>
      </w:r>
      <w:r w:rsidRPr="00E64F3A">
        <w:rPr>
          <w:rFonts w:ascii="Angsana New" w:hAnsi="Angsana New"/>
          <w:sz w:val="30"/>
          <w:szCs w:val="30"/>
        </w:rPr>
        <w:t xml:space="preserve"> </w:t>
      </w:r>
      <w:r w:rsidRPr="00E64F3A">
        <w:rPr>
          <w:rFonts w:ascii="Angsana New" w:hAnsi="Angsana New" w:hint="cs"/>
          <w:sz w:val="30"/>
          <w:szCs w:val="30"/>
          <w:cs/>
        </w:rPr>
        <w:t xml:space="preserve">(จำนวน </w:t>
      </w:r>
      <w:r w:rsidR="009B2308" w:rsidRPr="00E64F3A">
        <w:rPr>
          <w:rFonts w:ascii="Angsana New" w:hAnsi="Angsana New"/>
          <w:sz w:val="30"/>
          <w:szCs w:val="30"/>
        </w:rPr>
        <w:t>4,872</w:t>
      </w:r>
      <w:r w:rsidR="00A5420F" w:rsidRPr="00E64F3A">
        <w:rPr>
          <w:rFonts w:ascii="Angsana New" w:hAnsi="Angsana New" w:hint="cs"/>
          <w:sz w:val="30"/>
          <w:szCs w:val="30"/>
          <w:cs/>
        </w:rPr>
        <w:t xml:space="preserve"> </w:t>
      </w:r>
      <w:r w:rsidRPr="00E64F3A">
        <w:rPr>
          <w:rFonts w:ascii="Angsana New" w:hAnsi="Angsana New" w:hint="cs"/>
          <w:sz w:val="30"/>
          <w:szCs w:val="30"/>
          <w:cs/>
        </w:rPr>
        <w:t>พันบาท รวมอยู่ในต้นทุนผลิต</w:t>
      </w:r>
      <w:r w:rsidR="009B2308" w:rsidRPr="00E64F3A">
        <w:rPr>
          <w:rFonts w:ascii="Angsana New" w:hAnsi="Angsana New"/>
          <w:sz w:val="30"/>
          <w:szCs w:val="30"/>
        </w:rPr>
        <w:t xml:space="preserve">)   </w:t>
      </w:r>
      <w:r w:rsidR="009B2308" w:rsidRPr="00E64F3A">
        <w:rPr>
          <w:rFonts w:ascii="Angsana New" w:hAnsi="Angsana New"/>
          <w:sz w:val="30"/>
          <w:szCs w:val="30"/>
        </w:rPr>
        <w:tab/>
      </w:r>
      <w:r w:rsidR="00A5420F" w:rsidRPr="00E64F3A">
        <w:rPr>
          <w:rFonts w:ascii="Angsana New" w:hAnsi="Angsana New"/>
          <w:sz w:val="30"/>
          <w:szCs w:val="30"/>
        </w:rPr>
        <w:t xml:space="preserve">  </w:t>
      </w:r>
      <w:r w:rsidR="00BB6298" w:rsidRPr="00E64F3A">
        <w:rPr>
          <w:rFonts w:ascii="Angsana New" w:hAnsi="Angsana New" w:hint="cs"/>
          <w:sz w:val="30"/>
          <w:szCs w:val="30"/>
          <w:cs/>
        </w:rPr>
        <w:t xml:space="preserve">            </w:t>
      </w:r>
      <w:r w:rsidR="009B2308" w:rsidRPr="00E64F3A">
        <w:rPr>
          <w:rFonts w:ascii="Angsana New" w:hAnsi="Angsana New"/>
          <w:sz w:val="30"/>
          <w:szCs w:val="30"/>
        </w:rPr>
        <w:t>28,262</w:t>
      </w:r>
    </w:p>
    <w:p w:rsidR="00E23897" w:rsidRPr="00E64F3A" w:rsidRDefault="00E23897" w:rsidP="00E23897">
      <w:pPr>
        <w:tabs>
          <w:tab w:val="right" w:pos="8352"/>
        </w:tabs>
        <w:spacing w:before="120" w:after="120"/>
        <w:ind w:left="426" w:right="58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 w:hint="cs"/>
          <w:sz w:val="30"/>
          <w:szCs w:val="30"/>
          <w:cs/>
        </w:rPr>
        <w:t xml:space="preserve">ราคาทุนและค่าเสื่อมราคาสะสม ณ วันที่ </w:t>
      </w:r>
      <w:r w:rsidRPr="00E64F3A">
        <w:rPr>
          <w:rFonts w:ascii="Angsana New" w:hAnsi="Angsana New"/>
          <w:sz w:val="30"/>
          <w:szCs w:val="30"/>
        </w:rPr>
        <w:t>1</w:t>
      </w:r>
      <w:r w:rsidRPr="00E64F3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E64F3A">
        <w:rPr>
          <w:rFonts w:ascii="Angsana New" w:hAnsi="Angsana New"/>
          <w:sz w:val="30"/>
          <w:szCs w:val="30"/>
        </w:rPr>
        <w:t>2563</w:t>
      </w:r>
      <w:r w:rsidRPr="00E64F3A">
        <w:rPr>
          <w:rFonts w:ascii="Angsana New" w:hAnsi="Angsana New" w:hint="cs"/>
          <w:sz w:val="30"/>
          <w:szCs w:val="30"/>
          <w:cs/>
        </w:rPr>
        <w:t xml:space="preserve"> เป็นยอดที่ปรับปรุงสินทรัพย์สิทธิการใช้จากการนำมาตรฐานรายงานทางการเงินฉบับที่ </w:t>
      </w:r>
      <w:r w:rsidRPr="00E64F3A">
        <w:rPr>
          <w:rFonts w:ascii="Angsana New" w:hAnsi="Angsana New"/>
          <w:sz w:val="30"/>
          <w:szCs w:val="30"/>
        </w:rPr>
        <w:t>16</w:t>
      </w:r>
      <w:r w:rsidRPr="00E64F3A">
        <w:rPr>
          <w:rFonts w:ascii="Angsana New" w:hAnsi="Angsana New" w:hint="cs"/>
          <w:sz w:val="30"/>
          <w:szCs w:val="30"/>
          <w:cs/>
        </w:rPr>
        <w:t xml:space="preserve"> มาถือปฏิบัติครั้งแรก โดยรวมยอดโอนเข้ามาจากสินทรัพย์ถาวร </w:t>
      </w:r>
    </w:p>
    <w:p w:rsidR="007C2912" w:rsidRPr="00E64F3A" w:rsidRDefault="007C2912" w:rsidP="00E23897">
      <w:pPr>
        <w:tabs>
          <w:tab w:val="right" w:pos="8352"/>
        </w:tabs>
        <w:spacing w:before="120" w:after="120"/>
        <w:ind w:left="426" w:right="58"/>
        <w:jc w:val="thaiDistribute"/>
        <w:rPr>
          <w:rFonts w:ascii="Angsana New" w:hAnsi="Angsana New"/>
          <w:sz w:val="30"/>
          <w:szCs w:val="30"/>
        </w:rPr>
      </w:pPr>
    </w:p>
    <w:p w:rsidR="007C2912" w:rsidRPr="00E64F3A" w:rsidRDefault="007C2912" w:rsidP="00E23897">
      <w:pPr>
        <w:tabs>
          <w:tab w:val="right" w:pos="8352"/>
        </w:tabs>
        <w:spacing w:before="120" w:after="120"/>
        <w:ind w:left="426" w:right="58"/>
        <w:jc w:val="thaiDistribute"/>
        <w:rPr>
          <w:rFonts w:ascii="Angsana New" w:hAnsi="Angsana New"/>
          <w:sz w:val="30"/>
          <w:szCs w:val="30"/>
        </w:rPr>
      </w:pPr>
    </w:p>
    <w:p w:rsidR="007C2912" w:rsidRPr="00E64F3A" w:rsidRDefault="007C2912" w:rsidP="00E23897">
      <w:pPr>
        <w:tabs>
          <w:tab w:val="right" w:pos="8352"/>
        </w:tabs>
        <w:spacing w:before="120" w:after="120"/>
        <w:ind w:left="426" w:right="58"/>
        <w:jc w:val="thaiDistribute"/>
        <w:rPr>
          <w:rFonts w:ascii="Angsana New" w:hAnsi="Angsana New"/>
          <w:sz w:val="30"/>
          <w:szCs w:val="30"/>
        </w:rPr>
      </w:pPr>
    </w:p>
    <w:bookmarkEnd w:id="19"/>
    <w:p w:rsidR="00B61E15" w:rsidRPr="00E64F3A" w:rsidRDefault="0001248E" w:rsidP="009A14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D5D15" w:rsidRPr="00E64F3A">
        <w:rPr>
          <w:rFonts w:ascii="Angsana New" w:hAnsi="Angsana New"/>
          <w:b/>
          <w:bCs/>
          <w:sz w:val="30"/>
          <w:szCs w:val="30"/>
        </w:rPr>
        <w:t>3</w:t>
      </w:r>
      <w:r w:rsidR="00320764" w:rsidRPr="00E64F3A">
        <w:rPr>
          <w:rFonts w:ascii="Angsana New" w:hAnsi="Angsana New"/>
          <w:b/>
          <w:bCs/>
          <w:sz w:val="30"/>
          <w:szCs w:val="30"/>
        </w:rPr>
        <w:tab/>
      </w:r>
      <w:r w:rsidR="006813B9" w:rsidRPr="00E64F3A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tbl>
      <w:tblPr>
        <w:tblW w:w="938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4"/>
        <w:gridCol w:w="6780"/>
        <w:gridCol w:w="284"/>
        <w:gridCol w:w="1701"/>
        <w:gridCol w:w="283"/>
        <w:gridCol w:w="24"/>
        <w:gridCol w:w="51"/>
        <w:gridCol w:w="236"/>
      </w:tblGrid>
      <w:tr w:rsidR="00E64F3A" w:rsidRPr="00E64F3A" w:rsidTr="00066066">
        <w:trPr>
          <w:gridBefore w:val="1"/>
          <w:gridAfter w:val="4"/>
          <w:wBefore w:w="24" w:type="dxa"/>
          <w:wAfter w:w="594" w:type="dxa"/>
          <w:tblHeader/>
        </w:trPr>
        <w:tc>
          <w:tcPr>
            <w:tcW w:w="6780" w:type="dxa"/>
          </w:tcPr>
          <w:p w:rsidR="00066066" w:rsidRPr="00E64F3A" w:rsidRDefault="00066066" w:rsidP="00817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66066" w:rsidRPr="00E64F3A" w:rsidRDefault="00066066" w:rsidP="00C741F6">
            <w:pPr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01" w:type="dxa"/>
          </w:tcPr>
          <w:p w:rsidR="00066066" w:rsidRPr="00E64F3A" w:rsidRDefault="00066066" w:rsidP="00C741F6">
            <w:pPr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ค่าลิขสิทธิ์</w:t>
            </w:r>
          </w:p>
        </w:tc>
      </w:tr>
      <w:tr w:rsidR="00E64F3A" w:rsidRPr="00E64F3A" w:rsidTr="00066066">
        <w:trPr>
          <w:gridBefore w:val="1"/>
          <w:gridAfter w:val="4"/>
          <w:wBefore w:w="24" w:type="dxa"/>
          <w:wAfter w:w="594" w:type="dxa"/>
          <w:tblHeader/>
        </w:trPr>
        <w:tc>
          <w:tcPr>
            <w:tcW w:w="6780" w:type="dxa"/>
          </w:tcPr>
          <w:p w:rsidR="00066066" w:rsidRPr="00E64F3A" w:rsidRDefault="00066066" w:rsidP="00C741F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66066" w:rsidRPr="00E64F3A" w:rsidRDefault="00066066" w:rsidP="00C741F6">
            <w:pPr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01" w:type="dxa"/>
          </w:tcPr>
          <w:p w:rsidR="00066066" w:rsidRPr="00E64F3A" w:rsidRDefault="00066066" w:rsidP="00C741F6">
            <w:pPr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ซอฟต์แวร์</w:t>
            </w:r>
          </w:p>
        </w:tc>
      </w:tr>
      <w:tr w:rsidR="00E64F3A" w:rsidRPr="00E64F3A" w:rsidTr="00066066">
        <w:trPr>
          <w:gridBefore w:val="1"/>
          <w:gridAfter w:val="3"/>
          <w:wBefore w:w="24" w:type="dxa"/>
          <w:wAfter w:w="311" w:type="dxa"/>
          <w:tblHeader/>
        </w:trPr>
        <w:tc>
          <w:tcPr>
            <w:tcW w:w="6780" w:type="dxa"/>
          </w:tcPr>
          <w:p w:rsidR="00066066" w:rsidRPr="00E64F3A" w:rsidRDefault="00066066" w:rsidP="00C741F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66066" w:rsidRPr="00E64F3A" w:rsidRDefault="00066066" w:rsidP="00C741F6">
            <w:pPr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01" w:type="dxa"/>
          </w:tcPr>
          <w:p w:rsidR="00066066" w:rsidRPr="00E64F3A" w:rsidRDefault="00066066" w:rsidP="00202B29">
            <w:pPr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E64F3A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066066" w:rsidRPr="00E64F3A" w:rsidRDefault="00066066" w:rsidP="00202B29">
            <w:pPr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E64F3A" w:rsidRPr="00E64F3A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066066" w:rsidRPr="00E64F3A" w:rsidRDefault="00066066" w:rsidP="00C741F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4" w:type="dxa"/>
          </w:tcPr>
          <w:p w:rsidR="00066066" w:rsidRPr="00E64F3A" w:rsidRDefault="00066066" w:rsidP="00C741F6">
            <w:pPr>
              <w:tabs>
                <w:tab w:val="decimal" w:pos="79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066066" w:rsidRPr="00E64F3A" w:rsidRDefault="00066066" w:rsidP="00C741F6">
            <w:pPr>
              <w:tabs>
                <w:tab w:val="decimal" w:pos="79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066066" w:rsidRPr="00E64F3A" w:rsidRDefault="00066066" w:rsidP="0032076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64F3A">
              <w:rPr>
                <w:rFonts w:ascii="Angsana New" w:hAnsi="Angsana New"/>
                <w:sz w:val="30"/>
                <w:szCs w:val="30"/>
              </w:rPr>
              <w:t>256</w:t>
            </w:r>
            <w:r w:rsidR="007A0577" w:rsidRPr="00E64F3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:rsidR="00066066" w:rsidRPr="00E64F3A" w:rsidRDefault="00066066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066066" w:rsidRPr="00E64F3A" w:rsidRDefault="005B114C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14,445</w:t>
            </w:r>
          </w:p>
        </w:tc>
      </w:tr>
      <w:tr w:rsidR="00E64F3A" w:rsidRPr="00E64F3A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BB6298" w:rsidRPr="00E64F3A" w:rsidRDefault="00BB6298" w:rsidP="008179F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vMerge w:val="restart"/>
          </w:tcPr>
          <w:p w:rsidR="00BB6298" w:rsidRPr="00E64F3A" w:rsidRDefault="00BB6298" w:rsidP="004C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112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BB6298" w:rsidRPr="00E64F3A" w:rsidRDefault="00BB6298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1,458</w:t>
            </w:r>
          </w:p>
        </w:tc>
      </w:tr>
      <w:tr w:rsidR="00E64F3A" w:rsidRPr="00E64F3A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BB6298" w:rsidRPr="00E64F3A" w:rsidRDefault="00BB6298" w:rsidP="008179F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84" w:type="dxa"/>
            <w:vMerge/>
          </w:tcPr>
          <w:p w:rsidR="00BB6298" w:rsidRPr="00E64F3A" w:rsidRDefault="00BB6298" w:rsidP="004C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112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BB6298" w:rsidRPr="00E64F3A" w:rsidRDefault="00BB6298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(4)</w:t>
            </w:r>
          </w:p>
        </w:tc>
      </w:tr>
      <w:tr w:rsidR="00E64F3A" w:rsidRPr="00E64F3A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066066" w:rsidRPr="00E64F3A" w:rsidRDefault="00066066" w:rsidP="00320764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A0577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="00A86946" w:rsidRPr="00E64F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A86946"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A86946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A0577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  <w:vMerge/>
          </w:tcPr>
          <w:p w:rsidR="00066066" w:rsidRPr="00E64F3A" w:rsidRDefault="00066066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66066" w:rsidRPr="00E64F3A" w:rsidRDefault="005B114C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15,899</w:t>
            </w:r>
          </w:p>
        </w:tc>
      </w:tr>
      <w:tr w:rsidR="00E64F3A" w:rsidRPr="00E64F3A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066066" w:rsidRPr="00E64F3A" w:rsidRDefault="00066066" w:rsidP="0032076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</w:tcPr>
          <w:p w:rsidR="00066066" w:rsidRPr="00E64F3A" w:rsidRDefault="00066066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066066" w:rsidRPr="00E64F3A" w:rsidRDefault="007A0577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390</w:t>
            </w:r>
          </w:p>
        </w:tc>
      </w:tr>
      <w:tr w:rsidR="00E64F3A" w:rsidRPr="00E64F3A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066066" w:rsidRPr="00E64F3A" w:rsidRDefault="00066066" w:rsidP="0032076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84" w:type="dxa"/>
            <w:vMerge w:val="restart"/>
          </w:tcPr>
          <w:p w:rsidR="00066066" w:rsidRPr="00E64F3A" w:rsidRDefault="00066066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066066" w:rsidRPr="00E64F3A" w:rsidRDefault="007A0577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4F3A" w:rsidRPr="00E64F3A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066066" w:rsidRPr="00E64F3A" w:rsidRDefault="00066066" w:rsidP="00320764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 3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7A0577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  <w:vMerge/>
          </w:tcPr>
          <w:p w:rsidR="00066066" w:rsidRPr="00E64F3A" w:rsidRDefault="00066066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66066" w:rsidRPr="00E64F3A" w:rsidRDefault="007A0577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16,289</w:t>
            </w:r>
          </w:p>
        </w:tc>
      </w:tr>
      <w:tr w:rsidR="00E64F3A" w:rsidRPr="00E64F3A" w:rsidTr="00066066">
        <w:trPr>
          <w:gridBefore w:val="1"/>
          <w:gridAfter w:val="4"/>
          <w:wBefore w:w="24" w:type="dxa"/>
          <w:wAfter w:w="594" w:type="dxa"/>
          <w:trHeight w:val="217"/>
        </w:trPr>
        <w:tc>
          <w:tcPr>
            <w:tcW w:w="6780" w:type="dxa"/>
            <w:vAlign w:val="bottom"/>
          </w:tcPr>
          <w:p w:rsidR="00066066" w:rsidRPr="00E64F3A" w:rsidRDefault="00066066" w:rsidP="0032076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Merge/>
          </w:tcPr>
          <w:p w:rsidR="00066066" w:rsidRPr="00E64F3A" w:rsidRDefault="00066066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066066" w:rsidRPr="00E64F3A" w:rsidRDefault="00066066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066066" w:rsidRPr="00E64F3A" w:rsidRDefault="00066066" w:rsidP="00320764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 w:rsidRPr="00E64F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284" w:type="dxa"/>
          </w:tcPr>
          <w:p w:rsidR="00066066" w:rsidRPr="00E64F3A" w:rsidRDefault="00066066" w:rsidP="00320764">
            <w:pPr>
              <w:tabs>
                <w:tab w:val="decimal" w:pos="792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066066" w:rsidRPr="00E64F3A" w:rsidRDefault="00066066" w:rsidP="00202B29">
            <w:pPr>
              <w:tabs>
                <w:tab w:val="decimal" w:pos="792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066066" w:rsidRPr="00E64F3A" w:rsidRDefault="00066066" w:rsidP="0032076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64F3A">
              <w:rPr>
                <w:rFonts w:ascii="Angsana New" w:hAnsi="Angsana New"/>
                <w:sz w:val="30"/>
                <w:szCs w:val="30"/>
              </w:rPr>
              <w:t>25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7A0577" w:rsidRPr="00E64F3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:rsidR="00066066" w:rsidRPr="00E64F3A" w:rsidRDefault="00066066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066066" w:rsidRPr="00E64F3A" w:rsidRDefault="007A0577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8,678</w:t>
            </w:r>
          </w:p>
        </w:tc>
      </w:tr>
      <w:tr w:rsidR="00E64F3A" w:rsidRPr="00E64F3A" w:rsidTr="00066066">
        <w:trPr>
          <w:gridBefore w:val="1"/>
          <w:gridAfter w:val="4"/>
          <w:wBefore w:w="24" w:type="dxa"/>
          <w:wAfter w:w="594" w:type="dxa"/>
          <w:trHeight w:val="80"/>
        </w:trPr>
        <w:tc>
          <w:tcPr>
            <w:tcW w:w="6780" w:type="dxa"/>
            <w:vAlign w:val="bottom"/>
          </w:tcPr>
          <w:p w:rsidR="00BB6298" w:rsidRPr="00E64F3A" w:rsidRDefault="00BB6298" w:rsidP="0032076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84" w:type="dxa"/>
            <w:vMerge w:val="restart"/>
          </w:tcPr>
          <w:p w:rsidR="00BB6298" w:rsidRPr="00E64F3A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BB6298" w:rsidRPr="00E64F3A" w:rsidRDefault="00BB6298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3,535</w:t>
            </w:r>
          </w:p>
        </w:tc>
      </w:tr>
      <w:tr w:rsidR="00E64F3A" w:rsidRPr="00E64F3A" w:rsidTr="00066066">
        <w:trPr>
          <w:gridBefore w:val="1"/>
          <w:gridAfter w:val="4"/>
          <w:wBefore w:w="24" w:type="dxa"/>
          <w:wAfter w:w="594" w:type="dxa"/>
          <w:trHeight w:val="80"/>
        </w:trPr>
        <w:tc>
          <w:tcPr>
            <w:tcW w:w="6780" w:type="dxa"/>
            <w:vAlign w:val="bottom"/>
          </w:tcPr>
          <w:p w:rsidR="00BB6298" w:rsidRPr="00E64F3A" w:rsidRDefault="00BB6298" w:rsidP="0032076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ตัดจำหน่ายสินทรัพย์ไม่มีตัวตน</w:t>
            </w:r>
          </w:p>
        </w:tc>
        <w:tc>
          <w:tcPr>
            <w:tcW w:w="284" w:type="dxa"/>
            <w:vMerge/>
          </w:tcPr>
          <w:p w:rsidR="00BB6298" w:rsidRPr="00E64F3A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BB6298" w:rsidRPr="00E64F3A" w:rsidRDefault="00BB6298" w:rsidP="002340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(4)</w:t>
            </w:r>
          </w:p>
        </w:tc>
      </w:tr>
      <w:tr w:rsidR="00E64F3A" w:rsidRPr="00E64F3A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BB6298" w:rsidRPr="00E64F3A" w:rsidRDefault="00BB6298" w:rsidP="0032076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84" w:type="dxa"/>
            <w:vMerge/>
          </w:tcPr>
          <w:p w:rsidR="00BB6298" w:rsidRPr="00E64F3A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B6298" w:rsidRPr="00E64F3A" w:rsidRDefault="00BB6298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12,209</w:t>
            </w:r>
          </w:p>
        </w:tc>
      </w:tr>
      <w:tr w:rsidR="00E64F3A" w:rsidRPr="00E64F3A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BB6298" w:rsidRPr="00E64F3A" w:rsidRDefault="00BB6298" w:rsidP="0032076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84" w:type="dxa"/>
          </w:tcPr>
          <w:p w:rsidR="00BB6298" w:rsidRPr="00E64F3A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BB6298" w:rsidRPr="00E64F3A" w:rsidRDefault="00BB6298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2,520</w:t>
            </w:r>
          </w:p>
        </w:tc>
      </w:tr>
      <w:tr w:rsidR="00E64F3A" w:rsidRPr="00E64F3A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BB6298" w:rsidRPr="00E64F3A" w:rsidRDefault="00BB6298" w:rsidP="0032076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ตัดจำหน่ายสินทรัพย์ไม่มีตัวตน</w:t>
            </w:r>
          </w:p>
        </w:tc>
        <w:tc>
          <w:tcPr>
            <w:tcW w:w="284" w:type="dxa"/>
            <w:vMerge w:val="restart"/>
          </w:tcPr>
          <w:p w:rsidR="00BB6298" w:rsidRPr="00E64F3A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BB6298" w:rsidRPr="00E64F3A" w:rsidRDefault="00BB6298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4F3A" w:rsidRPr="00E64F3A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BB6298" w:rsidRPr="00E64F3A" w:rsidRDefault="00BB6298" w:rsidP="0032076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 3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  <w:vMerge/>
          </w:tcPr>
          <w:p w:rsidR="00BB6298" w:rsidRPr="00E64F3A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B6298" w:rsidRPr="00E64F3A" w:rsidRDefault="00BB6298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14,729</w:t>
            </w:r>
          </w:p>
        </w:tc>
      </w:tr>
      <w:tr w:rsidR="00E64F3A" w:rsidRPr="00E64F3A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BB6298" w:rsidRPr="00E64F3A" w:rsidRDefault="00BB6298" w:rsidP="00320764">
            <w:pPr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4" w:type="dxa"/>
            <w:vMerge/>
          </w:tcPr>
          <w:p w:rsidR="00BB6298" w:rsidRPr="00E64F3A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B6298" w:rsidRPr="00E64F3A" w:rsidRDefault="00BB6298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E64F3A" w:rsidRPr="00E64F3A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</w:tcPr>
          <w:p w:rsidR="00BB6298" w:rsidRPr="00E64F3A" w:rsidRDefault="00BB6298" w:rsidP="0032076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84" w:type="dxa"/>
            <w:tcBorders>
              <w:bottom w:val="single" w:sz="4" w:space="0" w:color="FFFFFF"/>
            </w:tcBorders>
          </w:tcPr>
          <w:p w:rsidR="00BB6298" w:rsidRPr="00E64F3A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FFFFFF"/>
            </w:tcBorders>
          </w:tcPr>
          <w:p w:rsidR="00BB6298" w:rsidRPr="00E64F3A" w:rsidRDefault="00BB6298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E64F3A" w:rsidRPr="00E64F3A" w:rsidTr="00BB6298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</w:tcPr>
          <w:p w:rsidR="00BB6298" w:rsidRPr="00E64F3A" w:rsidRDefault="00BB6298" w:rsidP="0032076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sz w:val="30"/>
                <w:szCs w:val="30"/>
              </w:rPr>
              <w:t>31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64F3A">
              <w:rPr>
                <w:rFonts w:ascii="Angsana New" w:hAnsi="Angsana New"/>
                <w:sz w:val="30"/>
                <w:szCs w:val="30"/>
              </w:rPr>
              <w:t>2562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vMerge w:val="restart"/>
            <w:tcBorders>
              <w:top w:val="single" w:sz="4" w:space="0" w:color="FFFFFF"/>
            </w:tcBorders>
          </w:tcPr>
          <w:p w:rsidR="00BB6298" w:rsidRPr="00E64F3A" w:rsidRDefault="00BB6298" w:rsidP="001066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49" w:right="162" w:firstLine="1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BB6298" w:rsidRPr="00E64F3A" w:rsidRDefault="00BB6298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3,690</w:t>
            </w:r>
          </w:p>
        </w:tc>
      </w:tr>
      <w:tr w:rsidR="00E64F3A" w:rsidRPr="00E64F3A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BB6298" w:rsidRPr="00E64F3A" w:rsidRDefault="00BB6298" w:rsidP="0032076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64F3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vMerge/>
          </w:tcPr>
          <w:p w:rsidR="00BB6298" w:rsidRPr="00E64F3A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FFFFFF"/>
              <w:bottom w:val="double" w:sz="4" w:space="0" w:color="auto"/>
            </w:tcBorders>
          </w:tcPr>
          <w:p w:rsidR="00BB6298" w:rsidRPr="00E64F3A" w:rsidRDefault="00BB6298" w:rsidP="00202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1,560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</w:tr>
      <w:tr w:rsidR="00E64F3A" w:rsidRPr="00E64F3A" w:rsidTr="000D37FD">
        <w:tblPrEx>
          <w:tblLook w:val="04A0" w:firstRow="1" w:lastRow="0" w:firstColumn="1" w:lastColumn="0" w:noHBand="0" w:noVBand="1"/>
        </w:tblPrEx>
        <w:trPr>
          <w:gridAfter w:val="2"/>
          <w:wAfter w:w="287" w:type="dxa"/>
        </w:trPr>
        <w:tc>
          <w:tcPr>
            <w:tcW w:w="9096" w:type="dxa"/>
            <w:gridSpan w:val="6"/>
          </w:tcPr>
          <w:p w:rsidR="00BB6298" w:rsidRPr="00E64F3A" w:rsidRDefault="00BB6298" w:rsidP="005734C9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BB6298" w:rsidRPr="00E64F3A" w:rsidRDefault="00BB6298" w:rsidP="000D37FD">
            <w:pPr>
              <w:pStyle w:val="NoSpacing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ค่าตัดจำหน่ายที่อยู่ในงบกำไรขาดทุน สำหรับปีสิ้นสุด</w:t>
            </w:r>
          </w:p>
        </w:tc>
      </w:tr>
      <w:tr w:rsidR="00E64F3A" w:rsidRPr="00E64F3A" w:rsidTr="00066066">
        <w:tblPrEx>
          <w:tblLook w:val="04A0" w:firstRow="1" w:lastRow="0" w:firstColumn="1" w:lastColumn="0" w:noHBand="0" w:noVBand="1"/>
        </w:tblPrEx>
        <w:tc>
          <w:tcPr>
            <w:tcW w:w="6804" w:type="dxa"/>
            <w:gridSpan w:val="2"/>
            <w:shd w:val="clear" w:color="auto" w:fill="auto"/>
            <w:vAlign w:val="bottom"/>
          </w:tcPr>
          <w:p w:rsidR="00BB6298" w:rsidRPr="00E64F3A" w:rsidRDefault="00BB6298" w:rsidP="004C64F2">
            <w:pPr>
              <w:pStyle w:val="NoSpacing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E64F3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64F3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E64F3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:rsidR="00BB6298" w:rsidRPr="00E64F3A" w:rsidRDefault="00BB6298" w:rsidP="00365B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059" w:type="dxa"/>
            <w:gridSpan w:val="4"/>
          </w:tcPr>
          <w:p w:rsidR="00BB6298" w:rsidRPr="00E64F3A" w:rsidRDefault="00BB6298" w:rsidP="0006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5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3,535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B6298" w:rsidRPr="00E64F3A" w:rsidRDefault="00BB6298" w:rsidP="00365B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E64F3A" w:rsidRPr="00E64F3A" w:rsidTr="00066066">
        <w:tblPrEx>
          <w:tblLook w:val="04A0" w:firstRow="1" w:lastRow="0" w:firstColumn="1" w:lastColumn="0" w:noHBand="0" w:noVBand="1"/>
        </w:tblPrEx>
        <w:tc>
          <w:tcPr>
            <w:tcW w:w="6804" w:type="dxa"/>
            <w:gridSpan w:val="2"/>
            <w:shd w:val="clear" w:color="auto" w:fill="auto"/>
            <w:vAlign w:val="bottom"/>
          </w:tcPr>
          <w:p w:rsidR="00BB6298" w:rsidRPr="00E64F3A" w:rsidRDefault="00BB6298" w:rsidP="004C64F2">
            <w:pPr>
              <w:pStyle w:val="NoSpacing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E64F3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64F3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E64F3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:rsidR="00BB6298" w:rsidRPr="00E64F3A" w:rsidRDefault="00BB6298" w:rsidP="00365B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059" w:type="dxa"/>
            <w:gridSpan w:val="4"/>
          </w:tcPr>
          <w:p w:rsidR="00BB6298" w:rsidRPr="00E64F3A" w:rsidRDefault="00BB6298" w:rsidP="0006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5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2,520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B6298" w:rsidRPr="00E64F3A" w:rsidRDefault="00BB6298" w:rsidP="00365B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E64F3A" w:rsidRPr="00E64F3A" w:rsidTr="00066066">
        <w:trPr>
          <w:gridBefore w:val="1"/>
          <w:gridAfter w:val="4"/>
          <w:wBefore w:w="24" w:type="dxa"/>
          <w:wAfter w:w="594" w:type="dxa"/>
        </w:trPr>
        <w:tc>
          <w:tcPr>
            <w:tcW w:w="6780" w:type="dxa"/>
            <w:vAlign w:val="bottom"/>
          </w:tcPr>
          <w:p w:rsidR="00BB6298" w:rsidRPr="00E64F3A" w:rsidRDefault="00BB6298" w:rsidP="00320764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D0D2D" w:rsidRPr="00E64F3A" w:rsidRDefault="006D0D2D" w:rsidP="00320764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D0D2D" w:rsidRPr="00E64F3A" w:rsidRDefault="006D0D2D" w:rsidP="00320764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double" w:sz="4" w:space="0" w:color="FFFFFF"/>
              <w:bottom w:val="double" w:sz="4" w:space="0" w:color="FFFFFF"/>
            </w:tcBorders>
          </w:tcPr>
          <w:p w:rsidR="00BB6298" w:rsidRPr="00E64F3A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tcBorders>
              <w:top w:val="double" w:sz="4" w:space="0" w:color="FFFFFF"/>
              <w:bottom w:val="double" w:sz="4" w:space="0" w:color="FFFFFF"/>
            </w:tcBorders>
          </w:tcPr>
          <w:p w:rsidR="00BB6298" w:rsidRPr="00E64F3A" w:rsidRDefault="00BB6298" w:rsidP="003207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</w:tbl>
    <w:p w:rsidR="00155C2C" w:rsidRPr="00E64F3A" w:rsidRDefault="00AD32C1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</w:rPr>
        <w:t>1</w:t>
      </w:r>
      <w:r w:rsidR="008E658C" w:rsidRPr="00E64F3A">
        <w:rPr>
          <w:rFonts w:ascii="Angsana New" w:hAnsi="Angsana New"/>
          <w:b/>
          <w:bCs/>
          <w:sz w:val="30"/>
          <w:szCs w:val="30"/>
        </w:rPr>
        <w:t>4</w:t>
      </w:r>
      <w:r w:rsidR="00155C2C" w:rsidRPr="00E64F3A">
        <w:rPr>
          <w:rFonts w:ascii="Angsana New" w:hAnsi="Angsana New"/>
          <w:b/>
          <w:bCs/>
          <w:sz w:val="30"/>
          <w:szCs w:val="30"/>
        </w:rPr>
        <w:tab/>
      </w:r>
      <w:r w:rsidR="00155C2C" w:rsidRPr="00E64F3A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:rsidR="00E76457" w:rsidRPr="00E64F3A" w:rsidRDefault="00155C2C" w:rsidP="0014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E64F3A">
        <w:rPr>
          <w:rFonts w:ascii="Angsana New" w:hAnsi="Angsana New"/>
          <w:sz w:val="30"/>
          <w:szCs w:val="30"/>
        </w:rPr>
        <w:t xml:space="preserve">31 </w:t>
      </w:r>
      <w:r w:rsidRPr="00E64F3A">
        <w:rPr>
          <w:rFonts w:ascii="Angsana New" w:hAnsi="Angsana New"/>
          <w:sz w:val="30"/>
          <w:szCs w:val="30"/>
          <w:cs/>
        </w:rPr>
        <w:t xml:space="preserve">ธันวาคม มีดังนี้  </w:t>
      </w:r>
    </w:p>
    <w:p w:rsidR="009C0413" w:rsidRPr="00E64F3A" w:rsidRDefault="009C0413" w:rsidP="0014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990"/>
        <w:gridCol w:w="270"/>
        <w:gridCol w:w="1080"/>
        <w:gridCol w:w="270"/>
        <w:gridCol w:w="990"/>
      </w:tblGrid>
      <w:tr w:rsidR="00E64F3A" w:rsidRPr="00E64F3A" w:rsidTr="00F94C2C">
        <w:tc>
          <w:tcPr>
            <w:tcW w:w="4320" w:type="dxa"/>
          </w:tcPr>
          <w:p w:rsidR="00137E24" w:rsidRPr="00E64F3A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137E24" w:rsidRPr="00E64F3A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137E24" w:rsidRPr="00E64F3A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137E24" w:rsidRPr="00E64F3A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64F3A" w:rsidRPr="00E64F3A" w:rsidTr="00F94C2C">
        <w:tc>
          <w:tcPr>
            <w:tcW w:w="4320" w:type="dxa"/>
          </w:tcPr>
          <w:p w:rsidR="00137E24" w:rsidRPr="00E64F3A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137E24" w:rsidRPr="00E64F3A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:rsidR="00137E24" w:rsidRPr="00E64F3A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137E24" w:rsidRPr="00E64F3A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137E24" w:rsidRPr="00E64F3A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137E24" w:rsidRPr="00E64F3A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:rsidR="00137E24" w:rsidRPr="00E64F3A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137E24" w:rsidRPr="00E64F3A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64F3A" w:rsidRPr="00E64F3A" w:rsidTr="00F94C2C">
        <w:tc>
          <w:tcPr>
            <w:tcW w:w="4320" w:type="dxa"/>
          </w:tcPr>
          <w:p w:rsidR="00137E24" w:rsidRPr="00E64F3A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  <w:p w:rsidR="00137E24" w:rsidRPr="00E64F3A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:rsidR="00137E24" w:rsidRPr="00E64F3A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E64F3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E64F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E64F3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64F3A" w:rsidRPr="00E64F3A" w:rsidTr="00F94C2C">
        <w:tc>
          <w:tcPr>
            <w:tcW w:w="4320" w:type="dxa"/>
          </w:tcPr>
          <w:p w:rsidR="006526DD" w:rsidRPr="00E64F3A" w:rsidRDefault="00F2014E" w:rsidP="006526DD">
            <w:pPr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990" w:type="dxa"/>
          </w:tcPr>
          <w:p w:rsidR="006526DD" w:rsidRPr="00E64F3A" w:rsidRDefault="006526DD" w:rsidP="006526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18,825</w:t>
            </w:r>
          </w:p>
        </w:tc>
        <w:tc>
          <w:tcPr>
            <w:tcW w:w="270" w:type="dxa"/>
          </w:tcPr>
          <w:p w:rsidR="006526DD" w:rsidRPr="00E64F3A" w:rsidRDefault="006526DD" w:rsidP="0065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:rsidR="006526DD" w:rsidRPr="00E64F3A" w:rsidRDefault="006526DD" w:rsidP="006526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bidi="th-TH"/>
              </w:rPr>
              <w:t>20,371</w:t>
            </w:r>
          </w:p>
        </w:tc>
        <w:tc>
          <w:tcPr>
            <w:tcW w:w="270" w:type="dxa"/>
          </w:tcPr>
          <w:p w:rsidR="006526DD" w:rsidRPr="00E64F3A" w:rsidRDefault="006526DD" w:rsidP="0065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6526DD" w:rsidRPr="00E64F3A" w:rsidRDefault="001228C7" w:rsidP="0065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(915)</w:t>
            </w:r>
          </w:p>
        </w:tc>
        <w:tc>
          <w:tcPr>
            <w:tcW w:w="270" w:type="dxa"/>
          </w:tcPr>
          <w:p w:rsidR="006526DD" w:rsidRPr="00E64F3A" w:rsidRDefault="006526DD" w:rsidP="006526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6526DD" w:rsidRPr="00E64F3A" w:rsidRDefault="006526DD" w:rsidP="006526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(1,037)</w:t>
            </w:r>
          </w:p>
        </w:tc>
      </w:tr>
      <w:tr w:rsidR="00E64F3A" w:rsidRPr="00E64F3A" w:rsidTr="00F94C2C">
        <w:tc>
          <w:tcPr>
            <w:tcW w:w="4320" w:type="dxa"/>
          </w:tcPr>
          <w:p w:rsidR="006526DD" w:rsidRPr="00E64F3A" w:rsidRDefault="00F2014E" w:rsidP="006526D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990" w:type="dxa"/>
          </w:tcPr>
          <w:p w:rsidR="006526DD" w:rsidRPr="00E64F3A" w:rsidRDefault="006526DD" w:rsidP="006526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(915)</w:t>
            </w:r>
          </w:p>
        </w:tc>
        <w:tc>
          <w:tcPr>
            <w:tcW w:w="270" w:type="dxa"/>
          </w:tcPr>
          <w:p w:rsidR="006526DD" w:rsidRPr="00E64F3A" w:rsidRDefault="006526DD" w:rsidP="0065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:rsidR="006526DD" w:rsidRPr="00E64F3A" w:rsidRDefault="006526DD" w:rsidP="006526DD">
            <w:pPr>
              <w:pStyle w:val="acctfourfigures"/>
              <w:tabs>
                <w:tab w:val="clear" w:pos="765"/>
              </w:tabs>
              <w:spacing w:line="240" w:lineRule="atLeast"/>
              <w:ind w:left="-79" w:right="-47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</w:t>
            </w:r>
            <w:r w:rsidRPr="00E64F3A">
              <w:rPr>
                <w:rFonts w:ascii="Angsana New" w:hAnsi="Angsana New" w:cs="Angsana New"/>
                <w:sz w:val="30"/>
                <w:szCs w:val="30"/>
                <w:lang w:bidi="th-TH"/>
              </w:rPr>
              <w:t>(1,037)</w:t>
            </w:r>
          </w:p>
        </w:tc>
        <w:tc>
          <w:tcPr>
            <w:tcW w:w="270" w:type="dxa"/>
          </w:tcPr>
          <w:p w:rsidR="006526DD" w:rsidRPr="00E64F3A" w:rsidRDefault="006526DD" w:rsidP="0065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6526DD" w:rsidRPr="00E64F3A" w:rsidRDefault="001228C7" w:rsidP="006526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915</w:t>
            </w:r>
          </w:p>
        </w:tc>
        <w:tc>
          <w:tcPr>
            <w:tcW w:w="270" w:type="dxa"/>
          </w:tcPr>
          <w:p w:rsidR="006526DD" w:rsidRPr="00E64F3A" w:rsidRDefault="006526DD" w:rsidP="0065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:rsidR="006526DD" w:rsidRPr="00E64F3A" w:rsidRDefault="006526DD" w:rsidP="006526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1,037</w:t>
            </w:r>
          </w:p>
        </w:tc>
      </w:tr>
      <w:tr w:rsidR="00137E24" w:rsidRPr="00E64F3A" w:rsidTr="00F94C2C">
        <w:tc>
          <w:tcPr>
            <w:tcW w:w="4320" w:type="dxa"/>
          </w:tcPr>
          <w:p w:rsidR="00137E24" w:rsidRPr="00E64F3A" w:rsidRDefault="00137E24" w:rsidP="00F94C2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37E24" w:rsidRPr="00E64F3A" w:rsidRDefault="006526DD" w:rsidP="00F94C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17,910</w:t>
            </w:r>
          </w:p>
        </w:tc>
        <w:tc>
          <w:tcPr>
            <w:tcW w:w="270" w:type="dxa"/>
          </w:tcPr>
          <w:p w:rsidR="00137E24" w:rsidRPr="00E64F3A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37E24" w:rsidRPr="00E64F3A" w:rsidRDefault="00137E24" w:rsidP="00F94C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19,334</w:t>
            </w:r>
          </w:p>
        </w:tc>
        <w:tc>
          <w:tcPr>
            <w:tcW w:w="270" w:type="dxa"/>
          </w:tcPr>
          <w:p w:rsidR="00137E24" w:rsidRPr="00E64F3A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37E24" w:rsidRPr="00E64F3A" w:rsidRDefault="00137E24" w:rsidP="001228C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37E24" w:rsidRPr="00E64F3A" w:rsidRDefault="00137E24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37E24" w:rsidRPr="00E64F3A" w:rsidRDefault="00137E24" w:rsidP="001228C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:rsidR="006D0D2D" w:rsidRPr="00E64F3A" w:rsidRDefault="006D0D2D" w:rsidP="0014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16"/>
          <w:szCs w:val="16"/>
        </w:rPr>
      </w:pPr>
    </w:p>
    <w:p w:rsidR="00B17CF3" w:rsidRPr="00E64F3A" w:rsidRDefault="00B17CF3" w:rsidP="0014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รายการเคลื่อนไหวของสินทรัพย์และหนี้สินภาษีเงินได้รอการตัดบัญชีสำหรับปีสิ้นสุดวันที่</w:t>
      </w:r>
      <w:r w:rsidRPr="00E64F3A">
        <w:rPr>
          <w:rFonts w:ascii="Angsana New" w:hAnsi="Angsana New"/>
          <w:sz w:val="30"/>
          <w:szCs w:val="30"/>
        </w:rPr>
        <w:t xml:space="preserve"> 31 </w:t>
      </w:r>
      <w:r w:rsidRPr="00E64F3A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:rsidR="009D0B14" w:rsidRPr="00E64F3A" w:rsidRDefault="009D0B14" w:rsidP="009D0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0622" w:type="dxa"/>
        <w:tblInd w:w="-48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6"/>
        <w:gridCol w:w="1417"/>
        <w:gridCol w:w="178"/>
        <w:gridCol w:w="1381"/>
        <w:gridCol w:w="178"/>
        <w:gridCol w:w="1341"/>
        <w:gridCol w:w="182"/>
        <w:gridCol w:w="1691"/>
        <w:gridCol w:w="179"/>
        <w:gridCol w:w="6"/>
        <w:gridCol w:w="1233"/>
      </w:tblGrid>
      <w:tr w:rsidR="00E64F3A" w:rsidRPr="00E64F3A" w:rsidTr="008F54E2">
        <w:trPr>
          <w:trHeight w:val="80"/>
          <w:tblHeader/>
        </w:trPr>
        <w:tc>
          <w:tcPr>
            <w:tcW w:w="2836" w:type="dxa"/>
          </w:tcPr>
          <w:p w:rsidR="00E70662" w:rsidRPr="00E64F3A" w:rsidRDefault="00E70662" w:rsidP="008F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E70662" w:rsidRPr="00E64F3A" w:rsidRDefault="00E70662" w:rsidP="008F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E70662" w:rsidRPr="00E64F3A" w:rsidRDefault="00E70662" w:rsidP="008F54E2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:rsidR="00E70662" w:rsidRPr="00E64F3A" w:rsidRDefault="00E70662" w:rsidP="008F54E2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1" w:type="dxa"/>
            <w:vMerge w:val="restart"/>
          </w:tcPr>
          <w:p w:rsidR="00E70662" w:rsidRPr="00E64F3A" w:rsidRDefault="00E70662" w:rsidP="008F54E2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4F3A">
              <w:rPr>
                <w:rFonts w:ascii="Angsana New" w:hAnsi="Angsana New" w:hint="cs"/>
                <w:sz w:val="26"/>
                <w:szCs w:val="26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E64F3A">
              <w:rPr>
                <w:rFonts w:ascii="Angsana New" w:hAnsi="Angsana New"/>
                <w:sz w:val="26"/>
                <w:szCs w:val="26"/>
              </w:rPr>
              <w:t xml:space="preserve">9 </w:t>
            </w:r>
            <w:r w:rsidRPr="00E64F3A">
              <w:rPr>
                <w:rFonts w:ascii="Angsana New" w:hAnsi="Angsana New" w:hint="cs"/>
                <w:sz w:val="26"/>
                <w:szCs w:val="26"/>
                <w:cs/>
              </w:rPr>
              <w:t>มาถือปฏิบัติเป็นครั้งแรก</w:t>
            </w:r>
          </w:p>
        </w:tc>
        <w:tc>
          <w:tcPr>
            <w:tcW w:w="178" w:type="dxa"/>
          </w:tcPr>
          <w:p w:rsidR="00E70662" w:rsidRPr="00E64F3A" w:rsidRDefault="00E70662" w:rsidP="008F54E2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1" w:type="dxa"/>
            <w:vAlign w:val="bottom"/>
          </w:tcPr>
          <w:p w:rsidR="00E70662" w:rsidRPr="00E64F3A" w:rsidRDefault="00E70662" w:rsidP="008F54E2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" w:type="dxa"/>
            <w:vAlign w:val="bottom"/>
          </w:tcPr>
          <w:p w:rsidR="00E70662" w:rsidRPr="00E64F3A" w:rsidRDefault="00E70662" w:rsidP="008F54E2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85" w:type="dxa"/>
            <w:gridSpan w:val="2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33" w:type="dxa"/>
            <w:vAlign w:val="bottom"/>
          </w:tcPr>
          <w:p w:rsidR="00E70662" w:rsidRPr="00E64F3A" w:rsidRDefault="00E70662" w:rsidP="008F54E2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64F3A" w:rsidRPr="00E64F3A" w:rsidTr="008F54E2">
        <w:trPr>
          <w:trHeight w:val="80"/>
          <w:tblHeader/>
        </w:trPr>
        <w:tc>
          <w:tcPr>
            <w:tcW w:w="2836" w:type="dxa"/>
          </w:tcPr>
          <w:p w:rsidR="00E70662" w:rsidRPr="00E64F3A" w:rsidRDefault="00E70662" w:rsidP="008F54E2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E70662" w:rsidRPr="00E64F3A" w:rsidRDefault="00E70662" w:rsidP="008F54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4F3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sz w:val="26"/>
                <w:szCs w:val="26"/>
              </w:rPr>
              <w:t>1</w:t>
            </w:r>
            <w:r w:rsidRPr="00E64F3A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E64F3A">
              <w:rPr>
                <w:rFonts w:ascii="Angsana New" w:hAnsi="Angsana New"/>
                <w:sz w:val="26"/>
                <w:szCs w:val="26"/>
              </w:rPr>
              <w:t>256</w:t>
            </w:r>
            <w:r w:rsidRPr="00E64F3A">
              <w:rPr>
                <w:rFonts w:ascii="Angsana New" w:hAnsi="Angsana New" w:hint="cs"/>
                <w:sz w:val="26"/>
                <w:szCs w:val="26"/>
                <w:cs/>
              </w:rPr>
              <w:t>3 (ก่อนปรับปรุง)</w:t>
            </w:r>
          </w:p>
        </w:tc>
        <w:tc>
          <w:tcPr>
            <w:tcW w:w="178" w:type="dxa"/>
          </w:tcPr>
          <w:p w:rsidR="00E70662" w:rsidRPr="00E64F3A" w:rsidRDefault="00E70662" w:rsidP="008F54E2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1" w:type="dxa"/>
            <w:vMerge/>
          </w:tcPr>
          <w:p w:rsidR="00E70662" w:rsidRPr="00E64F3A" w:rsidRDefault="00E70662" w:rsidP="008F54E2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:rsidR="00E70662" w:rsidRPr="00E64F3A" w:rsidRDefault="00E70662" w:rsidP="008F54E2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1" w:type="dxa"/>
            <w:vAlign w:val="bottom"/>
          </w:tcPr>
          <w:p w:rsidR="00E70662" w:rsidRPr="00E64F3A" w:rsidRDefault="00E70662" w:rsidP="008F54E2">
            <w:pPr>
              <w:ind w:left="-50" w:right="-53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4F3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sz w:val="26"/>
                <w:szCs w:val="26"/>
              </w:rPr>
              <w:t>1</w:t>
            </w:r>
            <w:r w:rsidRPr="00E64F3A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E64F3A">
              <w:rPr>
                <w:rFonts w:ascii="Angsana New" w:hAnsi="Angsana New"/>
                <w:sz w:val="26"/>
                <w:szCs w:val="26"/>
              </w:rPr>
              <w:t>256</w:t>
            </w:r>
            <w:r w:rsidRPr="00E64F3A">
              <w:rPr>
                <w:rFonts w:ascii="Angsana New" w:hAnsi="Angsana New" w:hint="cs"/>
                <w:sz w:val="26"/>
                <w:szCs w:val="26"/>
                <w:cs/>
              </w:rPr>
              <w:t>3 (หลังปรับปรุง)</w:t>
            </w:r>
          </w:p>
        </w:tc>
        <w:tc>
          <w:tcPr>
            <w:tcW w:w="182" w:type="dxa"/>
            <w:vAlign w:val="bottom"/>
          </w:tcPr>
          <w:p w:rsidR="00E70662" w:rsidRPr="00E64F3A" w:rsidRDefault="00E70662" w:rsidP="008F54E2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E70662" w:rsidRPr="00E64F3A" w:rsidRDefault="00E70662" w:rsidP="008F54E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4F3A">
              <w:rPr>
                <w:rFonts w:ascii="Angsana New" w:hAnsi="Angsana New"/>
                <w:sz w:val="26"/>
                <w:szCs w:val="26"/>
                <w:cs/>
              </w:rPr>
              <w:t>บันทึกเป็น</w:t>
            </w:r>
            <w:r w:rsidRPr="00E64F3A">
              <w:rPr>
                <w:rFonts w:ascii="Angsana New" w:hAnsi="Angsana New"/>
                <w:sz w:val="26"/>
                <w:szCs w:val="26"/>
              </w:rPr>
              <w:br/>
            </w:r>
            <w:r w:rsidRPr="00E64F3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64F3A">
              <w:rPr>
                <w:rFonts w:ascii="Angsana New" w:hAnsi="Angsana New" w:hint="cs"/>
                <w:sz w:val="26"/>
                <w:szCs w:val="26"/>
                <w:cs/>
              </w:rPr>
              <w:t>รายจ่าย</w:t>
            </w:r>
            <w:r w:rsidRPr="00E64F3A">
              <w:rPr>
                <w:rFonts w:ascii="Angsana New" w:hAnsi="Angsana New"/>
                <w:sz w:val="26"/>
                <w:szCs w:val="26"/>
                <w:cs/>
              </w:rPr>
              <w:t>) /รายได้</w:t>
            </w:r>
            <w:r w:rsidRPr="00E64F3A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E64F3A">
              <w:rPr>
                <w:rFonts w:ascii="Angsana New" w:hAnsi="Angsana New"/>
                <w:sz w:val="26"/>
                <w:szCs w:val="26"/>
                <w:cs/>
              </w:rPr>
              <w:t>กำไรหรือ</w:t>
            </w:r>
          </w:p>
          <w:p w:rsidR="00E70662" w:rsidRPr="00E64F3A" w:rsidRDefault="00E70662" w:rsidP="008F54E2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4F3A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79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39" w:type="dxa"/>
            <w:gridSpan w:val="2"/>
            <w:vAlign w:val="bottom"/>
          </w:tcPr>
          <w:p w:rsidR="00E70662" w:rsidRPr="00E64F3A" w:rsidRDefault="00E70662" w:rsidP="0071406C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4F3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sz w:val="26"/>
                <w:szCs w:val="26"/>
              </w:rPr>
              <w:t>3</w:t>
            </w:r>
            <w:r w:rsidR="0071406C" w:rsidRPr="00E64F3A">
              <w:rPr>
                <w:rFonts w:ascii="Angsana New" w:hAnsi="Angsana New"/>
                <w:sz w:val="26"/>
                <w:szCs w:val="26"/>
              </w:rPr>
              <w:t>1</w:t>
            </w:r>
            <w:r w:rsidRPr="00E64F3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1406C" w:rsidRPr="00E64F3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64F3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64F3A">
              <w:rPr>
                <w:rFonts w:ascii="Angsana New" w:hAnsi="Angsana New"/>
                <w:sz w:val="26"/>
                <w:szCs w:val="26"/>
              </w:rPr>
              <w:t>256</w:t>
            </w:r>
            <w:r w:rsidRPr="00E64F3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</w:tr>
      <w:tr w:rsidR="00E64F3A" w:rsidRPr="00E64F3A" w:rsidTr="008F54E2">
        <w:trPr>
          <w:trHeight w:val="80"/>
          <w:tblHeader/>
        </w:trPr>
        <w:tc>
          <w:tcPr>
            <w:tcW w:w="2836" w:type="dxa"/>
          </w:tcPr>
          <w:p w:rsidR="00E70662" w:rsidRPr="00E64F3A" w:rsidRDefault="00E70662" w:rsidP="008F54E2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E70662" w:rsidRPr="00E64F3A" w:rsidRDefault="00E70662" w:rsidP="008F54E2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E70662" w:rsidRPr="00E64F3A" w:rsidRDefault="00E70662" w:rsidP="008F54E2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:rsidR="00E70662" w:rsidRPr="00E64F3A" w:rsidRDefault="00E70662" w:rsidP="008F54E2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E70662" w:rsidRPr="00E64F3A" w:rsidRDefault="00E70662" w:rsidP="008F54E2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:rsidR="00E70662" w:rsidRPr="00E64F3A" w:rsidRDefault="00E70662" w:rsidP="008F54E2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:rsidR="00E70662" w:rsidRPr="00E64F3A" w:rsidRDefault="00E70662" w:rsidP="008F54E2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E70662" w:rsidRPr="00E64F3A" w:rsidRDefault="00E70662" w:rsidP="00C83D0B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E64F3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(หมายเหตุ</w:t>
            </w:r>
            <w:r w:rsidR="00C83D0B" w:rsidRPr="00E64F3A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31</w:t>
            </w:r>
            <w:r w:rsidRPr="00E64F3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79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39" w:type="dxa"/>
            <w:gridSpan w:val="2"/>
            <w:vAlign w:val="bottom"/>
          </w:tcPr>
          <w:p w:rsidR="00E70662" w:rsidRPr="00E64F3A" w:rsidRDefault="00E70662" w:rsidP="008F54E2">
            <w:pPr>
              <w:ind w:left="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4F3A" w:rsidRPr="00E64F3A" w:rsidTr="008F54E2">
        <w:trPr>
          <w:trHeight w:val="80"/>
          <w:tblHeader/>
        </w:trPr>
        <w:tc>
          <w:tcPr>
            <w:tcW w:w="2836" w:type="dxa"/>
          </w:tcPr>
          <w:p w:rsidR="00E70662" w:rsidRPr="00E64F3A" w:rsidRDefault="00E70662" w:rsidP="008F54E2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E70662" w:rsidRPr="00E64F3A" w:rsidRDefault="00E70662" w:rsidP="008F54E2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:rsidR="00E70662" w:rsidRPr="00E64F3A" w:rsidRDefault="00E70662" w:rsidP="008F54E2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81" w:type="dxa"/>
          </w:tcPr>
          <w:p w:rsidR="00E70662" w:rsidRPr="00E64F3A" w:rsidRDefault="00E70662" w:rsidP="008F54E2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:rsidR="00E70662" w:rsidRPr="00E64F3A" w:rsidRDefault="00E70662" w:rsidP="008F54E2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32" w:type="dxa"/>
            <w:gridSpan w:val="6"/>
          </w:tcPr>
          <w:p w:rsidR="00E70662" w:rsidRPr="00E64F3A" w:rsidRDefault="00E70662" w:rsidP="008F54E2">
            <w:pPr>
              <w:ind w:left="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F3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E64F3A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หน่วย </w:t>
            </w:r>
            <w:r w:rsidRPr="00E64F3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: พันบาท)</w:t>
            </w:r>
          </w:p>
        </w:tc>
      </w:tr>
      <w:tr w:rsidR="00E64F3A" w:rsidRPr="00E64F3A" w:rsidTr="008F54E2">
        <w:trPr>
          <w:trHeight w:val="80"/>
        </w:trPr>
        <w:tc>
          <w:tcPr>
            <w:tcW w:w="2836" w:type="dxa"/>
          </w:tcPr>
          <w:p w:rsidR="00E70662" w:rsidRPr="00E64F3A" w:rsidRDefault="00E70662" w:rsidP="008F54E2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64F3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1" w:type="dxa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9" w:type="dxa"/>
            <w:gridSpan w:val="2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E64F3A" w:rsidRPr="00E64F3A" w:rsidTr="008F54E2">
        <w:trPr>
          <w:trHeight w:val="80"/>
        </w:trPr>
        <w:tc>
          <w:tcPr>
            <w:tcW w:w="2836" w:type="dxa"/>
          </w:tcPr>
          <w:p w:rsidR="00E70662" w:rsidRPr="00E64F3A" w:rsidRDefault="00E70662" w:rsidP="008F54E2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E64F3A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7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4,985</w:t>
            </w:r>
          </w:p>
        </w:tc>
        <w:tc>
          <w:tcPr>
            <w:tcW w:w="178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218</w:t>
            </w:r>
          </w:p>
        </w:tc>
        <w:tc>
          <w:tcPr>
            <w:tcW w:w="178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1" w:type="dxa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5,203</w:t>
            </w:r>
          </w:p>
        </w:tc>
        <w:tc>
          <w:tcPr>
            <w:tcW w:w="182" w:type="dxa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(40</w:t>
            </w:r>
            <w:r w:rsidR="001228C7"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79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9" w:type="dxa"/>
            <w:gridSpan w:val="2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4,79</w:t>
            </w:r>
            <w:r w:rsidR="001228C7"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</w:tr>
      <w:tr w:rsidR="00E64F3A" w:rsidRPr="00E64F3A" w:rsidTr="008F54E2">
        <w:trPr>
          <w:trHeight w:val="80"/>
        </w:trPr>
        <w:tc>
          <w:tcPr>
            <w:tcW w:w="2836" w:type="dxa"/>
          </w:tcPr>
          <w:p w:rsidR="00E70662" w:rsidRPr="00E64F3A" w:rsidRDefault="00E70662" w:rsidP="008F54E2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64F3A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17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972</w:t>
            </w:r>
          </w:p>
        </w:tc>
        <w:tc>
          <w:tcPr>
            <w:tcW w:w="178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1" w:type="dxa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972</w:t>
            </w:r>
          </w:p>
        </w:tc>
        <w:tc>
          <w:tcPr>
            <w:tcW w:w="182" w:type="dxa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1228C7"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33</w:t>
            </w: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79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39" w:type="dxa"/>
            <w:gridSpan w:val="2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  <w:r w:rsidR="001228C7"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39</w:t>
            </w:r>
          </w:p>
        </w:tc>
      </w:tr>
      <w:tr w:rsidR="00E64F3A" w:rsidRPr="00E64F3A" w:rsidTr="008F54E2">
        <w:trPr>
          <w:trHeight w:val="80"/>
        </w:trPr>
        <w:tc>
          <w:tcPr>
            <w:tcW w:w="2836" w:type="dxa"/>
          </w:tcPr>
          <w:p w:rsidR="00E70662" w:rsidRPr="00E64F3A" w:rsidRDefault="00E70662" w:rsidP="008F54E2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E64F3A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17" w:type="dxa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12,296</w:t>
            </w:r>
          </w:p>
        </w:tc>
        <w:tc>
          <w:tcPr>
            <w:tcW w:w="178" w:type="dxa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1" w:type="dxa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12,296</w:t>
            </w:r>
          </w:p>
        </w:tc>
        <w:tc>
          <w:tcPr>
            <w:tcW w:w="182" w:type="dxa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E70662" w:rsidRPr="00E64F3A" w:rsidRDefault="001228C7" w:rsidP="008F54E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(1,323)</w:t>
            </w:r>
          </w:p>
        </w:tc>
        <w:tc>
          <w:tcPr>
            <w:tcW w:w="179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9" w:type="dxa"/>
            <w:gridSpan w:val="2"/>
            <w:vAlign w:val="bottom"/>
          </w:tcPr>
          <w:p w:rsidR="00E70662" w:rsidRPr="00E64F3A" w:rsidRDefault="001228C7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10,973</w:t>
            </w:r>
          </w:p>
        </w:tc>
      </w:tr>
      <w:tr w:rsidR="00E64F3A" w:rsidRPr="00E64F3A" w:rsidTr="008F54E2">
        <w:trPr>
          <w:trHeight w:val="80"/>
        </w:trPr>
        <w:tc>
          <w:tcPr>
            <w:tcW w:w="2836" w:type="dxa"/>
          </w:tcPr>
          <w:p w:rsidR="00E70662" w:rsidRPr="00E64F3A" w:rsidRDefault="00E70662" w:rsidP="008F54E2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64F3A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17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136</w:t>
            </w:r>
          </w:p>
        </w:tc>
        <w:tc>
          <w:tcPr>
            <w:tcW w:w="178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1" w:type="dxa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136</w:t>
            </w:r>
          </w:p>
        </w:tc>
        <w:tc>
          <w:tcPr>
            <w:tcW w:w="182" w:type="dxa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39" w:type="dxa"/>
            <w:gridSpan w:val="2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136</w:t>
            </w:r>
          </w:p>
        </w:tc>
      </w:tr>
      <w:tr w:rsidR="00E64F3A" w:rsidRPr="00E64F3A" w:rsidTr="008F54E2">
        <w:trPr>
          <w:trHeight w:val="80"/>
        </w:trPr>
        <w:tc>
          <w:tcPr>
            <w:tcW w:w="2836" w:type="dxa"/>
          </w:tcPr>
          <w:p w:rsidR="00E70662" w:rsidRPr="00E64F3A" w:rsidRDefault="00E70662" w:rsidP="008F54E2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F3A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1,982</w:t>
            </w:r>
          </w:p>
        </w:tc>
        <w:tc>
          <w:tcPr>
            <w:tcW w:w="178" w:type="dxa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1" w:type="dxa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1,982</w:t>
            </w:r>
          </w:p>
        </w:tc>
        <w:tc>
          <w:tcPr>
            <w:tcW w:w="182" w:type="dxa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39" w:type="dxa"/>
            <w:gridSpan w:val="2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1,982</w:t>
            </w:r>
          </w:p>
        </w:tc>
      </w:tr>
      <w:tr w:rsidR="00E64F3A" w:rsidRPr="00E64F3A" w:rsidTr="008F54E2">
        <w:trPr>
          <w:trHeight w:val="80"/>
        </w:trPr>
        <w:tc>
          <w:tcPr>
            <w:tcW w:w="2836" w:type="dxa"/>
          </w:tcPr>
          <w:p w:rsidR="00E70662" w:rsidRPr="00E64F3A" w:rsidRDefault="00E70662" w:rsidP="008F54E2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E64F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20,371</w:t>
            </w:r>
          </w:p>
        </w:tc>
        <w:tc>
          <w:tcPr>
            <w:tcW w:w="178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218</w:t>
            </w:r>
          </w:p>
        </w:tc>
        <w:tc>
          <w:tcPr>
            <w:tcW w:w="178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20,589</w:t>
            </w:r>
          </w:p>
        </w:tc>
        <w:tc>
          <w:tcPr>
            <w:tcW w:w="182" w:type="dxa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0662" w:rsidRPr="00E64F3A" w:rsidRDefault="001228C7" w:rsidP="008F54E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(1,764)</w:t>
            </w:r>
          </w:p>
        </w:tc>
        <w:tc>
          <w:tcPr>
            <w:tcW w:w="179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0662" w:rsidRPr="00E64F3A" w:rsidRDefault="001228C7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18,825</w:t>
            </w:r>
          </w:p>
        </w:tc>
      </w:tr>
      <w:tr w:rsidR="00E64F3A" w:rsidRPr="00E64F3A" w:rsidTr="008F54E2">
        <w:trPr>
          <w:trHeight w:val="80"/>
        </w:trPr>
        <w:tc>
          <w:tcPr>
            <w:tcW w:w="2836" w:type="dxa"/>
          </w:tcPr>
          <w:p w:rsidR="00E70662" w:rsidRPr="00E64F3A" w:rsidRDefault="00E70662" w:rsidP="008F54E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E70662" w:rsidRPr="00E64F3A" w:rsidRDefault="00E70662" w:rsidP="008F54E2">
            <w:pPr>
              <w:ind w:left="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8" w:type="dxa"/>
          </w:tcPr>
          <w:p w:rsidR="00E70662" w:rsidRPr="00E64F3A" w:rsidRDefault="00E70662" w:rsidP="008F54E2">
            <w:pPr>
              <w:ind w:left="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81" w:type="dxa"/>
            <w:tcBorders>
              <w:top w:val="double" w:sz="4" w:space="0" w:color="auto"/>
            </w:tcBorders>
          </w:tcPr>
          <w:p w:rsidR="00E70662" w:rsidRPr="00E64F3A" w:rsidRDefault="00E70662" w:rsidP="008F54E2">
            <w:pPr>
              <w:ind w:left="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8" w:type="dxa"/>
          </w:tcPr>
          <w:p w:rsidR="00E70662" w:rsidRPr="00E64F3A" w:rsidRDefault="00E70662" w:rsidP="008F54E2">
            <w:pPr>
              <w:ind w:left="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632" w:type="dxa"/>
            <w:gridSpan w:val="6"/>
            <w:vAlign w:val="bottom"/>
          </w:tcPr>
          <w:p w:rsidR="00E70662" w:rsidRPr="00E64F3A" w:rsidRDefault="00E70662" w:rsidP="008F54E2">
            <w:pPr>
              <w:ind w:left="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64F3A" w:rsidRPr="00E64F3A" w:rsidTr="008F54E2">
        <w:trPr>
          <w:trHeight w:val="80"/>
        </w:trPr>
        <w:tc>
          <w:tcPr>
            <w:tcW w:w="2836" w:type="dxa"/>
          </w:tcPr>
          <w:p w:rsidR="00E70662" w:rsidRPr="00E64F3A" w:rsidRDefault="00E70662" w:rsidP="008F54E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64F3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39" w:type="dxa"/>
            <w:gridSpan w:val="2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E64F3A" w:rsidRPr="00E64F3A" w:rsidTr="008F54E2">
        <w:trPr>
          <w:trHeight w:val="80"/>
        </w:trPr>
        <w:tc>
          <w:tcPr>
            <w:tcW w:w="2836" w:type="dxa"/>
          </w:tcPr>
          <w:p w:rsidR="00E70662" w:rsidRPr="00E64F3A" w:rsidRDefault="00E70662" w:rsidP="008F54E2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F3A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หนี้สินภาษีเงินได้สัญญาเช่าการเงิน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6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E64F3A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(</w:t>
            </w: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1,037</w:t>
            </w:r>
            <w:r w:rsidRPr="00E64F3A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               -</w:t>
            </w:r>
          </w:p>
        </w:tc>
        <w:tc>
          <w:tcPr>
            <w:tcW w:w="178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1" w:type="dxa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    (1,037)</w:t>
            </w:r>
          </w:p>
        </w:tc>
        <w:tc>
          <w:tcPr>
            <w:tcW w:w="182" w:type="dxa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E70662" w:rsidRPr="00E64F3A" w:rsidRDefault="005654AE" w:rsidP="008F54E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122</w:t>
            </w:r>
          </w:p>
        </w:tc>
        <w:tc>
          <w:tcPr>
            <w:tcW w:w="179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39" w:type="dxa"/>
            <w:gridSpan w:val="2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5654AE"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915</w:t>
            </w:r>
            <w:r w:rsidRPr="00E64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E64F3A" w:rsidRPr="00E64F3A" w:rsidTr="008F54E2">
        <w:trPr>
          <w:trHeight w:val="80"/>
        </w:trPr>
        <w:tc>
          <w:tcPr>
            <w:tcW w:w="2836" w:type="dxa"/>
          </w:tcPr>
          <w:p w:rsidR="00E70662" w:rsidRPr="00E64F3A" w:rsidRDefault="00E70662" w:rsidP="008F54E2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E64F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(</w:t>
            </w:r>
            <w:r w:rsidRPr="00E64F3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1,037</w:t>
            </w:r>
            <w:r w:rsidRPr="00E64F3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(1,037)</w:t>
            </w:r>
          </w:p>
        </w:tc>
        <w:tc>
          <w:tcPr>
            <w:tcW w:w="182" w:type="dxa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0662" w:rsidRPr="00E64F3A" w:rsidRDefault="005654AE" w:rsidP="008F54E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122</w:t>
            </w:r>
          </w:p>
        </w:tc>
        <w:tc>
          <w:tcPr>
            <w:tcW w:w="179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5654AE" w:rsidRPr="00E64F3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915</w:t>
            </w:r>
            <w:r w:rsidRPr="00E64F3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E64F3A" w:rsidRPr="00E64F3A" w:rsidTr="008F54E2">
        <w:trPr>
          <w:trHeight w:val="80"/>
        </w:trPr>
        <w:tc>
          <w:tcPr>
            <w:tcW w:w="2836" w:type="dxa"/>
          </w:tcPr>
          <w:p w:rsidR="00E70662" w:rsidRPr="00E64F3A" w:rsidRDefault="00E70662" w:rsidP="008F54E2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E64F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19,334</w:t>
            </w:r>
          </w:p>
        </w:tc>
        <w:tc>
          <w:tcPr>
            <w:tcW w:w="178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  <w:tcBorders>
              <w:top w:val="double" w:sz="4" w:space="0" w:color="auto"/>
              <w:bottom w:val="double" w:sz="4" w:space="0" w:color="auto"/>
            </w:tcBorders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218</w:t>
            </w:r>
          </w:p>
        </w:tc>
        <w:tc>
          <w:tcPr>
            <w:tcW w:w="178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19,552</w:t>
            </w:r>
          </w:p>
        </w:tc>
        <w:tc>
          <w:tcPr>
            <w:tcW w:w="182" w:type="dxa"/>
            <w:vAlign w:val="bottom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bottom w:val="double" w:sz="4" w:space="0" w:color="auto"/>
            </w:tcBorders>
            <w:vAlign w:val="bottom"/>
          </w:tcPr>
          <w:p w:rsidR="00E70662" w:rsidRPr="00E64F3A" w:rsidRDefault="005654AE" w:rsidP="008F54E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(1,642)</w:t>
            </w:r>
          </w:p>
        </w:tc>
        <w:tc>
          <w:tcPr>
            <w:tcW w:w="179" w:type="dxa"/>
          </w:tcPr>
          <w:p w:rsidR="00E70662" w:rsidRPr="00E64F3A" w:rsidRDefault="00E70662" w:rsidP="008F54E2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39" w:type="dxa"/>
            <w:gridSpan w:val="2"/>
            <w:tcBorders>
              <w:bottom w:val="double" w:sz="4" w:space="0" w:color="auto"/>
            </w:tcBorders>
            <w:vAlign w:val="bottom"/>
          </w:tcPr>
          <w:p w:rsidR="00E70662" w:rsidRPr="00E64F3A" w:rsidRDefault="005654AE" w:rsidP="008F54E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17,910</w:t>
            </w:r>
          </w:p>
        </w:tc>
      </w:tr>
    </w:tbl>
    <w:p w:rsidR="00F17D11" w:rsidRPr="00E64F3A" w:rsidRDefault="00F17D11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5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18"/>
        <w:gridCol w:w="1440"/>
        <w:gridCol w:w="180"/>
        <w:gridCol w:w="1800"/>
        <w:gridCol w:w="179"/>
        <w:gridCol w:w="6"/>
        <w:gridCol w:w="1427"/>
        <w:gridCol w:w="6"/>
      </w:tblGrid>
      <w:tr w:rsidR="00E64F3A" w:rsidRPr="00E64F3A" w:rsidTr="00465D5C">
        <w:trPr>
          <w:trHeight w:val="80"/>
          <w:tblHeader/>
        </w:trPr>
        <w:tc>
          <w:tcPr>
            <w:tcW w:w="4318" w:type="dxa"/>
          </w:tcPr>
          <w:p w:rsidR="00B3710B" w:rsidRPr="00E64F3A" w:rsidRDefault="00B3710B" w:rsidP="00B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65D5C" w:rsidRPr="00E64F3A" w:rsidRDefault="00465D5C" w:rsidP="00465D5C">
            <w:pPr>
              <w:ind w:right="-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:rsidR="00B3710B" w:rsidRPr="00E64F3A" w:rsidRDefault="00B3710B" w:rsidP="00BE7691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85" w:type="dxa"/>
            <w:gridSpan w:val="2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33" w:type="dxa"/>
            <w:gridSpan w:val="2"/>
            <w:vAlign w:val="bottom"/>
          </w:tcPr>
          <w:p w:rsidR="00B3710B" w:rsidRPr="00E64F3A" w:rsidRDefault="00B3710B" w:rsidP="00BE7691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64F3A" w:rsidRPr="00E64F3A" w:rsidTr="00465D5C">
        <w:trPr>
          <w:gridAfter w:val="1"/>
          <w:wAfter w:w="6" w:type="dxa"/>
          <w:trHeight w:val="80"/>
          <w:tblHeader/>
        </w:trPr>
        <w:tc>
          <w:tcPr>
            <w:tcW w:w="4318" w:type="dxa"/>
          </w:tcPr>
          <w:p w:rsidR="00B3710B" w:rsidRPr="00E64F3A" w:rsidRDefault="00B3710B" w:rsidP="00BE7691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65D5C" w:rsidRPr="00E64F3A" w:rsidRDefault="00465D5C" w:rsidP="00BE7691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65D5C" w:rsidRPr="00E64F3A" w:rsidRDefault="00465D5C" w:rsidP="00BE7691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3710B" w:rsidRPr="00E64F3A" w:rsidRDefault="00B3710B" w:rsidP="00BE7691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sz w:val="30"/>
                <w:szCs w:val="30"/>
              </w:rPr>
              <w:t>1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E64F3A">
              <w:rPr>
                <w:rFonts w:ascii="Angsana New" w:hAnsi="Angsana New"/>
                <w:sz w:val="30"/>
                <w:szCs w:val="30"/>
              </w:rPr>
              <w:t>256</w:t>
            </w:r>
            <w:r w:rsidR="007862E9" w:rsidRPr="00E64F3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:rsidR="00B3710B" w:rsidRPr="00E64F3A" w:rsidRDefault="00B3710B" w:rsidP="00BE7691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465D5C" w:rsidRPr="00E64F3A" w:rsidRDefault="00465D5C" w:rsidP="00BE7691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</w:p>
          <w:p w:rsidR="00465D5C" w:rsidRPr="00E64F3A" w:rsidRDefault="00465D5C" w:rsidP="00BE7691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) /รายได้</w:t>
            </w:r>
          </w:p>
          <w:p w:rsidR="00B3710B" w:rsidRPr="00E64F3A" w:rsidRDefault="00B3710B" w:rsidP="00BE7691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:rsidR="00B3710B" w:rsidRPr="00E64F3A" w:rsidRDefault="00B3710B" w:rsidP="00BE7691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79" w:type="dxa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33" w:type="dxa"/>
            <w:gridSpan w:val="2"/>
            <w:vAlign w:val="bottom"/>
          </w:tcPr>
          <w:p w:rsidR="00B3710B" w:rsidRPr="00E64F3A" w:rsidRDefault="00B3710B" w:rsidP="00BE7691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64F3A">
              <w:rPr>
                <w:rFonts w:ascii="Angsana New" w:hAnsi="Angsana New"/>
                <w:sz w:val="30"/>
                <w:szCs w:val="30"/>
              </w:rPr>
              <w:t>256</w:t>
            </w:r>
            <w:r w:rsidR="007862E9" w:rsidRPr="00E64F3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64F3A" w:rsidRPr="00E64F3A" w:rsidTr="00465D5C">
        <w:trPr>
          <w:gridAfter w:val="1"/>
          <w:wAfter w:w="6" w:type="dxa"/>
          <w:trHeight w:val="80"/>
          <w:tblHeader/>
        </w:trPr>
        <w:tc>
          <w:tcPr>
            <w:tcW w:w="4318" w:type="dxa"/>
          </w:tcPr>
          <w:p w:rsidR="00B3710B" w:rsidRPr="00E64F3A" w:rsidRDefault="00B3710B" w:rsidP="00BE7691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B3710B" w:rsidRPr="00E64F3A" w:rsidRDefault="00B3710B" w:rsidP="00BE7691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3710B" w:rsidRPr="00E64F3A" w:rsidRDefault="00B3710B" w:rsidP="00BE7691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B3710B" w:rsidRPr="00E64F3A" w:rsidRDefault="00B3710B" w:rsidP="00BE7691">
            <w:pPr>
              <w:ind w:left="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</w:t>
            </w:r>
            <w:r w:rsidRPr="00E64F3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31</w:t>
            </w: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79" w:type="dxa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33" w:type="dxa"/>
            <w:gridSpan w:val="2"/>
            <w:vAlign w:val="bottom"/>
          </w:tcPr>
          <w:p w:rsidR="00B3710B" w:rsidRPr="00E64F3A" w:rsidRDefault="00B3710B" w:rsidP="00BE7691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BE7691">
        <w:trPr>
          <w:trHeight w:val="80"/>
          <w:tblHeader/>
        </w:trPr>
        <w:tc>
          <w:tcPr>
            <w:tcW w:w="4318" w:type="dxa"/>
          </w:tcPr>
          <w:p w:rsidR="00B3710B" w:rsidRPr="00E64F3A" w:rsidRDefault="00B3710B" w:rsidP="00BE7691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8" w:type="dxa"/>
            <w:gridSpan w:val="7"/>
          </w:tcPr>
          <w:p w:rsidR="00B3710B" w:rsidRPr="00E64F3A" w:rsidRDefault="00B3710B" w:rsidP="00BE7691">
            <w:pPr>
              <w:ind w:left="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E64F3A" w:rsidRPr="00E64F3A" w:rsidTr="00465D5C">
        <w:trPr>
          <w:gridAfter w:val="1"/>
          <w:wAfter w:w="6" w:type="dxa"/>
          <w:trHeight w:val="80"/>
        </w:trPr>
        <w:tc>
          <w:tcPr>
            <w:tcW w:w="4318" w:type="dxa"/>
          </w:tcPr>
          <w:p w:rsidR="00B3710B" w:rsidRPr="00E64F3A" w:rsidRDefault="00B3710B" w:rsidP="00BE7691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  <w:gridSpan w:val="2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64F3A" w:rsidRPr="00E64F3A" w:rsidTr="00465D5C">
        <w:trPr>
          <w:gridAfter w:val="1"/>
          <w:wAfter w:w="6" w:type="dxa"/>
          <w:trHeight w:val="80"/>
        </w:trPr>
        <w:tc>
          <w:tcPr>
            <w:tcW w:w="4318" w:type="dxa"/>
          </w:tcPr>
          <w:p w:rsidR="00B3710B" w:rsidRPr="00E64F3A" w:rsidRDefault="00B3710B" w:rsidP="00BE7691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1,231</w:t>
            </w:r>
          </w:p>
        </w:tc>
        <w:tc>
          <w:tcPr>
            <w:tcW w:w="180" w:type="dxa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3,754</w:t>
            </w:r>
          </w:p>
        </w:tc>
        <w:tc>
          <w:tcPr>
            <w:tcW w:w="179" w:type="dxa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  <w:gridSpan w:val="2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4,985</w:t>
            </w:r>
          </w:p>
        </w:tc>
      </w:tr>
      <w:tr w:rsidR="00E64F3A" w:rsidRPr="00E64F3A" w:rsidTr="00465D5C">
        <w:trPr>
          <w:gridAfter w:val="1"/>
          <w:wAfter w:w="6" w:type="dxa"/>
          <w:trHeight w:val="80"/>
        </w:trPr>
        <w:tc>
          <w:tcPr>
            <w:tcW w:w="4318" w:type="dxa"/>
          </w:tcPr>
          <w:p w:rsidR="00B3710B" w:rsidRPr="00E64F3A" w:rsidRDefault="00B3710B" w:rsidP="00BE7691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40" w:type="dxa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1,231</w:t>
            </w:r>
          </w:p>
        </w:tc>
        <w:tc>
          <w:tcPr>
            <w:tcW w:w="180" w:type="dxa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(259)</w:t>
            </w:r>
          </w:p>
        </w:tc>
        <w:tc>
          <w:tcPr>
            <w:tcW w:w="179" w:type="dxa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3" w:type="dxa"/>
            <w:gridSpan w:val="2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972</w:t>
            </w:r>
          </w:p>
        </w:tc>
      </w:tr>
      <w:tr w:rsidR="00E64F3A" w:rsidRPr="00E64F3A" w:rsidTr="00465D5C">
        <w:trPr>
          <w:gridAfter w:val="1"/>
          <w:wAfter w:w="6" w:type="dxa"/>
          <w:trHeight w:val="80"/>
        </w:trPr>
        <w:tc>
          <w:tcPr>
            <w:tcW w:w="4318" w:type="dxa"/>
          </w:tcPr>
          <w:p w:rsidR="00B3710B" w:rsidRPr="00E64F3A" w:rsidRDefault="00B3710B" w:rsidP="00BE7691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10,763</w:t>
            </w:r>
          </w:p>
        </w:tc>
        <w:tc>
          <w:tcPr>
            <w:tcW w:w="180" w:type="dxa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1,533</w:t>
            </w:r>
          </w:p>
        </w:tc>
        <w:tc>
          <w:tcPr>
            <w:tcW w:w="179" w:type="dxa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  <w:gridSpan w:val="2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12,296</w:t>
            </w:r>
          </w:p>
        </w:tc>
      </w:tr>
      <w:tr w:rsidR="00E64F3A" w:rsidRPr="00E64F3A" w:rsidTr="00465D5C">
        <w:trPr>
          <w:gridAfter w:val="1"/>
          <w:wAfter w:w="6" w:type="dxa"/>
          <w:trHeight w:val="80"/>
        </w:trPr>
        <w:tc>
          <w:tcPr>
            <w:tcW w:w="4318" w:type="dxa"/>
          </w:tcPr>
          <w:p w:rsidR="00B3710B" w:rsidRPr="00E64F3A" w:rsidRDefault="00B3710B" w:rsidP="00BE7691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440" w:type="dxa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64F3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250</w:t>
            </w:r>
          </w:p>
        </w:tc>
        <w:tc>
          <w:tcPr>
            <w:tcW w:w="180" w:type="dxa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(114)</w:t>
            </w:r>
          </w:p>
        </w:tc>
        <w:tc>
          <w:tcPr>
            <w:tcW w:w="179" w:type="dxa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3" w:type="dxa"/>
            <w:gridSpan w:val="2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136</w:t>
            </w:r>
          </w:p>
        </w:tc>
      </w:tr>
      <w:tr w:rsidR="00E64F3A" w:rsidRPr="00E64F3A" w:rsidTr="00465D5C">
        <w:trPr>
          <w:gridAfter w:val="1"/>
          <w:wAfter w:w="6" w:type="dxa"/>
          <w:trHeight w:val="80"/>
        </w:trPr>
        <w:tc>
          <w:tcPr>
            <w:tcW w:w="4318" w:type="dxa"/>
          </w:tcPr>
          <w:p w:rsidR="00B3710B" w:rsidRPr="00E64F3A" w:rsidRDefault="00B3710B" w:rsidP="00BE7691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440" w:type="dxa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1,982</w:t>
            </w:r>
          </w:p>
        </w:tc>
        <w:tc>
          <w:tcPr>
            <w:tcW w:w="179" w:type="dxa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3" w:type="dxa"/>
            <w:gridSpan w:val="2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1,982</w:t>
            </w:r>
          </w:p>
        </w:tc>
      </w:tr>
      <w:tr w:rsidR="00E64F3A" w:rsidRPr="00E64F3A" w:rsidTr="00465D5C">
        <w:trPr>
          <w:gridAfter w:val="1"/>
          <w:wAfter w:w="6" w:type="dxa"/>
          <w:trHeight w:val="80"/>
        </w:trPr>
        <w:tc>
          <w:tcPr>
            <w:tcW w:w="4318" w:type="dxa"/>
          </w:tcPr>
          <w:p w:rsidR="00B3710B" w:rsidRPr="00E64F3A" w:rsidRDefault="00B3710B" w:rsidP="00BE7691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13,475</w:t>
            </w:r>
          </w:p>
        </w:tc>
        <w:tc>
          <w:tcPr>
            <w:tcW w:w="180" w:type="dxa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6,896</w:t>
            </w:r>
          </w:p>
        </w:tc>
        <w:tc>
          <w:tcPr>
            <w:tcW w:w="179" w:type="dxa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20,371</w:t>
            </w:r>
          </w:p>
        </w:tc>
      </w:tr>
      <w:tr w:rsidR="00E64F3A" w:rsidRPr="00E64F3A" w:rsidTr="00BE7691">
        <w:trPr>
          <w:trHeight w:val="80"/>
        </w:trPr>
        <w:tc>
          <w:tcPr>
            <w:tcW w:w="4318" w:type="dxa"/>
          </w:tcPr>
          <w:p w:rsidR="00B3710B" w:rsidRPr="00E64F3A" w:rsidRDefault="00B3710B" w:rsidP="00BE769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8" w:type="dxa"/>
            <w:gridSpan w:val="7"/>
            <w:vAlign w:val="bottom"/>
          </w:tcPr>
          <w:p w:rsidR="00B3710B" w:rsidRPr="00E64F3A" w:rsidRDefault="00B3710B" w:rsidP="00BE7691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64F3A" w:rsidRPr="00E64F3A" w:rsidTr="00465D5C">
        <w:trPr>
          <w:gridAfter w:val="1"/>
          <w:wAfter w:w="6" w:type="dxa"/>
          <w:trHeight w:val="80"/>
        </w:trPr>
        <w:tc>
          <w:tcPr>
            <w:tcW w:w="4318" w:type="dxa"/>
          </w:tcPr>
          <w:p w:rsidR="00B3710B" w:rsidRPr="00E64F3A" w:rsidRDefault="00B3710B" w:rsidP="00BE7691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3" w:type="dxa"/>
            <w:gridSpan w:val="2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64F3A" w:rsidRPr="00E64F3A" w:rsidTr="00465D5C">
        <w:trPr>
          <w:gridAfter w:val="1"/>
          <w:wAfter w:w="6" w:type="dxa"/>
          <w:trHeight w:val="80"/>
        </w:trPr>
        <w:tc>
          <w:tcPr>
            <w:tcW w:w="4318" w:type="dxa"/>
          </w:tcPr>
          <w:p w:rsidR="00B3710B" w:rsidRPr="00E64F3A" w:rsidRDefault="00B3710B" w:rsidP="00BE7691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หนี้สินภาษีเงินได้สัญญาเช่าการเงิน</w:t>
            </w:r>
          </w:p>
        </w:tc>
        <w:tc>
          <w:tcPr>
            <w:tcW w:w="1440" w:type="dxa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 (815)</w:t>
            </w:r>
          </w:p>
        </w:tc>
        <w:tc>
          <w:tcPr>
            <w:tcW w:w="180" w:type="dxa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(222)</w:t>
            </w:r>
          </w:p>
        </w:tc>
        <w:tc>
          <w:tcPr>
            <w:tcW w:w="179" w:type="dxa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3" w:type="dxa"/>
            <w:gridSpan w:val="2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(1,037)</w:t>
            </w:r>
          </w:p>
        </w:tc>
      </w:tr>
      <w:tr w:rsidR="00E64F3A" w:rsidRPr="00E64F3A" w:rsidTr="00465D5C">
        <w:trPr>
          <w:gridAfter w:val="1"/>
          <w:wAfter w:w="6" w:type="dxa"/>
          <w:trHeight w:val="80"/>
        </w:trPr>
        <w:tc>
          <w:tcPr>
            <w:tcW w:w="4318" w:type="dxa"/>
          </w:tcPr>
          <w:p w:rsidR="00B3710B" w:rsidRPr="00E64F3A" w:rsidRDefault="00B3710B" w:rsidP="00BE7691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           (815)</w:t>
            </w:r>
          </w:p>
        </w:tc>
        <w:tc>
          <w:tcPr>
            <w:tcW w:w="180" w:type="dxa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(222)</w:t>
            </w:r>
          </w:p>
        </w:tc>
        <w:tc>
          <w:tcPr>
            <w:tcW w:w="179" w:type="dxa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(1,037)</w:t>
            </w:r>
          </w:p>
        </w:tc>
      </w:tr>
      <w:tr w:rsidR="00E64F3A" w:rsidRPr="00E64F3A" w:rsidTr="00465D5C">
        <w:trPr>
          <w:gridAfter w:val="1"/>
          <w:wAfter w:w="6" w:type="dxa"/>
          <w:trHeight w:val="80"/>
        </w:trPr>
        <w:tc>
          <w:tcPr>
            <w:tcW w:w="4318" w:type="dxa"/>
          </w:tcPr>
          <w:p w:rsidR="00B3710B" w:rsidRPr="00E64F3A" w:rsidRDefault="00B3710B" w:rsidP="00BE7691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           12,660</w:t>
            </w:r>
          </w:p>
        </w:tc>
        <w:tc>
          <w:tcPr>
            <w:tcW w:w="180" w:type="dxa"/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6,674</w:t>
            </w:r>
          </w:p>
        </w:tc>
        <w:tc>
          <w:tcPr>
            <w:tcW w:w="179" w:type="dxa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3" w:type="dxa"/>
            <w:gridSpan w:val="2"/>
            <w:tcBorders>
              <w:bottom w:val="double" w:sz="4" w:space="0" w:color="auto"/>
            </w:tcBorders>
            <w:vAlign w:val="bottom"/>
          </w:tcPr>
          <w:p w:rsidR="00B3710B" w:rsidRPr="00E64F3A" w:rsidRDefault="00B3710B" w:rsidP="00BE7691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19,334</w:t>
            </w:r>
          </w:p>
        </w:tc>
      </w:tr>
    </w:tbl>
    <w:p w:rsidR="00B3710B" w:rsidRPr="00E64F3A" w:rsidRDefault="00F17D11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</w:rPr>
        <w:tab/>
      </w:r>
      <w:r w:rsidRPr="00E64F3A">
        <w:rPr>
          <w:rFonts w:ascii="Angsana New" w:hAnsi="Angsana New"/>
          <w:sz w:val="30"/>
          <w:szCs w:val="30"/>
        </w:rPr>
        <w:tab/>
      </w:r>
    </w:p>
    <w:p w:rsidR="000738A4" w:rsidRPr="00E64F3A" w:rsidRDefault="000738A4" w:rsidP="004F3B21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D0D2D" w:rsidRPr="00E64F3A" w:rsidRDefault="006D0D2D" w:rsidP="004F3B21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D0D2D" w:rsidRPr="00E64F3A" w:rsidRDefault="006D0D2D" w:rsidP="004F3B21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D0D2D" w:rsidRPr="00E64F3A" w:rsidRDefault="006D0D2D" w:rsidP="004F3B21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D0D2D" w:rsidRPr="00E64F3A" w:rsidRDefault="006D0D2D" w:rsidP="004F3B21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D0D2D" w:rsidRPr="00E64F3A" w:rsidRDefault="006D0D2D" w:rsidP="004F3B21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D0D2D" w:rsidRPr="00E64F3A" w:rsidRDefault="006D0D2D" w:rsidP="004F3B21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D0D2D" w:rsidRPr="00E64F3A" w:rsidRDefault="006D0D2D" w:rsidP="004F3B21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D0D2D" w:rsidRPr="00E64F3A" w:rsidRDefault="006D0D2D" w:rsidP="004F3B21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D0D2D" w:rsidRPr="00E64F3A" w:rsidRDefault="006D0D2D" w:rsidP="004F3B21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D0D2D" w:rsidRPr="00E64F3A" w:rsidRDefault="006D0D2D" w:rsidP="004F3B21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97BA5" w:rsidRPr="00E64F3A" w:rsidRDefault="008332E8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64F3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E4AAA" w:rsidRPr="00E64F3A">
        <w:rPr>
          <w:rFonts w:ascii="Angsana New" w:hAnsi="Angsana New"/>
          <w:b/>
          <w:bCs/>
          <w:sz w:val="30"/>
          <w:szCs w:val="30"/>
        </w:rPr>
        <w:t>5</w:t>
      </w:r>
      <w:r w:rsidRPr="00E64F3A">
        <w:rPr>
          <w:rFonts w:ascii="Angsana New" w:hAnsi="Angsana New"/>
          <w:b/>
          <w:bCs/>
          <w:sz w:val="30"/>
          <w:szCs w:val="30"/>
          <w:cs/>
        </w:rPr>
        <w:t xml:space="preserve">   </w:t>
      </w:r>
      <w:r w:rsidRPr="00E64F3A">
        <w:rPr>
          <w:rFonts w:ascii="Angsana New" w:hAnsi="Angsana New"/>
          <w:b/>
          <w:bCs/>
          <w:sz w:val="30"/>
          <w:szCs w:val="30"/>
        </w:rPr>
        <w:tab/>
      </w:r>
      <w:r w:rsidR="00597BA5" w:rsidRPr="00E64F3A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W w:w="933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417"/>
        <w:gridCol w:w="236"/>
        <w:gridCol w:w="1465"/>
        <w:gridCol w:w="283"/>
        <w:gridCol w:w="1560"/>
      </w:tblGrid>
      <w:tr w:rsidR="00E64F3A" w:rsidRPr="00E64F3A" w:rsidTr="009C0413">
        <w:trPr>
          <w:cantSplit/>
          <w:tblHeader/>
        </w:trPr>
        <w:tc>
          <w:tcPr>
            <w:tcW w:w="4370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20" w:name="_Hlk31785986"/>
          </w:p>
        </w:tc>
        <w:tc>
          <w:tcPr>
            <w:tcW w:w="1417" w:type="dxa"/>
          </w:tcPr>
          <w:p w:rsidR="009C0413" w:rsidRPr="00E64F3A" w:rsidRDefault="009C0413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9C0413" w:rsidRPr="00E64F3A" w:rsidRDefault="009C0413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:rsidR="009C0413" w:rsidRPr="00E64F3A" w:rsidRDefault="009C0413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E64F3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E64F3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E64F3A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E64F3A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E64F3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B3710B" w:rsidRPr="00E64F3A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</w:t>
            </w:r>
          </w:p>
        </w:tc>
        <w:tc>
          <w:tcPr>
            <w:tcW w:w="283" w:type="dxa"/>
          </w:tcPr>
          <w:p w:rsidR="009C0413" w:rsidRPr="00E64F3A" w:rsidRDefault="009C0413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560" w:type="dxa"/>
          </w:tcPr>
          <w:p w:rsidR="009C0413" w:rsidRPr="00E64F3A" w:rsidRDefault="00B3710B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E64F3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E64F3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E64F3A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E64F3A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E64F3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Pr="00E64F3A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</w:t>
            </w:r>
          </w:p>
        </w:tc>
      </w:tr>
      <w:tr w:rsidR="00E64F3A" w:rsidRPr="00E64F3A" w:rsidTr="009C0413">
        <w:trPr>
          <w:cantSplit/>
          <w:tblHeader/>
        </w:trPr>
        <w:tc>
          <w:tcPr>
            <w:tcW w:w="4370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61" w:type="dxa"/>
            <w:gridSpan w:val="5"/>
          </w:tcPr>
          <w:p w:rsidR="009C0413" w:rsidRPr="00E64F3A" w:rsidRDefault="00B3710B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="009C0413"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9C0413"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9C0413"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E64F3A" w:rsidRPr="00E64F3A" w:rsidTr="009C0413">
        <w:trPr>
          <w:trHeight w:val="434"/>
        </w:trPr>
        <w:tc>
          <w:tcPr>
            <w:tcW w:w="4370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17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9C0413">
        <w:trPr>
          <w:trHeight w:val="321"/>
        </w:trPr>
        <w:tc>
          <w:tcPr>
            <w:tcW w:w="4370" w:type="dxa"/>
          </w:tcPr>
          <w:p w:rsidR="009C0413" w:rsidRPr="00E64F3A" w:rsidRDefault="009C0413" w:rsidP="009C041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7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9C0413">
        <w:tc>
          <w:tcPr>
            <w:tcW w:w="4370" w:type="dxa"/>
          </w:tcPr>
          <w:p w:rsidR="00B3710B" w:rsidRPr="00E64F3A" w:rsidRDefault="00B3710B" w:rsidP="00B3710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vAlign w:val="bottom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B3710B" w:rsidRPr="00E64F3A" w:rsidRDefault="005654AE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4F3A" w:rsidRPr="00E64F3A" w:rsidTr="00B3710B">
        <w:tc>
          <w:tcPr>
            <w:tcW w:w="4370" w:type="dxa"/>
          </w:tcPr>
          <w:p w:rsidR="00B3710B" w:rsidRPr="00E64F3A" w:rsidRDefault="00B3710B" w:rsidP="00B3710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B3710B">
        <w:tc>
          <w:tcPr>
            <w:tcW w:w="4370" w:type="dxa"/>
          </w:tcPr>
          <w:p w:rsidR="00B3710B" w:rsidRPr="00E64F3A" w:rsidRDefault="00B3710B" w:rsidP="00B3710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B3710B" w:rsidRPr="00E64F3A" w:rsidRDefault="005654AE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228,000</w:t>
            </w:r>
          </w:p>
        </w:tc>
        <w:tc>
          <w:tcPr>
            <w:tcW w:w="283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320,000</w:t>
            </w:r>
          </w:p>
        </w:tc>
      </w:tr>
      <w:tr w:rsidR="00E64F3A" w:rsidRPr="00E64F3A" w:rsidTr="00F94C2C">
        <w:tc>
          <w:tcPr>
            <w:tcW w:w="5787" w:type="dxa"/>
            <w:gridSpan w:val="2"/>
          </w:tcPr>
          <w:p w:rsidR="00B27CE0" w:rsidRPr="00E64F3A" w:rsidRDefault="00B27CE0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รวมเงินเบิกเกินบัญชีธนาคารและเงินกู้ระยะสั้นจากสถาบันการเงิน</w:t>
            </w:r>
          </w:p>
        </w:tc>
        <w:tc>
          <w:tcPr>
            <w:tcW w:w="236" w:type="dxa"/>
          </w:tcPr>
          <w:p w:rsidR="00B27CE0" w:rsidRPr="00E64F3A" w:rsidRDefault="00B27CE0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8" w:type="dxa"/>
            <w:gridSpan w:val="2"/>
          </w:tcPr>
          <w:p w:rsidR="00B27CE0" w:rsidRPr="00E64F3A" w:rsidRDefault="00B27CE0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228,000</w:t>
            </w:r>
          </w:p>
        </w:tc>
        <w:tc>
          <w:tcPr>
            <w:tcW w:w="1560" w:type="dxa"/>
          </w:tcPr>
          <w:p w:rsidR="00B27CE0" w:rsidRPr="00E64F3A" w:rsidRDefault="00B27CE0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320,000</w:t>
            </w:r>
          </w:p>
        </w:tc>
      </w:tr>
      <w:tr w:rsidR="00E64F3A" w:rsidRPr="00E64F3A" w:rsidTr="00BE7691">
        <w:tc>
          <w:tcPr>
            <w:tcW w:w="4370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4F3A" w:rsidRPr="00E64F3A" w:rsidTr="009C0413">
        <w:tc>
          <w:tcPr>
            <w:tcW w:w="4370" w:type="dxa"/>
          </w:tcPr>
          <w:p w:rsidR="00B3710B" w:rsidRPr="00E64F3A" w:rsidRDefault="00B3710B" w:rsidP="00B3710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17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9C0413">
        <w:tc>
          <w:tcPr>
            <w:tcW w:w="4370" w:type="dxa"/>
          </w:tcPr>
          <w:p w:rsidR="00B3710B" w:rsidRPr="00E64F3A" w:rsidRDefault="00B3710B" w:rsidP="00B3710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  ภายในหนึ่งปีส่วนที่มีหลักประกัน</w:t>
            </w:r>
          </w:p>
        </w:tc>
        <w:tc>
          <w:tcPr>
            <w:tcW w:w="1417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B3710B" w:rsidRPr="00E64F3A" w:rsidRDefault="005654AE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68,302</w:t>
            </w:r>
          </w:p>
        </w:tc>
        <w:tc>
          <w:tcPr>
            <w:tcW w:w="283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74,659</w:t>
            </w:r>
          </w:p>
        </w:tc>
      </w:tr>
      <w:tr w:rsidR="00E64F3A" w:rsidRPr="00E64F3A" w:rsidTr="00B3710B">
        <w:tc>
          <w:tcPr>
            <w:tcW w:w="4370" w:type="dxa"/>
          </w:tcPr>
          <w:p w:rsidR="009C0413" w:rsidRPr="00E64F3A" w:rsidRDefault="009C0413" w:rsidP="002037A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417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B3710B">
        <w:tc>
          <w:tcPr>
            <w:tcW w:w="4370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417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B3710B" w:rsidRPr="00E64F3A" w:rsidRDefault="005654AE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41,</w:t>
            </w:r>
            <w:r w:rsidR="0023758A" w:rsidRPr="00E64F3A"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283" w:type="dxa"/>
            <w:vMerge w:val="restart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47,742</w:t>
            </w:r>
          </w:p>
        </w:tc>
      </w:tr>
      <w:tr w:rsidR="00E64F3A" w:rsidRPr="00E64F3A" w:rsidTr="00B3710B">
        <w:tc>
          <w:tcPr>
            <w:tcW w:w="4370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417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B3710B" w:rsidRPr="00E64F3A" w:rsidRDefault="005654AE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337,</w:t>
            </w:r>
            <w:r w:rsidR="00983FF4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283" w:type="dxa"/>
            <w:vMerge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442,401</w:t>
            </w:r>
          </w:p>
        </w:tc>
      </w:tr>
      <w:tr w:rsidR="00E64F3A" w:rsidRPr="00E64F3A" w:rsidTr="009C0413">
        <w:tc>
          <w:tcPr>
            <w:tcW w:w="4370" w:type="dxa"/>
          </w:tcPr>
          <w:p w:rsidR="009C0413" w:rsidRPr="00E64F3A" w:rsidRDefault="009C0413" w:rsidP="009C04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17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F94C2C">
        <w:tc>
          <w:tcPr>
            <w:tcW w:w="5787" w:type="dxa"/>
            <w:gridSpan w:val="2"/>
          </w:tcPr>
          <w:p w:rsidR="00B27CE0" w:rsidRPr="00E64F3A" w:rsidRDefault="00B27CE0" w:rsidP="0063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236" w:type="dxa"/>
          </w:tcPr>
          <w:p w:rsidR="00B27CE0" w:rsidRPr="00E64F3A" w:rsidRDefault="00B27CE0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B27CE0" w:rsidRPr="00E64F3A" w:rsidRDefault="00B27CE0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301,207</w:t>
            </w:r>
          </w:p>
        </w:tc>
        <w:tc>
          <w:tcPr>
            <w:tcW w:w="283" w:type="dxa"/>
          </w:tcPr>
          <w:p w:rsidR="00B27CE0" w:rsidRPr="00E64F3A" w:rsidRDefault="00B27CE0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B27CE0" w:rsidRPr="00E64F3A" w:rsidRDefault="00B27CE0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199,926</w:t>
            </w:r>
          </w:p>
        </w:tc>
      </w:tr>
      <w:tr w:rsidR="00E64F3A" w:rsidRPr="00E64F3A" w:rsidTr="00B3710B">
        <w:tc>
          <w:tcPr>
            <w:tcW w:w="4370" w:type="dxa"/>
          </w:tcPr>
          <w:p w:rsidR="00B3710B" w:rsidRPr="00E64F3A" w:rsidRDefault="00B3710B" w:rsidP="00B81D4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B3710B" w:rsidRPr="00E64F3A" w:rsidRDefault="00B27CE0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52,</w:t>
            </w:r>
            <w:r w:rsidR="00983FF4" w:rsidRPr="00E64F3A">
              <w:rPr>
                <w:rFonts w:ascii="Angsana New" w:hAnsi="Angsana New"/>
                <w:sz w:val="30"/>
                <w:szCs w:val="30"/>
              </w:rPr>
              <w:t>985</w:t>
            </w:r>
          </w:p>
        </w:tc>
        <w:tc>
          <w:tcPr>
            <w:tcW w:w="283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74,599</w:t>
            </w:r>
          </w:p>
        </w:tc>
      </w:tr>
      <w:tr w:rsidR="00E64F3A" w:rsidRPr="00E64F3A" w:rsidTr="00B3710B">
        <w:tc>
          <w:tcPr>
            <w:tcW w:w="4370" w:type="dxa"/>
          </w:tcPr>
          <w:p w:rsidR="00B3710B" w:rsidRPr="00E64F3A" w:rsidRDefault="00B3710B" w:rsidP="00B3710B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417" w:type="dxa"/>
            <w:vAlign w:val="bottom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:rsidR="00B3710B" w:rsidRPr="00E64F3A" w:rsidRDefault="00B27CE0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983FF4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83FF4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283" w:type="dxa"/>
            <w:vMerge w:val="restart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274,525</w:t>
            </w:r>
          </w:p>
        </w:tc>
      </w:tr>
      <w:tr w:rsidR="00E64F3A" w:rsidRPr="00E64F3A" w:rsidTr="00B3710B">
        <w:tc>
          <w:tcPr>
            <w:tcW w:w="4370" w:type="dxa"/>
          </w:tcPr>
          <w:p w:rsidR="00B3710B" w:rsidRPr="00E64F3A" w:rsidRDefault="00B3710B" w:rsidP="00B3710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710B" w:rsidRPr="00E64F3A" w:rsidTr="00B3710B">
        <w:tc>
          <w:tcPr>
            <w:tcW w:w="4370" w:type="dxa"/>
          </w:tcPr>
          <w:p w:rsidR="00B3710B" w:rsidRPr="00E64F3A" w:rsidRDefault="00B3710B" w:rsidP="00B3710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17" w:type="dxa"/>
            <w:vAlign w:val="bottom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B3710B" w:rsidRPr="00E64F3A" w:rsidRDefault="00B27CE0" w:rsidP="00C66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691,69</w:t>
            </w:r>
            <w:r w:rsidR="00C66D97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bottom w:val="nil"/>
            </w:tcBorders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716,926</w:t>
            </w:r>
          </w:p>
        </w:tc>
      </w:tr>
      <w:bookmarkEnd w:id="20"/>
    </w:tbl>
    <w:p w:rsidR="00654F2B" w:rsidRPr="00E64F3A" w:rsidRDefault="00654F2B" w:rsidP="008D14E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177315" w:rsidRPr="00E64F3A" w:rsidRDefault="00597BA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64F3A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หนี้สินที่มีภาระดอกเบี้ยซึ่งไม่รวมหนี้สินตามสัญญาเช่า</w:t>
      </w:r>
      <w:r w:rsidR="008D14E8" w:rsidRPr="00E64F3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E64F3A">
        <w:rPr>
          <w:rFonts w:ascii="Angsana New" w:hAnsi="Angsana New" w:cs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="00E418C6" w:rsidRPr="00E64F3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E7551" w:rsidRPr="00E64F3A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654F2B" w:rsidRPr="00E64F3A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654F2B" w:rsidRPr="00E64F3A">
        <w:rPr>
          <w:rFonts w:ascii="Angsana New" w:hAnsi="Angsana New" w:cs="Angsana New"/>
          <w:sz w:val="30"/>
          <w:szCs w:val="30"/>
          <w:cs/>
          <w:lang w:val="en-US" w:bidi="th-TH"/>
        </w:rPr>
        <w:t>ธันวาคม</w:t>
      </w:r>
      <w:r w:rsidR="0016051F" w:rsidRPr="00E64F3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B27CE0" w:rsidRPr="00E64F3A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="00B27CE0" w:rsidRPr="00E64F3A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="00B27CE0" w:rsidRPr="00E64F3A">
        <w:rPr>
          <w:rFonts w:ascii="Angsana New" w:hAnsi="Angsana New" w:cs="Angsana New"/>
          <w:sz w:val="30"/>
          <w:szCs w:val="30"/>
          <w:lang w:val="en-US" w:bidi="th-TH"/>
        </w:rPr>
        <w:t xml:space="preserve"> 2562</w:t>
      </w:r>
      <w:r w:rsidR="00654F2B" w:rsidRPr="00E64F3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EF003F" w:rsidRPr="00E64F3A">
        <w:rPr>
          <w:rFonts w:ascii="Angsana New" w:hAnsi="Angsana New" w:cs="Angsana New"/>
          <w:sz w:val="30"/>
          <w:szCs w:val="30"/>
          <w:cs/>
          <w:lang w:val="en-US" w:bidi="th-TH"/>
        </w:rPr>
        <w:t>ได้</w:t>
      </w:r>
      <w:r w:rsidRPr="00E64F3A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p w:rsidR="009C0413" w:rsidRPr="00E64F3A" w:rsidRDefault="009C0413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33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417"/>
        <w:gridCol w:w="270"/>
        <w:gridCol w:w="1431"/>
        <w:gridCol w:w="284"/>
        <w:gridCol w:w="1559"/>
      </w:tblGrid>
      <w:tr w:rsidR="00E64F3A" w:rsidRPr="00E64F3A" w:rsidTr="009C0413">
        <w:tc>
          <w:tcPr>
            <w:tcW w:w="4370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1" w:name="_Hlk31789410"/>
          </w:p>
        </w:tc>
        <w:tc>
          <w:tcPr>
            <w:tcW w:w="1417" w:type="dxa"/>
          </w:tcPr>
          <w:p w:rsidR="009C0413" w:rsidRPr="00E64F3A" w:rsidRDefault="009C0413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9C0413" w:rsidRPr="00E64F3A" w:rsidRDefault="009C0413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31" w:type="dxa"/>
          </w:tcPr>
          <w:p w:rsidR="009C0413" w:rsidRPr="00E64F3A" w:rsidRDefault="009C0413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E64F3A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31</w:t>
            </w:r>
            <w:r w:rsidRPr="00E64F3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E64F3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E64F3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br/>
            </w:r>
            <w:r w:rsidRPr="00E64F3A">
              <w:rPr>
                <w:rFonts w:ascii="Angsana New" w:hAnsi="Angsana New" w:cs="Angsana New"/>
                <w:b w:val="0"/>
                <w:sz w:val="30"/>
                <w:szCs w:val="30"/>
              </w:rPr>
              <w:t>256</w:t>
            </w:r>
            <w:r w:rsidR="00B3710B" w:rsidRPr="00E64F3A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</w:t>
            </w:r>
          </w:p>
        </w:tc>
        <w:tc>
          <w:tcPr>
            <w:tcW w:w="284" w:type="dxa"/>
          </w:tcPr>
          <w:p w:rsidR="009C0413" w:rsidRPr="00E64F3A" w:rsidRDefault="009C0413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</w:tcPr>
          <w:p w:rsidR="009C0413" w:rsidRPr="00E64F3A" w:rsidRDefault="00B3710B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31</w:t>
            </w:r>
            <w:r w:rsidRPr="00E64F3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E64F3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E64F3A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E64F3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E64F3A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256</w:t>
            </w:r>
            <w:r w:rsidRPr="00E64F3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2</w:t>
            </w:r>
          </w:p>
        </w:tc>
      </w:tr>
      <w:tr w:rsidR="00E64F3A" w:rsidRPr="00E64F3A" w:rsidTr="009C0413">
        <w:tc>
          <w:tcPr>
            <w:tcW w:w="4370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5"/>
          </w:tcPr>
          <w:p w:rsidR="009C0413" w:rsidRPr="00E64F3A" w:rsidRDefault="00B3710B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</w:t>
            </w:r>
            <w:r w:rsidR="009C0413"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9C0413"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9C0413"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E64F3A" w:rsidRPr="00E64F3A" w:rsidTr="009C0413">
        <w:tc>
          <w:tcPr>
            <w:tcW w:w="4370" w:type="dxa"/>
          </w:tcPr>
          <w:p w:rsidR="00B3710B" w:rsidRPr="00E64F3A" w:rsidRDefault="00B3710B" w:rsidP="00B3710B">
            <w:pPr>
              <w:ind w:left="191" w:right="-214" w:hanging="191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417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:rsidR="00B3710B" w:rsidRPr="00E64F3A" w:rsidRDefault="007E0C66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296,302</w:t>
            </w:r>
          </w:p>
        </w:tc>
        <w:tc>
          <w:tcPr>
            <w:tcW w:w="284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394,659</w:t>
            </w:r>
          </w:p>
        </w:tc>
      </w:tr>
      <w:tr w:rsidR="00E64F3A" w:rsidRPr="00E64F3A" w:rsidTr="009C0413">
        <w:tc>
          <w:tcPr>
            <w:tcW w:w="4370" w:type="dxa"/>
          </w:tcPr>
          <w:p w:rsidR="00B3710B" w:rsidRPr="00E64F3A" w:rsidRDefault="00B3710B" w:rsidP="00B3710B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417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:rsidR="00B3710B" w:rsidRPr="00E64F3A" w:rsidRDefault="007E0C66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301,207</w:t>
            </w:r>
          </w:p>
        </w:tc>
        <w:tc>
          <w:tcPr>
            <w:tcW w:w="284" w:type="dxa"/>
            <w:vMerge w:val="restart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199,926</w:t>
            </w:r>
          </w:p>
        </w:tc>
      </w:tr>
      <w:tr w:rsidR="00E64F3A" w:rsidRPr="00E64F3A" w:rsidTr="00B3710B">
        <w:tc>
          <w:tcPr>
            <w:tcW w:w="4370" w:type="dxa"/>
          </w:tcPr>
          <w:p w:rsidR="00B3710B" w:rsidRPr="00E64F3A" w:rsidRDefault="00B3710B" w:rsidP="00B3710B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B3710B" w:rsidRPr="00E64F3A" w:rsidRDefault="007E0C66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597,509</w:t>
            </w:r>
          </w:p>
        </w:tc>
        <w:tc>
          <w:tcPr>
            <w:tcW w:w="284" w:type="dxa"/>
            <w:vMerge/>
            <w:tcBorders>
              <w:bottom w:val="nil"/>
            </w:tcBorders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B3710B" w:rsidRPr="00E64F3A" w:rsidRDefault="00B3710B" w:rsidP="00B3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594,585</w:t>
            </w:r>
          </w:p>
        </w:tc>
      </w:tr>
    </w:tbl>
    <w:bookmarkEnd w:id="21"/>
    <w:p w:rsidR="00BA4B06" w:rsidRPr="00E64F3A" w:rsidRDefault="00BA4B06" w:rsidP="004C64F2">
      <w:pPr>
        <w:spacing w:line="240" w:lineRule="auto"/>
        <w:ind w:firstLine="540"/>
        <w:jc w:val="thaiDistribute"/>
        <w:rPr>
          <w:rFonts w:ascii="Angsana New" w:hAnsi="Angsana New"/>
          <w:b/>
          <w:bCs/>
          <w:sz w:val="16"/>
          <w:szCs w:val="16"/>
        </w:rPr>
      </w:pPr>
      <w:r w:rsidRPr="00E64F3A">
        <w:rPr>
          <w:rFonts w:ascii="Angsana New" w:hAnsi="Angsana New"/>
          <w:sz w:val="30"/>
          <w:szCs w:val="30"/>
          <w:cs/>
        </w:rPr>
        <w:t>ลักษณะและรายละเอียดที่สำคัญ</w:t>
      </w:r>
      <w:r w:rsidR="00C977A8" w:rsidRPr="00E64F3A">
        <w:rPr>
          <w:rFonts w:ascii="Angsana New" w:hAnsi="Angsana New"/>
          <w:sz w:val="30"/>
          <w:szCs w:val="30"/>
          <w:cs/>
        </w:rPr>
        <w:t>ต่าง ๆ</w:t>
      </w:r>
      <w:r w:rsidRPr="00E64F3A">
        <w:rPr>
          <w:rFonts w:ascii="Angsana New" w:hAnsi="Angsana New"/>
          <w:sz w:val="30"/>
          <w:szCs w:val="30"/>
          <w:cs/>
        </w:rPr>
        <w:t xml:space="preserve"> ของเงินกู้ยืม มีดังนี้</w:t>
      </w:r>
    </w:p>
    <w:p w:rsidR="002D7E42" w:rsidRPr="00E64F3A" w:rsidRDefault="002D7E42" w:rsidP="006B5220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</w:rPr>
      </w:pPr>
    </w:p>
    <w:p w:rsidR="00BA4B06" w:rsidRPr="00E64F3A" w:rsidRDefault="00BA4B06" w:rsidP="006B5220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64F3A">
        <w:rPr>
          <w:rFonts w:ascii="Angsana New" w:hAnsi="Angsana New"/>
          <w:i/>
          <w:iCs/>
          <w:sz w:val="30"/>
          <w:szCs w:val="30"/>
          <w:cs/>
        </w:rPr>
        <w:t>เงินเบิกเกินบัญชีธนาคารและเงินกู้ยืมระยะสั้นกับสถาบันการเงิน</w:t>
      </w:r>
    </w:p>
    <w:p w:rsidR="00BA4B06" w:rsidRPr="00E64F3A" w:rsidRDefault="00BA4B06" w:rsidP="006B5220">
      <w:pPr>
        <w:spacing w:line="240" w:lineRule="auto"/>
        <w:ind w:left="54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022D53" w:rsidRPr="00E64F3A" w:rsidRDefault="00BB2C55" w:rsidP="005734C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ณ วันที่</w:t>
      </w:r>
      <w:r w:rsidRPr="00E64F3A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04DAC" w:rsidRPr="00E64F3A">
        <w:rPr>
          <w:rFonts w:ascii="Angsana New" w:hAnsi="Angsana New"/>
          <w:spacing w:val="2"/>
          <w:sz w:val="30"/>
          <w:szCs w:val="30"/>
        </w:rPr>
        <w:t>31</w:t>
      </w:r>
      <w:r w:rsidRPr="00E64F3A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04DAC" w:rsidRPr="00E64F3A">
        <w:rPr>
          <w:rFonts w:ascii="Angsana New" w:hAnsi="Angsana New"/>
          <w:spacing w:val="2"/>
          <w:sz w:val="30"/>
          <w:szCs w:val="30"/>
          <w:cs/>
        </w:rPr>
        <w:t>ธันวาคม</w:t>
      </w:r>
      <w:r w:rsidR="00CA3356" w:rsidRPr="00E64F3A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E0108C" w:rsidRPr="00E64F3A">
        <w:rPr>
          <w:rFonts w:ascii="Angsana New" w:hAnsi="Angsana New"/>
          <w:spacing w:val="2"/>
          <w:sz w:val="30"/>
          <w:szCs w:val="30"/>
        </w:rPr>
        <w:t>25</w:t>
      </w:r>
      <w:r w:rsidR="00A6299B" w:rsidRPr="00E64F3A">
        <w:rPr>
          <w:rFonts w:ascii="Angsana New" w:hAnsi="Angsana New"/>
          <w:spacing w:val="2"/>
          <w:sz w:val="30"/>
          <w:szCs w:val="30"/>
        </w:rPr>
        <w:t>6</w:t>
      </w:r>
      <w:r w:rsidR="007E0C66" w:rsidRPr="00E64F3A">
        <w:rPr>
          <w:rFonts w:ascii="Angsana New" w:hAnsi="Angsana New"/>
          <w:spacing w:val="2"/>
          <w:sz w:val="30"/>
          <w:szCs w:val="30"/>
        </w:rPr>
        <w:t>3</w:t>
      </w:r>
      <w:r w:rsidR="008A53A2" w:rsidRPr="00E64F3A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3515C" w:rsidRPr="00E64F3A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="00BA4B06" w:rsidRPr="00E64F3A">
        <w:rPr>
          <w:rFonts w:ascii="Angsana New" w:hAnsi="Angsana New"/>
          <w:spacing w:val="2"/>
          <w:sz w:val="30"/>
          <w:szCs w:val="30"/>
          <w:cs/>
        </w:rPr>
        <w:t>มี</w:t>
      </w:r>
      <w:r w:rsidR="00FD5F6B" w:rsidRPr="00E64F3A">
        <w:rPr>
          <w:rFonts w:ascii="Angsana New" w:hAnsi="Angsana New"/>
          <w:spacing w:val="2"/>
          <w:sz w:val="30"/>
          <w:szCs w:val="30"/>
          <w:cs/>
        </w:rPr>
        <w:t>วง</w:t>
      </w:r>
      <w:r w:rsidR="00BA4B06" w:rsidRPr="00E64F3A">
        <w:rPr>
          <w:rFonts w:ascii="Angsana New" w:hAnsi="Angsana New"/>
          <w:spacing w:val="2"/>
          <w:sz w:val="30"/>
          <w:szCs w:val="30"/>
          <w:cs/>
        </w:rPr>
        <w:t>เงินเบิก</w:t>
      </w:r>
      <w:r w:rsidR="00A65C59" w:rsidRPr="00E64F3A">
        <w:rPr>
          <w:rFonts w:ascii="Angsana New" w:hAnsi="Angsana New"/>
          <w:spacing w:val="2"/>
          <w:sz w:val="30"/>
          <w:szCs w:val="30"/>
          <w:cs/>
        </w:rPr>
        <w:t xml:space="preserve">เกินบัญชีธนาคารรวมเป็นเงินจำนวน </w:t>
      </w:r>
      <w:r w:rsidR="00066419" w:rsidRPr="00E64F3A">
        <w:rPr>
          <w:rFonts w:ascii="Angsana New" w:hAnsi="Angsana New"/>
          <w:spacing w:val="2"/>
          <w:sz w:val="30"/>
          <w:szCs w:val="30"/>
        </w:rPr>
        <w:t xml:space="preserve">58 </w:t>
      </w:r>
      <w:r w:rsidR="00BA4B06" w:rsidRPr="00E64F3A">
        <w:rPr>
          <w:rFonts w:ascii="Angsana New" w:hAnsi="Angsana New"/>
          <w:spacing w:val="2"/>
          <w:sz w:val="30"/>
          <w:szCs w:val="30"/>
          <w:cs/>
        </w:rPr>
        <w:t>ล้านบาท</w:t>
      </w:r>
    </w:p>
    <w:p w:rsidR="00BA4B06" w:rsidRPr="00E64F3A" w:rsidRDefault="00E15379" w:rsidP="00E153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53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E64F3A">
        <w:rPr>
          <w:rFonts w:ascii="Angsana New" w:hAnsi="Angsana New" w:hint="cs"/>
          <w:spacing w:val="2"/>
          <w:sz w:val="30"/>
          <w:szCs w:val="30"/>
          <w:cs/>
        </w:rPr>
        <w:t xml:space="preserve">         </w:t>
      </w:r>
      <w:r w:rsidR="00EB03FE" w:rsidRPr="00E64F3A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A9362D" w:rsidRPr="00E64F3A">
        <w:rPr>
          <w:rFonts w:ascii="Angsana New" w:hAnsi="Angsana New"/>
          <w:i/>
          <w:iCs/>
          <w:spacing w:val="2"/>
          <w:sz w:val="30"/>
          <w:szCs w:val="30"/>
          <w:cs/>
        </w:rPr>
        <w:t>(</w:t>
      </w:r>
      <w:r w:rsidR="00114872" w:rsidRPr="00E64F3A">
        <w:rPr>
          <w:rFonts w:ascii="Angsana New" w:hAnsi="Angsana New"/>
          <w:i/>
          <w:iCs/>
          <w:spacing w:val="2"/>
          <w:sz w:val="30"/>
          <w:szCs w:val="30"/>
        </w:rPr>
        <w:t>25</w:t>
      </w:r>
      <w:r w:rsidR="0079234F" w:rsidRPr="00E64F3A">
        <w:rPr>
          <w:rFonts w:ascii="Angsana New" w:hAnsi="Angsana New" w:hint="cs"/>
          <w:i/>
          <w:iCs/>
          <w:spacing w:val="2"/>
          <w:sz w:val="30"/>
          <w:szCs w:val="30"/>
          <w:cs/>
        </w:rPr>
        <w:t>6</w:t>
      </w:r>
      <w:r w:rsidR="007E0C66" w:rsidRPr="00E64F3A">
        <w:rPr>
          <w:rFonts w:ascii="Angsana New" w:hAnsi="Angsana New"/>
          <w:i/>
          <w:iCs/>
          <w:spacing w:val="2"/>
          <w:sz w:val="30"/>
          <w:szCs w:val="30"/>
        </w:rPr>
        <w:t>2</w:t>
      </w:r>
      <w:r w:rsidR="00114872" w:rsidRPr="00E64F3A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:</w:t>
      </w:r>
      <w:r w:rsidR="00BA4B06" w:rsidRPr="00E64F3A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="00E0108C" w:rsidRPr="00E64F3A">
        <w:rPr>
          <w:rFonts w:ascii="Angsana New" w:hAnsi="Angsana New"/>
          <w:i/>
          <w:iCs/>
          <w:spacing w:val="2"/>
          <w:sz w:val="30"/>
          <w:szCs w:val="30"/>
        </w:rPr>
        <w:t>5</w:t>
      </w:r>
      <w:r w:rsidR="00FD5F6B" w:rsidRPr="00E64F3A">
        <w:rPr>
          <w:rFonts w:ascii="Angsana New" w:hAnsi="Angsana New"/>
          <w:i/>
          <w:iCs/>
          <w:spacing w:val="2"/>
          <w:sz w:val="30"/>
          <w:szCs w:val="30"/>
        </w:rPr>
        <w:t>8</w:t>
      </w:r>
      <w:r w:rsidR="00BA4B06" w:rsidRPr="00E64F3A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ล้านบาท)</w:t>
      </w:r>
      <w:r w:rsidR="00BA4B06" w:rsidRPr="00E64F3A">
        <w:rPr>
          <w:rFonts w:ascii="Angsana New" w:hAnsi="Angsana New"/>
          <w:spacing w:val="2"/>
          <w:sz w:val="30"/>
          <w:szCs w:val="30"/>
          <w:cs/>
        </w:rPr>
        <w:t xml:space="preserve"> </w:t>
      </w:r>
    </w:p>
    <w:p w:rsidR="00A65C59" w:rsidRPr="00E64F3A" w:rsidRDefault="00A65C59" w:rsidP="00A65C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contextualSpacing w:val="0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A93D49" w:rsidRPr="00E64F3A" w:rsidRDefault="00BA4B06" w:rsidP="004C64F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E64F3A">
        <w:rPr>
          <w:rFonts w:ascii="Angsana New" w:hAnsi="Angsana New"/>
          <w:sz w:val="30"/>
          <w:szCs w:val="30"/>
          <w:cs/>
        </w:rPr>
        <w:t>ณ วันท</w:t>
      </w:r>
      <w:r w:rsidR="00D77624" w:rsidRPr="00E64F3A">
        <w:rPr>
          <w:rFonts w:ascii="Angsana New" w:hAnsi="Angsana New"/>
          <w:sz w:val="30"/>
          <w:szCs w:val="30"/>
          <w:cs/>
        </w:rPr>
        <w:t xml:space="preserve">ี่ </w:t>
      </w:r>
      <w:r w:rsidR="00104DAC" w:rsidRPr="00E64F3A">
        <w:rPr>
          <w:rFonts w:ascii="Angsana New" w:hAnsi="Angsana New"/>
          <w:sz w:val="30"/>
          <w:szCs w:val="30"/>
        </w:rPr>
        <w:t>31</w:t>
      </w:r>
      <w:r w:rsidR="00BB2C55" w:rsidRPr="00E64F3A">
        <w:rPr>
          <w:rFonts w:ascii="Angsana New" w:hAnsi="Angsana New"/>
          <w:sz w:val="30"/>
          <w:szCs w:val="30"/>
          <w:cs/>
        </w:rPr>
        <w:t xml:space="preserve"> </w:t>
      </w:r>
      <w:r w:rsidR="00104DAC" w:rsidRPr="00E64F3A">
        <w:rPr>
          <w:rFonts w:ascii="Angsana New" w:hAnsi="Angsana New"/>
          <w:sz w:val="30"/>
          <w:szCs w:val="30"/>
          <w:cs/>
        </w:rPr>
        <w:t>ธันวาคม</w:t>
      </w:r>
      <w:r w:rsidR="00BB2C55" w:rsidRPr="00E64F3A">
        <w:rPr>
          <w:rFonts w:ascii="Angsana New" w:hAnsi="Angsana New"/>
          <w:sz w:val="30"/>
          <w:szCs w:val="30"/>
          <w:cs/>
        </w:rPr>
        <w:t xml:space="preserve"> </w:t>
      </w:r>
      <w:r w:rsidR="00E0108C" w:rsidRPr="00E64F3A">
        <w:rPr>
          <w:rFonts w:ascii="Angsana New" w:hAnsi="Angsana New"/>
          <w:sz w:val="30"/>
          <w:szCs w:val="30"/>
        </w:rPr>
        <w:t>25</w:t>
      </w:r>
      <w:r w:rsidR="00A6299B" w:rsidRPr="00E64F3A">
        <w:rPr>
          <w:rFonts w:ascii="Angsana New" w:hAnsi="Angsana New"/>
          <w:sz w:val="30"/>
          <w:szCs w:val="30"/>
        </w:rPr>
        <w:t>6</w:t>
      </w:r>
      <w:r w:rsidR="007E0C66" w:rsidRPr="00E64F3A">
        <w:rPr>
          <w:rFonts w:ascii="Angsana New" w:hAnsi="Angsana New"/>
          <w:sz w:val="30"/>
          <w:szCs w:val="30"/>
        </w:rPr>
        <w:t>3</w:t>
      </w:r>
      <w:r w:rsidR="008A53A2" w:rsidRPr="00E64F3A">
        <w:rPr>
          <w:rFonts w:ascii="Angsana New" w:hAnsi="Angsana New"/>
          <w:sz w:val="30"/>
          <w:szCs w:val="30"/>
          <w:cs/>
        </w:rPr>
        <w:t xml:space="preserve"> </w:t>
      </w:r>
      <w:r w:rsidR="003B238E" w:rsidRPr="00E64F3A">
        <w:rPr>
          <w:rFonts w:ascii="Angsana New" w:hAnsi="Angsana New" w:hint="cs"/>
          <w:sz w:val="30"/>
          <w:szCs w:val="30"/>
          <w:cs/>
        </w:rPr>
        <w:t>บ</w:t>
      </w:r>
      <w:r w:rsidR="0013515C" w:rsidRPr="00E64F3A">
        <w:rPr>
          <w:rFonts w:ascii="Angsana New" w:hAnsi="Angsana New"/>
          <w:sz w:val="30"/>
          <w:szCs w:val="30"/>
          <w:cs/>
        </w:rPr>
        <w:t>ริษัท</w:t>
      </w:r>
      <w:r w:rsidRPr="00E64F3A">
        <w:rPr>
          <w:rFonts w:ascii="Angsana New" w:hAnsi="Angsana New"/>
          <w:sz w:val="30"/>
          <w:szCs w:val="30"/>
          <w:cs/>
        </w:rPr>
        <w:t>มีเงินกู้ยืมระยะสั้น</w:t>
      </w:r>
      <w:r w:rsidR="00D77624" w:rsidRPr="00E64F3A">
        <w:rPr>
          <w:rFonts w:ascii="Angsana New" w:hAnsi="Angsana New"/>
          <w:sz w:val="30"/>
          <w:szCs w:val="30"/>
          <w:cs/>
        </w:rPr>
        <w:t>เป็นตั๋วสัญญาใช้เงินที่ออกให้กับ</w:t>
      </w:r>
      <w:r w:rsidRPr="00E64F3A">
        <w:rPr>
          <w:rFonts w:ascii="Angsana New" w:hAnsi="Angsana New"/>
          <w:sz w:val="30"/>
          <w:szCs w:val="30"/>
          <w:cs/>
        </w:rPr>
        <w:t>สถาบันการเงินหลายแห่ง</w:t>
      </w:r>
      <w:r w:rsidR="00177AE5" w:rsidRPr="00E64F3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E64F3A">
        <w:rPr>
          <w:rFonts w:ascii="Angsana New" w:hAnsi="Angsana New"/>
          <w:sz w:val="30"/>
          <w:szCs w:val="30"/>
          <w:cs/>
        </w:rPr>
        <w:t>โดยมีอัตรา</w:t>
      </w:r>
      <w:r w:rsidR="000A0AC9" w:rsidRPr="00E64F3A">
        <w:rPr>
          <w:rFonts w:ascii="Angsana New" w:hAnsi="Angsana New"/>
          <w:sz w:val="30"/>
          <w:szCs w:val="30"/>
          <w:cs/>
        </w:rPr>
        <w:t>ดอกเบี้ย</w:t>
      </w:r>
      <w:r w:rsidR="009D3452" w:rsidRPr="00E64F3A">
        <w:rPr>
          <w:rFonts w:ascii="Angsana New" w:hAnsi="Angsana New" w:hint="cs"/>
          <w:sz w:val="30"/>
          <w:szCs w:val="30"/>
          <w:cs/>
        </w:rPr>
        <w:t xml:space="preserve">อ้างอิงกับอัตรา </w:t>
      </w:r>
      <w:r w:rsidR="00DD5AAF" w:rsidRPr="00E64F3A">
        <w:rPr>
          <w:rFonts w:ascii="Angsana New" w:hAnsi="Angsana New"/>
          <w:sz w:val="30"/>
          <w:szCs w:val="30"/>
        </w:rPr>
        <w:t>MLR</w:t>
      </w:r>
      <w:r w:rsidR="004D556F" w:rsidRPr="00E64F3A">
        <w:rPr>
          <w:rFonts w:ascii="Angsana New" w:hAnsi="Angsana New"/>
          <w:sz w:val="30"/>
          <w:szCs w:val="30"/>
          <w:cs/>
        </w:rPr>
        <w:t xml:space="preserve"> </w:t>
      </w:r>
      <w:r w:rsidR="004D556F" w:rsidRPr="00E64F3A">
        <w:rPr>
          <w:rFonts w:ascii="Angsana New" w:hAnsi="Angsana New" w:hint="cs"/>
          <w:sz w:val="30"/>
          <w:szCs w:val="30"/>
          <w:cs/>
        </w:rPr>
        <w:t xml:space="preserve">หักร้อยละ </w:t>
      </w:r>
      <w:r w:rsidR="000F6A61" w:rsidRPr="00E64F3A">
        <w:rPr>
          <w:rFonts w:ascii="Angsana New" w:hAnsi="Angsana New"/>
          <w:sz w:val="30"/>
          <w:szCs w:val="30"/>
        </w:rPr>
        <w:t>2</w:t>
      </w:r>
      <w:r w:rsidR="009D3452" w:rsidRPr="00E64F3A">
        <w:rPr>
          <w:rFonts w:ascii="Angsana New" w:hAnsi="Angsana New"/>
          <w:sz w:val="30"/>
          <w:szCs w:val="30"/>
          <w:cs/>
        </w:rPr>
        <w:t xml:space="preserve"> </w:t>
      </w:r>
      <w:r w:rsidR="009D3452" w:rsidRPr="00E64F3A">
        <w:rPr>
          <w:rFonts w:ascii="Angsana New" w:hAnsi="Angsana New" w:hint="cs"/>
          <w:sz w:val="30"/>
          <w:szCs w:val="30"/>
          <w:cs/>
        </w:rPr>
        <w:t xml:space="preserve">ถึง </w:t>
      </w:r>
      <w:r w:rsidR="004D556F" w:rsidRPr="00E64F3A">
        <w:rPr>
          <w:rFonts w:ascii="Angsana New" w:hAnsi="Angsana New"/>
          <w:sz w:val="30"/>
          <w:szCs w:val="30"/>
        </w:rPr>
        <w:t>MOR</w:t>
      </w:r>
      <w:r w:rsidR="004D556F" w:rsidRPr="00E64F3A">
        <w:rPr>
          <w:rFonts w:ascii="Angsana New" w:hAnsi="Angsana New" w:hint="cs"/>
          <w:sz w:val="30"/>
          <w:szCs w:val="30"/>
          <w:cs/>
        </w:rPr>
        <w:t xml:space="preserve"> หักร้อยละ </w:t>
      </w:r>
      <w:r w:rsidR="00332675" w:rsidRPr="00E64F3A">
        <w:rPr>
          <w:rFonts w:ascii="Angsana New" w:hAnsi="Angsana New"/>
          <w:sz w:val="30"/>
          <w:szCs w:val="30"/>
        </w:rPr>
        <w:t>2</w:t>
      </w:r>
      <w:r w:rsidR="009D3452" w:rsidRPr="00E64F3A">
        <w:rPr>
          <w:rFonts w:ascii="Angsana New" w:hAnsi="Angsana New"/>
          <w:sz w:val="30"/>
          <w:szCs w:val="30"/>
          <w:cs/>
        </w:rPr>
        <w:t xml:space="preserve"> </w:t>
      </w:r>
    </w:p>
    <w:p w:rsidR="00D545E8" w:rsidRPr="00E64F3A" w:rsidRDefault="008428D1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E64F3A">
        <w:rPr>
          <w:rFonts w:ascii="Angsana New" w:hAnsi="Angsana New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:rsidR="00D545E8" w:rsidRPr="00E64F3A" w:rsidRDefault="000F0D52" w:rsidP="00983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ab/>
      </w:r>
      <w:r w:rsidR="00A64C8E" w:rsidRPr="00E64F3A">
        <w:rPr>
          <w:rFonts w:ascii="Angsana New" w:hAnsi="Angsana New"/>
          <w:sz w:val="30"/>
          <w:szCs w:val="30"/>
          <w:cs/>
        </w:rPr>
        <w:t>บริษัท</w:t>
      </w:r>
      <w:r w:rsidRPr="00E64F3A">
        <w:rPr>
          <w:rFonts w:ascii="Angsana New" w:hAnsi="Angsana New"/>
          <w:sz w:val="30"/>
          <w:szCs w:val="30"/>
          <w:cs/>
        </w:rPr>
        <w:t>มี</w:t>
      </w:r>
      <w:r w:rsidR="00D545E8" w:rsidRPr="00E64F3A">
        <w:rPr>
          <w:rFonts w:ascii="Angsana New" w:hAnsi="Angsana New"/>
          <w:sz w:val="30"/>
          <w:szCs w:val="30"/>
          <w:cs/>
        </w:rPr>
        <w:t>เงินกู้</w:t>
      </w:r>
      <w:r w:rsidR="00D83132" w:rsidRPr="00E64F3A">
        <w:rPr>
          <w:rFonts w:ascii="Angsana New" w:hAnsi="Angsana New"/>
          <w:sz w:val="30"/>
          <w:szCs w:val="30"/>
          <w:cs/>
        </w:rPr>
        <w:t>ยืม</w:t>
      </w:r>
      <w:r w:rsidR="00266439" w:rsidRPr="00E64F3A">
        <w:rPr>
          <w:rFonts w:ascii="Angsana New" w:hAnsi="Angsana New"/>
          <w:sz w:val="30"/>
          <w:szCs w:val="30"/>
          <w:cs/>
        </w:rPr>
        <w:t>จากสถาบันการเงิน</w:t>
      </w:r>
      <w:r w:rsidR="00D545E8" w:rsidRPr="00E64F3A">
        <w:rPr>
          <w:rFonts w:ascii="Angsana New" w:hAnsi="Angsana New"/>
          <w:sz w:val="30"/>
          <w:szCs w:val="30"/>
          <w:cs/>
        </w:rPr>
        <w:t>ในประเทศ</w:t>
      </w:r>
      <w:r w:rsidR="007E0C66" w:rsidRPr="00E64F3A">
        <w:rPr>
          <w:rFonts w:ascii="Angsana New" w:hAnsi="Angsana New" w:hint="cs"/>
          <w:sz w:val="30"/>
          <w:szCs w:val="30"/>
          <w:cs/>
        </w:rPr>
        <w:t>สี่</w:t>
      </w:r>
      <w:r w:rsidRPr="00E64F3A">
        <w:rPr>
          <w:rFonts w:ascii="Angsana New" w:hAnsi="Angsana New"/>
          <w:sz w:val="30"/>
          <w:szCs w:val="30"/>
          <w:cs/>
        </w:rPr>
        <w:t>แห่ง</w:t>
      </w:r>
      <w:r w:rsidR="00D545E8" w:rsidRPr="00E64F3A">
        <w:rPr>
          <w:rFonts w:ascii="Angsana New" w:hAnsi="Angsana New"/>
          <w:sz w:val="30"/>
          <w:szCs w:val="30"/>
          <w:cs/>
        </w:rPr>
        <w:t xml:space="preserve"> ซึ่งประกอบด้วย</w:t>
      </w:r>
    </w:p>
    <w:tbl>
      <w:tblPr>
        <w:tblW w:w="1039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10"/>
        <w:gridCol w:w="236"/>
        <w:gridCol w:w="1648"/>
        <w:gridCol w:w="269"/>
        <w:gridCol w:w="4321"/>
        <w:gridCol w:w="371"/>
        <w:gridCol w:w="236"/>
        <w:gridCol w:w="990"/>
        <w:gridCol w:w="270"/>
        <w:gridCol w:w="990"/>
        <w:gridCol w:w="255"/>
      </w:tblGrid>
      <w:tr w:rsidR="00E64F3A" w:rsidRPr="00E64F3A" w:rsidTr="008E37E1">
        <w:trPr>
          <w:cantSplit/>
          <w:tblHeader/>
        </w:trPr>
        <w:tc>
          <w:tcPr>
            <w:tcW w:w="810" w:type="dxa"/>
            <w:vAlign w:val="bottom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  <w:lang w:val="th-TH"/>
              </w:rPr>
              <w:t>วงเงิน</w:t>
            </w:r>
          </w:p>
        </w:tc>
        <w:tc>
          <w:tcPr>
            <w:tcW w:w="236" w:type="dxa"/>
            <w:vAlign w:val="bottom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71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hanging="12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ธันวาคม2563</w:t>
            </w:r>
          </w:p>
        </w:tc>
        <w:tc>
          <w:tcPr>
            <w:tcW w:w="270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  <w:r w:rsidRPr="00E64F3A">
              <w:rPr>
                <w:rFonts w:ascii="Angsana New" w:hAnsi="Angsana New"/>
                <w:sz w:val="24"/>
                <w:szCs w:val="24"/>
              </w:rPr>
              <w:t>256</w:t>
            </w: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255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64F3A" w:rsidRPr="00E64F3A" w:rsidTr="008E37E1">
        <w:trPr>
          <w:cantSplit/>
          <w:tblHeader/>
        </w:trPr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th-TH"/>
              </w:rPr>
            </w:pPr>
            <w:r w:rsidRPr="00E64F3A">
              <w:rPr>
                <w:rFonts w:ascii="Angsana New" w:hAnsi="Angsana New"/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236" w:type="dxa"/>
            <w:vAlign w:val="bottom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4321" w:type="dxa"/>
            <w:tcBorders>
              <w:bottom w:val="single" w:sz="4" w:space="0" w:color="auto"/>
            </w:tcBorders>
            <w:vAlign w:val="bottom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ระยะเวลาการจ่ายชำระ</w:t>
            </w:r>
          </w:p>
        </w:tc>
        <w:tc>
          <w:tcPr>
            <w:tcW w:w="371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86" w:type="dxa"/>
            <w:gridSpan w:val="4"/>
            <w:tcBorders>
              <w:bottom w:val="single" w:sz="4" w:space="0" w:color="auto"/>
            </w:tcBorders>
            <w:vAlign w:val="bottom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64F3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(หน่วย </w:t>
            </w:r>
            <w:r w:rsidRPr="00E64F3A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: </w:t>
            </w:r>
            <w:r w:rsidRPr="00E64F3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255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64F3A" w:rsidRPr="00E64F3A" w:rsidTr="008E37E1">
        <w:trPr>
          <w:cantSplit/>
          <w:tblHeader/>
        </w:trPr>
        <w:tc>
          <w:tcPr>
            <w:tcW w:w="810" w:type="dxa"/>
            <w:vAlign w:val="bottom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71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vAlign w:val="bottom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E64F3A" w:rsidRPr="00E64F3A" w:rsidTr="008E37E1">
        <w:trPr>
          <w:trHeight w:val="200"/>
        </w:trPr>
        <w:tc>
          <w:tcPr>
            <w:tcW w:w="810" w:type="dxa"/>
            <w:tcBorders>
              <w:bottom w:val="single" w:sz="4" w:space="0" w:color="FFFFFF"/>
            </w:tcBorders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  <w:lang w:val="en-GB"/>
              </w:rPr>
              <w:t>6.65</w:t>
            </w:r>
          </w:p>
        </w:tc>
        <w:tc>
          <w:tcPr>
            <w:tcW w:w="236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648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อัตราเงินกู้ยืมขั้นต่ำ</w:t>
            </w:r>
          </w:p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69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21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</w:rPr>
              <w:t>ชำระคืนเงินต้นและดอกเบี้ยเป็นรายเดือน ตั้งแต่</w:t>
            </w: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 xml:space="preserve">กุมภาพันธ์ </w:t>
            </w:r>
            <w:r w:rsidRPr="00E64F3A">
              <w:rPr>
                <w:rFonts w:ascii="Angsana New" w:hAnsi="Angsana New"/>
                <w:sz w:val="24"/>
                <w:szCs w:val="24"/>
              </w:rPr>
              <w:t xml:space="preserve">2557 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>ถึง</w:t>
            </w: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E64F3A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371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1.23</w:t>
            </w:r>
          </w:p>
        </w:tc>
        <w:tc>
          <w:tcPr>
            <w:tcW w:w="255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64F3A" w:rsidRPr="00E64F3A" w:rsidTr="008E37E1">
        <w:tc>
          <w:tcPr>
            <w:tcW w:w="810" w:type="dxa"/>
            <w:tcBorders>
              <w:bottom w:val="single" w:sz="4" w:space="0" w:color="FFFFFF"/>
            </w:tcBorders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64F3A">
              <w:rPr>
                <w:rFonts w:ascii="Angsana New" w:hAnsi="Angsana New"/>
                <w:sz w:val="24"/>
                <w:szCs w:val="24"/>
                <w:lang w:val="en-GB"/>
              </w:rPr>
              <w:t>2.05</w:t>
            </w:r>
          </w:p>
        </w:tc>
        <w:tc>
          <w:tcPr>
            <w:tcW w:w="236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648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อัตราเงินกู้ยืมขั้นต่ำ</w:t>
            </w:r>
          </w:p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69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21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</w:rPr>
              <w:t>ชำระคืนเงินต้นและดอกเบี้ยเป็นรายเดือน ตั้งแต่</w:t>
            </w: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 xml:space="preserve">เมษายน </w:t>
            </w:r>
            <w:r w:rsidRPr="00E64F3A">
              <w:rPr>
                <w:rFonts w:ascii="Angsana New" w:hAnsi="Angsana New"/>
                <w:sz w:val="24"/>
                <w:szCs w:val="24"/>
              </w:rPr>
              <w:t xml:space="preserve">2557 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>ถึง</w:t>
            </w: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เดือนกรกฎาคม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64F3A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371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0.</w:t>
            </w:r>
            <w:r w:rsidRPr="00E64F3A">
              <w:rPr>
                <w:rFonts w:ascii="Angsana New" w:hAnsi="Angsana New"/>
                <w:sz w:val="24"/>
                <w:szCs w:val="24"/>
              </w:rPr>
              <w:t>57</w:t>
            </w:r>
          </w:p>
        </w:tc>
        <w:tc>
          <w:tcPr>
            <w:tcW w:w="255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64F3A" w:rsidRPr="00E64F3A" w:rsidTr="008E37E1">
        <w:tc>
          <w:tcPr>
            <w:tcW w:w="810" w:type="dxa"/>
            <w:tcBorders>
              <w:bottom w:val="single" w:sz="4" w:space="0" w:color="FFFFFF"/>
            </w:tcBorders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29.31</w:t>
            </w:r>
          </w:p>
        </w:tc>
        <w:tc>
          <w:tcPr>
            <w:tcW w:w="236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648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อัตราเงินกู้ยืมขั้นต่ำ</w:t>
            </w:r>
          </w:p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ลบร้อยละ </w:t>
            </w:r>
            <w:r w:rsidRPr="00E64F3A">
              <w:rPr>
                <w:rFonts w:ascii="Angsana New" w:hAnsi="Angsana New"/>
                <w:sz w:val="24"/>
                <w:szCs w:val="24"/>
              </w:rPr>
              <w:t xml:space="preserve">2 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269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21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</w:rPr>
              <w:t>ชำระคืนเงินต้นและดอกเบี้ยเป็นรายเดือน</w:t>
            </w: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>ตั้งแต่</w:t>
            </w: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>ม</w:t>
            </w: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 xml:space="preserve">กราคม </w:t>
            </w:r>
            <w:r w:rsidRPr="00E64F3A">
              <w:rPr>
                <w:rFonts w:ascii="Angsana New" w:hAnsi="Angsana New"/>
                <w:sz w:val="24"/>
                <w:szCs w:val="24"/>
              </w:rPr>
              <w:t xml:space="preserve">2560 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>ถึง</w:t>
            </w: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เดือนมกราคม 2564</w:t>
            </w:r>
          </w:p>
        </w:tc>
        <w:tc>
          <w:tcPr>
            <w:tcW w:w="371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7E0C66" w:rsidRPr="00E64F3A" w:rsidRDefault="00946F0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13.23</w:t>
            </w:r>
          </w:p>
        </w:tc>
        <w:tc>
          <w:tcPr>
            <w:tcW w:w="255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64F3A" w:rsidRPr="00E64F3A" w:rsidTr="008E37E1">
        <w:tc>
          <w:tcPr>
            <w:tcW w:w="810" w:type="dxa"/>
            <w:tcBorders>
              <w:top w:val="single" w:sz="4" w:space="0" w:color="FFFFFF"/>
            </w:tcBorders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236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648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อัตราเงินกู้ยืมขั้นต่ำ</w:t>
            </w:r>
          </w:p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ลบร้อยละ </w:t>
            </w:r>
            <w:r w:rsidRPr="00E64F3A">
              <w:rPr>
                <w:rFonts w:ascii="Angsana New" w:hAnsi="Angsana New"/>
                <w:sz w:val="24"/>
                <w:szCs w:val="24"/>
              </w:rPr>
              <w:t xml:space="preserve">2 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269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21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 xml:space="preserve">ชำระคืนเงินต้นทุกไตรมาส นับตั้งแต่เบิกเงินใช้ครั้งแรก โดยเริ่มชำระงวดแรกเดือนพฤศจิกายน </w:t>
            </w:r>
            <w:r w:rsidRPr="00E64F3A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71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7E0C66" w:rsidRPr="00E64F3A" w:rsidRDefault="00946F0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21.58</w:t>
            </w:r>
          </w:p>
        </w:tc>
        <w:tc>
          <w:tcPr>
            <w:tcW w:w="270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31.58</w:t>
            </w:r>
          </w:p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64F3A" w:rsidRPr="00E64F3A" w:rsidTr="008E37E1">
        <w:tc>
          <w:tcPr>
            <w:tcW w:w="810" w:type="dxa"/>
            <w:tcBorders>
              <w:top w:val="single" w:sz="4" w:space="0" w:color="FFFFFF"/>
            </w:tcBorders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64F3A">
              <w:rPr>
                <w:rFonts w:ascii="Angsana New" w:hAnsi="Angsan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236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648" w:type="dxa"/>
          </w:tcPr>
          <w:p w:rsidR="007E0C66" w:rsidRPr="00E64F3A" w:rsidRDefault="007E0C66" w:rsidP="00F94C2C">
            <w:pPr>
              <w:tabs>
                <w:tab w:val="clear" w:pos="227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อัตราเงินกู้ยืมขั้นต่ำ</w:t>
            </w:r>
          </w:p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ลบร้อยละ </w:t>
            </w:r>
            <w:r w:rsidRPr="00E64F3A">
              <w:rPr>
                <w:rFonts w:ascii="Angsana New" w:hAnsi="Angsana New"/>
                <w:sz w:val="24"/>
                <w:szCs w:val="24"/>
              </w:rPr>
              <w:t xml:space="preserve">2 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269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21" w:type="dxa"/>
          </w:tcPr>
          <w:p w:rsidR="007E0C66" w:rsidRPr="00E64F3A" w:rsidRDefault="007E0C66" w:rsidP="00F94C2C">
            <w:pPr>
              <w:ind w:right="-1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E64F3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>โดยเริ่มชำระงวดแรกเดือน</w:t>
            </w: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64F3A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71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7E0C66" w:rsidRPr="00E64F3A" w:rsidRDefault="00946F0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30.00</w:t>
            </w:r>
          </w:p>
        </w:tc>
        <w:tc>
          <w:tcPr>
            <w:tcW w:w="270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38.00</w:t>
            </w:r>
          </w:p>
        </w:tc>
        <w:tc>
          <w:tcPr>
            <w:tcW w:w="255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64F3A" w:rsidRPr="00E64F3A" w:rsidTr="008E37E1">
        <w:tc>
          <w:tcPr>
            <w:tcW w:w="810" w:type="dxa"/>
            <w:tcBorders>
              <w:top w:val="single" w:sz="4" w:space="0" w:color="FFFFFF"/>
            </w:tcBorders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200</w:t>
            </w:r>
          </w:p>
        </w:tc>
        <w:tc>
          <w:tcPr>
            <w:tcW w:w="236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648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อัตราเงินกู้ยืมขั้นต่ำ</w:t>
            </w:r>
          </w:p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ลบร้อยละ </w:t>
            </w:r>
            <w:r w:rsidRPr="00E64F3A">
              <w:rPr>
                <w:rFonts w:ascii="Angsana New" w:hAnsi="Angsana New"/>
                <w:sz w:val="24"/>
                <w:szCs w:val="24"/>
              </w:rPr>
              <w:t xml:space="preserve">2 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269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21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</w:rPr>
              <w:t>ชำระคืนเงินต้นและดอกเบี้ยเป็นรายเดือน ตั้งแต่</w:t>
            </w: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เดือนกันยายน 2562</w:t>
            </w:r>
            <w:r w:rsidRPr="00E64F3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>ถึง</w:t>
            </w: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เดือนสิงหาคม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64F3A">
              <w:rPr>
                <w:rFonts w:ascii="Angsana New" w:hAnsi="Angsana New"/>
                <w:sz w:val="24"/>
                <w:szCs w:val="24"/>
              </w:rPr>
              <w:t>256</w:t>
            </w: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371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7E0C66" w:rsidRPr="00E64F3A" w:rsidRDefault="00946F0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149.83</w:t>
            </w:r>
          </w:p>
        </w:tc>
        <w:tc>
          <w:tcPr>
            <w:tcW w:w="270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189.97</w:t>
            </w:r>
          </w:p>
        </w:tc>
        <w:tc>
          <w:tcPr>
            <w:tcW w:w="255" w:type="dxa"/>
            <w:vMerge w:val="restart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64F3A" w:rsidRPr="00E64F3A" w:rsidTr="008E37E1">
        <w:tc>
          <w:tcPr>
            <w:tcW w:w="810" w:type="dxa"/>
            <w:tcBorders>
              <w:top w:val="single" w:sz="4" w:space="0" w:color="FFFFFF"/>
            </w:tcBorders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15.52</w:t>
            </w:r>
          </w:p>
        </w:tc>
        <w:tc>
          <w:tcPr>
            <w:tcW w:w="236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648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อัตราดอกเบี้ยร้อยละ </w:t>
            </w:r>
            <w:r w:rsidRPr="00E64F3A">
              <w:rPr>
                <w:rFonts w:ascii="Angsana New" w:hAnsi="Angsana New"/>
                <w:sz w:val="24"/>
                <w:szCs w:val="24"/>
              </w:rPr>
              <w:t>3.25</w:t>
            </w:r>
          </w:p>
        </w:tc>
        <w:tc>
          <w:tcPr>
            <w:tcW w:w="269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21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</w:rPr>
              <w:t>ชำระคืนเงินต้นและดอกเบี้ยเป็นรายเดือน ตั้งแต่</w:t>
            </w: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 xml:space="preserve">เดือนกรกฎาคม </w:t>
            </w:r>
            <w:r w:rsidRPr="00E64F3A">
              <w:rPr>
                <w:rFonts w:ascii="Angsana New" w:hAnsi="Angsana New"/>
                <w:sz w:val="24"/>
                <w:szCs w:val="24"/>
              </w:rPr>
              <w:t xml:space="preserve">2563 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>ถึง</w:t>
            </w: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เดือนมิถุนายน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64F3A">
              <w:rPr>
                <w:rFonts w:ascii="Angsana New" w:hAnsi="Angsana New"/>
                <w:sz w:val="24"/>
                <w:szCs w:val="24"/>
              </w:rPr>
              <w:t>256</w:t>
            </w: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371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14.</w:t>
            </w:r>
            <w:r w:rsidR="00946F06" w:rsidRPr="00E64F3A">
              <w:rPr>
                <w:rFonts w:ascii="Angsana New" w:hAnsi="Angsana New"/>
                <w:sz w:val="24"/>
                <w:szCs w:val="24"/>
              </w:rPr>
              <w:t>06</w:t>
            </w:r>
          </w:p>
        </w:tc>
        <w:tc>
          <w:tcPr>
            <w:tcW w:w="270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5" w:type="dxa"/>
            <w:vMerge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64F3A" w:rsidRPr="00E64F3A" w:rsidTr="008E37E1">
        <w:tc>
          <w:tcPr>
            <w:tcW w:w="810" w:type="dxa"/>
            <w:tcBorders>
              <w:top w:val="single" w:sz="4" w:space="0" w:color="FFFFFF"/>
            </w:tcBorders>
          </w:tcPr>
          <w:p w:rsidR="00946F06" w:rsidRPr="00E64F3A" w:rsidRDefault="00946F0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16.87</w:t>
            </w:r>
          </w:p>
        </w:tc>
        <w:tc>
          <w:tcPr>
            <w:tcW w:w="236" w:type="dxa"/>
          </w:tcPr>
          <w:p w:rsidR="00946F06" w:rsidRPr="00E64F3A" w:rsidRDefault="00946F0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648" w:type="dxa"/>
          </w:tcPr>
          <w:p w:rsidR="00946F06" w:rsidRPr="00E64F3A" w:rsidRDefault="00946F0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64F3A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อัตราดอกเบี้ยร้อยละ </w:t>
            </w:r>
            <w:r w:rsidRPr="00E64F3A">
              <w:rPr>
                <w:rFonts w:ascii="Angsana New" w:hAnsi="Angsana New"/>
                <w:sz w:val="24"/>
                <w:szCs w:val="24"/>
              </w:rPr>
              <w:t>3.25</w:t>
            </w:r>
          </w:p>
        </w:tc>
        <w:tc>
          <w:tcPr>
            <w:tcW w:w="269" w:type="dxa"/>
          </w:tcPr>
          <w:p w:rsidR="00946F06" w:rsidRPr="00E64F3A" w:rsidRDefault="00946F0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21" w:type="dxa"/>
          </w:tcPr>
          <w:p w:rsidR="00946F06" w:rsidRPr="00E64F3A" w:rsidRDefault="00946F0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</w:rPr>
              <w:t>ชำระคืนเงินต้นและดอกเบี้ยเป็นรายเดือน ตั้งแต่</w:t>
            </w: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 xml:space="preserve">เดือนสิงหาคม </w:t>
            </w:r>
            <w:r w:rsidRPr="00E64F3A">
              <w:rPr>
                <w:rFonts w:ascii="Angsana New" w:hAnsi="Angsana New"/>
                <w:sz w:val="24"/>
                <w:szCs w:val="24"/>
              </w:rPr>
              <w:t xml:space="preserve">2563 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>ถึง</w:t>
            </w: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เดือนกรกฎาคม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64F3A">
              <w:rPr>
                <w:rFonts w:ascii="Angsana New" w:hAnsi="Angsana New"/>
                <w:sz w:val="24"/>
                <w:szCs w:val="24"/>
              </w:rPr>
              <w:t>256</w:t>
            </w: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371" w:type="dxa"/>
          </w:tcPr>
          <w:p w:rsidR="00946F06" w:rsidRPr="00E64F3A" w:rsidRDefault="00946F0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</w:tcPr>
          <w:p w:rsidR="00946F06" w:rsidRPr="00E64F3A" w:rsidRDefault="00946F0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946F06" w:rsidRPr="00E64F3A" w:rsidRDefault="00946F0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15.54</w:t>
            </w:r>
          </w:p>
        </w:tc>
        <w:tc>
          <w:tcPr>
            <w:tcW w:w="270" w:type="dxa"/>
          </w:tcPr>
          <w:p w:rsidR="00946F06" w:rsidRPr="00E64F3A" w:rsidRDefault="00946F0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:rsidR="00946F06" w:rsidRPr="00E64F3A" w:rsidRDefault="00946F0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5" w:type="dxa"/>
            <w:vMerge/>
          </w:tcPr>
          <w:p w:rsidR="00946F06" w:rsidRPr="00E64F3A" w:rsidRDefault="00946F0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64F3A" w:rsidRPr="00E64F3A" w:rsidTr="008E37E1">
        <w:tc>
          <w:tcPr>
            <w:tcW w:w="810" w:type="dxa"/>
            <w:tcBorders>
              <w:top w:val="single" w:sz="4" w:space="0" w:color="FFFFFF"/>
            </w:tcBorders>
          </w:tcPr>
          <w:p w:rsidR="00946F06" w:rsidRPr="00E64F3A" w:rsidRDefault="00946F0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3.62</w:t>
            </w:r>
          </w:p>
        </w:tc>
        <w:tc>
          <w:tcPr>
            <w:tcW w:w="236" w:type="dxa"/>
          </w:tcPr>
          <w:p w:rsidR="00946F06" w:rsidRPr="00E64F3A" w:rsidRDefault="00946F0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648" w:type="dxa"/>
          </w:tcPr>
          <w:p w:rsidR="00946F06" w:rsidRPr="00E64F3A" w:rsidRDefault="00946F0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64F3A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อัตราดอกเบี้ยร้อยละ </w:t>
            </w:r>
            <w:r w:rsidRPr="00E64F3A">
              <w:rPr>
                <w:rFonts w:ascii="Angsana New" w:hAnsi="Angsana New"/>
                <w:sz w:val="24"/>
                <w:szCs w:val="24"/>
              </w:rPr>
              <w:t>3.25</w:t>
            </w:r>
          </w:p>
        </w:tc>
        <w:tc>
          <w:tcPr>
            <w:tcW w:w="269" w:type="dxa"/>
          </w:tcPr>
          <w:p w:rsidR="00946F06" w:rsidRPr="00E64F3A" w:rsidRDefault="00946F0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21" w:type="dxa"/>
          </w:tcPr>
          <w:p w:rsidR="00946F06" w:rsidRPr="00E64F3A" w:rsidRDefault="00946F0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</w:rPr>
              <w:t>ชำระคืนเงินต้นและดอกเบี้ยเป็นรายเดือน ตั้งแต่</w:t>
            </w: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  <w:r w:rsidRPr="00E64F3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 xml:space="preserve">พฤศจิกายน  </w:t>
            </w:r>
            <w:r w:rsidRPr="00E64F3A">
              <w:rPr>
                <w:rFonts w:ascii="Angsana New" w:hAnsi="Angsana New"/>
                <w:sz w:val="24"/>
                <w:szCs w:val="24"/>
              </w:rPr>
              <w:t xml:space="preserve">2563 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>ถึง</w:t>
            </w: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เดือนตุลาคม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64F3A">
              <w:rPr>
                <w:rFonts w:ascii="Angsana New" w:hAnsi="Angsana New"/>
                <w:sz w:val="24"/>
                <w:szCs w:val="24"/>
              </w:rPr>
              <w:t>256</w:t>
            </w: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371" w:type="dxa"/>
          </w:tcPr>
          <w:p w:rsidR="00946F06" w:rsidRPr="00E64F3A" w:rsidRDefault="00946F0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</w:tcPr>
          <w:p w:rsidR="00946F06" w:rsidRPr="00E64F3A" w:rsidRDefault="00946F0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946F06" w:rsidRPr="00E64F3A" w:rsidRDefault="00B222AF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3.5</w:t>
            </w:r>
            <w:r w:rsidR="00286F86" w:rsidRPr="00E64F3A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</w:p>
        </w:tc>
        <w:tc>
          <w:tcPr>
            <w:tcW w:w="270" w:type="dxa"/>
          </w:tcPr>
          <w:p w:rsidR="00946F06" w:rsidRPr="00E64F3A" w:rsidRDefault="00946F0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:rsidR="00946F06" w:rsidRPr="00E64F3A" w:rsidRDefault="00946F0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5" w:type="dxa"/>
            <w:vMerge/>
          </w:tcPr>
          <w:p w:rsidR="00946F06" w:rsidRPr="00E64F3A" w:rsidRDefault="00946F0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64F3A" w:rsidRPr="00E64F3A" w:rsidTr="008E37E1">
        <w:tc>
          <w:tcPr>
            <w:tcW w:w="810" w:type="dxa"/>
            <w:tcBorders>
              <w:top w:val="single" w:sz="4" w:space="0" w:color="FFFFFF"/>
            </w:tcBorders>
          </w:tcPr>
          <w:p w:rsidR="007E0C66" w:rsidRPr="00E64F3A" w:rsidRDefault="00B222AF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200</w:t>
            </w:r>
          </w:p>
        </w:tc>
        <w:tc>
          <w:tcPr>
            <w:tcW w:w="236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648" w:type="dxa"/>
          </w:tcPr>
          <w:p w:rsidR="00B222AF" w:rsidRPr="00E64F3A" w:rsidRDefault="00B222AF" w:rsidP="00B22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อัตราเงินกู้ยืมขั้นต่ำ</w:t>
            </w:r>
          </w:p>
          <w:p w:rsidR="007E0C66" w:rsidRPr="00E64F3A" w:rsidRDefault="00B222AF" w:rsidP="00B22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ลบร้อยละ </w:t>
            </w:r>
            <w:r w:rsidRPr="00E64F3A">
              <w:rPr>
                <w:rFonts w:ascii="Angsana New" w:hAnsi="Angsana New"/>
                <w:sz w:val="24"/>
                <w:szCs w:val="24"/>
              </w:rPr>
              <w:t>2</w:t>
            </w: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.5-2.75</w:t>
            </w:r>
            <w:r w:rsidRPr="00E64F3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269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21" w:type="dxa"/>
          </w:tcPr>
          <w:p w:rsidR="007E0C66" w:rsidRPr="00E64F3A" w:rsidRDefault="00B222AF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E64F3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>โดยเริ่มชำระงวดแรกเดือน</w:t>
            </w: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E64F3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371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E0C66" w:rsidRPr="00E64F3A" w:rsidRDefault="00B222AF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135.00</w:t>
            </w:r>
          </w:p>
        </w:tc>
        <w:tc>
          <w:tcPr>
            <w:tcW w:w="270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5" w:type="dxa"/>
            <w:vMerge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64F3A" w:rsidRPr="00E64F3A" w:rsidTr="008E37E1">
        <w:tc>
          <w:tcPr>
            <w:tcW w:w="810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right="34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648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69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21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1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E0C66" w:rsidRPr="00E64F3A" w:rsidRDefault="00286F8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24"/>
                <w:szCs w:val="24"/>
              </w:rPr>
              <w:t>369.5</w:t>
            </w:r>
            <w:r w:rsidRPr="00E64F3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270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64F3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274.58</w:t>
            </w:r>
          </w:p>
        </w:tc>
        <w:tc>
          <w:tcPr>
            <w:tcW w:w="255" w:type="dxa"/>
            <w:vMerge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64F3A" w:rsidRPr="00E64F3A" w:rsidTr="008E37E1">
        <w:tc>
          <w:tcPr>
            <w:tcW w:w="7284" w:type="dxa"/>
            <w:gridSpan w:val="5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64F3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หัก</w:t>
            </w: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371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/>
                <w:sz w:val="24"/>
                <w:szCs w:val="24"/>
              </w:rPr>
              <w:t>(68.</w:t>
            </w:r>
            <w:r w:rsidR="00286F86" w:rsidRPr="00E64F3A">
              <w:rPr>
                <w:rFonts w:ascii="Angsana New" w:hAnsi="Angsana New"/>
                <w:sz w:val="24"/>
                <w:szCs w:val="24"/>
              </w:rPr>
              <w:t>30</w:t>
            </w:r>
            <w:r w:rsidRPr="00E64F3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64F3A">
              <w:rPr>
                <w:rFonts w:ascii="Angsana New" w:hAnsi="Angsana New" w:hint="cs"/>
                <w:sz w:val="24"/>
                <w:szCs w:val="24"/>
                <w:cs/>
              </w:rPr>
              <w:t>74.66</w:t>
            </w:r>
            <w:r w:rsidRPr="00E64F3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55" w:type="dxa"/>
            <w:vMerge w:val="restart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64F3A" w:rsidRPr="00E64F3A" w:rsidTr="008E37E1">
        <w:tc>
          <w:tcPr>
            <w:tcW w:w="7284" w:type="dxa"/>
            <w:gridSpan w:val="5"/>
            <w:tcBorders>
              <w:bottom w:val="nil"/>
            </w:tcBorders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64F3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71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E0C66" w:rsidRPr="00E64F3A" w:rsidRDefault="00286F8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301.21</w:t>
            </w:r>
          </w:p>
        </w:tc>
        <w:tc>
          <w:tcPr>
            <w:tcW w:w="270" w:type="dxa"/>
            <w:tcBorders>
              <w:bottom w:val="nil"/>
            </w:tcBorders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4F3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199.92</w:t>
            </w:r>
          </w:p>
        </w:tc>
        <w:tc>
          <w:tcPr>
            <w:tcW w:w="255" w:type="dxa"/>
            <w:vMerge/>
            <w:tcBorders>
              <w:bottom w:val="nil"/>
            </w:tcBorders>
          </w:tcPr>
          <w:p w:rsidR="007E0C66" w:rsidRPr="00E64F3A" w:rsidRDefault="007E0C66" w:rsidP="00F9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:rsidR="009D0B14" w:rsidRPr="00E64F3A" w:rsidRDefault="009D0B14" w:rsidP="00983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0F6A61" w:rsidRPr="00E64F3A" w:rsidRDefault="00B76E62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AA4484" w:rsidRPr="00E64F3A">
        <w:rPr>
          <w:rFonts w:ascii="Angsana New" w:hAnsi="Angsana New"/>
          <w:sz w:val="30"/>
          <w:szCs w:val="30"/>
        </w:rPr>
        <w:t>31</w:t>
      </w:r>
      <w:r w:rsidRPr="00E64F3A">
        <w:rPr>
          <w:rFonts w:ascii="Angsana New" w:hAnsi="Angsana New"/>
          <w:sz w:val="30"/>
          <w:szCs w:val="30"/>
          <w:cs/>
        </w:rPr>
        <w:t xml:space="preserve"> </w:t>
      </w:r>
      <w:r w:rsidR="00AA4484" w:rsidRPr="00E64F3A">
        <w:rPr>
          <w:rFonts w:ascii="Angsana New" w:hAnsi="Angsana New"/>
          <w:sz w:val="30"/>
          <w:szCs w:val="30"/>
          <w:cs/>
        </w:rPr>
        <w:t>ธันวาคม</w:t>
      </w:r>
      <w:r w:rsidRPr="00E64F3A">
        <w:rPr>
          <w:rFonts w:ascii="Angsana New" w:hAnsi="Angsana New"/>
          <w:sz w:val="30"/>
          <w:szCs w:val="30"/>
          <w:cs/>
        </w:rPr>
        <w:t xml:space="preserve"> </w:t>
      </w:r>
      <w:r w:rsidR="00E0108C" w:rsidRPr="00E64F3A">
        <w:rPr>
          <w:rFonts w:ascii="Angsana New" w:hAnsi="Angsana New"/>
          <w:sz w:val="30"/>
          <w:szCs w:val="30"/>
        </w:rPr>
        <w:t>2</w:t>
      </w:r>
      <w:r w:rsidR="00051987" w:rsidRPr="00E64F3A">
        <w:rPr>
          <w:rFonts w:ascii="Angsana New" w:hAnsi="Angsana New"/>
          <w:sz w:val="30"/>
          <w:szCs w:val="30"/>
        </w:rPr>
        <w:t>56</w:t>
      </w:r>
      <w:r w:rsidR="00AA23C4" w:rsidRPr="00E64F3A">
        <w:rPr>
          <w:rFonts w:ascii="Angsana New" w:hAnsi="Angsana New"/>
          <w:sz w:val="30"/>
          <w:szCs w:val="30"/>
        </w:rPr>
        <w:t>3</w:t>
      </w:r>
      <w:r w:rsidRPr="00E64F3A">
        <w:rPr>
          <w:rFonts w:ascii="Angsana New" w:hAnsi="Angsana New"/>
          <w:sz w:val="30"/>
          <w:szCs w:val="30"/>
          <w:cs/>
        </w:rPr>
        <w:t xml:space="preserve"> และ </w:t>
      </w:r>
      <w:r w:rsidR="00E0108C" w:rsidRPr="00E64F3A">
        <w:rPr>
          <w:rFonts w:ascii="Angsana New" w:hAnsi="Angsana New"/>
          <w:sz w:val="30"/>
          <w:szCs w:val="30"/>
        </w:rPr>
        <w:t>25</w:t>
      </w:r>
      <w:r w:rsidR="004B3B81" w:rsidRPr="00E64F3A">
        <w:rPr>
          <w:rFonts w:ascii="Angsana New" w:hAnsi="Angsana New"/>
          <w:sz w:val="30"/>
          <w:szCs w:val="30"/>
        </w:rPr>
        <w:t>6</w:t>
      </w:r>
      <w:r w:rsidR="00AA23C4" w:rsidRPr="00E64F3A">
        <w:rPr>
          <w:rFonts w:ascii="Angsana New" w:hAnsi="Angsana New"/>
          <w:sz w:val="30"/>
          <w:szCs w:val="30"/>
        </w:rPr>
        <w:t>2</w:t>
      </w:r>
      <w:r w:rsidR="005601EF" w:rsidRPr="00E64F3A">
        <w:rPr>
          <w:rFonts w:ascii="Angsana New" w:hAnsi="Angsana New"/>
          <w:sz w:val="30"/>
          <w:szCs w:val="30"/>
        </w:rPr>
        <w:t xml:space="preserve"> </w:t>
      </w:r>
      <w:r w:rsidRPr="00E64F3A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80"/>
        <w:gridCol w:w="1170"/>
        <w:gridCol w:w="270"/>
        <w:gridCol w:w="1260"/>
      </w:tblGrid>
      <w:tr w:rsidR="00E64F3A" w:rsidRPr="00E64F3A">
        <w:tc>
          <w:tcPr>
            <w:tcW w:w="6480" w:type="dxa"/>
          </w:tcPr>
          <w:p w:rsidR="00B76E62" w:rsidRPr="00E64F3A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76E62" w:rsidRPr="00E64F3A" w:rsidRDefault="00E0108C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25</w:t>
            </w:r>
            <w:r w:rsidR="00981611" w:rsidRPr="00E64F3A">
              <w:rPr>
                <w:rFonts w:ascii="Angsana New" w:hAnsi="Angsana New"/>
                <w:sz w:val="30"/>
                <w:szCs w:val="30"/>
              </w:rPr>
              <w:t>6</w:t>
            </w:r>
            <w:r w:rsidR="00F007D4" w:rsidRPr="00E64F3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B76E62" w:rsidRPr="00E64F3A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6E62" w:rsidRPr="00E64F3A" w:rsidRDefault="00E0108C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E64F3A">
              <w:rPr>
                <w:rFonts w:ascii="Angsana New" w:hAnsi="Angsana New"/>
                <w:sz w:val="30"/>
                <w:szCs w:val="30"/>
              </w:rPr>
              <w:t>6</w:t>
            </w:r>
            <w:r w:rsidR="00F007D4" w:rsidRPr="00E64F3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64F3A" w:rsidRPr="00E64F3A">
        <w:tc>
          <w:tcPr>
            <w:tcW w:w="6480" w:type="dxa"/>
          </w:tcPr>
          <w:p w:rsidR="00B76E62" w:rsidRPr="00E64F3A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B76E62" w:rsidRPr="00E64F3A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57790"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757790"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A53DD" w:rsidRPr="00E64F3A">
        <w:tc>
          <w:tcPr>
            <w:tcW w:w="6480" w:type="dxa"/>
          </w:tcPr>
          <w:p w:rsidR="008A53DD" w:rsidRPr="00E64F3A" w:rsidRDefault="008A53DD" w:rsidP="00981611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:rsidR="008A53DD" w:rsidRPr="00E64F3A" w:rsidRDefault="00286F86" w:rsidP="0019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642,785</w:t>
            </w:r>
          </w:p>
        </w:tc>
        <w:tc>
          <w:tcPr>
            <w:tcW w:w="270" w:type="dxa"/>
            <w:vAlign w:val="bottom"/>
          </w:tcPr>
          <w:p w:rsidR="008A53DD" w:rsidRPr="00E64F3A" w:rsidRDefault="008A53DD" w:rsidP="0098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A53DD" w:rsidRPr="00E64F3A" w:rsidRDefault="00F007D4" w:rsidP="0098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465,971</w:t>
            </w:r>
          </w:p>
        </w:tc>
      </w:tr>
    </w:tbl>
    <w:p w:rsidR="001F777F" w:rsidRPr="00E64F3A" w:rsidRDefault="001F777F" w:rsidP="005D092C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F17208" w:rsidRPr="00E64F3A" w:rsidRDefault="00F17208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bookmarkStart w:id="22" w:name="_Hlk506205301"/>
      <w:r w:rsidRPr="00E64F3A">
        <w:rPr>
          <w:rFonts w:ascii="Angsana New" w:hAnsi="Angsana New"/>
          <w:sz w:val="30"/>
          <w:szCs w:val="30"/>
          <w:cs/>
        </w:rPr>
        <w:t xml:space="preserve">บริษัทได้นำที่ดิน </w:t>
      </w:r>
      <w:r w:rsidRPr="00E64F3A">
        <w:rPr>
          <w:rFonts w:ascii="Angsana New" w:hAnsi="Angsana New" w:hint="cs"/>
          <w:sz w:val="30"/>
          <w:szCs w:val="30"/>
          <w:cs/>
        </w:rPr>
        <w:t>อาคาร และอุปกรณ์</w:t>
      </w:r>
      <w:r w:rsidRPr="00E64F3A">
        <w:rPr>
          <w:rFonts w:ascii="Angsana New" w:hAnsi="Angsana New"/>
          <w:sz w:val="30"/>
          <w:szCs w:val="30"/>
          <w:cs/>
        </w:rPr>
        <w:t>ของบริษัทและของกิจการที่เกี่ยวข้องกัน ไปจดจำนองไว้กับ</w:t>
      </w:r>
      <w:r w:rsidR="003C557D" w:rsidRPr="00E64F3A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E64F3A">
        <w:rPr>
          <w:rFonts w:ascii="Angsana New" w:hAnsi="Angsana New"/>
          <w:sz w:val="30"/>
          <w:szCs w:val="30"/>
          <w:cs/>
        </w:rPr>
        <w:t xml:space="preserve"> รวมทั้งกรรมการ</w:t>
      </w:r>
      <w:r w:rsidR="003C557D" w:rsidRPr="00E64F3A">
        <w:rPr>
          <w:rFonts w:ascii="Angsana New" w:hAnsi="Angsana New" w:hint="cs"/>
          <w:sz w:val="30"/>
          <w:szCs w:val="30"/>
          <w:cs/>
        </w:rPr>
        <w:t>ของบริษัท</w:t>
      </w:r>
      <w:r w:rsidRPr="00E64F3A">
        <w:rPr>
          <w:rFonts w:ascii="Angsana New" w:hAnsi="Angsana New"/>
          <w:sz w:val="30"/>
          <w:szCs w:val="30"/>
          <w:cs/>
        </w:rPr>
        <w:t>และกิจการที่เกี่ยวข้องกันเป็นผู้ค้ำประกันเพื่อใช้เป็นหลักประกัน</w:t>
      </w:r>
      <w:r w:rsidRPr="00E64F3A">
        <w:rPr>
          <w:rFonts w:ascii="Angsana New" w:hAnsi="Angsana New" w:hint="cs"/>
          <w:sz w:val="30"/>
          <w:szCs w:val="30"/>
          <w:cs/>
        </w:rPr>
        <w:t>วง</w:t>
      </w:r>
      <w:r w:rsidRPr="00E64F3A">
        <w:rPr>
          <w:rFonts w:ascii="Angsana New" w:hAnsi="Angsana New"/>
          <w:sz w:val="30"/>
          <w:szCs w:val="30"/>
          <w:cs/>
        </w:rPr>
        <w:t>เงินเบิกเกินบัญชี เงินกู้ยืมระยะสั้นและเงินกู้ยืมระยะยาว</w:t>
      </w:r>
      <w:r w:rsidRPr="00E64F3A">
        <w:rPr>
          <w:rFonts w:ascii="Angsana New" w:hAnsi="Angsana New" w:hint="cs"/>
          <w:sz w:val="30"/>
          <w:szCs w:val="30"/>
          <w:cs/>
        </w:rPr>
        <w:t>ของบริษัท</w:t>
      </w:r>
      <w:r w:rsidRPr="00E64F3A">
        <w:rPr>
          <w:rFonts w:ascii="Angsana New" w:hAnsi="Angsana New"/>
          <w:sz w:val="30"/>
          <w:szCs w:val="30"/>
          <w:cs/>
        </w:rPr>
        <w:t xml:space="preserve"> </w:t>
      </w:r>
    </w:p>
    <w:p w:rsidR="007E7593" w:rsidRPr="00E64F3A" w:rsidRDefault="007E7593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Cs w:val="18"/>
        </w:rPr>
      </w:pPr>
    </w:p>
    <w:bookmarkEnd w:id="22"/>
    <w:p w:rsidR="007E7593" w:rsidRPr="00E64F3A" w:rsidRDefault="00FB2F4A" w:rsidP="007E75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ภายใต้สัญญาเงินกู้ยืมระยะยาว</w:t>
      </w:r>
      <w:r w:rsidRPr="00E64F3A">
        <w:rPr>
          <w:rFonts w:ascii="Angsana New" w:hAnsi="Angsana New" w:hint="cs"/>
          <w:sz w:val="30"/>
          <w:szCs w:val="30"/>
          <w:cs/>
        </w:rPr>
        <w:t>จากสองสถาบันการเงิน</w:t>
      </w:r>
      <w:r w:rsidR="00D521CF" w:rsidRPr="00E64F3A">
        <w:rPr>
          <w:rFonts w:ascii="Angsana New" w:hAnsi="Angsana New"/>
          <w:sz w:val="30"/>
          <w:szCs w:val="30"/>
          <w:cs/>
        </w:rPr>
        <w:t xml:space="preserve"> บริษัทต้องปฏิบัติตามเงื่อนไขบางประการเกี่ยวกับการรักษาอัตราส่วนของหนี้สินรวมต่อส่วนของผู้ถือหุ้น</w:t>
      </w:r>
      <w:r w:rsidR="002011E3" w:rsidRPr="00E64F3A">
        <w:rPr>
          <w:rFonts w:ascii="Angsana New" w:hAnsi="Angsana New" w:hint="cs"/>
          <w:sz w:val="30"/>
          <w:szCs w:val="30"/>
          <w:cs/>
        </w:rPr>
        <w:t>ไม่เกิน</w:t>
      </w:r>
      <w:r w:rsidR="007E7593" w:rsidRPr="00E64F3A">
        <w:rPr>
          <w:rFonts w:ascii="Angsana New" w:hAnsi="Angsana New" w:hint="cs"/>
          <w:sz w:val="30"/>
          <w:szCs w:val="30"/>
          <w:cs/>
        </w:rPr>
        <w:t>กว่า</w:t>
      </w:r>
      <w:r w:rsidR="002011E3" w:rsidRPr="00E64F3A">
        <w:rPr>
          <w:rFonts w:ascii="Angsana New" w:hAnsi="Angsana New" w:hint="cs"/>
          <w:sz w:val="30"/>
          <w:szCs w:val="30"/>
          <w:cs/>
        </w:rPr>
        <w:t xml:space="preserve"> </w:t>
      </w:r>
      <w:r w:rsidR="002011E3" w:rsidRPr="00E64F3A">
        <w:rPr>
          <w:rFonts w:ascii="Angsana New" w:hAnsi="Angsana New"/>
          <w:sz w:val="30"/>
          <w:szCs w:val="30"/>
        </w:rPr>
        <w:t xml:space="preserve">1.5 </w:t>
      </w:r>
      <w:r w:rsidR="002011E3" w:rsidRPr="00E64F3A">
        <w:rPr>
          <w:rFonts w:ascii="Angsana New" w:hAnsi="Angsana New" w:hint="cs"/>
          <w:sz w:val="30"/>
          <w:szCs w:val="30"/>
          <w:cs/>
        </w:rPr>
        <w:t>เท่า</w:t>
      </w:r>
      <w:r w:rsidR="00AA23C4" w:rsidRPr="00E64F3A">
        <w:rPr>
          <w:rFonts w:ascii="Angsana New" w:hAnsi="Angsana New"/>
          <w:sz w:val="30"/>
          <w:szCs w:val="30"/>
        </w:rPr>
        <w:t xml:space="preserve">, 2 </w:t>
      </w:r>
      <w:r w:rsidR="00AA23C4" w:rsidRPr="00E64F3A">
        <w:rPr>
          <w:rFonts w:ascii="Angsana New" w:hAnsi="Angsana New" w:hint="cs"/>
          <w:sz w:val="30"/>
          <w:szCs w:val="30"/>
          <w:cs/>
        </w:rPr>
        <w:t>เท่า</w:t>
      </w:r>
      <w:r w:rsidR="002011E3" w:rsidRPr="00E64F3A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011E3" w:rsidRPr="00E64F3A">
        <w:rPr>
          <w:rFonts w:ascii="Angsana New" w:hAnsi="Angsana New"/>
          <w:sz w:val="30"/>
          <w:szCs w:val="30"/>
        </w:rPr>
        <w:t xml:space="preserve">2.25 </w:t>
      </w:r>
      <w:r w:rsidR="002011E3" w:rsidRPr="00E64F3A">
        <w:rPr>
          <w:rFonts w:ascii="Angsana New" w:hAnsi="Angsana New" w:hint="cs"/>
          <w:sz w:val="30"/>
          <w:szCs w:val="30"/>
          <w:cs/>
        </w:rPr>
        <w:t>เท่า</w:t>
      </w:r>
      <w:r w:rsidRPr="00E64F3A">
        <w:rPr>
          <w:rFonts w:ascii="Angsana New" w:hAnsi="Angsana New" w:hint="cs"/>
          <w:sz w:val="30"/>
          <w:szCs w:val="30"/>
          <w:cs/>
        </w:rPr>
        <w:t>ตามลำดับ</w:t>
      </w:r>
      <w:r w:rsidR="00D521CF" w:rsidRPr="00E64F3A">
        <w:rPr>
          <w:rFonts w:ascii="Angsana New" w:hAnsi="Angsana New"/>
          <w:sz w:val="30"/>
          <w:szCs w:val="30"/>
          <w:cs/>
        </w:rPr>
        <w:t xml:space="preserve"> </w:t>
      </w:r>
      <w:r w:rsidR="007E7593" w:rsidRPr="00E64F3A">
        <w:rPr>
          <w:rFonts w:ascii="Angsana New" w:hAnsi="Angsana New"/>
          <w:sz w:val="30"/>
          <w:szCs w:val="30"/>
          <w:cs/>
        </w:rPr>
        <w:t>และ อัตราส่วนความสามารถในการชำระหนี้ (</w:t>
      </w:r>
      <w:r w:rsidR="007E7593" w:rsidRPr="00E64F3A">
        <w:rPr>
          <w:rFonts w:ascii="Angsana New" w:hAnsi="Angsana New"/>
          <w:sz w:val="30"/>
          <w:szCs w:val="30"/>
        </w:rPr>
        <w:t xml:space="preserve">DSCR) </w:t>
      </w:r>
      <w:r w:rsidR="002011E3" w:rsidRPr="00E64F3A">
        <w:rPr>
          <w:rFonts w:ascii="Angsana New" w:hAnsi="Angsana New"/>
          <w:sz w:val="30"/>
          <w:szCs w:val="30"/>
          <w:cs/>
        </w:rPr>
        <w:t>ต้องไม่</w:t>
      </w:r>
      <w:r w:rsidR="002011E3" w:rsidRPr="00E64F3A">
        <w:rPr>
          <w:rFonts w:ascii="Angsana New" w:hAnsi="Angsana New" w:hint="cs"/>
          <w:sz w:val="30"/>
          <w:szCs w:val="30"/>
          <w:cs/>
        </w:rPr>
        <w:t>น้อย</w:t>
      </w:r>
      <w:r w:rsidR="007E7593" w:rsidRPr="00E64F3A">
        <w:rPr>
          <w:rFonts w:ascii="Angsana New" w:hAnsi="Angsana New"/>
          <w:sz w:val="30"/>
          <w:szCs w:val="30"/>
          <w:cs/>
        </w:rPr>
        <w:t xml:space="preserve">กว่า </w:t>
      </w:r>
      <w:r w:rsidR="007E7593" w:rsidRPr="00E64F3A">
        <w:rPr>
          <w:rFonts w:ascii="Angsana New" w:hAnsi="Angsana New"/>
          <w:sz w:val="30"/>
          <w:szCs w:val="30"/>
        </w:rPr>
        <w:t>1.</w:t>
      </w:r>
      <w:r w:rsidR="002011E3" w:rsidRPr="00E64F3A">
        <w:rPr>
          <w:rFonts w:ascii="Angsana New" w:hAnsi="Angsana New"/>
          <w:sz w:val="30"/>
          <w:szCs w:val="30"/>
        </w:rPr>
        <w:t>5</w:t>
      </w:r>
      <w:r w:rsidR="007E7593" w:rsidRPr="00E64F3A">
        <w:rPr>
          <w:rFonts w:ascii="Angsana New" w:hAnsi="Angsana New"/>
          <w:sz w:val="30"/>
          <w:szCs w:val="30"/>
          <w:cs/>
        </w:rPr>
        <w:t xml:space="preserve"> เท่า </w:t>
      </w:r>
      <w:r w:rsidR="00AA23C4" w:rsidRPr="00E64F3A">
        <w:rPr>
          <w:rFonts w:ascii="Angsana New" w:hAnsi="Angsana New" w:hint="cs"/>
          <w:sz w:val="30"/>
          <w:szCs w:val="30"/>
          <w:cs/>
        </w:rPr>
        <w:t>และ 1.3 เท่า</w:t>
      </w:r>
    </w:p>
    <w:p w:rsidR="00605B8E" w:rsidRPr="00E64F3A" w:rsidRDefault="00605B8E" w:rsidP="00896044">
      <w:pPr>
        <w:pStyle w:val="block"/>
        <w:spacing w:after="0" w:line="240" w:lineRule="auto"/>
        <w:ind w:right="-115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:rsidR="008C5EB0" w:rsidRPr="00E64F3A" w:rsidRDefault="008C5EB0" w:rsidP="008C5E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ปี </w:t>
      </w:r>
      <w:r w:rsidRPr="00E64F3A">
        <w:rPr>
          <w:rFonts w:ascii="Angsana New" w:hAnsi="Angsana New"/>
          <w:sz w:val="30"/>
          <w:szCs w:val="30"/>
        </w:rPr>
        <w:t>256</w:t>
      </w:r>
      <w:r w:rsidR="000A4CE2" w:rsidRPr="00E64F3A">
        <w:rPr>
          <w:rFonts w:ascii="Angsana New" w:hAnsi="Angsana New"/>
          <w:sz w:val="30"/>
          <w:szCs w:val="30"/>
        </w:rPr>
        <w:t>3</w:t>
      </w:r>
      <w:r w:rsidRPr="00E64F3A">
        <w:rPr>
          <w:rFonts w:ascii="Angsana New" w:hAnsi="Angsana New"/>
          <w:sz w:val="30"/>
          <w:szCs w:val="30"/>
        </w:rPr>
        <w:t xml:space="preserve"> </w:t>
      </w:r>
      <w:r w:rsidRPr="00E64F3A">
        <w:rPr>
          <w:rFonts w:ascii="Angsana New" w:hAnsi="Angsana New"/>
          <w:sz w:val="30"/>
          <w:szCs w:val="30"/>
          <w:cs/>
        </w:rPr>
        <w:t xml:space="preserve">บริษัทมีสัดส่วนหนี้สินรวมต่อส่วนของผู้ถือหุ้น </w:t>
      </w:r>
      <w:r w:rsidR="000A4CE2" w:rsidRPr="00E64F3A">
        <w:rPr>
          <w:rFonts w:ascii="Angsana New" w:hAnsi="Angsana New"/>
          <w:sz w:val="30"/>
          <w:szCs w:val="30"/>
        </w:rPr>
        <w:t>1.37</w:t>
      </w:r>
      <w:r w:rsidR="00FB2F4A" w:rsidRPr="00E64F3A">
        <w:rPr>
          <w:rFonts w:ascii="Angsana New" w:hAnsi="Angsana New"/>
          <w:sz w:val="30"/>
          <w:szCs w:val="30"/>
        </w:rPr>
        <w:t xml:space="preserve"> </w:t>
      </w:r>
      <w:r w:rsidR="00FB2F4A" w:rsidRPr="00E64F3A">
        <w:rPr>
          <w:rFonts w:ascii="Angsana New" w:hAnsi="Angsana New" w:hint="cs"/>
          <w:sz w:val="30"/>
          <w:szCs w:val="30"/>
          <w:cs/>
        </w:rPr>
        <w:t xml:space="preserve">เท่า </w:t>
      </w:r>
      <w:r w:rsidRPr="00E64F3A">
        <w:rPr>
          <w:rFonts w:ascii="Angsana New" w:hAnsi="Angsana New"/>
          <w:sz w:val="30"/>
          <w:szCs w:val="30"/>
          <w:cs/>
        </w:rPr>
        <w:t>และอัตราส่วนความสามารถในการชำระหนี้ (</w:t>
      </w:r>
      <w:r w:rsidRPr="00E64F3A">
        <w:rPr>
          <w:rFonts w:ascii="Angsana New" w:hAnsi="Angsana New"/>
          <w:sz w:val="30"/>
          <w:szCs w:val="30"/>
        </w:rPr>
        <w:t xml:space="preserve">DSCR) </w:t>
      </w:r>
      <w:r w:rsidR="000A4CE2" w:rsidRPr="00E64F3A">
        <w:rPr>
          <w:rFonts w:ascii="Angsana New" w:hAnsi="Angsana New"/>
          <w:sz w:val="30"/>
          <w:szCs w:val="30"/>
        </w:rPr>
        <w:t>2.31</w:t>
      </w:r>
      <w:r w:rsidR="00FB2F4A" w:rsidRPr="00E64F3A">
        <w:rPr>
          <w:rFonts w:ascii="Angsana New" w:hAnsi="Angsana New"/>
          <w:sz w:val="30"/>
          <w:szCs w:val="30"/>
        </w:rPr>
        <w:t xml:space="preserve"> </w:t>
      </w:r>
      <w:r w:rsidR="00FB2F4A" w:rsidRPr="00E64F3A">
        <w:rPr>
          <w:rFonts w:ascii="Angsana New" w:hAnsi="Angsana New" w:hint="cs"/>
          <w:sz w:val="30"/>
          <w:szCs w:val="30"/>
          <w:cs/>
        </w:rPr>
        <w:t>เท่า</w:t>
      </w:r>
      <w:r w:rsidRPr="00E64F3A">
        <w:rPr>
          <w:rFonts w:ascii="Angsana New" w:hAnsi="Angsana New"/>
          <w:sz w:val="30"/>
          <w:szCs w:val="30"/>
        </w:rPr>
        <w:t xml:space="preserve"> </w:t>
      </w:r>
    </w:p>
    <w:p w:rsidR="00B3371C" w:rsidRPr="00E64F3A" w:rsidRDefault="00B3371C" w:rsidP="00896044">
      <w:pPr>
        <w:pStyle w:val="block"/>
        <w:spacing w:after="0" w:line="240" w:lineRule="auto"/>
        <w:ind w:right="-115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p w:rsidR="00C2294A" w:rsidRPr="00E64F3A" w:rsidRDefault="00C2294A" w:rsidP="00FE136B">
      <w:pPr>
        <w:ind w:left="540"/>
        <w:jc w:val="thaiDistribute"/>
        <w:rPr>
          <w:rFonts w:ascii="Angsana New" w:hAnsi="Angsana New"/>
          <w:spacing w:val="-2"/>
        </w:rPr>
      </w:pPr>
    </w:p>
    <w:p w:rsidR="006C454C" w:rsidRPr="00E64F3A" w:rsidRDefault="006C454C" w:rsidP="006C454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64F3A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E64F3A">
        <w:rPr>
          <w:rFonts w:ascii="Angsana New" w:hAnsi="Angsana New"/>
          <w:spacing w:val="-2"/>
          <w:sz w:val="30"/>
          <w:szCs w:val="30"/>
        </w:rPr>
        <w:t xml:space="preserve">31 </w:t>
      </w:r>
      <w:r w:rsidRPr="00E64F3A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E64F3A">
        <w:rPr>
          <w:rFonts w:ascii="Angsana New" w:hAnsi="Angsana New"/>
          <w:spacing w:val="-2"/>
          <w:sz w:val="30"/>
          <w:szCs w:val="30"/>
        </w:rPr>
        <w:t>25</w:t>
      </w:r>
      <w:r w:rsidR="00981611" w:rsidRPr="00E64F3A">
        <w:rPr>
          <w:rFonts w:ascii="Angsana New" w:hAnsi="Angsana New"/>
          <w:spacing w:val="-2"/>
          <w:sz w:val="30"/>
          <w:szCs w:val="30"/>
        </w:rPr>
        <w:t>6</w:t>
      </w:r>
      <w:r w:rsidR="000A4CE2" w:rsidRPr="00E64F3A">
        <w:rPr>
          <w:rFonts w:ascii="Angsana New" w:hAnsi="Angsana New"/>
          <w:spacing w:val="-2"/>
          <w:sz w:val="30"/>
          <w:szCs w:val="30"/>
        </w:rPr>
        <w:t>3</w:t>
      </w:r>
      <w:r w:rsidRPr="00E64F3A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Pr="00E64F3A">
        <w:rPr>
          <w:rFonts w:ascii="Angsana New" w:hAnsi="Angsana New"/>
          <w:spacing w:val="-2"/>
          <w:sz w:val="30"/>
          <w:szCs w:val="30"/>
        </w:rPr>
        <w:t>25</w:t>
      </w:r>
      <w:r w:rsidR="004B3B81" w:rsidRPr="00E64F3A">
        <w:rPr>
          <w:rFonts w:ascii="Angsana New" w:hAnsi="Angsana New"/>
          <w:spacing w:val="-2"/>
          <w:sz w:val="30"/>
          <w:szCs w:val="30"/>
        </w:rPr>
        <w:t>6</w:t>
      </w:r>
      <w:r w:rsidR="000A4CE2" w:rsidRPr="00E64F3A">
        <w:rPr>
          <w:rFonts w:ascii="Angsana New" w:hAnsi="Angsana New"/>
          <w:spacing w:val="-2"/>
          <w:sz w:val="30"/>
          <w:szCs w:val="30"/>
        </w:rPr>
        <w:t>2</w:t>
      </w:r>
      <w:r w:rsidRPr="00E64F3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64F3A">
        <w:rPr>
          <w:rFonts w:ascii="Angsana New" w:hAnsi="Angsana New" w:hint="cs"/>
          <w:spacing w:val="2"/>
          <w:sz w:val="30"/>
          <w:szCs w:val="30"/>
          <w:cs/>
        </w:rPr>
        <w:t xml:space="preserve">บริษัท </w:t>
      </w:r>
      <w:r w:rsidRPr="00E64F3A">
        <w:rPr>
          <w:rFonts w:ascii="Angsana New" w:hAnsi="Angsana New"/>
          <w:spacing w:val="-2"/>
          <w:sz w:val="30"/>
          <w:szCs w:val="30"/>
          <w:cs/>
        </w:rPr>
        <w:t xml:space="preserve">มีวงเงินที่ยังไม่ได้เบิกใช้ </w:t>
      </w:r>
      <w:r w:rsidRPr="00E64F3A">
        <w:rPr>
          <w:rFonts w:ascii="Angsana New" w:hAnsi="Angsana New" w:hint="cs"/>
          <w:spacing w:val="-2"/>
          <w:sz w:val="30"/>
          <w:szCs w:val="30"/>
          <w:cs/>
        </w:rPr>
        <w:t xml:space="preserve">ดังนี้ 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300"/>
        <w:gridCol w:w="1260"/>
        <w:gridCol w:w="270"/>
        <w:gridCol w:w="1350"/>
      </w:tblGrid>
      <w:tr w:rsidR="00E64F3A" w:rsidRPr="00E64F3A">
        <w:tc>
          <w:tcPr>
            <w:tcW w:w="6300" w:type="dxa"/>
          </w:tcPr>
          <w:p w:rsidR="006C454C" w:rsidRPr="00E64F3A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C454C" w:rsidRPr="00E64F3A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25</w:t>
            </w:r>
            <w:r w:rsidR="00981611" w:rsidRPr="00E64F3A">
              <w:rPr>
                <w:rFonts w:ascii="Angsana New" w:hAnsi="Angsana New"/>
                <w:sz w:val="30"/>
                <w:szCs w:val="30"/>
              </w:rPr>
              <w:t>6</w:t>
            </w:r>
            <w:r w:rsidR="00596F25" w:rsidRPr="00E64F3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C454C" w:rsidRPr="00E64F3A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C454C" w:rsidRPr="00E64F3A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E64F3A">
              <w:rPr>
                <w:rFonts w:ascii="Angsana New" w:hAnsi="Angsana New"/>
                <w:sz w:val="30"/>
                <w:szCs w:val="30"/>
              </w:rPr>
              <w:t>6</w:t>
            </w:r>
            <w:r w:rsidR="00596F25" w:rsidRPr="00E64F3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64F3A" w:rsidRPr="00E64F3A">
        <w:tc>
          <w:tcPr>
            <w:tcW w:w="6300" w:type="dxa"/>
          </w:tcPr>
          <w:p w:rsidR="006C454C" w:rsidRPr="00E64F3A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6C454C" w:rsidRPr="00E64F3A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94625"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="00D94625"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601EF" w:rsidRPr="00E64F3A" w:rsidTr="005175F2">
        <w:tc>
          <w:tcPr>
            <w:tcW w:w="6300" w:type="dxa"/>
          </w:tcPr>
          <w:p w:rsidR="005601EF" w:rsidRPr="00E64F3A" w:rsidRDefault="005601EF" w:rsidP="005601EF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260" w:type="dxa"/>
          </w:tcPr>
          <w:p w:rsidR="005601EF" w:rsidRPr="00E64F3A" w:rsidRDefault="000A4CE2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1,085.55</w:t>
            </w:r>
          </w:p>
        </w:tc>
        <w:tc>
          <w:tcPr>
            <w:tcW w:w="270" w:type="dxa"/>
            <w:vAlign w:val="bottom"/>
          </w:tcPr>
          <w:p w:rsidR="005601EF" w:rsidRPr="00E64F3A" w:rsidRDefault="005601EF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601EF" w:rsidRPr="00E64F3A" w:rsidRDefault="00596F25" w:rsidP="00CE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1,164.29</w:t>
            </w:r>
          </w:p>
        </w:tc>
      </w:tr>
    </w:tbl>
    <w:p w:rsidR="009E4B1F" w:rsidRPr="00E64F3A" w:rsidRDefault="009E4B1F" w:rsidP="008A5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9"/>
        </w:tabs>
        <w:spacing w:line="240" w:lineRule="auto"/>
        <w:rPr>
          <w:rFonts w:ascii="Angsana New" w:hAnsi="Angsana New"/>
          <w:b/>
          <w:bCs/>
        </w:rPr>
      </w:pPr>
    </w:p>
    <w:p w:rsidR="00F97C74" w:rsidRPr="00E64F3A" w:rsidRDefault="00F97C74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1064B9" w:rsidRPr="00E64F3A" w:rsidRDefault="001064B9" w:rsidP="008E3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r w:rsidRPr="00E64F3A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:rsidR="001064B9" w:rsidRPr="00E64F3A" w:rsidRDefault="001064B9" w:rsidP="0050588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หนี้สินตามสัญญาเช่า ณ วันที่ </w:t>
      </w:r>
      <w:r w:rsidR="00056B10" w:rsidRPr="00E64F3A">
        <w:rPr>
          <w:rFonts w:ascii="Angsana New" w:hAnsi="Angsana New"/>
          <w:spacing w:val="2"/>
          <w:sz w:val="30"/>
          <w:szCs w:val="30"/>
        </w:rPr>
        <w:t xml:space="preserve">31 </w:t>
      </w:r>
      <w:r w:rsidR="00056B10" w:rsidRPr="00E64F3A">
        <w:rPr>
          <w:rFonts w:ascii="Angsana New" w:hAnsi="Angsana New"/>
          <w:spacing w:val="2"/>
          <w:sz w:val="30"/>
          <w:szCs w:val="30"/>
          <w:cs/>
        </w:rPr>
        <w:t>ธันวาคม</w:t>
      </w:r>
      <w:r w:rsidR="00BB2C55" w:rsidRPr="00E64F3A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2861F6" w:rsidRPr="00E64F3A">
        <w:rPr>
          <w:rFonts w:ascii="Angsana New" w:hAnsi="Angsana New"/>
          <w:spacing w:val="2"/>
          <w:sz w:val="30"/>
          <w:szCs w:val="30"/>
        </w:rPr>
        <w:t>25</w:t>
      </w:r>
      <w:r w:rsidR="00981611" w:rsidRPr="00E64F3A">
        <w:rPr>
          <w:rFonts w:ascii="Angsana New" w:hAnsi="Angsana New"/>
          <w:spacing w:val="2"/>
          <w:sz w:val="30"/>
          <w:szCs w:val="30"/>
        </w:rPr>
        <w:t>6</w:t>
      </w:r>
      <w:r w:rsidR="000A4CE2" w:rsidRPr="00E64F3A">
        <w:rPr>
          <w:rFonts w:ascii="Angsana New" w:hAnsi="Angsana New"/>
          <w:spacing w:val="2"/>
          <w:sz w:val="30"/>
          <w:szCs w:val="30"/>
        </w:rPr>
        <w:t>3</w:t>
      </w:r>
      <w:r w:rsidR="004B3B81" w:rsidRPr="00E64F3A">
        <w:rPr>
          <w:rFonts w:ascii="Angsana New" w:hAnsi="Angsana New"/>
          <w:spacing w:val="2"/>
          <w:sz w:val="30"/>
          <w:szCs w:val="30"/>
        </w:rPr>
        <w:t xml:space="preserve"> </w:t>
      </w:r>
      <w:r w:rsidRPr="00E64F3A">
        <w:rPr>
          <w:rFonts w:ascii="Angsana New" w:hAnsi="Angsana New"/>
          <w:sz w:val="30"/>
          <w:szCs w:val="30"/>
          <w:cs/>
        </w:rPr>
        <w:t>และ</w:t>
      </w:r>
      <w:r w:rsidR="00877E05" w:rsidRPr="00E64F3A">
        <w:rPr>
          <w:rFonts w:ascii="Angsana New" w:hAnsi="Angsana New"/>
          <w:sz w:val="30"/>
          <w:szCs w:val="30"/>
        </w:rPr>
        <w:t xml:space="preserve"> 2562</w:t>
      </w:r>
      <w:r w:rsidRPr="00E64F3A">
        <w:rPr>
          <w:rFonts w:ascii="Angsana New" w:hAnsi="Angsana New"/>
          <w:sz w:val="30"/>
          <w:szCs w:val="30"/>
          <w:cs/>
        </w:rPr>
        <w:t xml:space="preserve"> </w:t>
      </w:r>
      <w:r w:rsidR="001F1F88" w:rsidRPr="00E64F3A">
        <w:rPr>
          <w:rFonts w:ascii="Angsana New" w:hAnsi="Angsana New"/>
          <w:sz w:val="30"/>
          <w:szCs w:val="30"/>
          <w:cs/>
        </w:rPr>
        <w:t>มีรายล</w:t>
      </w:r>
      <w:r w:rsidRPr="00E64F3A">
        <w:rPr>
          <w:rFonts w:ascii="Angsana New" w:hAnsi="Angsana New"/>
          <w:sz w:val="30"/>
          <w:szCs w:val="30"/>
          <w:cs/>
        </w:rPr>
        <w:t>ะเอียดดังนี้</w:t>
      </w:r>
    </w:p>
    <w:tbl>
      <w:tblPr>
        <w:tblW w:w="9218" w:type="dxa"/>
        <w:tblInd w:w="534" w:type="dxa"/>
        <w:tblLook w:val="04A0" w:firstRow="1" w:lastRow="0" w:firstColumn="1" w:lastColumn="0" w:noHBand="0" w:noVBand="1"/>
      </w:tblPr>
      <w:tblGrid>
        <w:gridCol w:w="4394"/>
        <w:gridCol w:w="692"/>
        <w:gridCol w:w="1201"/>
        <w:gridCol w:w="257"/>
        <w:gridCol w:w="1260"/>
        <w:gridCol w:w="236"/>
        <w:gridCol w:w="1178"/>
      </w:tblGrid>
      <w:tr w:rsidR="00E64F3A" w:rsidRPr="00E64F3A" w:rsidTr="009C0413">
        <w:tc>
          <w:tcPr>
            <w:tcW w:w="4394" w:type="dxa"/>
            <w:shd w:val="clear" w:color="auto" w:fill="auto"/>
          </w:tcPr>
          <w:p w:rsidR="009C0413" w:rsidRPr="00E64F3A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bookmarkStart w:id="23" w:name="_Hlk31790462"/>
          </w:p>
        </w:tc>
        <w:tc>
          <w:tcPr>
            <w:tcW w:w="692" w:type="dxa"/>
            <w:shd w:val="clear" w:color="auto" w:fill="auto"/>
          </w:tcPr>
          <w:p w:rsidR="009C0413" w:rsidRPr="00E64F3A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nil"/>
            </w:tcBorders>
            <w:shd w:val="clear" w:color="auto" w:fill="auto"/>
          </w:tcPr>
          <w:p w:rsidR="009C0413" w:rsidRPr="00E64F3A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7" w:type="dxa"/>
            <w:tcBorders>
              <w:top w:val="nil"/>
            </w:tcBorders>
            <w:shd w:val="clear" w:color="auto" w:fill="auto"/>
          </w:tcPr>
          <w:p w:rsidR="009C0413" w:rsidRPr="00E64F3A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:rsidR="009C0413" w:rsidRPr="00E64F3A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E64F3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6F25" w:rsidRPr="00E64F3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</w:tcBorders>
          </w:tcPr>
          <w:p w:rsidR="009C0413" w:rsidRPr="00E64F3A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</w:tcBorders>
          </w:tcPr>
          <w:p w:rsidR="009C0413" w:rsidRPr="00E64F3A" w:rsidRDefault="00596F25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="009C0413" w:rsidRPr="00E64F3A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Pr="00E64F3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E64F3A" w:rsidRPr="00E64F3A" w:rsidTr="009C0413">
        <w:tc>
          <w:tcPr>
            <w:tcW w:w="4394" w:type="dxa"/>
            <w:shd w:val="clear" w:color="auto" w:fill="auto"/>
          </w:tcPr>
          <w:p w:rsidR="009C0413" w:rsidRPr="00E64F3A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shd w:val="clear" w:color="auto" w:fill="auto"/>
          </w:tcPr>
          <w:p w:rsidR="009C0413" w:rsidRPr="00E64F3A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:rsidR="009C0413" w:rsidRPr="00E64F3A" w:rsidRDefault="00596F25" w:rsidP="009C0413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</w:t>
            </w:r>
            <w:r w:rsidR="009C0413" w:rsidRPr="00E64F3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="009C0413" w:rsidRPr="00E64F3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="009C0413" w:rsidRPr="00E64F3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bookmarkEnd w:id="23"/>
      <w:tr w:rsidR="00E64F3A" w:rsidRPr="00E64F3A" w:rsidTr="00596F25">
        <w:tc>
          <w:tcPr>
            <w:tcW w:w="4394" w:type="dxa"/>
            <w:shd w:val="clear" w:color="auto" w:fill="auto"/>
          </w:tcPr>
          <w:p w:rsidR="00596F25" w:rsidRPr="00E64F3A" w:rsidRDefault="00596F25" w:rsidP="00877E05">
            <w:pPr>
              <w:pStyle w:val="NoSpacing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692" w:type="dxa"/>
            <w:shd w:val="clear" w:color="auto" w:fill="auto"/>
          </w:tcPr>
          <w:p w:rsidR="00596F25" w:rsidRPr="00E64F3A" w:rsidRDefault="00596F25" w:rsidP="00596F2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:rsidR="00596F25" w:rsidRPr="00E64F3A" w:rsidRDefault="00596F25" w:rsidP="00596F25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596F25" w:rsidRPr="00E64F3A" w:rsidRDefault="00596F25" w:rsidP="00596F2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96F25" w:rsidRPr="00E64F3A" w:rsidRDefault="000A4CE2" w:rsidP="00596F25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94,182</w:t>
            </w:r>
          </w:p>
        </w:tc>
        <w:tc>
          <w:tcPr>
            <w:tcW w:w="236" w:type="dxa"/>
          </w:tcPr>
          <w:p w:rsidR="00596F25" w:rsidRPr="00E64F3A" w:rsidRDefault="00596F25" w:rsidP="00596F25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596F25" w:rsidRPr="00E64F3A" w:rsidRDefault="00596F25" w:rsidP="00596F25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122,34</w:t>
            </w:r>
            <w:r w:rsidRPr="00E64F3A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E64F3A" w:rsidRPr="00E64F3A" w:rsidTr="009C0413">
        <w:tc>
          <w:tcPr>
            <w:tcW w:w="4394" w:type="dxa"/>
            <w:shd w:val="clear" w:color="auto" w:fill="auto"/>
          </w:tcPr>
          <w:p w:rsidR="00596F25" w:rsidRPr="00E64F3A" w:rsidRDefault="00596F25" w:rsidP="00596F25">
            <w:pPr>
              <w:pStyle w:val="NoSpacing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692" w:type="dxa"/>
            <w:shd w:val="clear" w:color="auto" w:fill="auto"/>
          </w:tcPr>
          <w:p w:rsidR="00596F25" w:rsidRPr="00E64F3A" w:rsidRDefault="00596F25" w:rsidP="00596F2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:rsidR="00596F25" w:rsidRPr="00E64F3A" w:rsidRDefault="00596F25" w:rsidP="00596F25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596F25" w:rsidRPr="00E64F3A" w:rsidRDefault="00596F25" w:rsidP="00596F2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96F25" w:rsidRPr="00E64F3A" w:rsidRDefault="000A4CE2" w:rsidP="00596F25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(41,</w:t>
            </w:r>
            <w:r w:rsidR="00983FF4" w:rsidRPr="00E64F3A">
              <w:rPr>
                <w:rFonts w:ascii="Angsana New" w:hAnsi="Angsana New" w:cs="Angsana New"/>
                <w:sz w:val="30"/>
                <w:szCs w:val="30"/>
              </w:rPr>
              <w:t>197</w:t>
            </w:r>
            <w:r w:rsidRPr="00E64F3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596F25" w:rsidRPr="00E64F3A" w:rsidRDefault="00596F25" w:rsidP="00596F25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8" w:type="dxa"/>
          </w:tcPr>
          <w:p w:rsidR="00596F25" w:rsidRPr="00E64F3A" w:rsidRDefault="00596F25" w:rsidP="00596F25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(47,742)</w:t>
            </w:r>
          </w:p>
        </w:tc>
      </w:tr>
      <w:tr w:rsidR="00596F25" w:rsidRPr="00E64F3A" w:rsidTr="00596F25">
        <w:tc>
          <w:tcPr>
            <w:tcW w:w="5086" w:type="dxa"/>
            <w:gridSpan w:val="2"/>
            <w:shd w:val="clear" w:color="auto" w:fill="auto"/>
          </w:tcPr>
          <w:p w:rsidR="00596F25" w:rsidRPr="00E64F3A" w:rsidRDefault="00596F25" w:rsidP="00877E05">
            <w:pPr>
              <w:pStyle w:val="NoSpacing"/>
              <w:ind w:firstLine="3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bookmarkStart w:id="24" w:name="_Hlk31790605"/>
            <w:r w:rsidRPr="00E64F3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เจ้าหนี้ตามสัญญาเช่า– สุทธิ</w:t>
            </w:r>
          </w:p>
        </w:tc>
        <w:tc>
          <w:tcPr>
            <w:tcW w:w="1201" w:type="dxa"/>
            <w:shd w:val="clear" w:color="auto" w:fill="auto"/>
          </w:tcPr>
          <w:p w:rsidR="00596F25" w:rsidRPr="00E64F3A" w:rsidRDefault="00596F25" w:rsidP="00596F2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596F25" w:rsidRPr="00E64F3A" w:rsidRDefault="00596F25" w:rsidP="00596F25">
            <w:pPr>
              <w:pStyle w:val="NoSpaci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6F25" w:rsidRPr="00E64F3A" w:rsidRDefault="000A4CE2" w:rsidP="00596F2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52,</w:t>
            </w:r>
            <w:r w:rsidR="00983FF4" w:rsidRPr="00E64F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985</w:t>
            </w:r>
          </w:p>
        </w:tc>
        <w:tc>
          <w:tcPr>
            <w:tcW w:w="236" w:type="dxa"/>
          </w:tcPr>
          <w:p w:rsidR="00596F25" w:rsidRPr="00E64F3A" w:rsidRDefault="00596F25" w:rsidP="00596F2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:rsidR="00596F25" w:rsidRPr="00E64F3A" w:rsidRDefault="00596F25" w:rsidP="00596F2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74,599</w:t>
            </w:r>
          </w:p>
        </w:tc>
      </w:tr>
      <w:bookmarkEnd w:id="24"/>
    </w:tbl>
    <w:p w:rsidR="009C0413" w:rsidRPr="00E64F3A" w:rsidRDefault="009C0413" w:rsidP="009C0413">
      <w:pPr>
        <w:ind w:left="540"/>
        <w:jc w:val="thaiDistribute"/>
        <w:rPr>
          <w:rFonts w:ascii="Angsana New" w:hAnsi="Angsana New"/>
        </w:rPr>
      </w:pPr>
    </w:p>
    <w:p w:rsidR="009E1648" w:rsidRPr="00E64F3A" w:rsidRDefault="009E1648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3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617"/>
        <w:gridCol w:w="270"/>
        <w:gridCol w:w="1431"/>
        <w:gridCol w:w="270"/>
        <w:gridCol w:w="1290"/>
        <w:gridCol w:w="270"/>
        <w:gridCol w:w="1289"/>
        <w:gridCol w:w="270"/>
        <w:gridCol w:w="1431"/>
      </w:tblGrid>
      <w:tr w:rsidR="00E64F3A" w:rsidRPr="00E64F3A" w:rsidTr="00BE7691">
        <w:tc>
          <w:tcPr>
            <w:tcW w:w="2617" w:type="dxa"/>
          </w:tcPr>
          <w:p w:rsidR="004575BE" w:rsidRPr="00E64F3A" w:rsidRDefault="004575BE" w:rsidP="00BE7691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575BE" w:rsidRPr="00E64F3A" w:rsidRDefault="004575BE" w:rsidP="00BE7691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575BE" w:rsidRPr="00E64F3A" w:rsidRDefault="004575BE" w:rsidP="00BE769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64F3A">
              <w:rPr>
                <w:rFonts w:ascii="Angsana New" w:eastAsia="Calibri" w:hAnsi="Angsana New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4575BE" w:rsidRPr="00E64F3A" w:rsidRDefault="004575BE" w:rsidP="00BE7691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575BE" w:rsidRPr="00E64F3A" w:rsidRDefault="004575BE" w:rsidP="00BE769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64F3A">
              <w:rPr>
                <w:rFonts w:ascii="Angsana New" w:eastAsia="Calibri" w:hAnsi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E64F3A" w:rsidRPr="00E64F3A" w:rsidTr="00BE7691">
        <w:tc>
          <w:tcPr>
            <w:tcW w:w="2617" w:type="dxa"/>
          </w:tcPr>
          <w:p w:rsidR="004575BE" w:rsidRPr="00E64F3A" w:rsidRDefault="004575BE" w:rsidP="00BE7691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575BE" w:rsidRPr="00E64F3A" w:rsidRDefault="004575BE" w:rsidP="00BE7691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575BE" w:rsidRPr="00E64F3A" w:rsidRDefault="00DB6C1C" w:rsidP="00BE769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64F3A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E64F3A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="004575BE" w:rsidRPr="00E64F3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575BE" w:rsidRPr="00E64F3A" w:rsidRDefault="004575BE" w:rsidP="00BE7691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575BE" w:rsidRPr="00E64F3A" w:rsidRDefault="00DB6C1C" w:rsidP="00BE769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64F3A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E64F3A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="004575BE" w:rsidRPr="00E64F3A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575BE" w:rsidRPr="00E64F3A" w:rsidRDefault="004575BE" w:rsidP="00BE7691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575BE" w:rsidRPr="00E64F3A" w:rsidRDefault="00DB6C1C" w:rsidP="00BE769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64F3A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E64F3A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="004575BE" w:rsidRPr="00E64F3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575BE" w:rsidRPr="00E64F3A" w:rsidRDefault="004575BE" w:rsidP="00BE7691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575BE" w:rsidRPr="00E64F3A" w:rsidRDefault="00DB6C1C" w:rsidP="00BE769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64F3A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E64F3A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="004575BE" w:rsidRPr="00E64F3A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E64F3A" w:rsidRPr="00E64F3A" w:rsidTr="00F97C74">
        <w:tc>
          <w:tcPr>
            <w:tcW w:w="2617" w:type="dxa"/>
            <w:hideMark/>
          </w:tcPr>
          <w:p w:rsidR="004575BE" w:rsidRPr="00E64F3A" w:rsidRDefault="004575BE" w:rsidP="004575BE">
            <w:pPr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E64F3A">
              <w:rPr>
                <w:rFonts w:ascii="Angsana New" w:hAnsi="Angsana New"/>
                <w:sz w:val="30"/>
                <w:szCs w:val="30"/>
              </w:rPr>
              <w:t>1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270" w:type="dxa"/>
          </w:tcPr>
          <w:p w:rsidR="004575BE" w:rsidRPr="00E64F3A" w:rsidRDefault="004575BE" w:rsidP="004575BE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:rsidR="004575BE" w:rsidRPr="00E64F3A" w:rsidRDefault="000A4CE2" w:rsidP="004575B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44,094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575BE" w:rsidRPr="00E64F3A" w:rsidRDefault="004575BE" w:rsidP="004575B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4575BE" w:rsidRPr="00E64F3A" w:rsidRDefault="004575BE" w:rsidP="004575B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51,940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575BE" w:rsidRPr="00E64F3A" w:rsidRDefault="004575BE" w:rsidP="004575B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4575BE" w:rsidRPr="00E64F3A" w:rsidRDefault="000A4CE2" w:rsidP="004575B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41,</w:t>
            </w:r>
            <w:r w:rsidR="00983FF4" w:rsidRPr="00E64F3A">
              <w:rPr>
                <w:rFonts w:ascii="Angsana New" w:hAnsi="Angsana New" w:cs="Angsana New"/>
                <w:sz w:val="30"/>
                <w:szCs w:val="30"/>
              </w:rPr>
              <w:t>197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575BE" w:rsidRPr="00E64F3A" w:rsidRDefault="004575BE" w:rsidP="004575B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:rsidR="004575BE" w:rsidRPr="00E64F3A" w:rsidRDefault="004575BE" w:rsidP="004575B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47,742</w:t>
            </w:r>
          </w:p>
        </w:tc>
      </w:tr>
      <w:tr w:rsidR="00E64F3A" w:rsidRPr="00E64F3A" w:rsidTr="00F97C74">
        <w:tc>
          <w:tcPr>
            <w:tcW w:w="2617" w:type="dxa"/>
            <w:hideMark/>
          </w:tcPr>
          <w:p w:rsidR="004575BE" w:rsidRPr="00E64F3A" w:rsidRDefault="004575BE" w:rsidP="004575BE">
            <w:pPr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E64F3A">
              <w:rPr>
                <w:rFonts w:ascii="Angsana New" w:hAnsi="Angsana New"/>
                <w:sz w:val="30"/>
                <w:szCs w:val="30"/>
              </w:rPr>
              <w:t>1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E64F3A">
              <w:rPr>
                <w:rFonts w:ascii="Angsana New" w:hAnsi="Angsana New"/>
                <w:sz w:val="30"/>
                <w:szCs w:val="30"/>
              </w:rPr>
              <w:t>5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</w:tcPr>
          <w:p w:rsidR="004575BE" w:rsidRPr="00E64F3A" w:rsidRDefault="004575BE" w:rsidP="004575BE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:rsidR="004575BE" w:rsidRPr="00E64F3A" w:rsidRDefault="000A4CE2" w:rsidP="004575B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55,390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575BE" w:rsidRPr="00E64F3A" w:rsidRDefault="004575BE" w:rsidP="004575B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4575BE" w:rsidRPr="00E64F3A" w:rsidRDefault="004575BE" w:rsidP="004575B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78,371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575BE" w:rsidRPr="00E64F3A" w:rsidRDefault="004575BE" w:rsidP="004575B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4575BE" w:rsidRPr="00E64F3A" w:rsidRDefault="000A4CE2" w:rsidP="004575B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52,</w:t>
            </w:r>
            <w:r w:rsidR="00983FF4" w:rsidRPr="00E64F3A">
              <w:rPr>
                <w:rFonts w:ascii="Angsana New" w:hAnsi="Angsana New" w:cs="Angsana New"/>
                <w:sz w:val="30"/>
                <w:szCs w:val="30"/>
              </w:rPr>
              <w:t>985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575BE" w:rsidRPr="00E64F3A" w:rsidRDefault="004575BE" w:rsidP="004575B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:rsidR="004575BE" w:rsidRPr="00E64F3A" w:rsidRDefault="004575BE" w:rsidP="004575B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74,599</w:t>
            </w:r>
          </w:p>
        </w:tc>
      </w:tr>
      <w:tr w:rsidR="00E64F3A" w:rsidRPr="00E64F3A" w:rsidTr="00F97C74">
        <w:tc>
          <w:tcPr>
            <w:tcW w:w="2617" w:type="dxa"/>
          </w:tcPr>
          <w:p w:rsidR="00A946C6" w:rsidRPr="00E64F3A" w:rsidRDefault="00A946C6" w:rsidP="00A946C6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46C6" w:rsidRPr="00E64F3A" w:rsidRDefault="00A946C6" w:rsidP="00A946C6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46C6" w:rsidRPr="00E64F3A" w:rsidRDefault="00827D5C" w:rsidP="00A946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99,484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C6" w:rsidRPr="00E64F3A" w:rsidRDefault="00A946C6" w:rsidP="00A946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46C6" w:rsidRPr="00E64F3A" w:rsidRDefault="00A946C6" w:rsidP="00A946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130,311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C6" w:rsidRPr="00E64F3A" w:rsidRDefault="00A946C6" w:rsidP="00A946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46C6" w:rsidRPr="00E64F3A" w:rsidRDefault="00A946C6" w:rsidP="00A946C6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94,182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C6" w:rsidRPr="00E64F3A" w:rsidRDefault="00A946C6" w:rsidP="00A946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46C6" w:rsidRPr="00E64F3A" w:rsidRDefault="00A946C6" w:rsidP="00A946C6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122,341</w:t>
            </w:r>
          </w:p>
        </w:tc>
      </w:tr>
      <w:tr w:rsidR="00E64F3A" w:rsidRPr="00E64F3A" w:rsidTr="00F97C74">
        <w:tc>
          <w:tcPr>
            <w:tcW w:w="2617" w:type="dxa"/>
            <w:hideMark/>
          </w:tcPr>
          <w:p w:rsidR="00A946C6" w:rsidRPr="00E64F3A" w:rsidRDefault="00A946C6" w:rsidP="00A946C6">
            <w:pPr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หัก : ดอกเบี้ยจ่ายในอนาคต</w:t>
            </w:r>
          </w:p>
          <w:p w:rsidR="00A946C6" w:rsidRPr="00E64F3A" w:rsidRDefault="00A946C6" w:rsidP="00877E05">
            <w:pPr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        ของสัญญาเช่า  </w:t>
            </w:r>
          </w:p>
        </w:tc>
        <w:tc>
          <w:tcPr>
            <w:tcW w:w="270" w:type="dxa"/>
          </w:tcPr>
          <w:p w:rsidR="00A946C6" w:rsidRPr="00E64F3A" w:rsidRDefault="00A946C6" w:rsidP="00A946C6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46C6" w:rsidRPr="00E64F3A" w:rsidRDefault="00827D5C" w:rsidP="00A946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(5,302)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C6" w:rsidRPr="00E64F3A" w:rsidRDefault="00A946C6" w:rsidP="00A946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46C6" w:rsidRPr="00E64F3A" w:rsidRDefault="00A946C6" w:rsidP="00A946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64F3A">
              <w:rPr>
                <w:rFonts w:ascii="Angsana New" w:hAnsi="Angsana New" w:cs="Angsana New"/>
                <w:sz w:val="30"/>
                <w:szCs w:val="30"/>
              </w:rPr>
              <w:t>7,970</w:t>
            </w:r>
            <w:r w:rsidRPr="00E64F3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C6" w:rsidRPr="00E64F3A" w:rsidRDefault="00A946C6" w:rsidP="00A946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46C6" w:rsidRPr="00E64F3A" w:rsidRDefault="00A946C6" w:rsidP="00983FF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C6" w:rsidRPr="00E64F3A" w:rsidRDefault="00A946C6" w:rsidP="00A946C6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46C6" w:rsidRPr="00E64F3A" w:rsidRDefault="00A946C6" w:rsidP="00983FF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-</w:t>
            </w:r>
          </w:p>
        </w:tc>
      </w:tr>
      <w:tr w:rsidR="00A946C6" w:rsidRPr="00E64F3A" w:rsidTr="00F97C74">
        <w:tc>
          <w:tcPr>
            <w:tcW w:w="2617" w:type="dxa"/>
            <w:hideMark/>
          </w:tcPr>
          <w:p w:rsidR="00A946C6" w:rsidRPr="00E64F3A" w:rsidRDefault="00A946C6" w:rsidP="00877E05">
            <w:pPr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มูลค่าปัจจุบันของเจ้าหนี้ตามสัญญาเช่า    </w:t>
            </w:r>
          </w:p>
        </w:tc>
        <w:tc>
          <w:tcPr>
            <w:tcW w:w="270" w:type="dxa"/>
          </w:tcPr>
          <w:p w:rsidR="00A946C6" w:rsidRPr="00E64F3A" w:rsidRDefault="00A946C6" w:rsidP="00A946C6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946C6" w:rsidRPr="00E64F3A" w:rsidRDefault="00A946C6" w:rsidP="00A946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94,182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C6" w:rsidRPr="00E64F3A" w:rsidRDefault="00A946C6" w:rsidP="00A946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946C6" w:rsidRPr="00E64F3A" w:rsidRDefault="00A946C6" w:rsidP="00A946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122,341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C6" w:rsidRPr="00E64F3A" w:rsidRDefault="00A946C6" w:rsidP="00A946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946C6" w:rsidRPr="00E64F3A" w:rsidRDefault="00A946C6" w:rsidP="00A946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94,182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C6" w:rsidRPr="00E64F3A" w:rsidRDefault="00A946C6" w:rsidP="00A946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946C6" w:rsidRPr="00E64F3A" w:rsidRDefault="00A946C6" w:rsidP="00A946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122,341</w:t>
            </w:r>
          </w:p>
        </w:tc>
      </w:tr>
    </w:tbl>
    <w:p w:rsidR="004575BE" w:rsidRPr="00E64F3A" w:rsidRDefault="004575BE" w:rsidP="004575BE">
      <w:pPr>
        <w:ind w:left="540"/>
        <w:jc w:val="thaiDistribute"/>
        <w:rPr>
          <w:rFonts w:ascii="Angsana New" w:hAnsi="Angsana New"/>
        </w:rPr>
      </w:pPr>
    </w:p>
    <w:p w:rsidR="004575BE" w:rsidRPr="00E64F3A" w:rsidRDefault="004575BE" w:rsidP="004575BE">
      <w:pPr>
        <w:ind w:left="454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บริษัทได้ทำสัญญาเช่าเครื่องจักรและยานพาหนะกับบริษัทหลายแห่งในรูปแบบสัญญาเช่า มีกำหนดระยะเวลา </w:t>
      </w:r>
      <w:r w:rsidRPr="00E64F3A">
        <w:rPr>
          <w:rFonts w:ascii="Angsana New" w:hAnsi="Angsana New"/>
          <w:sz w:val="30"/>
          <w:szCs w:val="30"/>
        </w:rPr>
        <w:t>4</w:t>
      </w:r>
      <w:r w:rsidRPr="00E64F3A">
        <w:rPr>
          <w:rFonts w:ascii="Angsana New" w:hAnsi="Angsana New"/>
          <w:sz w:val="30"/>
          <w:szCs w:val="30"/>
          <w:cs/>
        </w:rPr>
        <w:t>-</w:t>
      </w:r>
      <w:r w:rsidRPr="00E64F3A">
        <w:rPr>
          <w:rFonts w:ascii="Angsana New" w:hAnsi="Angsana New"/>
          <w:sz w:val="30"/>
          <w:szCs w:val="30"/>
        </w:rPr>
        <w:t xml:space="preserve">5 </w:t>
      </w:r>
      <w:r w:rsidRPr="00E64F3A">
        <w:rPr>
          <w:rFonts w:ascii="Angsana New" w:hAnsi="Angsana New"/>
          <w:sz w:val="30"/>
          <w:szCs w:val="30"/>
          <w:cs/>
        </w:rPr>
        <w:t xml:space="preserve">ปี และมีเงื่อนไขให้บริษัทซื้อเครื่องจักรและยานพาหนะตามสัญญาเช่าการเงินเมื่อสิ้นสุดสัญญาเช่า </w:t>
      </w:r>
      <w:r w:rsidRPr="00E64F3A">
        <w:rPr>
          <w:rFonts w:ascii="Angsana New" w:hAnsi="Angsana New" w:hint="cs"/>
          <w:sz w:val="30"/>
          <w:szCs w:val="30"/>
          <w:cs/>
        </w:rPr>
        <w:t xml:space="preserve"> </w:t>
      </w:r>
    </w:p>
    <w:p w:rsidR="004575BE" w:rsidRPr="00E64F3A" w:rsidRDefault="004575BE" w:rsidP="004575BE">
      <w:pPr>
        <w:ind w:left="454"/>
        <w:rPr>
          <w:rFonts w:ascii="Angsana New" w:hAnsi="Angsana New"/>
        </w:rPr>
      </w:pPr>
    </w:p>
    <w:p w:rsidR="004575BE" w:rsidRPr="00E64F3A" w:rsidRDefault="004575BE" w:rsidP="004575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  <w:r w:rsidRPr="00E64F3A">
        <w:rPr>
          <w:rFonts w:ascii="Angsana New" w:hAnsi="Angsana New"/>
          <w:b/>
          <w:sz w:val="30"/>
          <w:szCs w:val="30"/>
        </w:rPr>
        <w:tab/>
      </w:r>
      <w:r w:rsidRPr="00E64F3A">
        <w:rPr>
          <w:rFonts w:ascii="Angsana New" w:hAnsi="Angsana New" w:hint="cs"/>
          <w:b/>
          <w:sz w:val="30"/>
          <w:szCs w:val="30"/>
          <w:cs/>
        </w:rPr>
        <w:t xml:space="preserve">หนี้สินที่มีภาระดอกเบี้ยทั้งหมดของบริษัท ณ วันที่ </w:t>
      </w:r>
      <w:r w:rsidRPr="00E64F3A">
        <w:rPr>
          <w:rFonts w:ascii="Angsana New" w:hAnsi="Angsana New"/>
          <w:bCs/>
          <w:sz w:val="30"/>
          <w:szCs w:val="30"/>
        </w:rPr>
        <w:t>31</w:t>
      </w:r>
      <w:r w:rsidRPr="00E64F3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E64F3A">
        <w:rPr>
          <w:rFonts w:ascii="Angsana New" w:hAnsi="Angsana New" w:hint="cs"/>
          <w:b/>
          <w:sz w:val="30"/>
          <w:szCs w:val="30"/>
          <w:cs/>
        </w:rPr>
        <w:t xml:space="preserve">ธันวาคม </w:t>
      </w:r>
      <w:r w:rsidRPr="00E64F3A">
        <w:rPr>
          <w:rFonts w:ascii="Angsana New" w:hAnsi="Angsana New"/>
          <w:bCs/>
          <w:sz w:val="30"/>
          <w:szCs w:val="30"/>
        </w:rPr>
        <w:t>2563</w:t>
      </w:r>
      <w:r w:rsidRPr="00E64F3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E64F3A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Pr="00E64F3A">
        <w:rPr>
          <w:rFonts w:ascii="Angsana New" w:hAnsi="Angsana New"/>
          <w:bCs/>
          <w:sz w:val="30"/>
          <w:szCs w:val="30"/>
        </w:rPr>
        <w:t>2562</w:t>
      </w:r>
      <w:r w:rsidRPr="00E64F3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E64F3A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:rsidR="004575BE" w:rsidRPr="00E64F3A" w:rsidRDefault="004575BE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:rsidR="00815887" w:rsidRPr="00E64F3A" w:rsidRDefault="00815887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10"/>
          <w:szCs w:val="10"/>
        </w:rPr>
      </w:pPr>
    </w:p>
    <w:p w:rsidR="0041312D" w:rsidRPr="00E64F3A" w:rsidRDefault="001034C2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</w:rPr>
        <w:t>1</w:t>
      </w:r>
      <w:r w:rsidR="00176A43" w:rsidRPr="00E64F3A">
        <w:rPr>
          <w:rFonts w:ascii="Angsana New" w:hAnsi="Angsana New"/>
          <w:b/>
          <w:bCs/>
          <w:sz w:val="30"/>
          <w:szCs w:val="30"/>
        </w:rPr>
        <w:t>6</w:t>
      </w:r>
      <w:r w:rsidR="00AA1708" w:rsidRPr="00E64F3A">
        <w:rPr>
          <w:rFonts w:ascii="Angsana New" w:hAnsi="Angsana New"/>
          <w:b/>
          <w:bCs/>
          <w:sz w:val="30"/>
          <w:szCs w:val="30"/>
        </w:rPr>
        <w:tab/>
      </w:r>
      <w:r w:rsidR="0041312D" w:rsidRPr="00E64F3A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41312D" w:rsidRPr="00E64F3A">
        <w:rPr>
          <w:rFonts w:ascii="Angsana New" w:hAnsi="Angsana New"/>
          <w:sz w:val="30"/>
          <w:szCs w:val="30"/>
          <w:cs/>
        </w:rPr>
        <w:t xml:space="preserve">   </w:t>
      </w:r>
    </w:p>
    <w:p w:rsidR="009C0413" w:rsidRPr="00E64F3A" w:rsidRDefault="009C0413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5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61"/>
        <w:gridCol w:w="990"/>
        <w:gridCol w:w="270"/>
        <w:gridCol w:w="1350"/>
        <w:gridCol w:w="270"/>
        <w:gridCol w:w="1260"/>
        <w:gridCol w:w="396"/>
        <w:gridCol w:w="1260"/>
      </w:tblGrid>
      <w:tr w:rsidR="00E64F3A" w:rsidRPr="00E64F3A" w:rsidTr="009C0413">
        <w:tc>
          <w:tcPr>
            <w:tcW w:w="3661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5" w:name="_Hlk31801275"/>
          </w:p>
        </w:tc>
        <w:tc>
          <w:tcPr>
            <w:tcW w:w="990" w:type="dxa"/>
          </w:tcPr>
          <w:p w:rsidR="009C0413" w:rsidRPr="00E64F3A" w:rsidRDefault="009C0413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E64F3A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</w:tcPr>
          <w:p w:rsidR="009C0413" w:rsidRPr="00E64F3A" w:rsidRDefault="009C0413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31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E64F3A">
              <w:rPr>
                <w:rFonts w:ascii="Angsana New" w:hAnsi="Angsana New"/>
                <w:sz w:val="30"/>
                <w:szCs w:val="30"/>
              </w:rPr>
              <w:t>25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82636" w:rsidRPr="00E64F3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96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C0413" w:rsidRPr="00E64F3A" w:rsidRDefault="00C82636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31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E64F3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64F3A" w:rsidRPr="00E64F3A" w:rsidTr="009C0413">
        <w:tc>
          <w:tcPr>
            <w:tcW w:w="3661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536" w:type="dxa"/>
            <w:gridSpan w:val="5"/>
          </w:tcPr>
          <w:p w:rsidR="009C0413" w:rsidRPr="00E64F3A" w:rsidRDefault="00C82636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   </w:t>
            </w:r>
            <w:r w:rsidR="009C0413"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9C0413"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="009C0413"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พันบาท)</w:t>
            </w:r>
          </w:p>
        </w:tc>
      </w:tr>
      <w:tr w:rsidR="00E64F3A" w:rsidRPr="00E64F3A" w:rsidTr="009C0413">
        <w:tc>
          <w:tcPr>
            <w:tcW w:w="3661" w:type="dxa"/>
          </w:tcPr>
          <w:p w:rsidR="00C82636" w:rsidRPr="00E64F3A" w:rsidRDefault="00C8263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C82636" w:rsidRPr="00E64F3A" w:rsidRDefault="00C8263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C82636" w:rsidRPr="00E64F3A" w:rsidRDefault="00C8263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82636" w:rsidRPr="00E64F3A" w:rsidRDefault="00C8263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82636" w:rsidRPr="00E64F3A" w:rsidRDefault="00C8263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2636" w:rsidRPr="00E64F3A" w:rsidRDefault="006B69F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2,626</w:t>
            </w:r>
          </w:p>
        </w:tc>
        <w:tc>
          <w:tcPr>
            <w:tcW w:w="396" w:type="dxa"/>
          </w:tcPr>
          <w:p w:rsidR="00C82636" w:rsidRPr="00E64F3A" w:rsidRDefault="00C8263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2636" w:rsidRPr="00E64F3A" w:rsidRDefault="00C8263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E64F3A" w:rsidRPr="00E64F3A" w:rsidTr="009C0413">
        <w:tc>
          <w:tcPr>
            <w:tcW w:w="3661" w:type="dxa"/>
          </w:tcPr>
          <w:p w:rsidR="00C82636" w:rsidRPr="00E64F3A" w:rsidRDefault="00C8263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</w:tcPr>
          <w:p w:rsidR="00C82636" w:rsidRPr="00E64F3A" w:rsidRDefault="00C8263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2636" w:rsidRPr="00E64F3A" w:rsidRDefault="00C8263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82636" w:rsidRPr="00E64F3A" w:rsidRDefault="00C8263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2636" w:rsidRPr="00E64F3A" w:rsidRDefault="00C8263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2636" w:rsidRPr="00E64F3A" w:rsidRDefault="006B69F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192,763</w:t>
            </w:r>
          </w:p>
        </w:tc>
        <w:tc>
          <w:tcPr>
            <w:tcW w:w="396" w:type="dxa"/>
            <w:vMerge w:val="restart"/>
          </w:tcPr>
          <w:p w:rsidR="00C82636" w:rsidRPr="00E64F3A" w:rsidRDefault="00C8263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2636" w:rsidRPr="00E64F3A" w:rsidRDefault="00C8263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204,534</w:t>
            </w:r>
          </w:p>
        </w:tc>
      </w:tr>
      <w:tr w:rsidR="00C82636" w:rsidRPr="00E64F3A" w:rsidTr="00C82636">
        <w:tc>
          <w:tcPr>
            <w:tcW w:w="3661" w:type="dxa"/>
          </w:tcPr>
          <w:p w:rsidR="00C82636" w:rsidRPr="00E64F3A" w:rsidRDefault="00C82636" w:rsidP="00C82636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C82636" w:rsidRPr="00E64F3A" w:rsidRDefault="00C8263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82636" w:rsidRPr="00E64F3A" w:rsidRDefault="00C8263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C82636" w:rsidRPr="00E64F3A" w:rsidRDefault="00C8263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82636" w:rsidRPr="00E64F3A" w:rsidRDefault="00C8263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82636" w:rsidRPr="00E64F3A" w:rsidRDefault="006B69F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195,389</w:t>
            </w:r>
          </w:p>
        </w:tc>
        <w:tc>
          <w:tcPr>
            <w:tcW w:w="396" w:type="dxa"/>
            <w:vMerge/>
            <w:tcBorders>
              <w:bottom w:val="nil"/>
            </w:tcBorders>
          </w:tcPr>
          <w:p w:rsidR="00C82636" w:rsidRPr="00E64F3A" w:rsidRDefault="00C8263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82636" w:rsidRPr="00E64F3A" w:rsidRDefault="00C8263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204,576</w:t>
            </w:r>
          </w:p>
        </w:tc>
      </w:tr>
      <w:bookmarkEnd w:id="25"/>
    </w:tbl>
    <w:p w:rsidR="009C0413" w:rsidRPr="00E64F3A" w:rsidRDefault="009C0413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63561" w:rsidRPr="00E64F3A" w:rsidRDefault="00CB646C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E64F3A">
        <w:rPr>
          <w:rFonts w:ascii="Angsana New" w:hAnsi="Angsana New"/>
          <w:b/>
          <w:sz w:val="30"/>
          <w:szCs w:val="30"/>
          <w:cs/>
        </w:rPr>
        <w:tab/>
      </w:r>
      <w:r w:rsidR="001034C2" w:rsidRPr="00E64F3A">
        <w:rPr>
          <w:rFonts w:ascii="Angsana New" w:hAnsi="Angsana New" w:hint="cs"/>
          <w:b/>
          <w:sz w:val="30"/>
          <w:szCs w:val="30"/>
          <w:cs/>
        </w:rPr>
        <w:t xml:space="preserve">เจ้าหนี้การค้าทั้งหมดของบริษัท ณ วันที่ </w:t>
      </w:r>
      <w:r w:rsidR="001034C2" w:rsidRPr="00E64F3A">
        <w:rPr>
          <w:rFonts w:ascii="Angsana New" w:hAnsi="Angsana New"/>
          <w:bCs/>
          <w:sz w:val="30"/>
          <w:szCs w:val="30"/>
        </w:rPr>
        <w:t xml:space="preserve">31 </w:t>
      </w:r>
      <w:r w:rsidR="001034C2" w:rsidRPr="00E64F3A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="001034C2" w:rsidRPr="00E64F3A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1034C2" w:rsidRPr="00E64F3A">
        <w:rPr>
          <w:rFonts w:ascii="Angsana New" w:hAnsi="Angsana New"/>
          <w:bCs/>
          <w:sz w:val="30"/>
          <w:szCs w:val="30"/>
        </w:rPr>
        <w:t>25</w:t>
      </w:r>
      <w:r w:rsidR="008546F6" w:rsidRPr="00E64F3A">
        <w:rPr>
          <w:rFonts w:ascii="Angsana New" w:hAnsi="Angsana New"/>
          <w:bCs/>
          <w:sz w:val="30"/>
          <w:szCs w:val="30"/>
        </w:rPr>
        <w:t>6</w:t>
      </w:r>
      <w:r w:rsidR="00C82636" w:rsidRPr="00E64F3A">
        <w:rPr>
          <w:rFonts w:ascii="Angsana New" w:hAnsi="Angsana New"/>
          <w:bCs/>
          <w:sz w:val="30"/>
          <w:szCs w:val="30"/>
        </w:rPr>
        <w:t>3</w:t>
      </w:r>
      <w:r w:rsidR="001034C2" w:rsidRPr="00E64F3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E947FE" w:rsidRPr="00E64F3A">
        <w:rPr>
          <w:rFonts w:ascii="Angsana New" w:hAnsi="Angsana New" w:hint="cs"/>
          <w:b/>
          <w:sz w:val="30"/>
          <w:szCs w:val="30"/>
          <w:cs/>
        </w:rPr>
        <w:t>และ</w:t>
      </w:r>
      <w:r w:rsidR="00C82636" w:rsidRPr="00E64F3A">
        <w:rPr>
          <w:rFonts w:ascii="Angsana New" w:hAnsi="Angsana New"/>
          <w:b/>
          <w:sz w:val="30"/>
          <w:szCs w:val="30"/>
        </w:rPr>
        <w:t xml:space="preserve"> </w:t>
      </w:r>
      <w:r w:rsidR="00C82636" w:rsidRPr="00E64F3A">
        <w:rPr>
          <w:rFonts w:ascii="Angsana New" w:hAnsi="Angsana New"/>
          <w:bCs/>
          <w:sz w:val="30"/>
          <w:szCs w:val="30"/>
        </w:rPr>
        <w:t>2562</w:t>
      </w:r>
      <w:r w:rsidR="005601EF" w:rsidRPr="00E64F3A">
        <w:rPr>
          <w:rFonts w:ascii="Angsana New" w:hAnsi="Angsana New"/>
          <w:bCs/>
          <w:sz w:val="30"/>
          <w:szCs w:val="30"/>
        </w:rPr>
        <w:t xml:space="preserve"> </w:t>
      </w:r>
      <w:r w:rsidR="001034C2" w:rsidRPr="00E64F3A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:rsidR="00A1748F" w:rsidRPr="00E64F3A" w:rsidRDefault="00A1748F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</w:p>
    <w:p w:rsidR="006D0D2D" w:rsidRPr="00E64F3A" w:rsidRDefault="006D0D2D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D0D2D" w:rsidRPr="00E64F3A" w:rsidRDefault="006D0D2D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D0D2D" w:rsidRPr="00E64F3A" w:rsidRDefault="006D0D2D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D0D2D" w:rsidRPr="00E64F3A" w:rsidRDefault="006D0D2D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102FF" w:rsidRPr="00E64F3A" w:rsidRDefault="0001248E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76A43" w:rsidRPr="00E64F3A">
        <w:rPr>
          <w:rFonts w:ascii="Angsana New" w:hAnsi="Angsana New" w:hint="cs"/>
          <w:b/>
          <w:bCs/>
          <w:sz w:val="30"/>
          <w:szCs w:val="30"/>
          <w:cs/>
        </w:rPr>
        <w:t>7</w:t>
      </w:r>
      <w:r w:rsidR="000102FF" w:rsidRPr="00E64F3A">
        <w:rPr>
          <w:rFonts w:ascii="Angsana New" w:hAnsi="Angsana New"/>
          <w:b/>
          <w:bCs/>
          <w:sz w:val="30"/>
          <w:szCs w:val="30"/>
        </w:rPr>
        <w:tab/>
      </w:r>
      <w:r w:rsidR="000102FF" w:rsidRPr="00E64F3A">
        <w:rPr>
          <w:rFonts w:ascii="Angsana New" w:hAnsi="Angsana New"/>
          <w:b/>
          <w:bCs/>
          <w:sz w:val="30"/>
          <w:szCs w:val="30"/>
          <w:cs/>
        </w:rPr>
        <w:t>เจ้าหนี้อื่น</w:t>
      </w:r>
    </w:p>
    <w:tbl>
      <w:tblPr>
        <w:tblW w:w="9773" w:type="dxa"/>
        <w:tblInd w:w="558" w:type="dxa"/>
        <w:tblLook w:val="01E0" w:firstRow="1" w:lastRow="1" w:firstColumn="1" w:lastColumn="1" w:noHBand="0" w:noVBand="0"/>
      </w:tblPr>
      <w:tblGrid>
        <w:gridCol w:w="2565"/>
        <w:gridCol w:w="954"/>
        <w:gridCol w:w="284"/>
        <w:gridCol w:w="263"/>
        <w:gridCol w:w="446"/>
        <w:gridCol w:w="712"/>
        <w:gridCol w:w="1422"/>
        <w:gridCol w:w="263"/>
        <w:gridCol w:w="1292"/>
        <w:gridCol w:w="280"/>
        <w:gridCol w:w="1292"/>
      </w:tblGrid>
      <w:tr w:rsidR="00E64F3A" w:rsidRPr="00E64F3A" w:rsidTr="009C0413">
        <w:tc>
          <w:tcPr>
            <w:tcW w:w="2565" w:type="dxa"/>
            <w:shd w:val="clear" w:color="auto" w:fill="auto"/>
          </w:tcPr>
          <w:p w:rsidR="009C0413" w:rsidRPr="00E64F3A" w:rsidRDefault="009C041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26" w:name="_Hlk31804057"/>
          </w:p>
        </w:tc>
        <w:tc>
          <w:tcPr>
            <w:tcW w:w="954" w:type="dxa"/>
            <w:shd w:val="clear" w:color="auto" w:fill="auto"/>
          </w:tcPr>
          <w:p w:rsidR="009C0413" w:rsidRPr="00E64F3A" w:rsidRDefault="009C041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31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E64F3A">
              <w:rPr>
                <w:rFonts w:ascii="Angsana New" w:hAnsi="Angsana New"/>
                <w:sz w:val="30"/>
                <w:szCs w:val="30"/>
              </w:rPr>
              <w:t>25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82636" w:rsidRPr="00E64F3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0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:rsidR="009C0413" w:rsidRPr="00E64F3A" w:rsidRDefault="00C82636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31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E64F3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64F3A" w:rsidRPr="00E64F3A" w:rsidTr="009C0413">
        <w:tc>
          <w:tcPr>
            <w:tcW w:w="2565" w:type="dxa"/>
            <w:shd w:val="clear" w:color="auto" w:fill="auto"/>
          </w:tcPr>
          <w:p w:rsidR="009C0413" w:rsidRPr="00E64F3A" w:rsidRDefault="009C041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9C0413" w:rsidRPr="00E64F3A" w:rsidRDefault="009C041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254" w:type="dxa"/>
            <w:gridSpan w:val="9"/>
            <w:shd w:val="clear" w:color="auto" w:fill="auto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   </w:t>
            </w:r>
            <w:r w:rsidR="00A81E54" w:rsidRPr="00E64F3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     </w:t>
            </w:r>
            <w:r w:rsidRPr="00E64F3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(หน่วย </w:t>
            </w:r>
            <w:r w:rsidRPr="00E64F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E64F3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64F3A" w:rsidRPr="00E64F3A" w:rsidTr="00C82636">
        <w:tc>
          <w:tcPr>
            <w:tcW w:w="2565" w:type="dxa"/>
            <w:shd w:val="clear" w:color="auto" w:fill="auto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  <w:shd w:val="clear" w:color="auto" w:fill="auto"/>
          </w:tcPr>
          <w:p w:rsidR="009C0413" w:rsidRPr="00E64F3A" w:rsidRDefault="009C041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0413" w:rsidRPr="00E64F3A" w:rsidRDefault="006B69F6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vMerge w:val="restart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:rsidR="009C0413" w:rsidRPr="00E64F3A" w:rsidRDefault="00C82636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64F3A" w:rsidRPr="00E64F3A" w:rsidTr="009C0413">
        <w:tc>
          <w:tcPr>
            <w:tcW w:w="2565" w:type="dxa"/>
            <w:shd w:val="clear" w:color="auto" w:fill="auto"/>
          </w:tcPr>
          <w:p w:rsidR="009C0413" w:rsidRPr="00E64F3A" w:rsidRDefault="00805BCE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54" w:type="dxa"/>
            <w:shd w:val="clear" w:color="auto" w:fill="auto"/>
          </w:tcPr>
          <w:p w:rsidR="009C0413" w:rsidRPr="00E64F3A" w:rsidRDefault="009C041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C0413" w:rsidRPr="00E64F3A" w:rsidRDefault="009C0413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:rsidR="009C0413" w:rsidRPr="00E64F3A" w:rsidRDefault="009C0413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9C0413" w:rsidRPr="00E64F3A" w:rsidRDefault="009C0413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9C0413" w:rsidRPr="00E64F3A" w:rsidRDefault="009C0413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  <w:vMerge/>
          </w:tcPr>
          <w:p w:rsidR="009C0413" w:rsidRPr="00E64F3A" w:rsidRDefault="009C0413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:rsidR="009C0413" w:rsidRPr="00E64F3A" w:rsidRDefault="009C0413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64F3A" w:rsidRPr="00E64F3A" w:rsidTr="009C0413">
        <w:tc>
          <w:tcPr>
            <w:tcW w:w="2565" w:type="dxa"/>
            <w:shd w:val="clear" w:color="auto" w:fill="auto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เงินค้ำประกัน</w:t>
            </w:r>
          </w:p>
        </w:tc>
        <w:tc>
          <w:tcPr>
            <w:tcW w:w="954" w:type="dxa"/>
            <w:shd w:val="clear" w:color="auto" w:fill="auto"/>
          </w:tcPr>
          <w:p w:rsidR="009C0413" w:rsidRPr="00E64F3A" w:rsidRDefault="009C041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9C0413" w:rsidRPr="00E64F3A" w:rsidRDefault="006B69F6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:rsidR="009C0413" w:rsidRPr="00E64F3A" w:rsidRDefault="009C041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4F3A" w:rsidRPr="00E64F3A" w:rsidTr="00C82636">
        <w:tc>
          <w:tcPr>
            <w:tcW w:w="2565" w:type="dxa"/>
            <w:shd w:val="clear" w:color="auto" w:fill="auto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54" w:type="dxa"/>
            <w:shd w:val="clear" w:color="auto" w:fill="auto"/>
          </w:tcPr>
          <w:p w:rsidR="007526D4" w:rsidRPr="00E64F3A" w:rsidRDefault="007526D4" w:rsidP="0075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7526D4" w:rsidRPr="00E64F3A" w:rsidRDefault="003C3B39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14,091</w:t>
            </w:r>
          </w:p>
        </w:tc>
        <w:tc>
          <w:tcPr>
            <w:tcW w:w="280" w:type="dxa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16,185</w:t>
            </w:r>
          </w:p>
        </w:tc>
      </w:tr>
      <w:tr w:rsidR="00E64F3A" w:rsidRPr="00E64F3A" w:rsidTr="009C0413">
        <w:tc>
          <w:tcPr>
            <w:tcW w:w="2565" w:type="dxa"/>
            <w:shd w:val="clear" w:color="auto" w:fill="auto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54" w:type="dxa"/>
            <w:shd w:val="clear" w:color="auto" w:fill="auto"/>
          </w:tcPr>
          <w:p w:rsidR="007526D4" w:rsidRPr="00E64F3A" w:rsidRDefault="007526D4" w:rsidP="0075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7526D4" w:rsidRPr="00E64F3A" w:rsidRDefault="002146CE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16,466</w:t>
            </w:r>
          </w:p>
        </w:tc>
        <w:tc>
          <w:tcPr>
            <w:tcW w:w="280" w:type="dxa"/>
            <w:vMerge w:val="restart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18,05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E64F3A" w:rsidRPr="00E64F3A" w:rsidTr="00C82636">
        <w:tc>
          <w:tcPr>
            <w:tcW w:w="2565" w:type="dxa"/>
            <w:shd w:val="clear" w:color="auto" w:fill="auto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:rsidR="007526D4" w:rsidRPr="00E64F3A" w:rsidRDefault="007526D4" w:rsidP="0075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526D4" w:rsidRPr="00E64F3A" w:rsidRDefault="002146CE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30,557</w:t>
            </w:r>
          </w:p>
        </w:tc>
        <w:tc>
          <w:tcPr>
            <w:tcW w:w="280" w:type="dxa"/>
            <w:vMerge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34,2</w:t>
            </w: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43</w:t>
            </w:r>
          </w:p>
        </w:tc>
      </w:tr>
      <w:tr w:rsidR="007526D4" w:rsidRPr="00E64F3A" w:rsidTr="00C82636">
        <w:trPr>
          <w:trHeight w:val="235"/>
        </w:trPr>
        <w:tc>
          <w:tcPr>
            <w:tcW w:w="2565" w:type="dxa"/>
            <w:shd w:val="clear" w:color="auto" w:fill="auto"/>
            <w:vAlign w:val="bottom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:rsidR="007526D4" w:rsidRPr="00E64F3A" w:rsidRDefault="007526D4" w:rsidP="0075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526D4" w:rsidRPr="00E64F3A" w:rsidRDefault="002146CE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30,557</w:t>
            </w:r>
          </w:p>
        </w:tc>
        <w:tc>
          <w:tcPr>
            <w:tcW w:w="280" w:type="dxa"/>
            <w:vMerge/>
            <w:tcBorders>
              <w:bottom w:val="nil"/>
            </w:tcBorders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vAlign w:val="bottom"/>
          </w:tcPr>
          <w:p w:rsidR="007526D4" w:rsidRPr="00E64F3A" w:rsidRDefault="007526D4" w:rsidP="0075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34,2</w:t>
            </w: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43</w:t>
            </w:r>
          </w:p>
        </w:tc>
      </w:tr>
      <w:bookmarkEnd w:id="26"/>
    </w:tbl>
    <w:p w:rsidR="009C0413" w:rsidRPr="00E64F3A" w:rsidRDefault="009C0413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51FB2" w:rsidRPr="00E64F3A" w:rsidRDefault="00441094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</w:rPr>
        <w:t>1</w:t>
      </w:r>
      <w:r w:rsidR="00176A43" w:rsidRPr="00E64F3A">
        <w:rPr>
          <w:rFonts w:ascii="Angsana New" w:hAnsi="Angsana New" w:hint="cs"/>
          <w:b/>
          <w:bCs/>
          <w:sz w:val="30"/>
          <w:szCs w:val="30"/>
          <w:cs/>
        </w:rPr>
        <w:t>8</w:t>
      </w:r>
      <w:r w:rsidR="009D732A" w:rsidRPr="00E64F3A">
        <w:rPr>
          <w:rFonts w:ascii="Angsana New" w:hAnsi="Angsana New"/>
          <w:b/>
          <w:bCs/>
          <w:sz w:val="30"/>
          <w:szCs w:val="30"/>
        </w:rPr>
        <w:tab/>
      </w:r>
      <w:r w:rsidR="00DA7ED8" w:rsidRPr="00E64F3A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tbl>
      <w:tblPr>
        <w:tblW w:w="933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90"/>
        <w:gridCol w:w="1764"/>
        <w:gridCol w:w="1418"/>
        <w:gridCol w:w="270"/>
        <w:gridCol w:w="1289"/>
      </w:tblGrid>
      <w:tr w:rsidR="00E64F3A" w:rsidRPr="00E64F3A" w:rsidTr="004D61B8">
        <w:tc>
          <w:tcPr>
            <w:tcW w:w="4590" w:type="dxa"/>
          </w:tcPr>
          <w:p w:rsidR="00E0108C" w:rsidRPr="00E64F3A" w:rsidRDefault="00E0108C" w:rsidP="00E01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4" w:type="dxa"/>
          </w:tcPr>
          <w:p w:rsidR="00E0108C" w:rsidRPr="00E64F3A" w:rsidRDefault="00E0108C" w:rsidP="00E01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E0108C" w:rsidRPr="00E64F3A" w:rsidRDefault="00E0108C" w:rsidP="00E01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25</w:t>
            </w:r>
            <w:r w:rsidR="00981611" w:rsidRPr="00E64F3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82636" w:rsidRPr="00E64F3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E0108C" w:rsidRPr="00E64F3A" w:rsidRDefault="00E0108C" w:rsidP="00E01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E0108C" w:rsidRPr="00E64F3A" w:rsidRDefault="00E0108C" w:rsidP="00E01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E64F3A">
              <w:rPr>
                <w:rFonts w:ascii="Angsana New" w:hAnsi="Angsana New"/>
                <w:sz w:val="30"/>
                <w:szCs w:val="30"/>
              </w:rPr>
              <w:t>6</w:t>
            </w:r>
            <w:r w:rsidR="00C82636" w:rsidRPr="00E64F3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64F3A" w:rsidRPr="00E64F3A" w:rsidTr="004D61B8">
        <w:tc>
          <w:tcPr>
            <w:tcW w:w="4590" w:type="dxa"/>
          </w:tcPr>
          <w:p w:rsidR="00551FB2" w:rsidRPr="00E64F3A" w:rsidRDefault="00551FB2" w:rsidP="00D2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4" w:type="dxa"/>
          </w:tcPr>
          <w:p w:rsidR="00551FB2" w:rsidRPr="00E64F3A" w:rsidRDefault="00551FB2" w:rsidP="00D2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  <w:gridSpan w:val="3"/>
          </w:tcPr>
          <w:p w:rsidR="00551FB2" w:rsidRPr="00E64F3A" w:rsidRDefault="00551FB2" w:rsidP="00D2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94625" w:rsidRPr="00E64F3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D94625" w:rsidRPr="00E64F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64F3A" w:rsidRPr="00E64F3A" w:rsidTr="004D61B8">
        <w:tc>
          <w:tcPr>
            <w:tcW w:w="4590" w:type="dxa"/>
          </w:tcPr>
          <w:p w:rsidR="00551FB2" w:rsidRPr="00E64F3A" w:rsidRDefault="00551FB2" w:rsidP="00D25A19">
            <w:pPr>
              <w:ind w:left="191" w:right="-214" w:hanging="1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764" w:type="dxa"/>
          </w:tcPr>
          <w:p w:rsidR="00551FB2" w:rsidRPr="00E64F3A" w:rsidRDefault="00551FB2" w:rsidP="00D2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551FB2" w:rsidRPr="00E64F3A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51FB2" w:rsidRPr="00E64F3A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:rsidR="00551FB2" w:rsidRPr="00E64F3A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4F3A" w:rsidRPr="00E64F3A" w:rsidTr="004D61B8">
        <w:tc>
          <w:tcPr>
            <w:tcW w:w="4590" w:type="dxa"/>
          </w:tcPr>
          <w:p w:rsidR="00551FB2" w:rsidRPr="00E64F3A" w:rsidRDefault="00551FB2" w:rsidP="00D25A19">
            <w:pPr>
              <w:ind w:left="191" w:right="-214" w:hanging="191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ภาระผูกพันในงบแสดงฐานะการเงินสำหรับ</w:t>
            </w:r>
          </w:p>
        </w:tc>
        <w:tc>
          <w:tcPr>
            <w:tcW w:w="1764" w:type="dxa"/>
          </w:tcPr>
          <w:p w:rsidR="00551FB2" w:rsidRPr="00E64F3A" w:rsidRDefault="00551FB2" w:rsidP="00D2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551FB2" w:rsidRPr="00E64F3A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51FB2" w:rsidRPr="00E64F3A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:rsidR="00551FB2" w:rsidRPr="00E64F3A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4F3A" w:rsidRPr="00E64F3A" w:rsidTr="004D61B8">
        <w:tc>
          <w:tcPr>
            <w:tcW w:w="4590" w:type="dxa"/>
          </w:tcPr>
          <w:p w:rsidR="00C82636" w:rsidRPr="00E64F3A" w:rsidRDefault="00C82636" w:rsidP="00C8263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764" w:type="dxa"/>
          </w:tcPr>
          <w:p w:rsidR="00C82636" w:rsidRPr="00E64F3A" w:rsidRDefault="00C8263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C82636" w:rsidRPr="00E64F3A" w:rsidRDefault="00F94C2C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54,864</w:t>
            </w:r>
          </w:p>
        </w:tc>
        <w:tc>
          <w:tcPr>
            <w:tcW w:w="270" w:type="dxa"/>
          </w:tcPr>
          <w:p w:rsidR="00C82636" w:rsidRPr="00E64F3A" w:rsidRDefault="00C8263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C82636" w:rsidRPr="00E64F3A" w:rsidRDefault="00C8263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61,478</w:t>
            </w:r>
          </w:p>
        </w:tc>
      </w:tr>
      <w:tr w:rsidR="00C82636" w:rsidRPr="00E64F3A" w:rsidTr="004D61B8">
        <w:tc>
          <w:tcPr>
            <w:tcW w:w="4590" w:type="dxa"/>
          </w:tcPr>
          <w:p w:rsidR="00C82636" w:rsidRPr="00E64F3A" w:rsidRDefault="00C8263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64" w:type="dxa"/>
            <w:vAlign w:val="bottom"/>
          </w:tcPr>
          <w:p w:rsidR="00C82636" w:rsidRPr="00E64F3A" w:rsidRDefault="00C8263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C82636" w:rsidRPr="00E64F3A" w:rsidRDefault="00F94C2C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54,864</w:t>
            </w:r>
          </w:p>
        </w:tc>
        <w:tc>
          <w:tcPr>
            <w:tcW w:w="270" w:type="dxa"/>
            <w:vAlign w:val="bottom"/>
          </w:tcPr>
          <w:p w:rsidR="00C82636" w:rsidRPr="00E64F3A" w:rsidRDefault="00C8263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C82636" w:rsidRPr="00E64F3A" w:rsidRDefault="00C8263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61,478</w:t>
            </w:r>
          </w:p>
        </w:tc>
      </w:tr>
    </w:tbl>
    <w:p w:rsidR="00AE5FCA" w:rsidRPr="00E64F3A" w:rsidRDefault="00AE5FCA" w:rsidP="00551FB2">
      <w:pPr>
        <w:rPr>
          <w:rFonts w:ascii="Angsana New" w:hAnsi="Angsana New"/>
          <w:sz w:val="30"/>
          <w:szCs w:val="30"/>
        </w:rPr>
      </w:pPr>
    </w:p>
    <w:p w:rsidR="00F97C74" w:rsidRPr="00E64F3A" w:rsidRDefault="00F97C74" w:rsidP="00551FB2">
      <w:pPr>
        <w:rPr>
          <w:rFonts w:ascii="Angsana New" w:hAnsi="Angsana New"/>
          <w:sz w:val="30"/>
          <w:szCs w:val="30"/>
        </w:rPr>
      </w:pPr>
    </w:p>
    <w:tbl>
      <w:tblPr>
        <w:tblW w:w="9331" w:type="dxa"/>
        <w:tblInd w:w="529" w:type="dxa"/>
        <w:shd w:val="clear" w:color="auto" w:fill="FFFFFF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54"/>
        <w:gridCol w:w="1418"/>
        <w:gridCol w:w="283"/>
        <w:gridCol w:w="1276"/>
      </w:tblGrid>
      <w:tr w:rsidR="00E64F3A" w:rsidRPr="00E64F3A" w:rsidTr="00086BA3">
        <w:trPr>
          <w:cantSplit/>
          <w:tblHeader/>
        </w:trPr>
        <w:tc>
          <w:tcPr>
            <w:tcW w:w="6354" w:type="dxa"/>
            <w:shd w:val="clear" w:color="auto" w:fill="auto"/>
          </w:tcPr>
          <w:p w:rsidR="00E0108C" w:rsidRPr="00E64F3A" w:rsidRDefault="00E0108C" w:rsidP="0010115F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E64F3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E64F3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E64F3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418" w:type="dxa"/>
            <w:shd w:val="clear" w:color="auto" w:fill="FFFFFF"/>
          </w:tcPr>
          <w:p w:rsidR="00E0108C" w:rsidRPr="00E64F3A" w:rsidRDefault="00E0108C" w:rsidP="00101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25</w:t>
            </w:r>
            <w:r w:rsidR="00B949BE" w:rsidRPr="00E64F3A">
              <w:rPr>
                <w:rFonts w:ascii="Angsana New" w:hAnsi="Angsana New"/>
                <w:sz w:val="30"/>
                <w:szCs w:val="30"/>
              </w:rPr>
              <w:t>6</w:t>
            </w:r>
            <w:r w:rsidR="00C82636" w:rsidRPr="00E64F3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FFFFFF"/>
          </w:tcPr>
          <w:p w:rsidR="00E0108C" w:rsidRPr="00E64F3A" w:rsidRDefault="00E0108C" w:rsidP="00101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/>
          </w:tcPr>
          <w:p w:rsidR="00E0108C" w:rsidRPr="00E64F3A" w:rsidRDefault="00E0108C" w:rsidP="00101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E64F3A">
              <w:rPr>
                <w:rFonts w:ascii="Angsana New" w:hAnsi="Angsana New"/>
                <w:sz w:val="30"/>
                <w:szCs w:val="30"/>
              </w:rPr>
              <w:t>6</w:t>
            </w:r>
            <w:r w:rsidR="00C82636" w:rsidRPr="00E64F3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64F3A" w:rsidRPr="00E64F3A" w:rsidTr="00086BA3">
        <w:trPr>
          <w:cantSplit/>
        </w:trPr>
        <w:tc>
          <w:tcPr>
            <w:tcW w:w="6354" w:type="dxa"/>
            <w:shd w:val="clear" w:color="auto" w:fill="auto"/>
          </w:tcPr>
          <w:p w:rsidR="004831A9" w:rsidRPr="00E64F3A" w:rsidRDefault="004831A9" w:rsidP="0010115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7" w:type="dxa"/>
            <w:gridSpan w:val="3"/>
            <w:shd w:val="clear" w:color="auto" w:fill="FFFFFF"/>
          </w:tcPr>
          <w:p w:rsidR="004831A9" w:rsidRPr="00E64F3A" w:rsidRDefault="004831A9" w:rsidP="0010115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94625" w:rsidRPr="00E64F3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หน่วย </w:t>
            </w:r>
            <w:r w:rsidR="00D94625" w:rsidRPr="00E64F3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: </w:t>
            </w:r>
            <w:r w:rsidRPr="00E64F3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64F3A" w:rsidRPr="00E64F3A" w:rsidTr="00086BA3">
        <w:trPr>
          <w:cantSplit/>
        </w:trPr>
        <w:tc>
          <w:tcPr>
            <w:tcW w:w="6354" w:type="dxa"/>
            <w:shd w:val="clear" w:color="auto" w:fill="auto"/>
          </w:tcPr>
          <w:p w:rsidR="004831A9" w:rsidRPr="00E64F3A" w:rsidRDefault="004831A9" w:rsidP="0010115F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งบกำไรขาดทุน</w:t>
            </w:r>
            <w:r w:rsidR="0074251A"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เบ็ดเสร็จ</w:t>
            </w:r>
          </w:p>
        </w:tc>
        <w:tc>
          <w:tcPr>
            <w:tcW w:w="1418" w:type="dxa"/>
            <w:shd w:val="clear" w:color="auto" w:fill="FFFFFF"/>
          </w:tcPr>
          <w:p w:rsidR="004831A9" w:rsidRPr="00E64F3A" w:rsidRDefault="004831A9" w:rsidP="0010115F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FFFFFF"/>
          </w:tcPr>
          <w:p w:rsidR="004831A9" w:rsidRPr="00E64F3A" w:rsidRDefault="004831A9" w:rsidP="0010115F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/>
          </w:tcPr>
          <w:p w:rsidR="004831A9" w:rsidRPr="00E64F3A" w:rsidRDefault="004831A9" w:rsidP="0010115F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64F3A" w:rsidRPr="00E64F3A" w:rsidTr="00086BA3">
        <w:trPr>
          <w:cantSplit/>
        </w:trPr>
        <w:tc>
          <w:tcPr>
            <w:tcW w:w="6354" w:type="dxa"/>
            <w:shd w:val="clear" w:color="auto" w:fill="auto"/>
          </w:tcPr>
          <w:p w:rsidR="004831A9" w:rsidRPr="00E64F3A" w:rsidRDefault="004831A9" w:rsidP="0010115F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418" w:type="dxa"/>
            <w:shd w:val="clear" w:color="auto" w:fill="FFFFFF"/>
          </w:tcPr>
          <w:p w:rsidR="004831A9" w:rsidRPr="00E64F3A" w:rsidRDefault="004831A9" w:rsidP="0010115F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shd w:val="clear" w:color="auto" w:fill="FFFFFF"/>
          </w:tcPr>
          <w:p w:rsidR="004831A9" w:rsidRPr="00E64F3A" w:rsidRDefault="004831A9" w:rsidP="0010115F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shd w:val="clear" w:color="auto" w:fill="FFFFFF"/>
          </w:tcPr>
          <w:p w:rsidR="004831A9" w:rsidRPr="00E64F3A" w:rsidRDefault="004831A9" w:rsidP="0010115F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64F3A" w:rsidRPr="00E64F3A" w:rsidTr="00086BA3">
        <w:trPr>
          <w:cantSplit/>
        </w:trPr>
        <w:tc>
          <w:tcPr>
            <w:tcW w:w="6354" w:type="dxa"/>
            <w:shd w:val="clear" w:color="auto" w:fill="auto"/>
          </w:tcPr>
          <w:p w:rsidR="00C82636" w:rsidRPr="00E64F3A" w:rsidRDefault="00C82636" w:rsidP="00C82636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418" w:type="dxa"/>
            <w:shd w:val="clear" w:color="auto" w:fill="FFFFFF"/>
          </w:tcPr>
          <w:p w:rsidR="00C82636" w:rsidRPr="00E64F3A" w:rsidRDefault="00F94C2C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11,312</w:t>
            </w:r>
          </w:p>
        </w:tc>
        <w:tc>
          <w:tcPr>
            <w:tcW w:w="283" w:type="dxa"/>
            <w:shd w:val="clear" w:color="auto" w:fill="FFFFFF"/>
          </w:tcPr>
          <w:p w:rsidR="00C82636" w:rsidRPr="00E64F3A" w:rsidRDefault="00C82636" w:rsidP="00C82636">
            <w:pPr>
              <w:pStyle w:val="acctfourfigures"/>
              <w:tabs>
                <w:tab w:val="clear" w:pos="765"/>
                <w:tab w:val="left" w:pos="227"/>
                <w:tab w:val="decimal" w:pos="1451"/>
              </w:tabs>
              <w:spacing w:line="240" w:lineRule="auto"/>
              <w:ind w:left="1181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shd w:val="clear" w:color="auto" w:fill="FFFFFF"/>
          </w:tcPr>
          <w:p w:rsidR="00C82636" w:rsidRPr="00E64F3A" w:rsidRDefault="00C8263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9,507</w:t>
            </w:r>
          </w:p>
        </w:tc>
      </w:tr>
      <w:tr w:rsidR="00E64F3A" w:rsidRPr="00E64F3A" w:rsidTr="00086BA3">
        <w:trPr>
          <w:cantSplit/>
        </w:trPr>
        <w:tc>
          <w:tcPr>
            <w:tcW w:w="6354" w:type="dxa"/>
            <w:shd w:val="clear" w:color="auto" w:fill="auto"/>
          </w:tcPr>
          <w:p w:rsidR="00C82636" w:rsidRPr="00E64F3A" w:rsidRDefault="00C82636" w:rsidP="00C82636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82636" w:rsidRPr="00E64F3A" w:rsidRDefault="00F94C2C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9" w:right="1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11,312</w:t>
            </w:r>
          </w:p>
        </w:tc>
        <w:tc>
          <w:tcPr>
            <w:tcW w:w="283" w:type="dxa"/>
            <w:shd w:val="clear" w:color="auto" w:fill="FFFFFF"/>
          </w:tcPr>
          <w:p w:rsidR="00C82636" w:rsidRPr="00E64F3A" w:rsidRDefault="00C82636" w:rsidP="00C82636">
            <w:pPr>
              <w:pStyle w:val="acctfourfigures"/>
              <w:tabs>
                <w:tab w:val="clear" w:pos="765"/>
                <w:tab w:val="left" w:pos="227"/>
                <w:tab w:val="decimal" w:pos="1451"/>
              </w:tabs>
              <w:spacing w:line="240" w:lineRule="auto"/>
              <w:ind w:left="1181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82636" w:rsidRPr="00E64F3A" w:rsidRDefault="00C8263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9" w:right="1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9,507</w:t>
            </w:r>
          </w:p>
        </w:tc>
      </w:tr>
      <w:tr w:rsidR="00E64F3A" w:rsidRPr="00E64F3A" w:rsidTr="00086BA3">
        <w:trPr>
          <w:cantSplit/>
        </w:trPr>
        <w:tc>
          <w:tcPr>
            <w:tcW w:w="6354" w:type="dxa"/>
            <w:shd w:val="clear" w:color="auto" w:fill="auto"/>
          </w:tcPr>
          <w:p w:rsidR="00FF707A" w:rsidRPr="00E64F3A" w:rsidRDefault="00FF707A" w:rsidP="0010115F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กำไรขาดทุน</w:t>
            </w: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เบ็ดเสร็จ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FFFFFF"/>
            </w:tcBorders>
            <w:shd w:val="clear" w:color="auto" w:fill="FFFFFF"/>
          </w:tcPr>
          <w:p w:rsidR="00FF707A" w:rsidRPr="00E64F3A" w:rsidRDefault="00FF707A" w:rsidP="00101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6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FFFFFF"/>
          </w:tcPr>
          <w:p w:rsidR="00FF707A" w:rsidRPr="00E64F3A" w:rsidRDefault="00FF707A" w:rsidP="0010115F">
            <w:pPr>
              <w:pStyle w:val="acctfourfigures"/>
              <w:tabs>
                <w:tab w:val="clear" w:pos="765"/>
                <w:tab w:val="left" w:pos="227"/>
                <w:tab w:val="decimal" w:pos="1451"/>
              </w:tabs>
              <w:spacing w:line="240" w:lineRule="auto"/>
              <w:ind w:left="1181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FFFFFF"/>
            </w:tcBorders>
            <w:shd w:val="clear" w:color="auto" w:fill="FFFFFF"/>
          </w:tcPr>
          <w:p w:rsidR="00FF707A" w:rsidRPr="00E64F3A" w:rsidRDefault="00FF707A" w:rsidP="00101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6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4F3A" w:rsidRPr="00E64F3A" w:rsidTr="00086BA3">
        <w:trPr>
          <w:cantSplit/>
        </w:trPr>
        <w:tc>
          <w:tcPr>
            <w:tcW w:w="6354" w:type="dxa"/>
            <w:shd w:val="clear" w:color="auto" w:fill="FFFFFF"/>
          </w:tcPr>
          <w:p w:rsidR="00FF707A" w:rsidRPr="00E64F3A" w:rsidRDefault="00FF707A" w:rsidP="0010115F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  <w:r w:rsidR="00390DE9" w:rsidRPr="00E64F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18" w:type="dxa"/>
            <w:tcBorders>
              <w:top w:val="double" w:sz="4" w:space="0" w:color="FFFFFF"/>
              <w:bottom w:val="double" w:sz="4" w:space="0" w:color="FFFFFF"/>
            </w:tcBorders>
            <w:shd w:val="clear" w:color="auto" w:fill="FFFFFF"/>
          </w:tcPr>
          <w:p w:rsidR="00FF707A" w:rsidRPr="00E64F3A" w:rsidRDefault="00FF707A" w:rsidP="00101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6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FFFFFF"/>
          </w:tcPr>
          <w:p w:rsidR="00FF707A" w:rsidRPr="00E64F3A" w:rsidRDefault="00FF707A" w:rsidP="0010115F">
            <w:pPr>
              <w:pStyle w:val="acctfourfigures"/>
              <w:tabs>
                <w:tab w:val="clear" w:pos="765"/>
                <w:tab w:val="left" w:pos="227"/>
                <w:tab w:val="decimal" w:pos="1451"/>
              </w:tabs>
              <w:spacing w:line="240" w:lineRule="auto"/>
              <w:ind w:left="1181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FFFFFF"/>
              <w:bottom w:val="double" w:sz="4" w:space="0" w:color="FFFFFF"/>
            </w:tcBorders>
            <w:shd w:val="clear" w:color="auto" w:fill="FFFFFF"/>
          </w:tcPr>
          <w:p w:rsidR="00FF707A" w:rsidRPr="00E64F3A" w:rsidRDefault="00FF707A" w:rsidP="00101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6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4F3A" w:rsidRPr="00E64F3A" w:rsidTr="00086BA3">
        <w:trPr>
          <w:cantSplit/>
        </w:trPr>
        <w:tc>
          <w:tcPr>
            <w:tcW w:w="6354" w:type="dxa"/>
            <w:shd w:val="clear" w:color="auto" w:fill="FFFFFF"/>
          </w:tcPr>
          <w:p w:rsidR="00C82636" w:rsidRPr="00E64F3A" w:rsidRDefault="00C82636" w:rsidP="00C82636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418" w:type="dxa"/>
            <w:tcBorders>
              <w:top w:val="double" w:sz="4" w:space="0" w:color="FFFFFF"/>
              <w:bottom w:val="single" w:sz="4" w:space="0" w:color="auto"/>
            </w:tcBorders>
            <w:shd w:val="clear" w:color="auto" w:fill="FFFFFF"/>
          </w:tcPr>
          <w:p w:rsidR="00C82636" w:rsidRPr="00E64F3A" w:rsidRDefault="00F94C2C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9" w:right="1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(14,058)</w:t>
            </w:r>
          </w:p>
        </w:tc>
        <w:tc>
          <w:tcPr>
            <w:tcW w:w="283" w:type="dxa"/>
            <w:shd w:val="clear" w:color="auto" w:fill="FFFFFF"/>
          </w:tcPr>
          <w:p w:rsidR="00C82636" w:rsidRPr="00E64F3A" w:rsidRDefault="00C82636" w:rsidP="00C82636">
            <w:pPr>
              <w:pStyle w:val="acctfourfigures"/>
              <w:tabs>
                <w:tab w:val="clear" w:pos="765"/>
                <w:tab w:val="left" w:pos="227"/>
                <w:tab w:val="decimal" w:pos="1451"/>
              </w:tabs>
              <w:spacing w:line="240" w:lineRule="auto"/>
              <w:ind w:left="118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FFFFFF"/>
              <w:bottom w:val="single" w:sz="4" w:space="0" w:color="auto"/>
            </w:tcBorders>
            <w:shd w:val="clear" w:color="auto" w:fill="FFFFFF"/>
          </w:tcPr>
          <w:p w:rsidR="00C82636" w:rsidRPr="00E64F3A" w:rsidRDefault="00C8263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64F3A" w:rsidRPr="00E64F3A" w:rsidTr="00086BA3">
        <w:trPr>
          <w:cantSplit/>
        </w:trPr>
        <w:tc>
          <w:tcPr>
            <w:tcW w:w="6354" w:type="dxa"/>
            <w:shd w:val="clear" w:color="auto" w:fill="FFFFFF"/>
          </w:tcPr>
          <w:p w:rsidR="00C82636" w:rsidRPr="00E64F3A" w:rsidRDefault="00C82636" w:rsidP="00C82636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C82636" w:rsidRPr="00E64F3A" w:rsidRDefault="00F94C2C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9" w:right="12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(14,058)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:rsidR="00C82636" w:rsidRPr="00E64F3A" w:rsidRDefault="00C82636" w:rsidP="00C82636">
            <w:pPr>
              <w:pStyle w:val="acctfourfigures"/>
              <w:tabs>
                <w:tab w:val="clear" w:pos="765"/>
                <w:tab w:val="left" w:pos="227"/>
                <w:tab w:val="decimal" w:pos="1451"/>
              </w:tabs>
              <w:spacing w:line="240" w:lineRule="auto"/>
              <w:ind w:left="118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C82636" w:rsidRPr="00E64F3A" w:rsidRDefault="00C82636" w:rsidP="00C8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551FB2" w:rsidRPr="00E64F3A" w:rsidRDefault="00551FB2" w:rsidP="0010115F">
      <w:pPr>
        <w:jc w:val="thaiDistribute"/>
        <w:rPr>
          <w:rFonts w:ascii="Angsana New" w:hAnsi="Angsana New"/>
          <w:sz w:val="30"/>
          <w:szCs w:val="30"/>
        </w:rPr>
      </w:pPr>
    </w:p>
    <w:p w:rsidR="00551FB2" w:rsidRPr="00E64F3A" w:rsidRDefault="0074251A" w:rsidP="0010115F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="00551FB2" w:rsidRPr="00E64F3A">
        <w:rPr>
          <w:rFonts w:ascii="Angsana New" w:hAnsi="Angsana New"/>
          <w:sz w:val="30"/>
          <w:szCs w:val="30"/>
          <w:cs/>
        </w:rPr>
        <w:t xml:space="preserve">จัดการโครงการบำเหน็จบำนาญพนักงานตามข้อกำหนดของพระราชบัญญัติคุ้มครองแรงงาน พ.ศ. </w:t>
      </w:r>
      <w:r w:rsidR="00551FB2" w:rsidRPr="00E64F3A">
        <w:rPr>
          <w:rFonts w:ascii="Angsana New" w:hAnsi="Angsana New"/>
          <w:sz w:val="30"/>
          <w:szCs w:val="30"/>
        </w:rPr>
        <w:t xml:space="preserve">2541 </w:t>
      </w:r>
      <w:r w:rsidR="00551FB2" w:rsidRPr="00E64F3A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551FB2" w:rsidRPr="00E64F3A" w:rsidRDefault="00551FB2" w:rsidP="0010115F">
      <w:pPr>
        <w:spacing w:line="240" w:lineRule="auto"/>
        <w:ind w:left="540" w:hanging="86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878"/>
        <w:gridCol w:w="1192"/>
        <w:gridCol w:w="180"/>
        <w:gridCol w:w="1170"/>
      </w:tblGrid>
      <w:tr w:rsidR="00E64F3A" w:rsidRPr="00E64F3A" w:rsidTr="00CB56B1">
        <w:trPr>
          <w:cantSplit/>
          <w:tblHeader/>
        </w:trPr>
        <w:tc>
          <w:tcPr>
            <w:tcW w:w="5760" w:type="dxa"/>
          </w:tcPr>
          <w:p w:rsidR="00E0108C" w:rsidRPr="00E64F3A" w:rsidRDefault="00E0108C" w:rsidP="0010115F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78" w:type="dxa"/>
          </w:tcPr>
          <w:p w:rsidR="00E0108C" w:rsidRPr="00E64F3A" w:rsidRDefault="00E0108C" w:rsidP="00BA401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92" w:type="dxa"/>
          </w:tcPr>
          <w:p w:rsidR="00E0108C" w:rsidRPr="00E64F3A" w:rsidRDefault="00E0108C" w:rsidP="00101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25</w:t>
            </w:r>
            <w:r w:rsidR="00981611" w:rsidRPr="00E64F3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571A42" w:rsidRPr="00E64F3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:rsidR="00E0108C" w:rsidRPr="00E64F3A" w:rsidRDefault="00E0108C" w:rsidP="00101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0108C" w:rsidRPr="00E64F3A" w:rsidRDefault="00E0108C" w:rsidP="00101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E64F3A">
              <w:rPr>
                <w:rFonts w:ascii="Angsana New" w:hAnsi="Angsana New"/>
                <w:sz w:val="30"/>
                <w:szCs w:val="30"/>
              </w:rPr>
              <w:t>6</w:t>
            </w:r>
            <w:r w:rsidR="00571A42" w:rsidRPr="00E64F3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64F3A" w:rsidRPr="00E64F3A" w:rsidTr="00CB56B1">
        <w:trPr>
          <w:cantSplit/>
        </w:trPr>
        <w:tc>
          <w:tcPr>
            <w:tcW w:w="5760" w:type="dxa"/>
          </w:tcPr>
          <w:p w:rsidR="000B1ADC" w:rsidRPr="00E64F3A" w:rsidRDefault="000B1ADC" w:rsidP="0010115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8" w:type="dxa"/>
          </w:tcPr>
          <w:p w:rsidR="000B1ADC" w:rsidRPr="00E64F3A" w:rsidRDefault="000B1ADC" w:rsidP="0010115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542" w:type="dxa"/>
            <w:gridSpan w:val="3"/>
          </w:tcPr>
          <w:p w:rsidR="000B1ADC" w:rsidRPr="00E64F3A" w:rsidRDefault="000B1ADC" w:rsidP="0010115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94625" w:rsidRPr="00E64F3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หน่วย </w:t>
            </w:r>
            <w:r w:rsidR="00D94625" w:rsidRPr="00E64F3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: </w:t>
            </w:r>
            <w:r w:rsidRPr="00E64F3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64F3A" w:rsidRPr="00E64F3A" w:rsidTr="00CB56B1">
        <w:trPr>
          <w:cantSplit/>
        </w:trPr>
        <w:tc>
          <w:tcPr>
            <w:tcW w:w="5760" w:type="dxa"/>
          </w:tcPr>
          <w:p w:rsidR="00571A42" w:rsidRPr="00E64F3A" w:rsidRDefault="00571A42" w:rsidP="00571A42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E64F3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78" w:type="dxa"/>
          </w:tcPr>
          <w:p w:rsidR="00571A42" w:rsidRPr="00E64F3A" w:rsidRDefault="00571A42" w:rsidP="00571A42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571A42" w:rsidRPr="00E64F3A" w:rsidRDefault="00AF51C2" w:rsidP="00571A4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61,478</w:t>
            </w:r>
          </w:p>
        </w:tc>
        <w:tc>
          <w:tcPr>
            <w:tcW w:w="180" w:type="dxa"/>
          </w:tcPr>
          <w:p w:rsidR="00571A42" w:rsidRPr="00E64F3A" w:rsidRDefault="00571A42" w:rsidP="00571A4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571A42" w:rsidRPr="00E64F3A" w:rsidRDefault="00571A42" w:rsidP="00571A4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53,811</w:t>
            </w:r>
          </w:p>
        </w:tc>
      </w:tr>
      <w:tr w:rsidR="00E64F3A" w:rsidRPr="00E64F3A" w:rsidTr="00CB56B1">
        <w:trPr>
          <w:cantSplit/>
        </w:trPr>
        <w:tc>
          <w:tcPr>
            <w:tcW w:w="5760" w:type="dxa"/>
          </w:tcPr>
          <w:p w:rsidR="00571A42" w:rsidRPr="00E64F3A" w:rsidRDefault="00571A42" w:rsidP="00571A42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78" w:type="dxa"/>
          </w:tcPr>
          <w:p w:rsidR="00571A42" w:rsidRPr="00E64F3A" w:rsidRDefault="00571A42" w:rsidP="00571A42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571A42" w:rsidRPr="00E64F3A" w:rsidRDefault="00AF51C2" w:rsidP="00571A4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(3,868)</w:t>
            </w:r>
          </w:p>
        </w:tc>
        <w:tc>
          <w:tcPr>
            <w:tcW w:w="180" w:type="dxa"/>
          </w:tcPr>
          <w:p w:rsidR="00571A42" w:rsidRPr="00E64F3A" w:rsidRDefault="00571A42" w:rsidP="00571A4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1A42" w:rsidRPr="00E64F3A" w:rsidRDefault="00571A42" w:rsidP="00571A4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/>
              </w:rPr>
              <w:t>(1,840)</w:t>
            </w:r>
          </w:p>
        </w:tc>
      </w:tr>
      <w:tr w:rsidR="00E64F3A" w:rsidRPr="00E64F3A" w:rsidTr="00CB56B1">
        <w:trPr>
          <w:cantSplit/>
        </w:trPr>
        <w:tc>
          <w:tcPr>
            <w:tcW w:w="5760" w:type="dxa"/>
          </w:tcPr>
          <w:p w:rsidR="007257C0" w:rsidRPr="00E64F3A" w:rsidRDefault="007257C0" w:rsidP="007257C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รับรู้ในกำไร</w:t>
            </w:r>
            <w:r w:rsidRPr="00E64F3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หรือ</w:t>
            </w: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878" w:type="dxa"/>
          </w:tcPr>
          <w:p w:rsidR="007257C0" w:rsidRPr="00E64F3A" w:rsidRDefault="007257C0" w:rsidP="007257C0">
            <w:pPr>
              <w:pStyle w:val="acctfourfigures"/>
              <w:tabs>
                <w:tab w:val="clear" w:pos="765"/>
                <w:tab w:val="left" w:pos="731"/>
                <w:tab w:val="decimal" w:pos="1721"/>
              </w:tabs>
              <w:spacing w:line="240" w:lineRule="auto"/>
              <w:ind w:right="2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    </w:t>
            </w:r>
          </w:p>
        </w:tc>
        <w:tc>
          <w:tcPr>
            <w:tcW w:w="1192" w:type="dxa"/>
          </w:tcPr>
          <w:p w:rsidR="007257C0" w:rsidRPr="00E64F3A" w:rsidRDefault="007257C0" w:rsidP="007257C0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7257C0" w:rsidRPr="00E64F3A" w:rsidRDefault="007257C0" w:rsidP="007257C0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7257C0" w:rsidRPr="00E64F3A" w:rsidRDefault="007257C0" w:rsidP="007257C0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64F3A" w:rsidRPr="00E64F3A" w:rsidTr="00CB56B1">
        <w:trPr>
          <w:cantSplit/>
        </w:trPr>
        <w:tc>
          <w:tcPr>
            <w:tcW w:w="5760" w:type="dxa"/>
          </w:tcPr>
          <w:p w:rsidR="00571A42" w:rsidRPr="00E64F3A" w:rsidRDefault="00571A42" w:rsidP="00571A42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ต้นทุนบริการปัจจุบัน </w:t>
            </w:r>
          </w:p>
        </w:tc>
        <w:tc>
          <w:tcPr>
            <w:tcW w:w="878" w:type="dxa"/>
          </w:tcPr>
          <w:p w:rsidR="00571A42" w:rsidRPr="00E64F3A" w:rsidRDefault="00571A42" w:rsidP="00571A42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571A42" w:rsidRPr="00E64F3A" w:rsidRDefault="00AF51C2" w:rsidP="00571A4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/>
              </w:rPr>
              <w:t>10,055</w:t>
            </w:r>
          </w:p>
        </w:tc>
        <w:tc>
          <w:tcPr>
            <w:tcW w:w="180" w:type="dxa"/>
          </w:tcPr>
          <w:p w:rsidR="00571A42" w:rsidRPr="00E64F3A" w:rsidRDefault="00571A42" w:rsidP="00571A42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1A42" w:rsidRPr="00E64F3A" w:rsidRDefault="00571A42" w:rsidP="00571A4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/>
              </w:rPr>
              <w:t>8,372</w:t>
            </w:r>
          </w:p>
        </w:tc>
      </w:tr>
      <w:tr w:rsidR="00E64F3A" w:rsidRPr="00E64F3A" w:rsidTr="00CB56B1">
        <w:trPr>
          <w:cantSplit/>
        </w:trPr>
        <w:tc>
          <w:tcPr>
            <w:tcW w:w="5760" w:type="dxa"/>
          </w:tcPr>
          <w:p w:rsidR="00571A42" w:rsidRPr="00E64F3A" w:rsidRDefault="00571A42" w:rsidP="00571A42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ต้นทุนบริการในอดีต</w:t>
            </w:r>
          </w:p>
        </w:tc>
        <w:tc>
          <w:tcPr>
            <w:tcW w:w="878" w:type="dxa"/>
          </w:tcPr>
          <w:p w:rsidR="00571A42" w:rsidRPr="00E64F3A" w:rsidRDefault="00571A42" w:rsidP="00571A42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571A42" w:rsidRPr="00E64F3A" w:rsidRDefault="00AF51C2" w:rsidP="00571A4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571A42" w:rsidRPr="00E64F3A" w:rsidRDefault="00571A42" w:rsidP="00571A42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1A42" w:rsidRPr="00E64F3A" w:rsidRDefault="00571A42" w:rsidP="00571A4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E64F3A" w:rsidRPr="00E64F3A" w:rsidTr="004123F7">
        <w:trPr>
          <w:cantSplit/>
        </w:trPr>
        <w:tc>
          <w:tcPr>
            <w:tcW w:w="5760" w:type="dxa"/>
          </w:tcPr>
          <w:p w:rsidR="00571A42" w:rsidRPr="00E64F3A" w:rsidRDefault="00571A42" w:rsidP="00571A42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78" w:type="dxa"/>
          </w:tcPr>
          <w:p w:rsidR="00571A42" w:rsidRPr="00E64F3A" w:rsidRDefault="00571A42" w:rsidP="00571A42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FFFFFF"/>
            </w:tcBorders>
          </w:tcPr>
          <w:p w:rsidR="00571A42" w:rsidRPr="00E64F3A" w:rsidRDefault="00AF51C2" w:rsidP="00571A4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1,257</w:t>
            </w:r>
          </w:p>
        </w:tc>
        <w:tc>
          <w:tcPr>
            <w:tcW w:w="180" w:type="dxa"/>
          </w:tcPr>
          <w:p w:rsidR="00571A42" w:rsidRPr="00E64F3A" w:rsidRDefault="00571A42" w:rsidP="00571A42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FFFFFF"/>
            </w:tcBorders>
          </w:tcPr>
          <w:p w:rsidR="00571A42" w:rsidRPr="00E64F3A" w:rsidRDefault="00571A42" w:rsidP="00571A4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</w:rPr>
              <w:t>1,135</w:t>
            </w:r>
          </w:p>
        </w:tc>
      </w:tr>
      <w:tr w:rsidR="00E64F3A" w:rsidRPr="00E64F3A" w:rsidTr="00805BCE">
        <w:trPr>
          <w:cantSplit/>
        </w:trPr>
        <w:tc>
          <w:tcPr>
            <w:tcW w:w="5760" w:type="dxa"/>
          </w:tcPr>
          <w:p w:rsidR="007257C0" w:rsidRPr="00E64F3A" w:rsidRDefault="007257C0" w:rsidP="007257C0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878" w:type="dxa"/>
          </w:tcPr>
          <w:p w:rsidR="007257C0" w:rsidRPr="00E64F3A" w:rsidRDefault="007257C0" w:rsidP="007257C0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vMerge w:val="restart"/>
            <w:tcBorders>
              <w:top w:val="double" w:sz="4" w:space="0" w:color="FFFFFF"/>
            </w:tcBorders>
            <w:shd w:val="clear" w:color="auto" w:fill="auto"/>
          </w:tcPr>
          <w:p w:rsidR="007257C0" w:rsidRPr="00E64F3A" w:rsidRDefault="007257C0" w:rsidP="007257C0">
            <w:pPr>
              <w:tabs>
                <w:tab w:val="decimal" w:pos="1170"/>
              </w:tabs>
              <w:spacing w:line="320" w:lineRule="exac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6601AF" w:rsidRPr="00E64F3A" w:rsidRDefault="00AF51C2" w:rsidP="007257C0">
            <w:pPr>
              <w:tabs>
                <w:tab w:val="decimal" w:pos="1170"/>
              </w:tabs>
              <w:spacing w:line="320" w:lineRule="exac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(14,058)</w:t>
            </w:r>
          </w:p>
          <w:p w:rsidR="006601AF" w:rsidRPr="00E64F3A" w:rsidRDefault="006601AF" w:rsidP="007257C0">
            <w:pPr>
              <w:tabs>
                <w:tab w:val="decimal" w:pos="1170"/>
              </w:tabs>
              <w:spacing w:line="320" w:lineRule="exac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6601AF" w:rsidRPr="00E64F3A" w:rsidRDefault="00AF51C2" w:rsidP="007257C0">
            <w:pPr>
              <w:tabs>
                <w:tab w:val="decimal" w:pos="1170"/>
              </w:tabs>
              <w:spacing w:line="320" w:lineRule="exac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  <w:p w:rsidR="00AF51C2" w:rsidRPr="00E64F3A" w:rsidRDefault="00AF51C2" w:rsidP="007257C0">
            <w:pPr>
              <w:tabs>
                <w:tab w:val="decimal" w:pos="1170"/>
              </w:tabs>
              <w:spacing w:line="320" w:lineRule="exac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  <w:p w:rsidR="00AF51C2" w:rsidRPr="00E64F3A" w:rsidRDefault="00AF51C2" w:rsidP="007257C0">
            <w:pPr>
              <w:tabs>
                <w:tab w:val="decimal" w:pos="1170"/>
              </w:tabs>
              <w:spacing w:line="320" w:lineRule="exac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right w:val="double" w:sz="4" w:space="0" w:color="FFFFFF"/>
            </w:tcBorders>
            <w:shd w:val="clear" w:color="auto" w:fill="auto"/>
          </w:tcPr>
          <w:p w:rsidR="007257C0" w:rsidRPr="00E64F3A" w:rsidRDefault="007257C0" w:rsidP="007257C0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Merge w:val="restart"/>
            <w:tcBorders>
              <w:top w:val="double" w:sz="4" w:space="0" w:color="FFFFFF"/>
              <w:left w:val="double" w:sz="4" w:space="0" w:color="FFFFFF"/>
            </w:tcBorders>
            <w:shd w:val="clear" w:color="auto" w:fill="auto"/>
          </w:tcPr>
          <w:p w:rsidR="007257C0" w:rsidRPr="00E64F3A" w:rsidRDefault="007257C0" w:rsidP="007257C0">
            <w:pPr>
              <w:tabs>
                <w:tab w:val="decimal" w:pos="1170"/>
              </w:tabs>
              <w:spacing w:line="320" w:lineRule="exact"/>
              <w:ind w:right="1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7257C0" w:rsidRPr="00E64F3A" w:rsidRDefault="00AF51C2" w:rsidP="007257C0">
            <w:pPr>
              <w:tabs>
                <w:tab w:val="decimal" w:pos="1170"/>
              </w:tabs>
              <w:spacing w:line="320" w:lineRule="exact"/>
              <w:ind w:right="1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64F3A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  <w:p w:rsidR="007257C0" w:rsidRPr="00E64F3A" w:rsidRDefault="007257C0" w:rsidP="007257C0">
            <w:pPr>
              <w:tabs>
                <w:tab w:val="decimal" w:pos="1170"/>
              </w:tabs>
              <w:spacing w:line="320" w:lineRule="exact"/>
              <w:ind w:right="1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571A42" w:rsidRPr="00E64F3A" w:rsidRDefault="00571A42" w:rsidP="00571A42">
            <w:pPr>
              <w:tabs>
                <w:tab w:val="decimal" w:pos="1170"/>
              </w:tabs>
              <w:spacing w:line="320" w:lineRule="exac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  <w:p w:rsidR="00571A42" w:rsidRPr="00E64F3A" w:rsidRDefault="00571A42" w:rsidP="00571A42">
            <w:pPr>
              <w:tabs>
                <w:tab w:val="decimal" w:pos="1170"/>
              </w:tabs>
              <w:spacing w:line="320" w:lineRule="exac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  <w:p w:rsidR="007257C0" w:rsidRPr="00E64F3A" w:rsidRDefault="00571A42" w:rsidP="00571A42">
            <w:pPr>
              <w:tabs>
                <w:tab w:val="decimal" w:pos="1170"/>
              </w:tabs>
              <w:spacing w:line="320" w:lineRule="exac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4F3A" w:rsidRPr="00E64F3A" w:rsidTr="00805BCE">
        <w:trPr>
          <w:cantSplit/>
        </w:trPr>
        <w:tc>
          <w:tcPr>
            <w:tcW w:w="5760" w:type="dxa"/>
          </w:tcPr>
          <w:p w:rsidR="007257C0" w:rsidRPr="00E64F3A" w:rsidRDefault="007257C0" w:rsidP="00AF51C2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bookmarkStart w:id="27" w:name="OLE_LINK1"/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กำไร) ขาดทุนจากการประมาณการตามหลักคณิตศาสตร์</w:t>
            </w:r>
            <w:r w:rsidR="00AF51C2" w:rsidRPr="00E64F3A">
              <w:rPr>
                <w:rFonts w:ascii="Angsana New" w:hAnsi="Angsana New" w:hint="cs"/>
                <w:sz w:val="30"/>
                <w:szCs w:val="30"/>
                <w:cs/>
              </w:rPr>
              <w:t>ประกันภัย</w:t>
            </w:r>
            <w:bookmarkEnd w:id="27"/>
          </w:p>
        </w:tc>
        <w:tc>
          <w:tcPr>
            <w:tcW w:w="878" w:type="dxa"/>
          </w:tcPr>
          <w:p w:rsidR="007257C0" w:rsidRPr="00E64F3A" w:rsidRDefault="007257C0" w:rsidP="007257C0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92" w:type="dxa"/>
            <w:vMerge/>
            <w:shd w:val="clear" w:color="auto" w:fill="auto"/>
          </w:tcPr>
          <w:p w:rsidR="007257C0" w:rsidRPr="00E64F3A" w:rsidRDefault="007257C0" w:rsidP="007257C0">
            <w:pPr>
              <w:tabs>
                <w:tab w:val="decimal" w:pos="1170"/>
              </w:tabs>
              <w:spacing w:line="320" w:lineRule="exac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right w:val="double" w:sz="4" w:space="0" w:color="FFFFFF"/>
            </w:tcBorders>
            <w:shd w:val="clear" w:color="auto" w:fill="auto"/>
          </w:tcPr>
          <w:p w:rsidR="007257C0" w:rsidRPr="00E64F3A" w:rsidRDefault="007257C0" w:rsidP="007257C0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Merge/>
            <w:tcBorders>
              <w:left w:val="double" w:sz="4" w:space="0" w:color="FFFFFF"/>
            </w:tcBorders>
            <w:shd w:val="clear" w:color="auto" w:fill="auto"/>
          </w:tcPr>
          <w:p w:rsidR="007257C0" w:rsidRPr="00E64F3A" w:rsidRDefault="007257C0" w:rsidP="007257C0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64F3A" w:rsidRPr="00E64F3A" w:rsidTr="00805BCE">
        <w:trPr>
          <w:cantSplit/>
        </w:trPr>
        <w:tc>
          <w:tcPr>
            <w:tcW w:w="5760" w:type="dxa"/>
          </w:tcPr>
          <w:p w:rsidR="007257C0" w:rsidRPr="00E64F3A" w:rsidRDefault="007257C0" w:rsidP="00725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32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 ส่วนที่เกิดจากการเปลี่ยนแปลงข้อสมมติทางการเงิน</w:t>
            </w:r>
            <w:r w:rsidRPr="00E64F3A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878" w:type="dxa"/>
          </w:tcPr>
          <w:p w:rsidR="007257C0" w:rsidRPr="00E64F3A" w:rsidRDefault="007257C0" w:rsidP="007257C0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vMerge/>
            <w:shd w:val="clear" w:color="auto" w:fill="auto"/>
            <w:vAlign w:val="bottom"/>
          </w:tcPr>
          <w:p w:rsidR="007257C0" w:rsidRPr="00E64F3A" w:rsidRDefault="007257C0" w:rsidP="007257C0">
            <w:pPr>
              <w:tabs>
                <w:tab w:val="decimal" w:pos="1170"/>
              </w:tabs>
              <w:spacing w:line="320" w:lineRule="exact"/>
              <w:ind w:right="1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tcBorders>
              <w:right w:val="double" w:sz="4" w:space="0" w:color="FFFFFF"/>
            </w:tcBorders>
            <w:shd w:val="clear" w:color="auto" w:fill="auto"/>
          </w:tcPr>
          <w:p w:rsidR="007257C0" w:rsidRPr="00E64F3A" w:rsidRDefault="007257C0" w:rsidP="007257C0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Merge/>
            <w:tcBorders>
              <w:left w:val="double" w:sz="4" w:space="0" w:color="FFFFFF"/>
            </w:tcBorders>
            <w:shd w:val="clear" w:color="auto" w:fill="auto"/>
            <w:vAlign w:val="bottom"/>
          </w:tcPr>
          <w:p w:rsidR="007257C0" w:rsidRPr="00E64F3A" w:rsidRDefault="007257C0" w:rsidP="007257C0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64F3A" w:rsidRPr="00E64F3A" w:rsidTr="00805BCE">
        <w:trPr>
          <w:cantSplit/>
        </w:trPr>
        <w:tc>
          <w:tcPr>
            <w:tcW w:w="5760" w:type="dxa"/>
          </w:tcPr>
          <w:p w:rsidR="007257C0" w:rsidRPr="00E64F3A" w:rsidRDefault="007257C0" w:rsidP="007257C0">
            <w:pPr>
              <w:spacing w:line="32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ส่วนที่เกิดจากการเปลี่ยนแปลงข้อสมมติทางประชากร</w:t>
            </w:r>
          </w:p>
        </w:tc>
        <w:tc>
          <w:tcPr>
            <w:tcW w:w="878" w:type="dxa"/>
          </w:tcPr>
          <w:p w:rsidR="007257C0" w:rsidRPr="00E64F3A" w:rsidRDefault="007257C0" w:rsidP="007257C0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vMerge/>
            <w:shd w:val="clear" w:color="auto" w:fill="auto"/>
            <w:vAlign w:val="bottom"/>
          </w:tcPr>
          <w:p w:rsidR="007257C0" w:rsidRPr="00E64F3A" w:rsidRDefault="007257C0" w:rsidP="007257C0">
            <w:pPr>
              <w:tabs>
                <w:tab w:val="decimal" w:pos="1170"/>
              </w:tabs>
              <w:spacing w:line="320" w:lineRule="exac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right w:val="double" w:sz="4" w:space="0" w:color="FFFFFF"/>
            </w:tcBorders>
            <w:shd w:val="clear" w:color="auto" w:fill="auto"/>
          </w:tcPr>
          <w:p w:rsidR="007257C0" w:rsidRPr="00E64F3A" w:rsidRDefault="007257C0" w:rsidP="007257C0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Merge/>
            <w:tcBorders>
              <w:left w:val="double" w:sz="4" w:space="0" w:color="FFFFFF"/>
            </w:tcBorders>
            <w:shd w:val="clear" w:color="auto" w:fill="auto"/>
            <w:vAlign w:val="bottom"/>
          </w:tcPr>
          <w:p w:rsidR="007257C0" w:rsidRPr="00E64F3A" w:rsidRDefault="007257C0" w:rsidP="007257C0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64F3A" w:rsidRPr="00E64F3A" w:rsidTr="00805BCE">
        <w:trPr>
          <w:cantSplit/>
        </w:trPr>
        <w:tc>
          <w:tcPr>
            <w:tcW w:w="5760" w:type="dxa"/>
          </w:tcPr>
          <w:p w:rsidR="007257C0" w:rsidRPr="00E64F3A" w:rsidRDefault="007257C0" w:rsidP="007257C0">
            <w:pPr>
              <w:spacing w:line="32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 ส่วนที่เกิดจากการปรับปรุงจากประสบการณ์</w:t>
            </w:r>
          </w:p>
        </w:tc>
        <w:tc>
          <w:tcPr>
            <w:tcW w:w="878" w:type="dxa"/>
          </w:tcPr>
          <w:p w:rsidR="007257C0" w:rsidRPr="00E64F3A" w:rsidRDefault="007257C0" w:rsidP="007257C0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257C0" w:rsidRPr="00E64F3A" w:rsidRDefault="007257C0" w:rsidP="007257C0">
            <w:pPr>
              <w:tabs>
                <w:tab w:val="decimal" w:pos="1170"/>
              </w:tabs>
              <w:spacing w:line="320" w:lineRule="exac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right w:val="double" w:sz="4" w:space="0" w:color="FFFFFF"/>
            </w:tcBorders>
            <w:shd w:val="clear" w:color="auto" w:fill="auto"/>
          </w:tcPr>
          <w:p w:rsidR="007257C0" w:rsidRPr="00E64F3A" w:rsidRDefault="007257C0" w:rsidP="007257C0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Merge/>
            <w:tcBorders>
              <w:left w:val="double" w:sz="4" w:space="0" w:color="FFFFFF"/>
              <w:bottom w:val="single" w:sz="4" w:space="0" w:color="auto"/>
            </w:tcBorders>
            <w:shd w:val="clear" w:color="auto" w:fill="auto"/>
          </w:tcPr>
          <w:p w:rsidR="007257C0" w:rsidRPr="00E64F3A" w:rsidRDefault="007257C0" w:rsidP="007257C0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57C0" w:rsidRPr="00E64F3A" w:rsidTr="00CB56B1">
        <w:trPr>
          <w:cantSplit/>
        </w:trPr>
        <w:tc>
          <w:tcPr>
            <w:tcW w:w="5760" w:type="dxa"/>
          </w:tcPr>
          <w:p w:rsidR="007257C0" w:rsidRPr="00E64F3A" w:rsidRDefault="007257C0" w:rsidP="007257C0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78" w:type="dxa"/>
          </w:tcPr>
          <w:p w:rsidR="007257C0" w:rsidRPr="00E64F3A" w:rsidRDefault="007257C0" w:rsidP="007257C0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:rsidR="007257C0" w:rsidRPr="00E64F3A" w:rsidRDefault="00AF51C2" w:rsidP="007257C0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54,864</w:t>
            </w:r>
          </w:p>
        </w:tc>
        <w:tc>
          <w:tcPr>
            <w:tcW w:w="180" w:type="dxa"/>
            <w:tcBorders>
              <w:bottom w:val="nil"/>
            </w:tcBorders>
          </w:tcPr>
          <w:p w:rsidR="007257C0" w:rsidRPr="00E64F3A" w:rsidRDefault="007257C0" w:rsidP="007257C0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257C0" w:rsidRPr="00E64F3A" w:rsidRDefault="00571A42" w:rsidP="007257C0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61,478</w:t>
            </w:r>
          </w:p>
        </w:tc>
      </w:tr>
    </w:tbl>
    <w:p w:rsidR="00626215" w:rsidRPr="00E64F3A" w:rsidRDefault="00626215" w:rsidP="00372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:rsidR="00551FB2" w:rsidRPr="00E64F3A" w:rsidRDefault="00551FB2" w:rsidP="00372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E64F3A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ข้อสมมติในการประมาณการตามหลักคณิตศาสตร์ประกันภัย </w:t>
      </w:r>
    </w:p>
    <w:p w:rsidR="00551FB2" w:rsidRPr="00E64F3A" w:rsidRDefault="00551FB2" w:rsidP="00372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</w:rPr>
      </w:pPr>
    </w:p>
    <w:p w:rsidR="00551FB2" w:rsidRPr="00E64F3A" w:rsidRDefault="00551FB2" w:rsidP="00372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tbl>
      <w:tblPr>
        <w:tblW w:w="961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937"/>
        <w:gridCol w:w="2205"/>
        <w:gridCol w:w="360"/>
        <w:gridCol w:w="2113"/>
      </w:tblGrid>
      <w:tr w:rsidR="00E64F3A" w:rsidRPr="00E64F3A" w:rsidTr="00893693">
        <w:tc>
          <w:tcPr>
            <w:tcW w:w="4937" w:type="dxa"/>
          </w:tcPr>
          <w:p w:rsidR="00551FB2" w:rsidRPr="00E64F3A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05" w:type="dxa"/>
          </w:tcPr>
          <w:p w:rsidR="00551FB2" w:rsidRPr="00E64F3A" w:rsidRDefault="00E0108C" w:rsidP="0009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25</w:t>
            </w:r>
            <w:r w:rsidR="00090D60" w:rsidRPr="00E64F3A">
              <w:rPr>
                <w:rFonts w:ascii="Angsana New" w:hAnsi="Angsana New"/>
                <w:sz w:val="30"/>
                <w:szCs w:val="30"/>
              </w:rPr>
              <w:t>6</w:t>
            </w:r>
            <w:r w:rsidR="00650A6F" w:rsidRPr="00E64F3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:rsidR="00551FB2" w:rsidRPr="00E64F3A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3" w:type="dxa"/>
          </w:tcPr>
          <w:p w:rsidR="00551FB2" w:rsidRPr="00E64F3A" w:rsidRDefault="00571A4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64F3A" w:rsidRPr="00E64F3A" w:rsidTr="00893693">
        <w:tc>
          <w:tcPr>
            <w:tcW w:w="4937" w:type="dxa"/>
          </w:tcPr>
          <w:p w:rsidR="00551FB2" w:rsidRPr="00E64F3A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78" w:type="dxa"/>
            <w:gridSpan w:val="3"/>
          </w:tcPr>
          <w:p w:rsidR="00551FB2" w:rsidRPr="00E64F3A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E64F3A" w:rsidRPr="00E64F3A" w:rsidTr="00893693">
        <w:tc>
          <w:tcPr>
            <w:tcW w:w="4937" w:type="dxa"/>
          </w:tcPr>
          <w:p w:rsidR="00571A42" w:rsidRPr="00E64F3A" w:rsidRDefault="00571A42" w:rsidP="00571A42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05" w:type="dxa"/>
          </w:tcPr>
          <w:p w:rsidR="00571A42" w:rsidRPr="00E64F3A" w:rsidRDefault="009D32FC" w:rsidP="0057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1.07</w:t>
            </w:r>
          </w:p>
        </w:tc>
        <w:tc>
          <w:tcPr>
            <w:tcW w:w="360" w:type="dxa"/>
          </w:tcPr>
          <w:p w:rsidR="00571A42" w:rsidRPr="00E64F3A" w:rsidRDefault="00571A42" w:rsidP="0057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3" w:type="dxa"/>
          </w:tcPr>
          <w:p w:rsidR="00571A42" w:rsidRPr="00E64F3A" w:rsidRDefault="00571A42" w:rsidP="0057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 xml:space="preserve">  2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64F3A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E64F3A" w:rsidRPr="00E64F3A" w:rsidTr="00893693">
        <w:tc>
          <w:tcPr>
            <w:tcW w:w="4937" w:type="dxa"/>
          </w:tcPr>
          <w:p w:rsidR="00571A42" w:rsidRPr="00E64F3A" w:rsidRDefault="00571A42" w:rsidP="00571A42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2205" w:type="dxa"/>
          </w:tcPr>
          <w:p w:rsidR="00571A42" w:rsidRPr="00E64F3A" w:rsidRDefault="009D32FC" w:rsidP="0057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3.00-5.80</w:t>
            </w:r>
          </w:p>
        </w:tc>
        <w:tc>
          <w:tcPr>
            <w:tcW w:w="360" w:type="dxa"/>
          </w:tcPr>
          <w:p w:rsidR="00571A42" w:rsidRPr="00E64F3A" w:rsidRDefault="00571A42" w:rsidP="0057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3" w:type="dxa"/>
          </w:tcPr>
          <w:p w:rsidR="00571A42" w:rsidRPr="00E64F3A" w:rsidRDefault="00571A42" w:rsidP="0057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5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64F3A">
              <w:rPr>
                <w:rFonts w:ascii="Angsana New" w:hAnsi="Angsana New"/>
                <w:sz w:val="30"/>
                <w:szCs w:val="30"/>
              </w:rPr>
              <w:t>00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E64F3A">
              <w:rPr>
                <w:rFonts w:ascii="Angsana New" w:hAnsi="Angsana New"/>
                <w:sz w:val="30"/>
                <w:szCs w:val="30"/>
              </w:rPr>
              <w:t>6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64F3A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E64F3A" w:rsidRPr="00E64F3A" w:rsidTr="00893693">
        <w:tc>
          <w:tcPr>
            <w:tcW w:w="4937" w:type="dxa"/>
          </w:tcPr>
          <w:p w:rsidR="00571A42" w:rsidRPr="00E64F3A" w:rsidRDefault="00571A42" w:rsidP="00571A42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อัตราการลาออก</w:t>
            </w:r>
          </w:p>
        </w:tc>
        <w:tc>
          <w:tcPr>
            <w:tcW w:w="2205" w:type="dxa"/>
          </w:tcPr>
          <w:p w:rsidR="00571A42" w:rsidRPr="00E64F3A" w:rsidRDefault="00084963" w:rsidP="0057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0-</w:t>
            </w:r>
            <w:r w:rsidR="009071C1" w:rsidRPr="00E64F3A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360" w:type="dxa"/>
          </w:tcPr>
          <w:p w:rsidR="00571A42" w:rsidRPr="00E64F3A" w:rsidRDefault="00571A42" w:rsidP="0057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3" w:type="dxa"/>
          </w:tcPr>
          <w:p w:rsidR="00571A42" w:rsidRPr="00E64F3A" w:rsidRDefault="00571A42" w:rsidP="0057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0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E64F3A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571A42" w:rsidRPr="00E64F3A" w:rsidTr="00893693">
        <w:tc>
          <w:tcPr>
            <w:tcW w:w="4937" w:type="dxa"/>
          </w:tcPr>
          <w:p w:rsidR="00571A42" w:rsidRPr="00E64F3A" w:rsidRDefault="00571A42" w:rsidP="00571A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05" w:type="dxa"/>
          </w:tcPr>
          <w:p w:rsidR="00571A42" w:rsidRPr="00E64F3A" w:rsidRDefault="00084963" w:rsidP="0057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E64F3A">
              <w:rPr>
                <w:rFonts w:ascii="Angsana New" w:hAnsi="Angsana New"/>
                <w:bCs/>
                <w:sz w:val="30"/>
                <w:szCs w:val="30"/>
                <w:cs/>
              </w:rPr>
              <w:t>.</w:t>
            </w:r>
            <w:r w:rsidRPr="00E64F3A">
              <w:rPr>
                <w:rFonts w:ascii="Angsana New" w:hAnsi="Angsana New"/>
                <w:bCs/>
                <w:sz w:val="30"/>
                <w:szCs w:val="30"/>
              </w:rPr>
              <w:t xml:space="preserve">00 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E64F3A">
              <w:rPr>
                <w:rFonts w:ascii="Angsana New" w:hAnsi="Angsana New"/>
                <w:bCs/>
                <w:sz w:val="30"/>
                <w:szCs w:val="30"/>
              </w:rPr>
              <w:t xml:space="preserve"> TMO2017</w:t>
            </w:r>
          </w:p>
        </w:tc>
        <w:tc>
          <w:tcPr>
            <w:tcW w:w="360" w:type="dxa"/>
          </w:tcPr>
          <w:p w:rsidR="00571A42" w:rsidRPr="00E64F3A" w:rsidRDefault="00571A42" w:rsidP="0057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3" w:type="dxa"/>
          </w:tcPr>
          <w:p w:rsidR="00571A42" w:rsidRPr="00E64F3A" w:rsidRDefault="00571A42" w:rsidP="0057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E64F3A">
              <w:rPr>
                <w:rFonts w:ascii="Angsana New" w:hAnsi="Angsana New"/>
                <w:bCs/>
                <w:sz w:val="30"/>
                <w:szCs w:val="30"/>
                <w:cs/>
              </w:rPr>
              <w:t>.</w:t>
            </w:r>
            <w:r w:rsidRPr="00E64F3A">
              <w:rPr>
                <w:rFonts w:ascii="Angsana New" w:hAnsi="Angsana New"/>
                <w:bCs/>
                <w:sz w:val="30"/>
                <w:szCs w:val="30"/>
              </w:rPr>
              <w:t xml:space="preserve">00 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E64F3A">
              <w:rPr>
                <w:rFonts w:ascii="Angsana New" w:hAnsi="Angsana New"/>
                <w:bCs/>
                <w:sz w:val="30"/>
                <w:szCs w:val="30"/>
              </w:rPr>
              <w:t xml:space="preserve"> TMO2017</w:t>
            </w:r>
          </w:p>
        </w:tc>
      </w:tr>
    </w:tbl>
    <w:p w:rsidR="00A1748F" w:rsidRPr="00E64F3A" w:rsidRDefault="00A1748F" w:rsidP="003722F5">
      <w:pPr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:rsidR="006D0D2D" w:rsidRPr="00E64F3A" w:rsidRDefault="006D0D2D" w:rsidP="003722F5">
      <w:pPr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:rsidR="006D0D2D" w:rsidRPr="00E64F3A" w:rsidRDefault="006D0D2D" w:rsidP="003722F5">
      <w:pPr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:rsidR="00551FB2" w:rsidRPr="00E64F3A" w:rsidRDefault="00551FB2" w:rsidP="003722F5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64F3A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E64F3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551FB2" w:rsidRPr="00E64F3A" w:rsidRDefault="00551FB2" w:rsidP="003722F5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551FB2" w:rsidRPr="00E64F3A" w:rsidRDefault="00B964A9" w:rsidP="00372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551FB2" w:rsidRPr="00E64F3A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E64F3A">
        <w:rPr>
          <w:rFonts w:ascii="Angsana New" w:hAnsi="Angsana New"/>
          <w:sz w:val="30"/>
          <w:szCs w:val="30"/>
          <w:cs/>
        </w:rPr>
        <w:t>ันที่รายงาน โดยถือว่าข้อสมมติ</w:t>
      </w:r>
      <w:r w:rsidR="003D4C52" w:rsidRPr="00E64F3A">
        <w:rPr>
          <w:rFonts w:ascii="Angsana New" w:hAnsi="Angsana New"/>
          <w:sz w:val="30"/>
          <w:szCs w:val="30"/>
          <w:cs/>
        </w:rPr>
        <w:t>อื่น ๆ</w:t>
      </w:r>
      <w:r w:rsidR="00551FB2" w:rsidRPr="00E64F3A">
        <w:rPr>
          <w:rFonts w:ascii="Angsana New" w:hAnsi="Angsana New"/>
          <w:sz w:val="30"/>
          <w:szCs w:val="30"/>
          <w:cs/>
        </w:rPr>
        <w:t xml:space="preserve">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5670"/>
        <w:gridCol w:w="810"/>
        <w:gridCol w:w="1260"/>
        <w:gridCol w:w="270"/>
        <w:gridCol w:w="1170"/>
      </w:tblGrid>
      <w:tr w:rsidR="00E64F3A" w:rsidRPr="00E64F3A" w:rsidTr="00895541">
        <w:tc>
          <w:tcPr>
            <w:tcW w:w="5670" w:type="dxa"/>
          </w:tcPr>
          <w:p w:rsidR="006D63DC" w:rsidRPr="00E64F3A" w:rsidRDefault="006D63DC" w:rsidP="00895541">
            <w:pPr>
              <w:spacing w:line="240" w:lineRule="auto"/>
              <w:ind w:left="3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:rsidR="006D63DC" w:rsidRPr="00E64F3A" w:rsidRDefault="006D63DC" w:rsidP="0089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6D63DC" w:rsidRPr="00E64F3A" w:rsidRDefault="006D63DC" w:rsidP="00895541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212333" w:rsidRPr="00E64F3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 xml:space="preserve">หน่วย </w:t>
            </w:r>
            <w:r w:rsidR="00212333" w:rsidRPr="00E64F3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: </w:t>
            </w:r>
            <w:r w:rsidRPr="00E64F3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64F3A" w:rsidRPr="00E64F3A">
        <w:trPr>
          <w:tblHeader/>
        </w:trPr>
        <w:tc>
          <w:tcPr>
            <w:tcW w:w="5670" w:type="dxa"/>
          </w:tcPr>
          <w:p w:rsidR="00551FB2" w:rsidRPr="00E64F3A" w:rsidRDefault="00551FB2" w:rsidP="006B1A24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53C3A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81E54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10" w:type="dxa"/>
          </w:tcPr>
          <w:p w:rsidR="00551FB2" w:rsidRPr="00E64F3A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551FB2" w:rsidRPr="00E64F3A" w:rsidRDefault="00551FB2" w:rsidP="003722F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551FB2" w:rsidRPr="00E64F3A" w:rsidRDefault="00551FB2" w:rsidP="0037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551FB2" w:rsidRPr="00E64F3A" w:rsidRDefault="00551FB2" w:rsidP="003722F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E64F3A" w:rsidRPr="00E64F3A" w:rsidTr="00A04437">
        <w:tc>
          <w:tcPr>
            <w:tcW w:w="5670" w:type="dxa"/>
          </w:tcPr>
          <w:p w:rsidR="0003564A" w:rsidRPr="00E64F3A" w:rsidRDefault="0003564A" w:rsidP="0003564A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Pr="00E64F3A">
              <w:rPr>
                <w:rFonts w:ascii="Angsana New" w:hAnsi="Angsana New"/>
                <w:sz w:val="30"/>
                <w:szCs w:val="30"/>
              </w:rPr>
              <w:t>1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  <w:vAlign w:val="center"/>
          </w:tcPr>
          <w:p w:rsidR="0003564A" w:rsidRPr="00E64F3A" w:rsidRDefault="0003564A" w:rsidP="0003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03564A" w:rsidRPr="00E64F3A" w:rsidRDefault="0003564A" w:rsidP="0003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(3,845)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3564A" w:rsidRPr="00E64F3A" w:rsidRDefault="0003564A" w:rsidP="0003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3564A" w:rsidRPr="00E64F3A" w:rsidRDefault="0003564A" w:rsidP="0003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4,462</w:t>
            </w:r>
          </w:p>
        </w:tc>
      </w:tr>
      <w:tr w:rsidR="00E64F3A" w:rsidRPr="00E64F3A" w:rsidTr="00C01E56">
        <w:tc>
          <w:tcPr>
            <w:tcW w:w="5670" w:type="dxa"/>
          </w:tcPr>
          <w:p w:rsidR="0003564A" w:rsidRPr="00E64F3A" w:rsidRDefault="0003564A" w:rsidP="0003564A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E64F3A">
              <w:rPr>
                <w:rFonts w:ascii="Angsana New" w:hAnsi="Angsana New"/>
                <w:sz w:val="30"/>
                <w:szCs w:val="30"/>
              </w:rPr>
              <w:t>1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:rsidR="0003564A" w:rsidRPr="00E64F3A" w:rsidRDefault="0003564A" w:rsidP="0003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3564A" w:rsidRPr="00E64F3A" w:rsidRDefault="0003564A" w:rsidP="0003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3,778</w:t>
            </w:r>
          </w:p>
        </w:tc>
        <w:tc>
          <w:tcPr>
            <w:tcW w:w="270" w:type="dxa"/>
            <w:shd w:val="clear" w:color="auto" w:fill="auto"/>
          </w:tcPr>
          <w:p w:rsidR="0003564A" w:rsidRPr="00E64F3A" w:rsidRDefault="0003564A" w:rsidP="0003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3564A" w:rsidRPr="00E64F3A" w:rsidRDefault="0003564A" w:rsidP="0003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(3,331)</w:t>
            </w:r>
          </w:p>
        </w:tc>
      </w:tr>
      <w:tr w:rsidR="0003564A" w:rsidRPr="00E64F3A" w:rsidTr="00A04437">
        <w:tc>
          <w:tcPr>
            <w:tcW w:w="5670" w:type="dxa"/>
          </w:tcPr>
          <w:p w:rsidR="0003564A" w:rsidRPr="00E64F3A" w:rsidRDefault="0003564A" w:rsidP="0003564A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การลาออก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 (เปลี่ยนแปลงร้อยละ </w:t>
            </w:r>
            <w:r w:rsidRPr="00E64F3A">
              <w:rPr>
                <w:rFonts w:ascii="Angsana New" w:hAnsi="Angsana New"/>
                <w:sz w:val="30"/>
                <w:szCs w:val="30"/>
              </w:rPr>
              <w:t>1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:rsidR="0003564A" w:rsidRPr="00E64F3A" w:rsidRDefault="0003564A" w:rsidP="0003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3564A" w:rsidRPr="00E64F3A" w:rsidRDefault="0003564A" w:rsidP="0003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(134)</w:t>
            </w:r>
          </w:p>
        </w:tc>
        <w:tc>
          <w:tcPr>
            <w:tcW w:w="270" w:type="dxa"/>
            <w:shd w:val="clear" w:color="auto" w:fill="auto"/>
          </w:tcPr>
          <w:p w:rsidR="0003564A" w:rsidRPr="00E64F3A" w:rsidRDefault="0003564A" w:rsidP="0003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3564A" w:rsidRPr="00E64F3A" w:rsidRDefault="0003564A" w:rsidP="0003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135</w:t>
            </w:r>
          </w:p>
        </w:tc>
      </w:tr>
    </w:tbl>
    <w:p w:rsidR="00B83E5C" w:rsidRPr="00E64F3A" w:rsidRDefault="00B83E5C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5670"/>
        <w:gridCol w:w="810"/>
        <w:gridCol w:w="1260"/>
        <w:gridCol w:w="270"/>
        <w:gridCol w:w="1170"/>
      </w:tblGrid>
      <w:tr w:rsidR="00E64F3A" w:rsidRPr="00E64F3A" w:rsidTr="00F62AA3">
        <w:trPr>
          <w:tblHeader/>
        </w:trPr>
        <w:tc>
          <w:tcPr>
            <w:tcW w:w="5670" w:type="dxa"/>
          </w:tcPr>
          <w:p w:rsidR="006D63DC" w:rsidRPr="00E64F3A" w:rsidRDefault="006D63DC" w:rsidP="006D63DC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CC5E60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81E54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10" w:type="dxa"/>
          </w:tcPr>
          <w:p w:rsidR="006D63DC" w:rsidRPr="00E64F3A" w:rsidRDefault="006D63DC" w:rsidP="006D6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6D63DC" w:rsidRPr="00E64F3A" w:rsidRDefault="006D63DC" w:rsidP="006D63D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6D63DC" w:rsidRPr="00E64F3A" w:rsidRDefault="006D63DC" w:rsidP="006D6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D63DC" w:rsidRPr="00E64F3A" w:rsidRDefault="006D63DC" w:rsidP="006D63D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E64F3A" w:rsidRPr="00E64F3A" w:rsidTr="00F62AA3">
        <w:tc>
          <w:tcPr>
            <w:tcW w:w="5670" w:type="dxa"/>
          </w:tcPr>
          <w:p w:rsidR="00776C0A" w:rsidRPr="00E64F3A" w:rsidRDefault="00776C0A" w:rsidP="00776C0A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Pr="00E64F3A">
              <w:rPr>
                <w:rFonts w:ascii="Angsana New" w:hAnsi="Angsana New"/>
                <w:sz w:val="30"/>
                <w:szCs w:val="30"/>
              </w:rPr>
              <w:t>1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  <w:vAlign w:val="center"/>
          </w:tcPr>
          <w:p w:rsidR="00776C0A" w:rsidRPr="00E64F3A" w:rsidRDefault="00776C0A" w:rsidP="0077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776C0A" w:rsidRPr="00E64F3A" w:rsidRDefault="00776C0A" w:rsidP="0077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(3,755)</w:t>
            </w:r>
          </w:p>
        </w:tc>
        <w:tc>
          <w:tcPr>
            <w:tcW w:w="270" w:type="dxa"/>
            <w:vAlign w:val="center"/>
          </w:tcPr>
          <w:p w:rsidR="00776C0A" w:rsidRPr="00E64F3A" w:rsidRDefault="00776C0A" w:rsidP="0077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776C0A" w:rsidRPr="00E64F3A" w:rsidRDefault="00776C0A" w:rsidP="0077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4,367</w:t>
            </w:r>
          </w:p>
        </w:tc>
      </w:tr>
      <w:tr w:rsidR="00E64F3A" w:rsidRPr="00E64F3A" w:rsidTr="00C01E56">
        <w:tc>
          <w:tcPr>
            <w:tcW w:w="5670" w:type="dxa"/>
          </w:tcPr>
          <w:p w:rsidR="00776C0A" w:rsidRPr="00E64F3A" w:rsidRDefault="00776C0A" w:rsidP="00776C0A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E64F3A">
              <w:rPr>
                <w:rFonts w:ascii="Angsana New" w:hAnsi="Angsana New"/>
                <w:sz w:val="30"/>
                <w:szCs w:val="30"/>
              </w:rPr>
              <w:t>1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:rsidR="00776C0A" w:rsidRPr="00E64F3A" w:rsidRDefault="00776C0A" w:rsidP="0077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776C0A" w:rsidRPr="00E64F3A" w:rsidRDefault="00776C0A" w:rsidP="0077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5,368</w:t>
            </w:r>
          </w:p>
        </w:tc>
        <w:tc>
          <w:tcPr>
            <w:tcW w:w="270" w:type="dxa"/>
          </w:tcPr>
          <w:p w:rsidR="00776C0A" w:rsidRPr="00E64F3A" w:rsidRDefault="00776C0A" w:rsidP="0077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776C0A" w:rsidRPr="00E64F3A" w:rsidRDefault="00776C0A" w:rsidP="0077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(4,715)</w:t>
            </w:r>
          </w:p>
        </w:tc>
      </w:tr>
      <w:tr w:rsidR="00776C0A" w:rsidRPr="00E64F3A" w:rsidTr="00F62AA3">
        <w:tc>
          <w:tcPr>
            <w:tcW w:w="5670" w:type="dxa"/>
          </w:tcPr>
          <w:p w:rsidR="00776C0A" w:rsidRPr="00E64F3A" w:rsidRDefault="00776C0A" w:rsidP="00776C0A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การลาออก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 (เปลี่ยนแปลงร้อยละ </w:t>
            </w:r>
            <w:r w:rsidRPr="00E64F3A">
              <w:rPr>
                <w:rFonts w:ascii="Angsana New" w:hAnsi="Angsana New"/>
                <w:sz w:val="30"/>
                <w:szCs w:val="30"/>
              </w:rPr>
              <w:t>1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:rsidR="00776C0A" w:rsidRPr="00E64F3A" w:rsidRDefault="00776C0A" w:rsidP="0077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76C0A" w:rsidRPr="00E64F3A" w:rsidRDefault="00776C0A" w:rsidP="0077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(4,015)</w:t>
            </w:r>
          </w:p>
        </w:tc>
        <w:tc>
          <w:tcPr>
            <w:tcW w:w="270" w:type="dxa"/>
          </w:tcPr>
          <w:p w:rsidR="00776C0A" w:rsidRPr="00E64F3A" w:rsidRDefault="00776C0A" w:rsidP="0077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76C0A" w:rsidRPr="00E64F3A" w:rsidRDefault="00776C0A" w:rsidP="0077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1,462</w:t>
            </w:r>
          </w:p>
        </w:tc>
      </w:tr>
    </w:tbl>
    <w:p w:rsidR="00A94692" w:rsidRPr="00E64F3A" w:rsidRDefault="00A94692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5797B" w:rsidRPr="00E64F3A" w:rsidRDefault="00551FB2" w:rsidP="00457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</w:t>
      </w:r>
      <w:r w:rsidR="005123C6" w:rsidRPr="00E64F3A">
        <w:rPr>
          <w:rFonts w:ascii="Angsana New" w:hAnsi="Angsana New"/>
          <w:sz w:val="30"/>
          <w:szCs w:val="30"/>
          <w:cs/>
        </w:rPr>
        <w:t>ะมาณการความอ่อนไหวของข้อสมมติ</w:t>
      </w:r>
      <w:r w:rsidR="00AE2512" w:rsidRPr="00E64F3A">
        <w:rPr>
          <w:rFonts w:ascii="Angsana New" w:hAnsi="Angsana New"/>
          <w:sz w:val="30"/>
          <w:szCs w:val="30"/>
          <w:cs/>
        </w:rPr>
        <w:t xml:space="preserve">ต่าง </w:t>
      </w:r>
      <w:r w:rsidR="00C977A8" w:rsidRPr="00E64F3A">
        <w:rPr>
          <w:rFonts w:ascii="Angsana New" w:hAnsi="Angsana New"/>
          <w:sz w:val="30"/>
          <w:szCs w:val="30"/>
          <w:cs/>
        </w:rPr>
        <w:t>ๆ</w:t>
      </w:r>
    </w:p>
    <w:p w:rsidR="0045797B" w:rsidRPr="00E64F3A" w:rsidRDefault="0045797B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64F3A">
        <w:rPr>
          <w:rFonts w:ascii="Angsana New" w:hAnsi="Angsana New"/>
          <w:sz w:val="30"/>
          <w:szCs w:val="30"/>
        </w:rPr>
        <w:t xml:space="preserve">13 </w:t>
      </w:r>
      <w:r w:rsidRPr="00E64F3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64F3A">
        <w:rPr>
          <w:rFonts w:ascii="Angsana New" w:hAnsi="Angsana New"/>
          <w:sz w:val="30"/>
          <w:szCs w:val="30"/>
        </w:rPr>
        <w:t xml:space="preserve">2561 </w:t>
      </w:r>
      <w:r w:rsidRPr="00E64F3A">
        <w:rPr>
          <w:rFonts w:ascii="Angsana New" w:hAnsi="Angsana New"/>
          <w:sz w:val="30"/>
          <w:szCs w:val="30"/>
          <w:cs/>
        </w:rPr>
        <w:t xml:space="preserve">สภานิติบัญญัติแห่งชาติได้มีมติผ่านร่างพระราชบัญญัติคุ้มครองแรงงานฉบับใหม่ ซึ่งกฎหมายดังกล่าวอยู่ในระหว่างรอประกาศในราชกิจจานุเบกษา พระราชบัญญัติคุ้มครองแรงงานฉบับใหม่นี้กำหนดอัตราค่าชดเชยเพิ่มเติมกรณีนายจ้างเลิกจ้าง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E64F3A">
        <w:rPr>
          <w:rFonts w:ascii="Angsana New" w:hAnsi="Angsana New"/>
          <w:sz w:val="30"/>
          <w:szCs w:val="30"/>
        </w:rPr>
        <w:t xml:space="preserve">20 </w:t>
      </w:r>
      <w:r w:rsidRPr="00E64F3A">
        <w:rPr>
          <w:rFonts w:ascii="Angsana New" w:hAnsi="Angsana New"/>
          <w:sz w:val="30"/>
          <w:szCs w:val="30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E64F3A">
        <w:rPr>
          <w:rFonts w:ascii="Angsana New" w:hAnsi="Angsana New"/>
          <w:sz w:val="30"/>
          <w:szCs w:val="30"/>
        </w:rPr>
        <w:t xml:space="preserve">400 </w:t>
      </w:r>
      <w:r w:rsidRPr="00E64F3A">
        <w:rPr>
          <w:rFonts w:ascii="Angsana New" w:hAnsi="Angsana New"/>
          <w:sz w:val="30"/>
          <w:szCs w:val="30"/>
          <w:cs/>
        </w:rPr>
        <w:t>วันสุดท้าย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และมีผลกระทบให้บริษัทมีหนี้สินสำรองผลประโยชน์ระยะยาวของพนักงานเพิ่มขึ้น ทั้งนี้บริษัท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แล้ว</w:t>
      </w:r>
    </w:p>
    <w:p w:rsidR="00D666C3" w:rsidRPr="00E64F3A" w:rsidRDefault="00D666C3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1748F" w:rsidRPr="00E64F3A" w:rsidRDefault="00A1748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D0D2D" w:rsidRPr="00E64F3A" w:rsidRDefault="006D0D2D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D0D2D" w:rsidRPr="00E64F3A" w:rsidRDefault="006D0D2D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D0D2D" w:rsidRPr="00E64F3A" w:rsidRDefault="006D0D2D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D0D2D" w:rsidRPr="00E64F3A" w:rsidRDefault="006D0D2D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D0D2D" w:rsidRPr="00E64F3A" w:rsidRDefault="006D0D2D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D0D2D" w:rsidRPr="00E64F3A" w:rsidRDefault="006D0D2D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E38A8" w:rsidRPr="00E64F3A" w:rsidRDefault="005B4CEA" w:rsidP="006E38A8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80154" w:rsidRPr="00E64F3A">
        <w:rPr>
          <w:rFonts w:ascii="Angsana New" w:hAnsi="Angsana New"/>
          <w:b/>
          <w:bCs/>
          <w:sz w:val="30"/>
          <w:szCs w:val="30"/>
        </w:rPr>
        <w:t>9</w:t>
      </w:r>
      <w:r w:rsidR="006E38A8" w:rsidRPr="00E64F3A">
        <w:rPr>
          <w:rFonts w:ascii="Angsana New" w:hAnsi="Angsana New"/>
          <w:b/>
          <w:bCs/>
          <w:sz w:val="30"/>
          <w:szCs w:val="30"/>
        </w:rPr>
        <w:tab/>
      </w:r>
      <w:r w:rsidR="006E38A8" w:rsidRPr="00E64F3A">
        <w:rPr>
          <w:rFonts w:ascii="Angsana New" w:hAnsi="Angsana New"/>
          <w:b/>
          <w:bCs/>
          <w:sz w:val="30"/>
          <w:szCs w:val="30"/>
        </w:rPr>
        <w:tab/>
      </w:r>
      <w:r w:rsidR="006E38A8" w:rsidRPr="00E64F3A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  <w:r w:rsidR="00981432" w:rsidRPr="00E64F3A">
        <w:rPr>
          <w:rFonts w:ascii="Angsana New" w:hAnsi="Angsana New" w:hint="cs"/>
          <w:b/>
          <w:bCs/>
          <w:sz w:val="30"/>
          <w:szCs w:val="30"/>
          <w:cs/>
        </w:rPr>
        <w:t>จากผลขาดทุนของสัญญาก่อสร้าง</w:t>
      </w:r>
    </w:p>
    <w:tbl>
      <w:tblPr>
        <w:tblW w:w="876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063"/>
        <w:gridCol w:w="1701"/>
      </w:tblGrid>
      <w:tr w:rsidR="00E64F3A" w:rsidRPr="00E64F3A" w:rsidTr="00650A6F">
        <w:trPr>
          <w:tblHeader/>
        </w:trPr>
        <w:tc>
          <w:tcPr>
            <w:tcW w:w="7063" w:type="dxa"/>
          </w:tcPr>
          <w:p w:rsidR="00981432" w:rsidRPr="00E64F3A" w:rsidRDefault="00981432" w:rsidP="0098143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981432" w:rsidRPr="00E64F3A" w:rsidRDefault="00981432" w:rsidP="00981432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(</w:t>
            </w:r>
            <w:r w:rsidR="00D94625" w:rsidRPr="00E64F3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D94625" w:rsidRPr="00E64F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E64F3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E64F3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64F3A" w:rsidRPr="00E64F3A" w:rsidTr="00650A6F">
        <w:tc>
          <w:tcPr>
            <w:tcW w:w="7063" w:type="dxa"/>
            <w:shd w:val="clear" w:color="auto" w:fill="auto"/>
          </w:tcPr>
          <w:p w:rsidR="00E0108C" w:rsidRPr="00E64F3A" w:rsidRDefault="00E0108C" w:rsidP="00E609D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CC5E60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071C1"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701" w:type="dxa"/>
          </w:tcPr>
          <w:p w:rsidR="00E0108C" w:rsidRPr="00E64F3A" w:rsidRDefault="009071C1" w:rsidP="006C6544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1,252</w:t>
            </w:r>
          </w:p>
        </w:tc>
      </w:tr>
      <w:tr w:rsidR="00E64F3A" w:rsidRPr="00E64F3A" w:rsidTr="00650A6F">
        <w:tc>
          <w:tcPr>
            <w:tcW w:w="7063" w:type="dxa"/>
            <w:shd w:val="clear" w:color="auto" w:fill="auto"/>
          </w:tcPr>
          <w:p w:rsidR="00580154" w:rsidRPr="00E64F3A" w:rsidRDefault="00580154" w:rsidP="00E609D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701" w:type="dxa"/>
          </w:tcPr>
          <w:p w:rsidR="00580154" w:rsidRPr="00E64F3A" w:rsidRDefault="009071C1" w:rsidP="006C6544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4F3A" w:rsidRPr="00E64F3A" w:rsidTr="00650A6F">
        <w:tc>
          <w:tcPr>
            <w:tcW w:w="7063" w:type="dxa"/>
            <w:shd w:val="clear" w:color="auto" w:fill="auto"/>
          </w:tcPr>
          <w:p w:rsidR="00580154" w:rsidRPr="00E64F3A" w:rsidRDefault="00580154" w:rsidP="00E609D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701" w:type="dxa"/>
          </w:tcPr>
          <w:p w:rsidR="00580154" w:rsidRPr="00E64F3A" w:rsidRDefault="00580154" w:rsidP="006C6544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4F3A" w:rsidRPr="00E64F3A" w:rsidTr="00650A6F">
        <w:tc>
          <w:tcPr>
            <w:tcW w:w="7063" w:type="dxa"/>
            <w:shd w:val="clear" w:color="auto" w:fill="auto"/>
          </w:tcPr>
          <w:p w:rsidR="00E609DE" w:rsidRPr="00E64F3A" w:rsidRDefault="00580154" w:rsidP="00580154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กลับรายการประมาณการหนี้สิน</w:t>
            </w:r>
            <w:r w:rsidR="00E609DE" w:rsidRPr="00E64F3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E609DE" w:rsidRPr="00E64F3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E609DE" w:rsidRPr="00E64F3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E609DE" w:rsidRPr="00E64F3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E609DE" w:rsidRPr="00E64F3A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01" w:type="dxa"/>
          </w:tcPr>
          <w:p w:rsidR="006C6544" w:rsidRPr="00E64F3A" w:rsidRDefault="00580154" w:rsidP="00580154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</w:t>
            </w:r>
            <w:r w:rsidR="009071C1" w:rsidRPr="00E64F3A">
              <w:rPr>
                <w:rFonts w:ascii="Angsana New" w:hAnsi="Angsana New"/>
                <w:sz w:val="30"/>
                <w:szCs w:val="30"/>
              </w:rPr>
              <w:t>574</w:t>
            </w:r>
            <w:r w:rsidRPr="00E64F3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64F3A" w:rsidRPr="00E64F3A" w:rsidTr="00650A6F">
        <w:tc>
          <w:tcPr>
            <w:tcW w:w="7063" w:type="dxa"/>
            <w:shd w:val="clear" w:color="auto" w:fill="auto"/>
            <w:vAlign w:val="bottom"/>
          </w:tcPr>
          <w:p w:rsidR="00E0108C" w:rsidRPr="00E64F3A" w:rsidRDefault="00E0108C" w:rsidP="006C6544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CC5E60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071C1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D17E1"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และ </w:t>
            </w:r>
            <w:r w:rsidR="00ED17E1" w:rsidRPr="00E64F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="00ED17E1"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ED17E1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071C1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0108C" w:rsidRPr="00E64F3A" w:rsidRDefault="009071C1" w:rsidP="00E0108C">
            <w:pPr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678</w:t>
            </w:r>
          </w:p>
        </w:tc>
      </w:tr>
      <w:tr w:rsidR="00E64F3A" w:rsidRPr="00E64F3A" w:rsidTr="00650A6F">
        <w:tc>
          <w:tcPr>
            <w:tcW w:w="7063" w:type="dxa"/>
          </w:tcPr>
          <w:p w:rsidR="002D158A" w:rsidRPr="00E64F3A" w:rsidRDefault="002D158A" w:rsidP="00E0108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701" w:type="dxa"/>
          </w:tcPr>
          <w:p w:rsidR="002D158A" w:rsidRPr="00E64F3A" w:rsidRDefault="00580154" w:rsidP="00E0108C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4F3A" w:rsidRPr="00E64F3A" w:rsidTr="00650A6F">
        <w:tc>
          <w:tcPr>
            <w:tcW w:w="7063" w:type="dxa"/>
          </w:tcPr>
          <w:p w:rsidR="00580154" w:rsidRPr="00E64F3A" w:rsidRDefault="00580154" w:rsidP="0058015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701" w:type="dxa"/>
          </w:tcPr>
          <w:p w:rsidR="00580154" w:rsidRPr="00E64F3A" w:rsidRDefault="00580154" w:rsidP="00580154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4F3A" w:rsidRPr="00E64F3A" w:rsidTr="00650A6F">
        <w:tc>
          <w:tcPr>
            <w:tcW w:w="7063" w:type="dxa"/>
          </w:tcPr>
          <w:p w:rsidR="00E0108C" w:rsidRPr="00E64F3A" w:rsidRDefault="000B5D75" w:rsidP="00E0108C">
            <w:pPr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1701" w:type="dxa"/>
          </w:tcPr>
          <w:p w:rsidR="00E0108C" w:rsidRPr="00E64F3A" w:rsidRDefault="009071C1" w:rsidP="0034528B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4F3A" w:rsidRPr="00E64F3A" w:rsidTr="00650A6F">
        <w:tc>
          <w:tcPr>
            <w:tcW w:w="7063" w:type="dxa"/>
            <w:shd w:val="clear" w:color="auto" w:fill="auto"/>
          </w:tcPr>
          <w:p w:rsidR="00E0108C" w:rsidRPr="00E64F3A" w:rsidRDefault="00E0108C" w:rsidP="00E0108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CC5E60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580154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0108C" w:rsidRPr="00E64F3A" w:rsidRDefault="00580154" w:rsidP="00E0108C">
            <w:pPr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678</w:t>
            </w:r>
          </w:p>
        </w:tc>
      </w:tr>
      <w:tr w:rsidR="00E64F3A" w:rsidRPr="00E64F3A" w:rsidTr="00650A6F">
        <w:tc>
          <w:tcPr>
            <w:tcW w:w="7063" w:type="dxa"/>
            <w:shd w:val="clear" w:color="auto" w:fill="auto"/>
          </w:tcPr>
          <w:p w:rsidR="000B5D75" w:rsidRPr="00E64F3A" w:rsidRDefault="000B5D75" w:rsidP="00E0108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0B5D75" w:rsidRPr="00E64F3A" w:rsidRDefault="000B5D75" w:rsidP="00E0108C">
            <w:pPr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64F3A" w:rsidRPr="00E64F3A" w:rsidTr="00650A6F">
        <w:tc>
          <w:tcPr>
            <w:tcW w:w="7063" w:type="dxa"/>
            <w:shd w:val="clear" w:color="auto" w:fill="auto"/>
          </w:tcPr>
          <w:p w:rsidR="000B5D75" w:rsidRPr="00E64F3A" w:rsidRDefault="000B5D75" w:rsidP="006C654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CC5E60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071C1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6C6544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071C1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701" w:type="dxa"/>
          </w:tcPr>
          <w:p w:rsidR="000B5D75" w:rsidRPr="00E64F3A" w:rsidRDefault="000B5D75" w:rsidP="00E0108C">
            <w:pPr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64F3A" w:rsidRPr="00E64F3A" w:rsidTr="00650A6F">
        <w:tc>
          <w:tcPr>
            <w:tcW w:w="7063" w:type="dxa"/>
            <w:shd w:val="clear" w:color="auto" w:fill="auto"/>
          </w:tcPr>
          <w:p w:rsidR="000B5D75" w:rsidRPr="00E64F3A" w:rsidRDefault="000B5D75" w:rsidP="00E0108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701" w:type="dxa"/>
          </w:tcPr>
          <w:p w:rsidR="000B5D75" w:rsidRPr="00E64F3A" w:rsidRDefault="009071C1" w:rsidP="00E0108C">
            <w:pPr>
              <w:ind w:right="16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64F3A">
              <w:rPr>
                <w:rFonts w:ascii="Angsana New" w:hAnsi="Angsana New"/>
                <w:sz w:val="30"/>
                <w:szCs w:val="30"/>
                <w:lang w:val="en-GB" w:bidi="ar-SA"/>
              </w:rPr>
              <w:t>678</w:t>
            </w:r>
          </w:p>
        </w:tc>
      </w:tr>
      <w:tr w:rsidR="00E64F3A" w:rsidRPr="00E64F3A" w:rsidTr="00650A6F">
        <w:tc>
          <w:tcPr>
            <w:tcW w:w="7063" w:type="dxa"/>
            <w:shd w:val="clear" w:color="auto" w:fill="auto"/>
          </w:tcPr>
          <w:p w:rsidR="000B5D75" w:rsidRPr="00E64F3A" w:rsidRDefault="000B5D75" w:rsidP="00E0108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B5D75" w:rsidRPr="00E64F3A" w:rsidRDefault="009071C1" w:rsidP="00E0108C">
            <w:pPr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678</w:t>
            </w:r>
          </w:p>
        </w:tc>
      </w:tr>
      <w:tr w:rsidR="00E64F3A" w:rsidRPr="00E64F3A" w:rsidTr="00650A6F">
        <w:tc>
          <w:tcPr>
            <w:tcW w:w="7063" w:type="dxa"/>
            <w:shd w:val="clear" w:color="auto" w:fill="auto"/>
          </w:tcPr>
          <w:p w:rsidR="000B5D75" w:rsidRPr="00E64F3A" w:rsidRDefault="000B5D75" w:rsidP="00E0108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nil"/>
            </w:tcBorders>
          </w:tcPr>
          <w:p w:rsidR="000B5D75" w:rsidRPr="00E64F3A" w:rsidRDefault="000B5D75" w:rsidP="00E0108C">
            <w:pPr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64F3A" w:rsidRPr="00E64F3A" w:rsidTr="00650A6F">
        <w:tc>
          <w:tcPr>
            <w:tcW w:w="7063" w:type="dxa"/>
            <w:shd w:val="clear" w:color="auto" w:fill="auto"/>
          </w:tcPr>
          <w:p w:rsidR="00384F24" w:rsidRPr="00E64F3A" w:rsidRDefault="00384F24" w:rsidP="006C654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6C6544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071C1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701" w:type="dxa"/>
            <w:tcBorders>
              <w:bottom w:val="nil"/>
            </w:tcBorders>
          </w:tcPr>
          <w:p w:rsidR="00384F24" w:rsidRPr="00E64F3A" w:rsidRDefault="00384F24" w:rsidP="00384F24">
            <w:pPr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64F3A" w:rsidRPr="00E64F3A" w:rsidTr="00650A6F">
        <w:tc>
          <w:tcPr>
            <w:tcW w:w="7063" w:type="dxa"/>
            <w:shd w:val="clear" w:color="auto" w:fill="auto"/>
          </w:tcPr>
          <w:p w:rsidR="00384F24" w:rsidRPr="00E64F3A" w:rsidRDefault="00384F24" w:rsidP="00384F24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701" w:type="dxa"/>
            <w:tcBorders>
              <w:bottom w:val="nil"/>
            </w:tcBorders>
          </w:tcPr>
          <w:p w:rsidR="00384F24" w:rsidRPr="00E64F3A" w:rsidRDefault="00580154" w:rsidP="00384F24">
            <w:pPr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678</w:t>
            </w:r>
          </w:p>
        </w:tc>
      </w:tr>
      <w:tr w:rsidR="00384F24" w:rsidRPr="00E64F3A" w:rsidTr="00650A6F">
        <w:tc>
          <w:tcPr>
            <w:tcW w:w="7063" w:type="dxa"/>
            <w:shd w:val="clear" w:color="auto" w:fill="auto"/>
          </w:tcPr>
          <w:p w:rsidR="00384F24" w:rsidRPr="00E64F3A" w:rsidRDefault="00384F24" w:rsidP="00384F24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384F24" w:rsidRPr="00E64F3A" w:rsidRDefault="00580154" w:rsidP="00384F24">
            <w:pPr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678</w:t>
            </w:r>
          </w:p>
        </w:tc>
      </w:tr>
    </w:tbl>
    <w:p w:rsidR="00C813C0" w:rsidRPr="00E64F3A" w:rsidRDefault="00C813C0" w:rsidP="00AA17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33ACB" w:rsidRPr="00E64F3A" w:rsidRDefault="00580154" w:rsidP="00C81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</w:rPr>
        <w:t>2</w:t>
      </w:r>
      <w:r w:rsidR="00A05B14" w:rsidRPr="00E64F3A">
        <w:rPr>
          <w:rFonts w:ascii="Angsana New" w:hAnsi="Angsana New"/>
          <w:b/>
          <w:bCs/>
          <w:sz w:val="30"/>
          <w:szCs w:val="30"/>
        </w:rPr>
        <w:t>0</w:t>
      </w:r>
      <w:r w:rsidR="00EC1A46" w:rsidRPr="00E64F3A">
        <w:rPr>
          <w:rFonts w:ascii="Angsana New" w:hAnsi="Angsana New"/>
          <w:b/>
          <w:bCs/>
          <w:sz w:val="30"/>
          <w:szCs w:val="30"/>
          <w:cs/>
        </w:rPr>
        <w:t xml:space="preserve">    </w:t>
      </w:r>
      <w:r w:rsidR="006B1A24" w:rsidRPr="00E64F3A">
        <w:rPr>
          <w:rFonts w:ascii="Angsana New" w:hAnsi="Angsana New"/>
          <w:b/>
          <w:bCs/>
          <w:sz w:val="30"/>
          <w:szCs w:val="30"/>
          <w:cs/>
        </w:rPr>
        <w:tab/>
      </w:r>
      <w:r w:rsidR="00EC1A46" w:rsidRPr="00E64F3A">
        <w:rPr>
          <w:rFonts w:ascii="Angsana New" w:hAnsi="Angsana New"/>
          <w:b/>
          <w:bCs/>
          <w:sz w:val="30"/>
          <w:szCs w:val="30"/>
          <w:cs/>
        </w:rPr>
        <w:t>หนี้สินหมุนเวียนอื่น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28"/>
        <w:gridCol w:w="1170"/>
        <w:gridCol w:w="2072"/>
        <w:gridCol w:w="1170"/>
        <w:gridCol w:w="270"/>
        <w:gridCol w:w="1170"/>
      </w:tblGrid>
      <w:tr w:rsidR="00E64F3A" w:rsidRPr="00E64F3A">
        <w:tc>
          <w:tcPr>
            <w:tcW w:w="3328" w:type="dxa"/>
          </w:tcPr>
          <w:p w:rsidR="00EC1A46" w:rsidRPr="00E64F3A" w:rsidRDefault="00EC1A46" w:rsidP="000B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C1A46" w:rsidRPr="00E64F3A" w:rsidRDefault="00EC1A46" w:rsidP="000B0150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:rsidR="00EC1A46" w:rsidRPr="00E64F3A" w:rsidRDefault="00EC1A46" w:rsidP="000B0150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:rsidR="00EC1A46" w:rsidRPr="00E64F3A" w:rsidRDefault="00E0108C" w:rsidP="000B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25</w:t>
            </w:r>
            <w:r w:rsidR="00753C3A" w:rsidRPr="00E64F3A">
              <w:rPr>
                <w:rFonts w:ascii="Angsana New" w:hAnsi="Angsana New"/>
                <w:sz w:val="30"/>
                <w:szCs w:val="30"/>
              </w:rPr>
              <w:t>6</w:t>
            </w:r>
            <w:r w:rsidR="00951407" w:rsidRPr="00E64F3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EC1A46" w:rsidRPr="00E64F3A" w:rsidRDefault="00EC1A46" w:rsidP="000B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C1A46" w:rsidRPr="00E64F3A" w:rsidRDefault="00E0108C" w:rsidP="000B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25</w:t>
            </w:r>
            <w:r w:rsidR="00CC5E60" w:rsidRPr="00E64F3A">
              <w:rPr>
                <w:rFonts w:ascii="Angsana New" w:hAnsi="Angsana New"/>
                <w:sz w:val="30"/>
                <w:szCs w:val="30"/>
              </w:rPr>
              <w:t>6</w:t>
            </w:r>
            <w:r w:rsidR="00951407" w:rsidRPr="00E64F3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64F3A" w:rsidRPr="00E64F3A">
        <w:tc>
          <w:tcPr>
            <w:tcW w:w="3328" w:type="dxa"/>
          </w:tcPr>
          <w:p w:rsidR="00EC1A46" w:rsidRPr="00E64F3A" w:rsidRDefault="00EC1A46" w:rsidP="000B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C1A46" w:rsidRPr="00E64F3A" w:rsidRDefault="00EC1A46" w:rsidP="000B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72" w:type="dxa"/>
          </w:tcPr>
          <w:p w:rsidR="00EC1A46" w:rsidRPr="00E64F3A" w:rsidRDefault="00EC1A46" w:rsidP="000B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EC1A46" w:rsidRPr="00E64F3A" w:rsidRDefault="00EC1A46" w:rsidP="000B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F5417F"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F5417F"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64F3A" w:rsidRPr="00E64F3A">
        <w:tc>
          <w:tcPr>
            <w:tcW w:w="3328" w:type="dxa"/>
          </w:tcPr>
          <w:p w:rsidR="00951407" w:rsidRPr="00E64F3A" w:rsidRDefault="00951407" w:rsidP="00951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ภาษีหัก ณ ที่จ่า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ยค้างจ่าย</w:t>
            </w:r>
          </w:p>
        </w:tc>
        <w:tc>
          <w:tcPr>
            <w:tcW w:w="1170" w:type="dxa"/>
          </w:tcPr>
          <w:p w:rsidR="00951407" w:rsidRPr="00E64F3A" w:rsidRDefault="00951407" w:rsidP="0095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2" w:type="dxa"/>
          </w:tcPr>
          <w:p w:rsidR="00951407" w:rsidRPr="00E64F3A" w:rsidRDefault="00951407" w:rsidP="0095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51407" w:rsidRPr="00E64F3A" w:rsidRDefault="00951407" w:rsidP="0095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2,870</w:t>
            </w:r>
          </w:p>
        </w:tc>
        <w:tc>
          <w:tcPr>
            <w:tcW w:w="270" w:type="dxa"/>
            <w:vAlign w:val="bottom"/>
          </w:tcPr>
          <w:p w:rsidR="00951407" w:rsidRPr="00E64F3A" w:rsidRDefault="00951407" w:rsidP="0095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51407" w:rsidRPr="00E64F3A" w:rsidRDefault="00951407" w:rsidP="0095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2,940</w:t>
            </w:r>
          </w:p>
        </w:tc>
      </w:tr>
      <w:tr w:rsidR="00E64F3A" w:rsidRPr="00E64F3A">
        <w:tc>
          <w:tcPr>
            <w:tcW w:w="3328" w:type="dxa"/>
          </w:tcPr>
          <w:p w:rsidR="00951407" w:rsidRPr="00E64F3A" w:rsidRDefault="00951407" w:rsidP="00951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-ภาษีธุรกิจเฉพาะ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170" w:type="dxa"/>
          </w:tcPr>
          <w:p w:rsidR="00951407" w:rsidRPr="00E64F3A" w:rsidRDefault="00951407" w:rsidP="0095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2" w:type="dxa"/>
          </w:tcPr>
          <w:p w:rsidR="00951407" w:rsidRPr="00E64F3A" w:rsidRDefault="00951407" w:rsidP="0095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51407" w:rsidRPr="00E64F3A" w:rsidRDefault="00483BC9" w:rsidP="0095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3,382</w:t>
            </w:r>
          </w:p>
        </w:tc>
        <w:tc>
          <w:tcPr>
            <w:tcW w:w="270" w:type="dxa"/>
            <w:vAlign w:val="bottom"/>
          </w:tcPr>
          <w:p w:rsidR="00951407" w:rsidRPr="00E64F3A" w:rsidRDefault="00951407" w:rsidP="0095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51407" w:rsidRPr="00E64F3A" w:rsidRDefault="00951407" w:rsidP="0095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4,980</w:t>
            </w:r>
          </w:p>
        </w:tc>
      </w:tr>
      <w:tr w:rsidR="00951407" w:rsidRPr="00E64F3A">
        <w:tc>
          <w:tcPr>
            <w:tcW w:w="3328" w:type="dxa"/>
          </w:tcPr>
          <w:p w:rsidR="00951407" w:rsidRPr="00E64F3A" w:rsidRDefault="00951407" w:rsidP="00951407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951407" w:rsidRPr="00E64F3A" w:rsidRDefault="00951407" w:rsidP="0095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2" w:type="dxa"/>
          </w:tcPr>
          <w:p w:rsidR="00951407" w:rsidRPr="00E64F3A" w:rsidRDefault="00951407" w:rsidP="0095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51407" w:rsidRPr="00E64F3A" w:rsidRDefault="00483BC9" w:rsidP="0095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6,252</w:t>
            </w:r>
          </w:p>
        </w:tc>
        <w:tc>
          <w:tcPr>
            <w:tcW w:w="270" w:type="dxa"/>
            <w:vAlign w:val="bottom"/>
          </w:tcPr>
          <w:p w:rsidR="00951407" w:rsidRPr="00E64F3A" w:rsidRDefault="00951407" w:rsidP="0095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51407" w:rsidRPr="00E64F3A" w:rsidRDefault="00951407" w:rsidP="0095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7,920</w:t>
            </w:r>
          </w:p>
        </w:tc>
      </w:tr>
    </w:tbl>
    <w:p w:rsidR="00086BA3" w:rsidRPr="00E64F3A" w:rsidRDefault="00086BA3" w:rsidP="00C819A7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D0D2D" w:rsidRPr="00E64F3A" w:rsidRDefault="006D0D2D" w:rsidP="00C819A7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D0D2D" w:rsidRPr="00E64F3A" w:rsidRDefault="006D0D2D" w:rsidP="00C819A7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D0D2D" w:rsidRPr="00E64F3A" w:rsidRDefault="006D0D2D" w:rsidP="00C819A7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D0D2D" w:rsidRPr="00E64F3A" w:rsidRDefault="006D0D2D" w:rsidP="00C819A7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1748F" w:rsidRPr="00E64F3A" w:rsidRDefault="00A1748F" w:rsidP="00C819A7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B19A0" w:rsidRPr="00E64F3A" w:rsidRDefault="00441094" w:rsidP="00C819A7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A05B14" w:rsidRPr="00E64F3A">
        <w:rPr>
          <w:rFonts w:ascii="Angsana New" w:hAnsi="Angsana New"/>
          <w:b/>
          <w:bCs/>
          <w:sz w:val="30"/>
          <w:szCs w:val="30"/>
        </w:rPr>
        <w:t>1</w:t>
      </w:r>
      <w:r w:rsidR="003B19A0" w:rsidRPr="00E64F3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B19A0" w:rsidRPr="00E64F3A">
        <w:rPr>
          <w:rFonts w:ascii="Angsana New" w:hAnsi="Angsana New"/>
          <w:b/>
          <w:bCs/>
          <w:sz w:val="30"/>
          <w:szCs w:val="30"/>
          <w:cs/>
        </w:rPr>
        <w:tab/>
      </w:r>
      <w:r w:rsidR="003B19A0" w:rsidRPr="00E64F3A">
        <w:rPr>
          <w:rFonts w:ascii="Angsana New" w:hAnsi="Angsana New"/>
          <w:b/>
          <w:bCs/>
          <w:sz w:val="30"/>
          <w:szCs w:val="30"/>
          <w:cs/>
        </w:rPr>
        <w:tab/>
        <w:t>ทุนเรือนหุ้น</w:t>
      </w:r>
    </w:p>
    <w:p w:rsidR="00C4372E" w:rsidRPr="00E64F3A" w:rsidRDefault="00C4372E" w:rsidP="00C4372E">
      <w:pPr>
        <w:tabs>
          <w:tab w:val="clear" w:pos="227"/>
          <w:tab w:val="clear" w:pos="454"/>
          <w:tab w:val="clear" w:pos="680"/>
        </w:tabs>
        <w:spacing w:after="240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64F3A">
        <w:rPr>
          <w:rFonts w:ascii="Angsana New" w:hAnsi="Angsana New"/>
          <w:sz w:val="30"/>
          <w:szCs w:val="30"/>
          <w:cs/>
        </w:rPr>
        <w:t>ในการประชุม</w:t>
      </w:r>
      <w:r w:rsidRPr="00E64F3A">
        <w:rPr>
          <w:rFonts w:ascii="Angsana New" w:hAnsi="Angsana New" w:hint="cs"/>
          <w:sz w:val="30"/>
          <w:szCs w:val="30"/>
          <w:cs/>
        </w:rPr>
        <w:t>วิสามัญผู้ถือหุ้น</w:t>
      </w:r>
      <w:r w:rsidRPr="00E64F3A">
        <w:rPr>
          <w:rFonts w:ascii="Angsana New" w:hAnsi="Angsana New"/>
          <w:sz w:val="30"/>
          <w:szCs w:val="30"/>
          <w:cs/>
        </w:rPr>
        <w:t xml:space="preserve">ครั้งที่ </w:t>
      </w:r>
      <w:r w:rsidRPr="00E64F3A">
        <w:rPr>
          <w:rFonts w:ascii="Angsana New" w:hAnsi="Angsana New"/>
          <w:sz w:val="30"/>
          <w:szCs w:val="30"/>
        </w:rPr>
        <w:t>1</w:t>
      </w:r>
      <w:r w:rsidRPr="00E64F3A">
        <w:rPr>
          <w:rFonts w:ascii="Angsana New" w:hAnsi="Angsana New"/>
          <w:sz w:val="30"/>
          <w:szCs w:val="30"/>
          <w:cs/>
        </w:rPr>
        <w:t>/</w:t>
      </w:r>
      <w:r w:rsidRPr="00E64F3A">
        <w:rPr>
          <w:rFonts w:ascii="Angsana New" w:hAnsi="Angsana New"/>
          <w:sz w:val="30"/>
          <w:szCs w:val="30"/>
        </w:rPr>
        <w:t>2562</w:t>
      </w:r>
      <w:r w:rsidRPr="00E64F3A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E64F3A">
        <w:rPr>
          <w:rFonts w:ascii="Angsana New" w:hAnsi="Angsana New"/>
          <w:sz w:val="30"/>
          <w:szCs w:val="30"/>
        </w:rPr>
        <w:t xml:space="preserve">24 </w:t>
      </w:r>
      <w:r w:rsidRPr="00E64F3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E64F3A">
        <w:rPr>
          <w:rFonts w:ascii="Angsana New" w:hAnsi="Angsana New"/>
          <w:sz w:val="30"/>
          <w:szCs w:val="30"/>
        </w:rPr>
        <w:t>2562</w:t>
      </w:r>
      <w:r w:rsidRPr="00E64F3A">
        <w:rPr>
          <w:rFonts w:ascii="Angsana New" w:hAnsi="Angsana New"/>
          <w:sz w:val="30"/>
          <w:szCs w:val="30"/>
          <w:cs/>
        </w:rPr>
        <w:t xml:space="preserve"> ที่ประชุมได้มีมติเป็นเอกฉันท์อนุมัติให้</w:t>
      </w:r>
      <w:r w:rsidRPr="00E64F3A">
        <w:rPr>
          <w:rFonts w:ascii="Angsana New" w:hAnsi="Angsana New" w:hint="cs"/>
          <w:sz w:val="30"/>
          <w:szCs w:val="30"/>
          <w:cs/>
        </w:rPr>
        <w:t xml:space="preserve">เปลี่ยนแปลงมูลค่าหุ้นที่ตราไว้ของบริษัท จากจำนวน </w:t>
      </w:r>
      <w:r w:rsidRPr="00E64F3A">
        <w:rPr>
          <w:rFonts w:ascii="Angsana New" w:hAnsi="Angsana New"/>
          <w:sz w:val="30"/>
          <w:szCs w:val="30"/>
        </w:rPr>
        <w:t xml:space="preserve">52.15 </w:t>
      </w:r>
      <w:r w:rsidRPr="00E64F3A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มูลค่าหุ้นที่ตราไว้หุ้นละ </w:t>
      </w:r>
      <w:r w:rsidRPr="00E64F3A">
        <w:rPr>
          <w:rFonts w:ascii="Angsana New" w:hAnsi="Angsana New"/>
          <w:sz w:val="30"/>
          <w:szCs w:val="30"/>
        </w:rPr>
        <w:t xml:space="preserve">10 </w:t>
      </w:r>
      <w:r w:rsidRPr="00E64F3A">
        <w:rPr>
          <w:rFonts w:ascii="Angsana New" w:hAnsi="Angsana New" w:hint="cs"/>
          <w:sz w:val="30"/>
          <w:szCs w:val="30"/>
          <w:cs/>
        </w:rPr>
        <w:t xml:space="preserve">บาท คิดเป็นมูลค่า </w:t>
      </w:r>
      <w:r w:rsidRPr="00E64F3A">
        <w:rPr>
          <w:rFonts w:ascii="Angsana New" w:hAnsi="Angsana New"/>
          <w:sz w:val="30"/>
          <w:szCs w:val="30"/>
        </w:rPr>
        <w:t xml:space="preserve">521.50 </w:t>
      </w:r>
      <w:r w:rsidRPr="00E64F3A">
        <w:rPr>
          <w:rFonts w:ascii="Angsana New" w:hAnsi="Angsana New" w:hint="cs"/>
          <w:sz w:val="30"/>
          <w:szCs w:val="30"/>
          <w:cs/>
        </w:rPr>
        <w:t xml:space="preserve">ล้านบาท เป็นจำนวน </w:t>
      </w:r>
      <w:r w:rsidRPr="00E64F3A">
        <w:rPr>
          <w:rFonts w:ascii="Angsana New" w:hAnsi="Angsana New"/>
          <w:sz w:val="30"/>
          <w:szCs w:val="30"/>
        </w:rPr>
        <w:t xml:space="preserve">521.50 </w:t>
      </w:r>
      <w:r w:rsidRPr="00E64F3A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มูลค่าหุ้นที่ตราไว้หุ้นละ </w:t>
      </w:r>
      <w:r w:rsidRPr="00E64F3A">
        <w:rPr>
          <w:rFonts w:ascii="Angsana New" w:hAnsi="Angsana New"/>
          <w:sz w:val="30"/>
          <w:szCs w:val="30"/>
        </w:rPr>
        <w:t xml:space="preserve">1 </w:t>
      </w:r>
      <w:r w:rsidRPr="00E64F3A">
        <w:rPr>
          <w:rFonts w:ascii="Angsana New" w:hAnsi="Angsana New" w:hint="cs"/>
          <w:sz w:val="30"/>
          <w:szCs w:val="30"/>
          <w:cs/>
        </w:rPr>
        <w:t xml:space="preserve">บาท คิดเป็นมูลค่า </w:t>
      </w:r>
      <w:r w:rsidRPr="00E64F3A">
        <w:rPr>
          <w:rFonts w:ascii="Angsana New" w:hAnsi="Angsana New"/>
          <w:sz w:val="30"/>
          <w:szCs w:val="30"/>
        </w:rPr>
        <w:t xml:space="preserve">521.50 </w:t>
      </w:r>
      <w:r w:rsidRPr="00E64F3A">
        <w:rPr>
          <w:rFonts w:ascii="Angsana New" w:hAnsi="Angsana New" w:hint="cs"/>
          <w:sz w:val="30"/>
          <w:szCs w:val="30"/>
          <w:cs/>
        </w:rPr>
        <w:t>ล้านบาท</w:t>
      </w:r>
    </w:p>
    <w:p w:rsidR="00C819A7" w:rsidRPr="00E64F3A" w:rsidRDefault="00C4372E" w:rsidP="0044651A">
      <w:pPr>
        <w:pStyle w:val="ListParagraph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ในการประชุม</w:t>
      </w:r>
      <w:r w:rsidRPr="00E64F3A">
        <w:rPr>
          <w:rFonts w:ascii="Angsana New" w:hAnsi="Angsana New" w:hint="cs"/>
          <w:sz w:val="30"/>
          <w:szCs w:val="30"/>
          <w:cs/>
        </w:rPr>
        <w:t>วิสามัญผู้ถือหุ้น</w:t>
      </w:r>
      <w:r w:rsidRPr="00E64F3A">
        <w:rPr>
          <w:rFonts w:ascii="Angsana New" w:hAnsi="Angsana New"/>
          <w:sz w:val="30"/>
          <w:szCs w:val="30"/>
          <w:cs/>
        </w:rPr>
        <w:t xml:space="preserve">ครั้งที่ </w:t>
      </w:r>
      <w:r w:rsidRPr="00E64F3A">
        <w:rPr>
          <w:rFonts w:ascii="Angsana New" w:hAnsi="Angsana New"/>
          <w:sz w:val="30"/>
          <w:szCs w:val="30"/>
        </w:rPr>
        <w:t>1</w:t>
      </w:r>
      <w:r w:rsidRPr="00E64F3A">
        <w:rPr>
          <w:rFonts w:ascii="Angsana New" w:hAnsi="Angsana New"/>
          <w:sz w:val="30"/>
          <w:szCs w:val="30"/>
          <w:cs/>
        </w:rPr>
        <w:t>/</w:t>
      </w:r>
      <w:r w:rsidRPr="00E64F3A">
        <w:rPr>
          <w:rFonts w:ascii="Angsana New" w:hAnsi="Angsana New"/>
          <w:sz w:val="30"/>
          <w:szCs w:val="30"/>
        </w:rPr>
        <w:t>2562</w:t>
      </w:r>
      <w:r w:rsidRPr="00E64F3A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E64F3A">
        <w:rPr>
          <w:rFonts w:ascii="Angsana New" w:hAnsi="Angsana New"/>
          <w:sz w:val="30"/>
          <w:szCs w:val="30"/>
        </w:rPr>
        <w:t xml:space="preserve">24 </w:t>
      </w:r>
      <w:r w:rsidRPr="00E64F3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E64F3A">
        <w:rPr>
          <w:rFonts w:ascii="Angsana New" w:hAnsi="Angsana New"/>
          <w:sz w:val="30"/>
          <w:szCs w:val="30"/>
        </w:rPr>
        <w:t>2562</w:t>
      </w:r>
      <w:r w:rsidRPr="00E64F3A">
        <w:rPr>
          <w:rFonts w:ascii="Angsana New" w:hAnsi="Angsana New"/>
          <w:sz w:val="30"/>
          <w:szCs w:val="30"/>
          <w:cs/>
        </w:rPr>
        <w:t xml:space="preserve"> ที่ประชุมได้มีมติเป็นเอกฉันท์อนุมัติให้เพิ่มทุนจดทะเบียนของบริษัทฯ</w:t>
      </w:r>
      <w:r w:rsidRPr="00E64F3A">
        <w:rPr>
          <w:rFonts w:ascii="Angsana New" w:hAnsi="Angsana New" w:hint="cs"/>
          <w:sz w:val="30"/>
          <w:szCs w:val="30"/>
          <w:cs/>
        </w:rPr>
        <w:t xml:space="preserve"> จากจำนวน </w:t>
      </w:r>
      <w:r w:rsidRPr="00E64F3A">
        <w:rPr>
          <w:rFonts w:ascii="Angsana New" w:hAnsi="Angsana New"/>
          <w:sz w:val="30"/>
          <w:szCs w:val="30"/>
        </w:rPr>
        <w:t xml:space="preserve">521.50 </w:t>
      </w:r>
      <w:r w:rsidRPr="00E64F3A"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 w:rsidRPr="00E64F3A">
        <w:rPr>
          <w:rFonts w:ascii="Angsana New" w:hAnsi="Angsana New"/>
          <w:sz w:val="30"/>
          <w:szCs w:val="30"/>
        </w:rPr>
        <w:t xml:space="preserve">725 </w:t>
      </w:r>
      <w:r w:rsidRPr="00E64F3A">
        <w:rPr>
          <w:rFonts w:ascii="Angsana New" w:hAnsi="Angsana New" w:hint="cs"/>
          <w:sz w:val="30"/>
          <w:szCs w:val="30"/>
          <w:cs/>
        </w:rPr>
        <w:t xml:space="preserve">ล้านบาท โดยออกหุ้นสามัญเพิ่มอีกจำนวน </w:t>
      </w:r>
      <w:r w:rsidRPr="00E64F3A">
        <w:rPr>
          <w:rFonts w:ascii="Angsana New" w:hAnsi="Angsana New"/>
          <w:sz w:val="30"/>
          <w:szCs w:val="30"/>
        </w:rPr>
        <w:t xml:space="preserve">203.50 </w:t>
      </w:r>
      <w:r w:rsidRPr="00E64F3A">
        <w:rPr>
          <w:rFonts w:ascii="Angsana New" w:hAnsi="Angsana New" w:hint="cs"/>
          <w:sz w:val="30"/>
          <w:szCs w:val="30"/>
          <w:cs/>
        </w:rPr>
        <w:t xml:space="preserve">ล้านหุ้น มูลค่าที่ตราไว้หุ้นละ </w:t>
      </w:r>
      <w:r w:rsidRPr="00E64F3A">
        <w:rPr>
          <w:rFonts w:ascii="Angsana New" w:hAnsi="Angsana New"/>
          <w:sz w:val="30"/>
          <w:szCs w:val="30"/>
        </w:rPr>
        <w:t xml:space="preserve">1 </w:t>
      </w:r>
      <w:r w:rsidRPr="00E64F3A">
        <w:rPr>
          <w:rFonts w:ascii="Angsana New" w:hAnsi="Angsana New" w:hint="cs"/>
          <w:sz w:val="30"/>
          <w:szCs w:val="30"/>
          <w:cs/>
        </w:rPr>
        <w:t xml:space="preserve">บาท รวมเป็นทุนจดทะเบียนทั้งสิ้น </w:t>
      </w:r>
      <w:r w:rsidRPr="00E64F3A">
        <w:rPr>
          <w:rFonts w:ascii="Angsana New" w:hAnsi="Angsana New"/>
          <w:sz w:val="30"/>
          <w:szCs w:val="30"/>
        </w:rPr>
        <w:t xml:space="preserve">725 </w:t>
      </w:r>
      <w:r w:rsidRPr="00E64F3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587664" w:rsidRPr="00E64F3A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587664" w:rsidRPr="00E64F3A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587664" w:rsidRPr="00E64F3A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CC5E60" w:rsidRPr="00E64F3A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236"/>
        <w:gridCol w:w="1140"/>
        <w:gridCol w:w="265"/>
        <w:gridCol w:w="627"/>
        <w:gridCol w:w="236"/>
        <w:gridCol w:w="1046"/>
        <w:gridCol w:w="236"/>
        <w:gridCol w:w="1077"/>
        <w:gridCol w:w="244"/>
        <w:gridCol w:w="21"/>
        <w:gridCol w:w="684"/>
        <w:gridCol w:w="251"/>
        <w:gridCol w:w="21"/>
        <w:gridCol w:w="1080"/>
        <w:gridCol w:w="42"/>
      </w:tblGrid>
      <w:tr w:rsidR="00E64F3A" w:rsidRPr="00E64F3A" w:rsidTr="0044651A">
        <w:trPr>
          <w:trHeight w:val="74"/>
          <w:tblHeader/>
        </w:trPr>
        <w:tc>
          <w:tcPr>
            <w:tcW w:w="2244" w:type="dxa"/>
            <w:vAlign w:val="center"/>
          </w:tcPr>
          <w:p w:rsidR="0044651A" w:rsidRPr="00E64F3A" w:rsidRDefault="0044651A" w:rsidP="00297182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44651A" w:rsidRPr="00E64F3A" w:rsidRDefault="0044651A" w:rsidP="00297182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3314" w:type="dxa"/>
            <w:gridSpan w:val="5"/>
          </w:tcPr>
          <w:p w:rsidR="0044651A" w:rsidRPr="00E64F3A" w:rsidRDefault="0044651A" w:rsidP="00297182">
            <w:pPr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E64F3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483BC9" w:rsidRPr="00E64F3A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center"/>
          </w:tcPr>
          <w:p w:rsidR="0044651A" w:rsidRPr="00E64F3A" w:rsidRDefault="0044651A" w:rsidP="00297182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3420" w:type="dxa"/>
            <w:gridSpan w:val="8"/>
          </w:tcPr>
          <w:p w:rsidR="0044651A" w:rsidRPr="00E64F3A" w:rsidRDefault="0044651A" w:rsidP="00297182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E64F3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483BC9" w:rsidRPr="00E64F3A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  <w:tr w:rsidR="00E64F3A" w:rsidRPr="00E64F3A" w:rsidTr="0044651A">
        <w:trPr>
          <w:gridAfter w:val="1"/>
          <w:wAfter w:w="42" w:type="dxa"/>
          <w:trHeight w:val="74"/>
          <w:tblHeader/>
        </w:trPr>
        <w:tc>
          <w:tcPr>
            <w:tcW w:w="2244" w:type="dxa"/>
            <w:vAlign w:val="center"/>
          </w:tcPr>
          <w:p w:rsidR="0044651A" w:rsidRPr="00E64F3A" w:rsidRDefault="0044651A" w:rsidP="00297182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44651A" w:rsidRPr="00E64F3A" w:rsidRDefault="0044651A" w:rsidP="00297182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:rsidR="0044651A" w:rsidRPr="00E64F3A" w:rsidRDefault="0044651A" w:rsidP="00297182">
            <w:pPr>
              <w:spacing w:line="360" w:lineRule="exact"/>
              <w:ind w:left="-94" w:right="-132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E64F3A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center"/>
          </w:tcPr>
          <w:p w:rsidR="0044651A" w:rsidRPr="00E64F3A" w:rsidRDefault="0044651A" w:rsidP="00297182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</w:tcPr>
          <w:p w:rsidR="0044651A" w:rsidRPr="00E64F3A" w:rsidRDefault="0044651A" w:rsidP="00FB2F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E64F3A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มูลค่า</w:t>
            </w:r>
            <w:r w:rsidRPr="00E64F3A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br/>
              <w:t>ต่อหุ้น</w:t>
            </w:r>
            <w:r w:rsidRPr="00E64F3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 xml:space="preserve">        (บาท)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4651A" w:rsidRPr="00E64F3A" w:rsidRDefault="0044651A" w:rsidP="00297182">
            <w:pPr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center"/>
          </w:tcPr>
          <w:p w:rsidR="0044651A" w:rsidRPr="00E64F3A" w:rsidRDefault="0044651A" w:rsidP="00297182">
            <w:pPr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E64F3A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236" w:type="dxa"/>
            <w:vAlign w:val="center"/>
          </w:tcPr>
          <w:p w:rsidR="0044651A" w:rsidRPr="00E64F3A" w:rsidRDefault="0044651A" w:rsidP="00297182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:rsidR="0044651A" w:rsidRPr="00E64F3A" w:rsidRDefault="0044651A" w:rsidP="00297182">
            <w:pPr>
              <w:spacing w:line="360" w:lineRule="exact"/>
              <w:ind w:left="-118" w:right="-82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E64F3A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  <w:vAlign w:val="center"/>
          </w:tcPr>
          <w:p w:rsidR="0044651A" w:rsidRPr="00E64F3A" w:rsidRDefault="0044651A" w:rsidP="00297182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44651A" w:rsidRPr="00E64F3A" w:rsidRDefault="0044651A" w:rsidP="00297182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E64F3A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มูลค่า</w:t>
            </w:r>
            <w:r w:rsidRPr="00E64F3A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br/>
              <w:t>ต่อหุ้น</w:t>
            </w:r>
            <w:r w:rsidRPr="00E64F3A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br/>
            </w:r>
            <w:r w:rsidRPr="00E64F3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251" w:type="dxa"/>
            <w:tcBorders>
              <w:top w:val="single" w:sz="4" w:space="0" w:color="auto"/>
            </w:tcBorders>
          </w:tcPr>
          <w:p w:rsidR="0044651A" w:rsidRPr="00E64F3A" w:rsidRDefault="0044651A" w:rsidP="00297182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vAlign w:val="center"/>
          </w:tcPr>
          <w:p w:rsidR="0044651A" w:rsidRPr="00E64F3A" w:rsidRDefault="0044651A" w:rsidP="00297182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E64F3A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บาท</w:t>
            </w:r>
          </w:p>
        </w:tc>
      </w:tr>
      <w:tr w:rsidR="00E64F3A" w:rsidRPr="00E64F3A" w:rsidTr="0044651A">
        <w:trPr>
          <w:trHeight w:val="407"/>
        </w:trPr>
        <w:tc>
          <w:tcPr>
            <w:tcW w:w="2244" w:type="dxa"/>
            <w:vAlign w:val="center"/>
          </w:tcPr>
          <w:p w:rsidR="0044651A" w:rsidRPr="00E64F3A" w:rsidRDefault="0044651A" w:rsidP="00297182">
            <w:pPr>
              <w:spacing w:line="360" w:lineRule="exact"/>
              <w:ind w:right="-1051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64F3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ทุนจดทะเบียน</w:t>
            </w:r>
          </w:p>
        </w:tc>
        <w:tc>
          <w:tcPr>
            <w:tcW w:w="236" w:type="dxa"/>
            <w:vAlign w:val="center"/>
          </w:tcPr>
          <w:p w:rsidR="0044651A" w:rsidRPr="00E64F3A" w:rsidRDefault="0044651A" w:rsidP="00297182">
            <w:pPr>
              <w:spacing w:line="360" w:lineRule="exact"/>
              <w:ind w:right="-1051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6970" w:type="dxa"/>
            <w:gridSpan w:val="14"/>
            <w:vAlign w:val="center"/>
          </w:tcPr>
          <w:p w:rsidR="0044651A" w:rsidRPr="00E64F3A" w:rsidRDefault="0044651A" w:rsidP="0044651A">
            <w:pPr>
              <w:spacing w:line="360" w:lineRule="exact"/>
              <w:ind w:right="-1051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E64F3A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 xml:space="preserve">(พันหุ้น </w:t>
            </w:r>
            <w:r w:rsidRPr="00E64F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/</w:t>
            </w:r>
            <w:r w:rsidRPr="00E64F3A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 xml:space="preserve"> พันบาท)</w:t>
            </w:r>
          </w:p>
        </w:tc>
      </w:tr>
      <w:tr w:rsidR="00E64F3A" w:rsidRPr="00E64F3A" w:rsidTr="0044651A">
        <w:trPr>
          <w:trHeight w:val="407"/>
        </w:trPr>
        <w:tc>
          <w:tcPr>
            <w:tcW w:w="2244" w:type="dxa"/>
            <w:vAlign w:val="center"/>
          </w:tcPr>
          <w:p w:rsidR="0044651A" w:rsidRPr="00E64F3A" w:rsidRDefault="0044651A" w:rsidP="00747E9F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1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มกราคม </w:t>
            </w:r>
          </w:p>
        </w:tc>
        <w:tc>
          <w:tcPr>
            <w:tcW w:w="236" w:type="dxa"/>
            <w:vAlign w:val="center"/>
          </w:tcPr>
          <w:p w:rsidR="0044651A" w:rsidRPr="00E64F3A" w:rsidRDefault="0044651A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vAlign w:val="center"/>
          </w:tcPr>
          <w:p w:rsidR="0044651A" w:rsidRPr="00E64F3A" w:rsidRDefault="0044651A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:rsidR="0044651A" w:rsidRPr="00E64F3A" w:rsidRDefault="0044651A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:rsidR="0044651A" w:rsidRPr="00E64F3A" w:rsidRDefault="0044651A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44651A" w:rsidRPr="00E64F3A" w:rsidRDefault="0044651A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6" w:type="dxa"/>
            <w:vAlign w:val="center"/>
          </w:tcPr>
          <w:p w:rsidR="0044651A" w:rsidRPr="00E64F3A" w:rsidRDefault="0044651A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44651A" w:rsidRPr="00E64F3A" w:rsidRDefault="0044651A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center"/>
          </w:tcPr>
          <w:p w:rsidR="0044651A" w:rsidRPr="00E64F3A" w:rsidRDefault="0044651A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:rsidR="0044651A" w:rsidRPr="00E64F3A" w:rsidRDefault="0044651A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:rsidR="0044651A" w:rsidRPr="00E64F3A" w:rsidRDefault="0044651A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  <w:gridSpan w:val="2"/>
          </w:tcPr>
          <w:p w:rsidR="0044651A" w:rsidRPr="00E64F3A" w:rsidRDefault="0044651A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44651A" w:rsidRPr="00E64F3A" w:rsidRDefault="0044651A" w:rsidP="00297182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E64F3A" w:rsidRPr="00E64F3A" w:rsidTr="0044651A">
        <w:trPr>
          <w:trHeight w:val="407"/>
        </w:trPr>
        <w:tc>
          <w:tcPr>
            <w:tcW w:w="2244" w:type="dxa"/>
            <w:vAlign w:val="center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  <w:lang w:val="en-GB"/>
              </w:rPr>
              <w:t>-  หุ้นสามัญ</w:t>
            </w:r>
          </w:p>
        </w:tc>
        <w:tc>
          <w:tcPr>
            <w:tcW w:w="236" w:type="dxa"/>
            <w:vAlign w:val="center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vAlign w:val="center"/>
          </w:tcPr>
          <w:p w:rsidR="0044651A" w:rsidRPr="00E64F3A" w:rsidRDefault="0044651A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521,500</w:t>
            </w:r>
          </w:p>
        </w:tc>
        <w:tc>
          <w:tcPr>
            <w:tcW w:w="265" w:type="dxa"/>
            <w:vAlign w:val="center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:rsidR="0044651A" w:rsidRPr="00E64F3A" w:rsidRDefault="0044651A" w:rsidP="004465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44651A" w:rsidRPr="00E64F3A" w:rsidRDefault="0044651A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:rsidR="0044651A" w:rsidRPr="00E64F3A" w:rsidRDefault="0044651A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521,500</w:t>
            </w:r>
          </w:p>
        </w:tc>
        <w:tc>
          <w:tcPr>
            <w:tcW w:w="236" w:type="dxa"/>
            <w:vAlign w:val="center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center"/>
          </w:tcPr>
          <w:p w:rsidR="0044651A" w:rsidRPr="00E64F3A" w:rsidRDefault="00483BC9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1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521,500</w:t>
            </w:r>
          </w:p>
        </w:tc>
        <w:tc>
          <w:tcPr>
            <w:tcW w:w="244" w:type="dxa"/>
            <w:vAlign w:val="center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:rsidR="0044651A" w:rsidRPr="00E64F3A" w:rsidRDefault="0044651A" w:rsidP="004465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  <w:gridSpan w:val="2"/>
          </w:tcPr>
          <w:p w:rsidR="0044651A" w:rsidRPr="00E64F3A" w:rsidRDefault="0044651A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44651A" w:rsidRPr="00E64F3A" w:rsidRDefault="0044651A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521,500</w:t>
            </w:r>
          </w:p>
        </w:tc>
      </w:tr>
      <w:tr w:rsidR="00E64F3A" w:rsidRPr="00E64F3A" w:rsidTr="0044651A">
        <w:trPr>
          <w:trHeight w:val="407"/>
        </w:trPr>
        <w:tc>
          <w:tcPr>
            <w:tcW w:w="2244" w:type="dxa"/>
            <w:vAlign w:val="center"/>
          </w:tcPr>
          <w:p w:rsidR="0044651A" w:rsidRPr="00E64F3A" w:rsidRDefault="0044651A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center"/>
          </w:tcPr>
          <w:p w:rsidR="0044651A" w:rsidRPr="00E64F3A" w:rsidRDefault="0044651A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:rsidR="0044651A" w:rsidRPr="00E64F3A" w:rsidRDefault="0044651A" w:rsidP="00C4372E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:rsidR="0044651A" w:rsidRPr="00E64F3A" w:rsidRDefault="0044651A" w:rsidP="0044651A">
            <w:pPr>
              <w:tabs>
                <w:tab w:val="decimal" w:pos="821"/>
              </w:tabs>
              <w:spacing w:line="360" w:lineRule="exact"/>
              <w:ind w:lef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4651A" w:rsidRPr="00E64F3A" w:rsidRDefault="0044651A" w:rsidP="00C4372E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center"/>
          </w:tcPr>
          <w:p w:rsidR="0044651A" w:rsidRPr="00E64F3A" w:rsidRDefault="0044651A" w:rsidP="00C4372E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44651A" w:rsidRPr="00E64F3A" w:rsidRDefault="0044651A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:rsidR="0044651A" w:rsidRPr="00E64F3A" w:rsidRDefault="0044651A" w:rsidP="00C4372E">
            <w:pPr>
              <w:tabs>
                <w:tab w:val="clear" w:pos="907"/>
                <w:tab w:val="decimal" w:pos="896"/>
              </w:tabs>
              <w:spacing w:line="360" w:lineRule="exact"/>
              <w:ind w:left="-117"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:rsidR="0044651A" w:rsidRPr="00E64F3A" w:rsidRDefault="0044651A" w:rsidP="0044651A">
            <w:pPr>
              <w:tabs>
                <w:tab w:val="decimal" w:pos="821"/>
              </w:tabs>
              <w:spacing w:line="360" w:lineRule="exact"/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44651A" w:rsidRPr="00E64F3A" w:rsidRDefault="0044651A" w:rsidP="00C4372E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</w:tcBorders>
            <w:vAlign w:val="center"/>
          </w:tcPr>
          <w:p w:rsidR="0044651A" w:rsidRPr="00E64F3A" w:rsidRDefault="0044651A" w:rsidP="00C4372E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4F3A" w:rsidRPr="00E64F3A" w:rsidTr="0044651A">
        <w:trPr>
          <w:trHeight w:val="407"/>
        </w:trPr>
        <w:tc>
          <w:tcPr>
            <w:tcW w:w="2244" w:type="dxa"/>
            <w:vAlign w:val="center"/>
          </w:tcPr>
          <w:p w:rsidR="0044651A" w:rsidRPr="00E64F3A" w:rsidRDefault="0044651A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- หุ้นสามัญ</w:t>
            </w:r>
          </w:p>
        </w:tc>
        <w:tc>
          <w:tcPr>
            <w:tcW w:w="236" w:type="dxa"/>
            <w:vAlign w:val="center"/>
          </w:tcPr>
          <w:p w:rsidR="0044651A" w:rsidRPr="00E64F3A" w:rsidRDefault="0044651A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vAlign w:val="center"/>
          </w:tcPr>
          <w:p w:rsidR="0044651A" w:rsidRPr="00E64F3A" w:rsidRDefault="0044651A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521,500</w:t>
            </w:r>
          </w:p>
        </w:tc>
        <w:tc>
          <w:tcPr>
            <w:tcW w:w="265" w:type="dxa"/>
            <w:vAlign w:val="center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:rsidR="0044651A" w:rsidRPr="00E64F3A" w:rsidRDefault="0044651A" w:rsidP="004465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44651A" w:rsidRPr="00E64F3A" w:rsidRDefault="0044651A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:rsidR="0044651A" w:rsidRPr="00E64F3A" w:rsidRDefault="0044651A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521,500</w:t>
            </w:r>
          </w:p>
        </w:tc>
        <w:tc>
          <w:tcPr>
            <w:tcW w:w="236" w:type="dxa"/>
            <w:vAlign w:val="center"/>
          </w:tcPr>
          <w:p w:rsidR="0044651A" w:rsidRPr="00E64F3A" w:rsidRDefault="0044651A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 w:rsidR="0044651A" w:rsidRPr="00E64F3A" w:rsidRDefault="00483BC9" w:rsidP="00C4372E">
            <w:pPr>
              <w:tabs>
                <w:tab w:val="clear" w:pos="907"/>
                <w:tab w:val="decimal" w:pos="896"/>
              </w:tabs>
              <w:spacing w:line="360" w:lineRule="exact"/>
              <w:ind w:left="-117"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521,500</w:t>
            </w:r>
          </w:p>
        </w:tc>
        <w:tc>
          <w:tcPr>
            <w:tcW w:w="244" w:type="dxa"/>
            <w:vAlign w:val="center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:rsidR="0044651A" w:rsidRPr="00E64F3A" w:rsidRDefault="0044651A" w:rsidP="004465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  <w:gridSpan w:val="2"/>
          </w:tcPr>
          <w:p w:rsidR="0044651A" w:rsidRPr="00E64F3A" w:rsidRDefault="0044651A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44651A" w:rsidRPr="00E64F3A" w:rsidRDefault="0044651A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521,500</w:t>
            </w:r>
          </w:p>
        </w:tc>
      </w:tr>
      <w:tr w:rsidR="00E64F3A" w:rsidRPr="00E64F3A" w:rsidTr="0044651A">
        <w:trPr>
          <w:trHeight w:val="197"/>
        </w:trPr>
        <w:tc>
          <w:tcPr>
            <w:tcW w:w="2244" w:type="dxa"/>
            <w:vAlign w:val="center"/>
          </w:tcPr>
          <w:p w:rsidR="0044651A" w:rsidRPr="00E64F3A" w:rsidRDefault="0044651A" w:rsidP="00C4372E">
            <w:pPr>
              <w:tabs>
                <w:tab w:val="left" w:pos="37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:rsidR="0044651A" w:rsidRPr="00E64F3A" w:rsidRDefault="0044651A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  <w:vAlign w:val="center"/>
          </w:tcPr>
          <w:p w:rsidR="0044651A" w:rsidRPr="00E64F3A" w:rsidRDefault="0044651A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:rsidR="0044651A" w:rsidRPr="00E64F3A" w:rsidRDefault="0044651A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dxa"/>
          </w:tcPr>
          <w:p w:rsidR="0044651A" w:rsidRPr="00E64F3A" w:rsidRDefault="0044651A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4651A" w:rsidRPr="00E64F3A" w:rsidRDefault="0044651A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vAlign w:val="center"/>
          </w:tcPr>
          <w:p w:rsidR="0044651A" w:rsidRPr="00E64F3A" w:rsidRDefault="0044651A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44651A" w:rsidRPr="00E64F3A" w:rsidRDefault="0044651A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:rsidR="0044651A" w:rsidRPr="00E64F3A" w:rsidRDefault="0044651A" w:rsidP="00C4372E">
            <w:pPr>
              <w:tabs>
                <w:tab w:val="left" w:pos="372"/>
              </w:tabs>
              <w:spacing w:line="360" w:lineRule="exact"/>
              <w:ind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:rsidR="0044651A" w:rsidRPr="00E64F3A" w:rsidRDefault="0044651A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5" w:type="dxa"/>
            <w:gridSpan w:val="2"/>
          </w:tcPr>
          <w:p w:rsidR="0044651A" w:rsidRPr="00E64F3A" w:rsidRDefault="0044651A" w:rsidP="0044651A">
            <w:pPr>
              <w:tabs>
                <w:tab w:val="left" w:pos="372"/>
              </w:tabs>
              <w:spacing w:line="36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44651A" w:rsidRPr="00E64F3A" w:rsidRDefault="0044651A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double" w:sz="4" w:space="0" w:color="auto"/>
            </w:tcBorders>
            <w:vAlign w:val="center"/>
          </w:tcPr>
          <w:p w:rsidR="0044651A" w:rsidRPr="00E64F3A" w:rsidRDefault="0044651A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4F3A" w:rsidRPr="00E64F3A" w:rsidTr="0044651A">
        <w:trPr>
          <w:trHeight w:val="407"/>
        </w:trPr>
        <w:tc>
          <w:tcPr>
            <w:tcW w:w="2244" w:type="dxa"/>
            <w:vAlign w:val="center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E64F3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ทุนที่ออกและชำระแล้ว</w:t>
            </w:r>
          </w:p>
        </w:tc>
        <w:tc>
          <w:tcPr>
            <w:tcW w:w="236" w:type="dxa"/>
            <w:vAlign w:val="center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vAlign w:val="center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6" w:type="dxa"/>
            <w:vAlign w:val="center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center"/>
          </w:tcPr>
          <w:p w:rsidR="0044651A" w:rsidRPr="00E64F3A" w:rsidRDefault="0044651A" w:rsidP="00C4372E">
            <w:pPr>
              <w:spacing w:line="360" w:lineRule="exact"/>
              <w:ind w:right="13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:rsidR="0044651A" w:rsidRPr="00E64F3A" w:rsidRDefault="0044651A" w:rsidP="0044651A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  <w:gridSpan w:val="2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E64F3A" w:rsidRPr="00E64F3A" w:rsidTr="0044651A">
        <w:trPr>
          <w:trHeight w:val="407"/>
        </w:trPr>
        <w:tc>
          <w:tcPr>
            <w:tcW w:w="2244" w:type="dxa"/>
            <w:vAlign w:val="center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1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มกราคม </w:t>
            </w:r>
          </w:p>
        </w:tc>
        <w:tc>
          <w:tcPr>
            <w:tcW w:w="236" w:type="dxa"/>
            <w:vAlign w:val="center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vAlign w:val="center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6" w:type="dxa"/>
            <w:vAlign w:val="center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center"/>
          </w:tcPr>
          <w:p w:rsidR="0044651A" w:rsidRPr="00E64F3A" w:rsidRDefault="0044651A" w:rsidP="00C4372E">
            <w:pPr>
              <w:spacing w:line="360" w:lineRule="exact"/>
              <w:ind w:right="13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:rsidR="0044651A" w:rsidRPr="00E64F3A" w:rsidRDefault="0044651A" w:rsidP="0044651A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  <w:gridSpan w:val="2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E64F3A" w:rsidRPr="00E64F3A" w:rsidTr="0044651A">
        <w:trPr>
          <w:trHeight w:val="407"/>
        </w:trPr>
        <w:tc>
          <w:tcPr>
            <w:tcW w:w="2244" w:type="dxa"/>
            <w:vAlign w:val="center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  <w:lang w:val="en-GB"/>
              </w:rPr>
              <w:t>-  หุ้นสามัญ</w:t>
            </w:r>
          </w:p>
        </w:tc>
        <w:tc>
          <w:tcPr>
            <w:tcW w:w="236" w:type="dxa"/>
            <w:vAlign w:val="center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vAlign w:val="center"/>
          </w:tcPr>
          <w:p w:rsidR="0044651A" w:rsidRPr="00E64F3A" w:rsidRDefault="0044651A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521,500</w:t>
            </w:r>
          </w:p>
        </w:tc>
        <w:tc>
          <w:tcPr>
            <w:tcW w:w="265" w:type="dxa"/>
            <w:vAlign w:val="center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:rsidR="0044651A" w:rsidRPr="00E64F3A" w:rsidRDefault="0044651A" w:rsidP="004465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44651A" w:rsidRPr="00E64F3A" w:rsidRDefault="0044651A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:rsidR="0044651A" w:rsidRPr="00E64F3A" w:rsidRDefault="0044651A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521,500</w:t>
            </w:r>
          </w:p>
        </w:tc>
        <w:tc>
          <w:tcPr>
            <w:tcW w:w="236" w:type="dxa"/>
            <w:vAlign w:val="center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center"/>
          </w:tcPr>
          <w:p w:rsidR="0044651A" w:rsidRPr="00E64F3A" w:rsidRDefault="00483BC9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1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521,500</w:t>
            </w:r>
          </w:p>
        </w:tc>
        <w:tc>
          <w:tcPr>
            <w:tcW w:w="244" w:type="dxa"/>
            <w:vAlign w:val="center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:rsidR="0044651A" w:rsidRPr="00E64F3A" w:rsidRDefault="0044651A" w:rsidP="004465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  <w:gridSpan w:val="2"/>
          </w:tcPr>
          <w:p w:rsidR="0044651A" w:rsidRPr="00E64F3A" w:rsidRDefault="0044651A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44651A" w:rsidRPr="00E64F3A" w:rsidRDefault="0044651A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521,500</w:t>
            </w:r>
          </w:p>
        </w:tc>
      </w:tr>
      <w:tr w:rsidR="00E64F3A" w:rsidRPr="00E64F3A" w:rsidTr="0044651A">
        <w:trPr>
          <w:trHeight w:val="407"/>
        </w:trPr>
        <w:tc>
          <w:tcPr>
            <w:tcW w:w="2244" w:type="dxa"/>
            <w:vAlign w:val="center"/>
          </w:tcPr>
          <w:p w:rsidR="0044651A" w:rsidRPr="00E64F3A" w:rsidRDefault="0044651A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center"/>
          </w:tcPr>
          <w:p w:rsidR="0044651A" w:rsidRPr="00E64F3A" w:rsidRDefault="0044651A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:rsidR="0044651A" w:rsidRPr="00E64F3A" w:rsidRDefault="0044651A" w:rsidP="00C4372E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:rsidR="0044651A" w:rsidRPr="00E64F3A" w:rsidRDefault="0044651A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dxa"/>
          </w:tcPr>
          <w:p w:rsidR="0044651A" w:rsidRPr="00E64F3A" w:rsidRDefault="0044651A" w:rsidP="0044651A">
            <w:pPr>
              <w:tabs>
                <w:tab w:val="decimal" w:pos="821"/>
              </w:tabs>
              <w:spacing w:line="360" w:lineRule="exact"/>
              <w:ind w:left="-117" w:right="9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4651A" w:rsidRPr="00E64F3A" w:rsidRDefault="0044651A" w:rsidP="00C4372E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center"/>
          </w:tcPr>
          <w:p w:rsidR="0044651A" w:rsidRPr="00E64F3A" w:rsidRDefault="0044651A" w:rsidP="00C4372E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44651A" w:rsidRPr="00E64F3A" w:rsidRDefault="0044651A" w:rsidP="00C4372E">
            <w:pPr>
              <w:tabs>
                <w:tab w:val="left" w:pos="372"/>
                <w:tab w:val="decimal" w:pos="821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:rsidR="0044651A" w:rsidRPr="00E64F3A" w:rsidRDefault="0044651A" w:rsidP="00C4372E">
            <w:pPr>
              <w:tabs>
                <w:tab w:val="clear" w:pos="907"/>
                <w:tab w:val="decimal" w:pos="896"/>
              </w:tabs>
              <w:spacing w:line="360" w:lineRule="exact"/>
              <w:ind w:left="-117"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:rsidR="0044651A" w:rsidRPr="00E64F3A" w:rsidRDefault="0044651A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5" w:type="dxa"/>
            <w:gridSpan w:val="2"/>
          </w:tcPr>
          <w:p w:rsidR="0044651A" w:rsidRPr="00E64F3A" w:rsidRDefault="0044651A" w:rsidP="0044651A">
            <w:pPr>
              <w:tabs>
                <w:tab w:val="decimal" w:pos="821"/>
              </w:tabs>
              <w:spacing w:line="360" w:lineRule="exact"/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44651A" w:rsidRPr="00E64F3A" w:rsidRDefault="0044651A" w:rsidP="00C4372E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</w:tcBorders>
            <w:vAlign w:val="center"/>
          </w:tcPr>
          <w:p w:rsidR="0044651A" w:rsidRPr="00E64F3A" w:rsidRDefault="0044651A" w:rsidP="00C4372E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4651A" w:rsidRPr="00E64F3A" w:rsidTr="0044651A">
        <w:trPr>
          <w:trHeight w:val="407"/>
        </w:trPr>
        <w:tc>
          <w:tcPr>
            <w:tcW w:w="2244" w:type="dxa"/>
            <w:vAlign w:val="center"/>
          </w:tcPr>
          <w:p w:rsidR="0044651A" w:rsidRPr="00E64F3A" w:rsidRDefault="0044651A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- หุ้นสามัญ</w:t>
            </w:r>
          </w:p>
        </w:tc>
        <w:tc>
          <w:tcPr>
            <w:tcW w:w="236" w:type="dxa"/>
            <w:vAlign w:val="center"/>
          </w:tcPr>
          <w:p w:rsidR="0044651A" w:rsidRPr="00E64F3A" w:rsidRDefault="0044651A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  <w:vAlign w:val="center"/>
          </w:tcPr>
          <w:p w:rsidR="0044651A" w:rsidRPr="00E64F3A" w:rsidRDefault="0044651A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521,500</w:t>
            </w:r>
          </w:p>
        </w:tc>
        <w:tc>
          <w:tcPr>
            <w:tcW w:w="265" w:type="dxa"/>
            <w:vAlign w:val="center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:rsidR="0044651A" w:rsidRPr="00E64F3A" w:rsidRDefault="0044651A" w:rsidP="004465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44651A" w:rsidRPr="00E64F3A" w:rsidRDefault="0044651A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double" w:sz="4" w:space="0" w:color="auto"/>
            </w:tcBorders>
            <w:vAlign w:val="center"/>
          </w:tcPr>
          <w:p w:rsidR="0044651A" w:rsidRPr="00E64F3A" w:rsidRDefault="0044651A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521,500</w:t>
            </w:r>
          </w:p>
        </w:tc>
        <w:tc>
          <w:tcPr>
            <w:tcW w:w="236" w:type="dxa"/>
            <w:vAlign w:val="center"/>
          </w:tcPr>
          <w:p w:rsidR="0044651A" w:rsidRPr="00E64F3A" w:rsidRDefault="0044651A" w:rsidP="00C4372E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:rsidR="0044651A" w:rsidRPr="00E64F3A" w:rsidRDefault="00483BC9" w:rsidP="00C4372E">
            <w:pPr>
              <w:tabs>
                <w:tab w:val="clear" w:pos="907"/>
                <w:tab w:val="decimal" w:pos="896"/>
              </w:tabs>
              <w:spacing w:line="360" w:lineRule="exact"/>
              <w:ind w:left="-117"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521,500</w:t>
            </w:r>
          </w:p>
        </w:tc>
        <w:tc>
          <w:tcPr>
            <w:tcW w:w="244" w:type="dxa"/>
            <w:vAlign w:val="center"/>
          </w:tcPr>
          <w:p w:rsidR="0044651A" w:rsidRPr="00E64F3A" w:rsidRDefault="0044651A" w:rsidP="00C4372E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:rsidR="0044651A" w:rsidRPr="00E64F3A" w:rsidRDefault="0044651A" w:rsidP="004465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  <w:gridSpan w:val="2"/>
          </w:tcPr>
          <w:p w:rsidR="0044651A" w:rsidRPr="00E64F3A" w:rsidRDefault="0044651A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bottom w:val="double" w:sz="4" w:space="0" w:color="auto"/>
            </w:tcBorders>
            <w:vAlign w:val="center"/>
          </w:tcPr>
          <w:p w:rsidR="0044651A" w:rsidRPr="00E64F3A" w:rsidRDefault="0044651A" w:rsidP="00C437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521,500</w:t>
            </w:r>
          </w:p>
        </w:tc>
      </w:tr>
    </w:tbl>
    <w:p w:rsidR="00EC1A46" w:rsidRPr="00E64F3A" w:rsidRDefault="00EC1A46" w:rsidP="005B1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257C0" w:rsidRPr="00E64F3A" w:rsidRDefault="007257C0" w:rsidP="00AE5FCA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AE3F0B" w:rsidRPr="00E64F3A" w:rsidRDefault="00441094" w:rsidP="00AE5FCA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64F3A">
        <w:rPr>
          <w:rFonts w:ascii="Angsana New" w:hAnsi="Angsana New"/>
          <w:b/>
          <w:bCs/>
          <w:sz w:val="30"/>
          <w:szCs w:val="30"/>
        </w:rPr>
        <w:t>2</w:t>
      </w:r>
      <w:r w:rsidR="00A05B14" w:rsidRPr="00E64F3A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0A5D41" w:rsidRPr="00E64F3A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0A5D41" w:rsidRPr="00E64F3A">
        <w:rPr>
          <w:rFonts w:ascii="Angsana New" w:hAnsi="Angsana New"/>
          <w:b/>
          <w:bCs/>
          <w:sz w:val="30"/>
          <w:szCs w:val="30"/>
          <w:cs/>
        </w:rPr>
        <w:tab/>
      </w:r>
      <w:r w:rsidR="000A5D41" w:rsidRPr="00E64F3A">
        <w:rPr>
          <w:rFonts w:ascii="Angsana New" w:hAnsi="Angsana New"/>
          <w:b/>
          <w:bCs/>
          <w:sz w:val="30"/>
          <w:szCs w:val="30"/>
          <w:cs/>
        </w:rPr>
        <w:tab/>
      </w:r>
      <w:r w:rsidR="00DA7ED8" w:rsidRPr="00E64F3A">
        <w:rPr>
          <w:rFonts w:ascii="Angsana New" w:hAnsi="Angsana New" w:hint="cs"/>
          <w:b/>
          <w:bCs/>
          <w:sz w:val="30"/>
          <w:szCs w:val="30"/>
          <w:cs/>
        </w:rPr>
        <w:t>ทุนสำรองตามกฏหมาย</w:t>
      </w:r>
    </w:p>
    <w:p w:rsidR="00A23122" w:rsidRPr="00E64F3A" w:rsidRDefault="00AE3F0B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E64F3A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:rsidR="005B4CEA" w:rsidRPr="00E64F3A" w:rsidRDefault="00A23122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ตามบทบัญญัติแห่งประมวลกฎหมายแพ่งและพาณิชย์ บริษัทจะต้องจัดสรรทุนสำรอง (“สำรองตามกฎหมาย”) </w:t>
      </w:r>
      <w:r w:rsidR="00587664" w:rsidRPr="00E64F3A">
        <w:rPr>
          <w:rFonts w:ascii="Angsana New" w:hAnsi="Angsana New"/>
          <w:sz w:val="30"/>
          <w:szCs w:val="30"/>
          <w:cs/>
        </w:rPr>
        <w:t xml:space="preserve"> </w:t>
      </w:r>
      <w:r w:rsidRPr="00E64F3A">
        <w:rPr>
          <w:rFonts w:ascii="Angsana New" w:hAnsi="Angsana New"/>
          <w:sz w:val="30"/>
          <w:szCs w:val="30"/>
          <w:cs/>
        </w:rPr>
        <w:t xml:space="preserve">อย่างน้อยร้อยละ </w:t>
      </w:r>
      <w:r w:rsidRPr="00E64F3A">
        <w:rPr>
          <w:rFonts w:ascii="Angsana New" w:hAnsi="Angsana New"/>
          <w:sz w:val="30"/>
          <w:szCs w:val="30"/>
        </w:rPr>
        <w:t xml:space="preserve">5 </w:t>
      </w:r>
      <w:r w:rsidRPr="00E64F3A">
        <w:rPr>
          <w:rFonts w:ascii="Angsana New" w:hAnsi="Angsana New"/>
          <w:sz w:val="30"/>
          <w:szCs w:val="30"/>
          <w:cs/>
        </w:rPr>
        <w:t xml:space="preserve">ของกำไรสุทธิ ทุกครั้งที่มีการจ่ายเงินปันผล จนกว่าสำรองดังกล่าวมีจำนวนไม่น้อยกว่าร้อยละ </w:t>
      </w:r>
      <w:r w:rsidRPr="00E64F3A">
        <w:rPr>
          <w:rFonts w:ascii="Angsana New" w:hAnsi="Angsana New"/>
          <w:sz w:val="30"/>
          <w:szCs w:val="30"/>
        </w:rPr>
        <w:t xml:space="preserve">10 </w:t>
      </w:r>
      <w:r w:rsidR="00582D43" w:rsidRPr="00E64F3A">
        <w:rPr>
          <w:rFonts w:ascii="Angsana New" w:hAnsi="Angsana New"/>
          <w:sz w:val="30"/>
          <w:szCs w:val="30"/>
          <w:cs/>
        </w:rPr>
        <w:t xml:space="preserve">ของทุนจดทะเบียน </w:t>
      </w:r>
      <w:r w:rsidRPr="00E64F3A">
        <w:rPr>
          <w:rFonts w:ascii="Angsana New" w:hAnsi="Angsana New"/>
          <w:sz w:val="30"/>
          <w:szCs w:val="30"/>
          <w:cs/>
        </w:rPr>
        <w:t>เงินสำรองนี้จะนำไปจ่ายเป็นเงินปันผลไม่ได้</w:t>
      </w:r>
    </w:p>
    <w:p w:rsidR="00ED17E1" w:rsidRPr="00E64F3A" w:rsidRDefault="00ED17E1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</w:p>
    <w:p w:rsidR="00EA5E3B" w:rsidRPr="00E64F3A" w:rsidRDefault="00EA5E3B" w:rsidP="00EA5E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8" w:name="_Hlk24037648"/>
      <w:r w:rsidRPr="00E64F3A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A05B14" w:rsidRPr="00E64F3A">
        <w:rPr>
          <w:rFonts w:ascii="Angsana New" w:hAnsi="Angsana New"/>
          <w:b/>
          <w:bCs/>
          <w:sz w:val="30"/>
          <w:szCs w:val="30"/>
        </w:rPr>
        <w:t>3</w:t>
      </w:r>
      <w:r w:rsidRPr="00E64F3A">
        <w:rPr>
          <w:rFonts w:ascii="Angsana New" w:hAnsi="Angsana New"/>
          <w:b/>
          <w:bCs/>
          <w:sz w:val="30"/>
          <w:szCs w:val="30"/>
        </w:rPr>
        <w:tab/>
      </w:r>
      <w:r w:rsidRPr="00E64F3A"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p w:rsidR="00EA5E3B" w:rsidRPr="00E64F3A" w:rsidRDefault="00EA5E3B" w:rsidP="00EA5E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  <w:cs/>
        </w:rPr>
        <w:tab/>
      </w:r>
      <w:r w:rsidRPr="00E64F3A">
        <w:rPr>
          <w:rFonts w:ascii="Angsana New" w:hAnsi="Angsana New" w:hint="cs"/>
          <w:sz w:val="30"/>
          <w:szCs w:val="30"/>
          <w:cs/>
        </w:rPr>
        <w:t>รายได้อื่นประกอบด้วยรายละเอียดดังนี้</w:t>
      </w:r>
    </w:p>
    <w:tbl>
      <w:tblPr>
        <w:tblW w:w="935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6"/>
        <w:gridCol w:w="1170"/>
        <w:gridCol w:w="180"/>
        <w:gridCol w:w="1260"/>
        <w:gridCol w:w="180"/>
        <w:gridCol w:w="1260"/>
        <w:gridCol w:w="180"/>
        <w:gridCol w:w="1260"/>
      </w:tblGrid>
      <w:tr w:rsidR="00E64F3A" w:rsidRPr="00E64F3A" w:rsidTr="0025460F">
        <w:trPr>
          <w:cantSplit/>
        </w:trPr>
        <w:tc>
          <w:tcPr>
            <w:tcW w:w="3866" w:type="dxa"/>
          </w:tcPr>
          <w:p w:rsidR="00EA5E3B" w:rsidRPr="00E64F3A" w:rsidRDefault="00EA5E3B" w:rsidP="0025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A5E3B" w:rsidRPr="00E64F3A" w:rsidRDefault="00EA5E3B" w:rsidP="0025460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EA5E3B" w:rsidRPr="00E64F3A" w:rsidRDefault="00EA5E3B" w:rsidP="0025460F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EA5E3B" w:rsidRPr="00E64F3A" w:rsidRDefault="00EA5E3B" w:rsidP="0025460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EA5E3B" w:rsidRPr="00E64F3A" w:rsidRDefault="00EA5E3B" w:rsidP="002546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A5E3B" w:rsidRPr="00E64F3A" w:rsidRDefault="00EA5E3B" w:rsidP="0025460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 w:rsidR="005C390C"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EA5E3B" w:rsidRPr="00E64F3A" w:rsidRDefault="00EA5E3B" w:rsidP="0025460F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EA5E3B" w:rsidRPr="00E64F3A" w:rsidRDefault="00EA5E3B" w:rsidP="0025460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 w:rsidR="005C390C"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E64F3A" w:rsidRPr="00E64F3A" w:rsidTr="0025460F">
        <w:trPr>
          <w:tblHeader/>
        </w:trPr>
        <w:tc>
          <w:tcPr>
            <w:tcW w:w="3866" w:type="dxa"/>
          </w:tcPr>
          <w:p w:rsidR="00EA5E3B" w:rsidRPr="00E64F3A" w:rsidRDefault="00EA5E3B" w:rsidP="0025460F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EA5E3B" w:rsidRPr="00E64F3A" w:rsidRDefault="00EA5E3B" w:rsidP="002546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               </w:t>
            </w:r>
            <w:r w:rsidRPr="00E64F3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64F3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E64F3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E64F3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พันบาท)</w:t>
            </w:r>
          </w:p>
        </w:tc>
      </w:tr>
      <w:tr w:rsidR="00E64F3A" w:rsidRPr="00E64F3A" w:rsidTr="00EA5E3B">
        <w:trPr>
          <w:cantSplit/>
        </w:trPr>
        <w:tc>
          <w:tcPr>
            <w:tcW w:w="3866" w:type="dxa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1170" w:type="dxa"/>
          </w:tcPr>
          <w:p w:rsidR="005C390C" w:rsidRPr="00E64F3A" w:rsidRDefault="005C390C" w:rsidP="005C39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C390C" w:rsidRPr="00E64F3A" w:rsidRDefault="005C390C" w:rsidP="005C39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5C390C" w:rsidRPr="00E64F3A" w:rsidRDefault="005C390C" w:rsidP="005C39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C390C" w:rsidRPr="00E64F3A" w:rsidRDefault="005C390C" w:rsidP="005C39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C390C" w:rsidRPr="00E64F3A" w:rsidRDefault="00932052" w:rsidP="005C39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2,911</w:t>
            </w:r>
          </w:p>
        </w:tc>
        <w:tc>
          <w:tcPr>
            <w:tcW w:w="180" w:type="dxa"/>
          </w:tcPr>
          <w:p w:rsidR="005C390C" w:rsidRPr="00E64F3A" w:rsidRDefault="005C390C" w:rsidP="005C39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5C390C" w:rsidRPr="00E64F3A" w:rsidRDefault="005C390C" w:rsidP="005C39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/>
              </w:rPr>
              <w:t>1,958</w:t>
            </w:r>
          </w:p>
        </w:tc>
      </w:tr>
      <w:tr w:rsidR="00E64F3A" w:rsidRPr="00E64F3A" w:rsidTr="00EA5E3B">
        <w:trPr>
          <w:cantSplit/>
        </w:trPr>
        <w:tc>
          <w:tcPr>
            <w:tcW w:w="3866" w:type="dxa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5C390C" w:rsidRPr="00E64F3A" w:rsidRDefault="005C390C" w:rsidP="005C39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C390C" w:rsidRPr="00E64F3A" w:rsidRDefault="005C390C" w:rsidP="005C39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5C390C" w:rsidRPr="00E64F3A" w:rsidRDefault="005C390C" w:rsidP="005C39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5C390C" w:rsidRPr="00E64F3A" w:rsidRDefault="005C390C" w:rsidP="005C39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C390C" w:rsidRPr="00E64F3A" w:rsidRDefault="00932052" w:rsidP="001B41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/>
              </w:rPr>
              <w:t>14,4</w:t>
            </w:r>
            <w:r w:rsidR="003C3B39" w:rsidRPr="00E64F3A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1B4177" w:rsidRPr="00E64F3A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:rsidR="005C390C" w:rsidRPr="00E64F3A" w:rsidRDefault="005C390C" w:rsidP="005C39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C390C" w:rsidRPr="00E64F3A" w:rsidRDefault="005C390C" w:rsidP="005C39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/>
              </w:rPr>
              <w:t>22,426</w:t>
            </w:r>
          </w:p>
        </w:tc>
      </w:tr>
      <w:tr w:rsidR="005C390C" w:rsidRPr="00E64F3A" w:rsidTr="00EA5E3B">
        <w:trPr>
          <w:cantSplit/>
        </w:trPr>
        <w:tc>
          <w:tcPr>
            <w:tcW w:w="3866" w:type="dxa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5C390C" w:rsidRPr="00E64F3A" w:rsidRDefault="005C390C" w:rsidP="005C39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C390C" w:rsidRPr="00E64F3A" w:rsidRDefault="005C390C" w:rsidP="005C39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5C390C" w:rsidRPr="00E64F3A" w:rsidRDefault="005C390C" w:rsidP="005C39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C390C" w:rsidRPr="00E64F3A" w:rsidRDefault="005C390C" w:rsidP="005C39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C390C" w:rsidRPr="00E64F3A" w:rsidRDefault="00932052" w:rsidP="005C39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17,3</w:t>
            </w:r>
            <w:r w:rsidR="003C3B39"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99</w:t>
            </w:r>
          </w:p>
        </w:tc>
        <w:tc>
          <w:tcPr>
            <w:tcW w:w="180" w:type="dxa"/>
          </w:tcPr>
          <w:p w:rsidR="005C390C" w:rsidRPr="00E64F3A" w:rsidRDefault="005C390C" w:rsidP="005C39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C390C" w:rsidRPr="00E64F3A" w:rsidRDefault="005C390C" w:rsidP="005C39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24,384</w:t>
            </w:r>
          </w:p>
        </w:tc>
      </w:tr>
      <w:bookmarkEnd w:id="28"/>
    </w:tbl>
    <w:p w:rsidR="005C390C" w:rsidRPr="00E64F3A" w:rsidRDefault="005C390C" w:rsidP="00EA5E3B">
      <w:pPr>
        <w:pStyle w:val="ListParagraph"/>
        <w:tabs>
          <w:tab w:val="clear" w:pos="454"/>
        </w:tabs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</w:p>
    <w:p w:rsidR="005D2F29" w:rsidRPr="00E64F3A" w:rsidRDefault="00441094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</w:rPr>
        <w:t>2</w:t>
      </w:r>
      <w:r w:rsidR="00A05B14" w:rsidRPr="00E64F3A">
        <w:rPr>
          <w:rFonts w:ascii="Angsana New" w:hAnsi="Angsana New"/>
          <w:b/>
          <w:bCs/>
          <w:sz w:val="30"/>
          <w:szCs w:val="30"/>
        </w:rPr>
        <w:t>4</w:t>
      </w:r>
      <w:r w:rsidR="00E0108C" w:rsidRPr="00E64F3A">
        <w:rPr>
          <w:rFonts w:ascii="Angsana New" w:hAnsi="Angsana New"/>
          <w:b/>
          <w:bCs/>
          <w:sz w:val="30"/>
          <w:szCs w:val="30"/>
        </w:rPr>
        <w:tab/>
      </w:r>
      <w:r w:rsidR="000B3EA0" w:rsidRPr="00E64F3A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:rsidR="00E1518B" w:rsidRPr="00E64F3A" w:rsidRDefault="00E1518B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E64F3A">
        <w:rPr>
          <w:rFonts w:ascii="AngsanaUPC" w:hAnsi="AngsanaUPC" w:cs="AngsanaUPC"/>
          <w:sz w:val="30"/>
          <w:szCs w:val="30"/>
          <w:cs/>
        </w:rPr>
        <w:t>บริษัท</w:t>
      </w:r>
      <w:r w:rsidRPr="00E64F3A">
        <w:rPr>
          <w:rFonts w:ascii="AngsanaUPC" w:hAnsi="AngsanaUPC" w:cs="AngsanaUPC" w:hint="cs"/>
          <w:sz w:val="30"/>
          <w:szCs w:val="30"/>
          <w:cs/>
        </w:rPr>
        <w:t>มีสอง</w:t>
      </w:r>
      <w:r w:rsidRPr="00E64F3A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ดังรายละเอียดข้างล่าง ซึ</w:t>
      </w:r>
      <w:r w:rsidR="008D788A" w:rsidRPr="00E64F3A">
        <w:rPr>
          <w:rFonts w:ascii="AngsanaUPC" w:hAnsi="AngsanaUPC" w:cs="AngsanaUPC"/>
          <w:sz w:val="30"/>
          <w:szCs w:val="30"/>
          <w:cs/>
        </w:rPr>
        <w:t>่งเป็นหน่วยงานธุรกิจที่สำคัญของ</w:t>
      </w:r>
      <w:r w:rsidRPr="00E64F3A">
        <w:rPr>
          <w:rFonts w:ascii="AngsanaUPC" w:hAnsi="AngsanaUPC" w:cs="AngsanaUPC"/>
          <w:sz w:val="30"/>
          <w:szCs w:val="30"/>
          <w:cs/>
        </w:rPr>
        <w:t>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การดำเนินงานของแต่ละส่วนงานที่รายงานของบริษัทโดยสรุปมีดังนี้</w:t>
      </w:r>
    </w:p>
    <w:p w:rsidR="00FA6A53" w:rsidRPr="00E64F3A" w:rsidRDefault="00FA6A53" w:rsidP="00FA6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64F3A">
        <w:rPr>
          <w:rFonts w:ascii="Angsana New" w:hAnsi="Angsana New"/>
          <w:sz w:val="30"/>
          <w:szCs w:val="30"/>
        </w:rPr>
        <w:t>1</w:t>
      </w:r>
      <w:r w:rsidRPr="00E64F3A">
        <w:rPr>
          <w:rFonts w:ascii="Angsana New" w:hAnsi="Angsana New"/>
          <w:sz w:val="30"/>
          <w:szCs w:val="30"/>
          <w:cs/>
        </w:rPr>
        <w:tab/>
        <w:t>การขายสินค้า</w:t>
      </w:r>
      <w:r w:rsidRPr="00E64F3A">
        <w:rPr>
          <w:rFonts w:ascii="Angsana New" w:hAnsi="Angsana New" w:hint="cs"/>
          <w:sz w:val="30"/>
          <w:szCs w:val="30"/>
          <w:cs/>
        </w:rPr>
        <w:t>และให้บริการ</w:t>
      </w:r>
    </w:p>
    <w:p w:rsidR="00FA6A53" w:rsidRPr="00E64F3A" w:rsidRDefault="00FA6A53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64F3A">
        <w:rPr>
          <w:rFonts w:ascii="Angsana New" w:hAnsi="Angsana New"/>
          <w:sz w:val="30"/>
          <w:szCs w:val="30"/>
        </w:rPr>
        <w:t xml:space="preserve">2 </w:t>
      </w:r>
      <w:r w:rsidRPr="00E64F3A">
        <w:rPr>
          <w:rFonts w:ascii="Angsana New" w:hAnsi="Angsana New"/>
          <w:sz w:val="30"/>
          <w:szCs w:val="30"/>
          <w:cs/>
        </w:rPr>
        <w:tab/>
        <w:t>งานก่อสร้าง</w:t>
      </w:r>
    </w:p>
    <w:p w:rsidR="007C5668" w:rsidRPr="00E64F3A" w:rsidRDefault="0036246F" w:rsidP="00ED1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rPr>
          <w:rFonts w:ascii="AngsanaUPC" w:hAnsi="AngsanaUPC" w:cs="AngsanaUPC"/>
          <w:sz w:val="30"/>
          <w:szCs w:val="30"/>
          <w:cs/>
        </w:rPr>
        <w:sectPr w:rsidR="007C5668" w:rsidRPr="00E64F3A" w:rsidSect="00A5420F">
          <w:footerReference w:type="default" r:id="rId10"/>
          <w:pgSz w:w="11909" w:h="16834" w:code="9"/>
          <w:pgMar w:top="691" w:right="710" w:bottom="576" w:left="1152" w:header="720" w:footer="720" w:gutter="0"/>
          <w:cols w:space="720"/>
          <w:docGrid w:linePitch="245"/>
        </w:sectPr>
      </w:pPr>
      <w:r w:rsidRPr="00E64F3A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ข้อมูลผลการดำเนินงานของแต่ละส่วนงานที่รายงานได้รวมอยู่ดังข้างล่างนี้ผลการดำเนินงานวัดโดยใ</w:t>
      </w:r>
      <w:r w:rsidR="00AE5FCA" w:rsidRPr="00E64F3A">
        <w:rPr>
          <w:rFonts w:ascii="AngsanaUPC" w:hAnsi="AngsanaUPC" w:cs="AngsanaUPC"/>
          <w:sz w:val="30"/>
          <w:szCs w:val="30"/>
          <w:cs/>
        </w:rPr>
        <w:t>ช้กำไรก่อนภาษีเงินได้ของส่วนงาน</w:t>
      </w:r>
      <w:r w:rsidRPr="00E64F3A">
        <w:rPr>
          <w:rFonts w:ascii="AngsanaUPC" w:hAnsi="AngsanaUPC" w:cs="AngsanaUPC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</w:t>
      </w:r>
      <w:r w:rsidR="008D788A" w:rsidRPr="00E64F3A">
        <w:rPr>
          <w:rFonts w:ascii="AngsanaUPC" w:hAnsi="AngsanaUPC" w:cs="AngsanaUPC"/>
          <w:sz w:val="30"/>
          <w:szCs w:val="30"/>
          <w:cs/>
        </w:rPr>
        <w:t>ดสินใจสูงสุดด้านการดำเนินงานของ</w:t>
      </w:r>
      <w:r w:rsidRPr="00E64F3A">
        <w:rPr>
          <w:rFonts w:ascii="AngsanaUPC" w:hAnsi="AngsanaUPC" w:cs="AngsanaUPC"/>
          <w:sz w:val="30"/>
          <w:szCs w:val="30"/>
          <w:cs/>
        </w:rPr>
        <w:t>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</w:t>
      </w:r>
      <w:r w:rsidR="00AE5FCA" w:rsidRPr="00E64F3A">
        <w:rPr>
          <w:rFonts w:ascii="AngsanaUPC" w:hAnsi="AngsanaUPC" w:cs="AngsanaUPC"/>
          <w:sz w:val="30"/>
          <w:szCs w:val="30"/>
          <w:cs/>
        </w:rPr>
        <w:t>รอื่นที่ดำเนินธุรกิจในอุตสาหกรร</w:t>
      </w:r>
      <w:r w:rsidR="00AE5FCA" w:rsidRPr="00E64F3A">
        <w:rPr>
          <w:rFonts w:ascii="AngsanaUPC" w:hAnsi="AngsanaUPC" w:cs="AngsanaUPC" w:hint="cs"/>
          <w:sz w:val="30"/>
          <w:szCs w:val="30"/>
          <w:cs/>
        </w:rPr>
        <w:t>ม</w:t>
      </w:r>
      <w:r w:rsidRPr="00E64F3A">
        <w:rPr>
          <w:rFonts w:ascii="AngsanaUPC" w:hAnsi="AngsanaUPC" w:cs="AngsanaUPC"/>
          <w:sz w:val="30"/>
          <w:szCs w:val="30"/>
          <w:cs/>
        </w:rPr>
        <w:t>เดียวกัน</w:t>
      </w:r>
    </w:p>
    <w:p w:rsidR="007C5668" w:rsidRPr="00E64F3A" w:rsidRDefault="00A9743B" w:rsidP="002B7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7C5668" w:rsidRPr="00E64F3A" w:rsidRDefault="007C5668" w:rsidP="002B7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</w:rPr>
      </w:pP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80"/>
        <w:gridCol w:w="262"/>
        <w:gridCol w:w="1268"/>
      </w:tblGrid>
      <w:tr w:rsidR="00E64F3A" w:rsidRPr="00E64F3A" w:rsidTr="007F51B6">
        <w:trPr>
          <w:tblHeader/>
        </w:trPr>
        <w:tc>
          <w:tcPr>
            <w:tcW w:w="6041" w:type="dxa"/>
            <w:shd w:val="clear" w:color="auto" w:fill="auto"/>
          </w:tcPr>
          <w:p w:rsidR="00885529" w:rsidRPr="00E64F3A" w:rsidRDefault="0088552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:rsidR="00885529" w:rsidRPr="00E64F3A" w:rsidRDefault="0088552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E64F3A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885529" w:rsidRPr="00E64F3A" w:rsidRDefault="0088552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:rsidR="00885529" w:rsidRPr="00E64F3A" w:rsidRDefault="0088552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E64F3A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885529" w:rsidRPr="00E64F3A" w:rsidRDefault="0088552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0" w:type="dxa"/>
            <w:gridSpan w:val="3"/>
            <w:shd w:val="clear" w:color="auto" w:fill="auto"/>
          </w:tcPr>
          <w:p w:rsidR="00885529" w:rsidRPr="00E64F3A" w:rsidRDefault="0088552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64F3A" w:rsidRPr="00E64F3A" w:rsidTr="007F51B6">
        <w:trPr>
          <w:tblHeader/>
        </w:trPr>
        <w:tc>
          <w:tcPr>
            <w:tcW w:w="6041" w:type="dxa"/>
            <w:shd w:val="clear" w:color="auto" w:fill="auto"/>
          </w:tcPr>
          <w:p w:rsidR="00922FF7" w:rsidRPr="00E64F3A" w:rsidRDefault="00922FF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922FF7" w:rsidRPr="00E64F3A" w:rsidRDefault="00922FF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753C3A" w:rsidRPr="00E64F3A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5C390C" w:rsidRPr="00E64F3A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494" w:type="dxa"/>
            <w:shd w:val="clear" w:color="auto" w:fill="auto"/>
          </w:tcPr>
          <w:p w:rsidR="00922FF7" w:rsidRPr="00E64F3A" w:rsidRDefault="00922FF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922FF7" w:rsidRPr="00E64F3A" w:rsidRDefault="00922FF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CC5E60" w:rsidRPr="00E64F3A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5C390C" w:rsidRPr="00E64F3A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922FF7" w:rsidRPr="00E64F3A" w:rsidRDefault="00922FF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922FF7" w:rsidRPr="00E64F3A" w:rsidRDefault="00922FF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753C3A" w:rsidRPr="00E64F3A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5C390C" w:rsidRPr="00E64F3A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63" w:type="dxa"/>
            <w:shd w:val="clear" w:color="auto" w:fill="auto"/>
          </w:tcPr>
          <w:p w:rsidR="00922FF7" w:rsidRPr="00E64F3A" w:rsidRDefault="00922FF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922FF7" w:rsidRPr="00E64F3A" w:rsidRDefault="00922FF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CC5E60" w:rsidRPr="00E64F3A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5C390C" w:rsidRPr="00E64F3A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922FF7" w:rsidRPr="00E64F3A" w:rsidRDefault="00922FF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922FF7" w:rsidRPr="00E64F3A" w:rsidRDefault="00922FF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753C3A" w:rsidRPr="00E64F3A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5C390C" w:rsidRPr="00E64F3A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922FF7" w:rsidRPr="00E64F3A" w:rsidRDefault="00922FF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922FF7" w:rsidRPr="00E64F3A" w:rsidRDefault="00922FF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CC5E60" w:rsidRPr="00E64F3A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5C390C" w:rsidRPr="00E64F3A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  <w:tr w:rsidR="00E64F3A" w:rsidRPr="00E64F3A" w:rsidTr="007F51B6">
        <w:trPr>
          <w:tblHeader/>
        </w:trPr>
        <w:tc>
          <w:tcPr>
            <w:tcW w:w="6041" w:type="dxa"/>
            <w:shd w:val="clear" w:color="auto" w:fill="auto"/>
          </w:tcPr>
          <w:p w:rsidR="00754338" w:rsidRPr="00E64F3A" w:rsidRDefault="00754338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9" w:type="dxa"/>
            <w:gridSpan w:val="11"/>
            <w:shd w:val="clear" w:color="auto" w:fill="auto"/>
          </w:tcPr>
          <w:p w:rsidR="00754338" w:rsidRPr="00E64F3A" w:rsidRDefault="00754338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94625"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หน่วย : </w:t>
            </w: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64F3A" w:rsidRPr="00E64F3A" w:rsidTr="007F51B6">
        <w:tc>
          <w:tcPr>
            <w:tcW w:w="6041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:rsidR="005C390C" w:rsidRPr="00E64F3A" w:rsidRDefault="00932052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1,442,586</w:t>
            </w:r>
          </w:p>
        </w:tc>
        <w:tc>
          <w:tcPr>
            <w:tcW w:w="494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1,652,691</w:t>
            </w:r>
          </w:p>
        </w:tc>
        <w:tc>
          <w:tcPr>
            <w:tcW w:w="262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:rsidR="005C390C" w:rsidRPr="00E64F3A" w:rsidRDefault="00932052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90,343</w:t>
            </w:r>
          </w:p>
        </w:tc>
        <w:tc>
          <w:tcPr>
            <w:tcW w:w="263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35,759</w:t>
            </w:r>
          </w:p>
        </w:tc>
        <w:tc>
          <w:tcPr>
            <w:tcW w:w="262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:rsidR="005C390C" w:rsidRPr="00E64F3A" w:rsidRDefault="00932052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14,532,929</w:t>
            </w:r>
          </w:p>
        </w:tc>
        <w:tc>
          <w:tcPr>
            <w:tcW w:w="262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1,688,450</w:t>
            </w:r>
          </w:p>
        </w:tc>
      </w:tr>
      <w:tr w:rsidR="00E64F3A" w:rsidRPr="00E64F3A" w:rsidTr="007F51B6">
        <w:tc>
          <w:tcPr>
            <w:tcW w:w="6041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390C" w:rsidRPr="00E64F3A" w:rsidRDefault="00932052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1,442,586</w:t>
            </w:r>
          </w:p>
        </w:tc>
        <w:tc>
          <w:tcPr>
            <w:tcW w:w="494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1,652,691</w:t>
            </w:r>
          </w:p>
        </w:tc>
        <w:tc>
          <w:tcPr>
            <w:tcW w:w="262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390C" w:rsidRPr="00E64F3A" w:rsidRDefault="00932052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90,343</w:t>
            </w:r>
          </w:p>
        </w:tc>
        <w:tc>
          <w:tcPr>
            <w:tcW w:w="263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35,759</w:t>
            </w:r>
          </w:p>
        </w:tc>
        <w:tc>
          <w:tcPr>
            <w:tcW w:w="262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5C390C" w:rsidRPr="00E64F3A" w:rsidRDefault="00932052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14,5</w:t>
            </w:r>
            <w:r w:rsidR="00B05782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,929</w:t>
            </w:r>
          </w:p>
        </w:tc>
        <w:tc>
          <w:tcPr>
            <w:tcW w:w="262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1,688,450</w:t>
            </w:r>
          </w:p>
        </w:tc>
      </w:tr>
      <w:tr w:rsidR="00E64F3A" w:rsidRPr="00E64F3A" w:rsidTr="007F51B6">
        <w:tc>
          <w:tcPr>
            <w:tcW w:w="6041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:rsidR="005C390C" w:rsidRPr="00E64F3A" w:rsidRDefault="00932052" w:rsidP="00866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17,3</w:t>
            </w:r>
            <w:r w:rsidR="00745BED" w:rsidRPr="00E64F3A">
              <w:rPr>
                <w:rFonts w:ascii="Angsana New" w:hAnsi="Angsana New"/>
                <w:sz w:val="30"/>
                <w:szCs w:val="30"/>
              </w:rPr>
              <w:t>9</w:t>
            </w:r>
            <w:r w:rsidR="00866332" w:rsidRPr="00E64F3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24,384</w:t>
            </w:r>
          </w:p>
        </w:tc>
      </w:tr>
      <w:tr w:rsidR="00E64F3A" w:rsidRPr="00E64F3A" w:rsidTr="007F51B6">
        <w:tc>
          <w:tcPr>
            <w:tcW w:w="6041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390C" w:rsidRPr="00E64F3A" w:rsidRDefault="00B05782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1,550,</w:t>
            </w:r>
            <w:r w:rsidR="00745BED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327</w:t>
            </w:r>
          </w:p>
        </w:tc>
        <w:tc>
          <w:tcPr>
            <w:tcW w:w="262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1,712,834</w:t>
            </w:r>
          </w:p>
        </w:tc>
      </w:tr>
      <w:tr w:rsidR="00E64F3A" w:rsidRPr="00E64F3A" w:rsidTr="007F51B6">
        <w:tc>
          <w:tcPr>
            <w:tcW w:w="6041" w:type="dxa"/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7F51B6">
        <w:tc>
          <w:tcPr>
            <w:tcW w:w="6041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5C390C" w:rsidRPr="00E64F3A" w:rsidRDefault="00745BED" w:rsidP="005C390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302,033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5C390C" w:rsidRPr="00E64F3A" w:rsidRDefault="005C390C" w:rsidP="005C390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375,054</w:t>
            </w:r>
          </w:p>
        </w:tc>
        <w:tc>
          <w:tcPr>
            <w:tcW w:w="262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5C390C" w:rsidRPr="00E64F3A" w:rsidRDefault="00B05782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24,098</w:t>
            </w:r>
          </w:p>
        </w:tc>
        <w:tc>
          <w:tcPr>
            <w:tcW w:w="263" w:type="dxa"/>
            <w:shd w:val="clear" w:color="auto" w:fill="auto"/>
          </w:tcPr>
          <w:p w:rsidR="005C390C" w:rsidRPr="00E64F3A" w:rsidRDefault="005C390C" w:rsidP="005C390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(36,516)</w:t>
            </w:r>
          </w:p>
        </w:tc>
        <w:tc>
          <w:tcPr>
            <w:tcW w:w="262" w:type="dxa"/>
            <w:shd w:val="clear" w:color="auto" w:fill="auto"/>
          </w:tcPr>
          <w:p w:rsidR="005C390C" w:rsidRPr="00E64F3A" w:rsidRDefault="005C390C" w:rsidP="005C390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5C390C" w:rsidRPr="00E64F3A" w:rsidRDefault="00B05782" w:rsidP="005C390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2146CE"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2146CE"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936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5C390C" w:rsidRPr="00E64F3A" w:rsidRDefault="005C390C" w:rsidP="005C390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5C390C" w:rsidRPr="00E64F3A" w:rsidRDefault="005C390C" w:rsidP="005C390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153,287</w:t>
            </w:r>
          </w:p>
        </w:tc>
      </w:tr>
      <w:tr w:rsidR="00E64F3A" w:rsidRPr="00E64F3A" w:rsidTr="007F51B6">
        <w:tc>
          <w:tcPr>
            <w:tcW w:w="6041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5C390C" w:rsidRPr="00E64F3A" w:rsidRDefault="005C390C" w:rsidP="005C390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5C390C" w:rsidRPr="00E64F3A" w:rsidRDefault="005C390C" w:rsidP="005C390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90C" w:rsidRPr="00E64F3A" w:rsidRDefault="00B05782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(26,2</w:t>
            </w:r>
            <w:r w:rsidR="00C430DE" w:rsidRPr="00E64F3A">
              <w:rPr>
                <w:rFonts w:ascii="Angsana New" w:hAnsi="Angsana New"/>
                <w:sz w:val="30"/>
                <w:szCs w:val="30"/>
              </w:rPr>
              <w:t>96</w:t>
            </w:r>
            <w:r w:rsidRPr="00E64F3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(37,511)</w:t>
            </w:r>
          </w:p>
        </w:tc>
      </w:tr>
      <w:tr w:rsidR="00E64F3A" w:rsidRPr="00E64F3A" w:rsidTr="007F51B6">
        <w:tc>
          <w:tcPr>
            <w:tcW w:w="6041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390C" w:rsidRPr="00E64F3A" w:rsidRDefault="00B05782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2146CE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146CE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640</w:t>
            </w:r>
          </w:p>
        </w:tc>
        <w:tc>
          <w:tcPr>
            <w:tcW w:w="262" w:type="dxa"/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115,776</w:t>
            </w:r>
          </w:p>
        </w:tc>
      </w:tr>
      <w:tr w:rsidR="00E64F3A" w:rsidRPr="00E64F3A" w:rsidTr="007F51B6">
        <w:trPr>
          <w:trHeight w:val="511"/>
        </w:trPr>
        <w:tc>
          <w:tcPr>
            <w:tcW w:w="6041" w:type="dxa"/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53C3A" w:rsidRPr="00E64F3A" w:rsidRDefault="00753C3A" w:rsidP="00753C3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7F51B6">
        <w:tc>
          <w:tcPr>
            <w:tcW w:w="6041" w:type="dxa"/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753C3A" w:rsidRPr="00E64F3A" w:rsidRDefault="00753C3A" w:rsidP="0075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4F3A" w:rsidRPr="00E64F3A" w:rsidTr="007F51B6">
        <w:tc>
          <w:tcPr>
            <w:tcW w:w="6041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118,684</w:t>
            </w:r>
          </w:p>
        </w:tc>
        <w:tc>
          <w:tcPr>
            <w:tcW w:w="494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127,216</w:t>
            </w:r>
          </w:p>
        </w:tc>
        <w:tc>
          <w:tcPr>
            <w:tcW w:w="262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118,684</w:t>
            </w:r>
          </w:p>
        </w:tc>
        <w:tc>
          <w:tcPr>
            <w:tcW w:w="262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127,216</w:t>
            </w:r>
          </w:p>
        </w:tc>
      </w:tr>
      <w:tr w:rsidR="00E64F3A" w:rsidRPr="00E64F3A" w:rsidTr="007F51B6">
        <w:tc>
          <w:tcPr>
            <w:tcW w:w="6041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(2,292)</w:t>
            </w:r>
          </w:p>
        </w:tc>
        <w:tc>
          <w:tcPr>
            <w:tcW w:w="494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3,538</w:t>
            </w:r>
          </w:p>
        </w:tc>
        <w:tc>
          <w:tcPr>
            <w:tcW w:w="262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(2,292)</w:t>
            </w:r>
          </w:p>
        </w:tc>
        <w:tc>
          <w:tcPr>
            <w:tcW w:w="262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3,538</w:t>
            </w:r>
          </w:p>
        </w:tc>
      </w:tr>
      <w:tr w:rsidR="00E64F3A" w:rsidRPr="00E64F3A" w:rsidTr="007F51B6">
        <w:tc>
          <w:tcPr>
            <w:tcW w:w="6041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(กลับรายการ) หนี้สูญและหนี้สงสัยจะสูญ</w:t>
            </w:r>
          </w:p>
        </w:tc>
        <w:tc>
          <w:tcPr>
            <w:tcW w:w="1047" w:type="dxa"/>
            <w:shd w:val="clear" w:color="auto" w:fill="auto"/>
          </w:tcPr>
          <w:p w:rsidR="007F51B6" w:rsidRPr="00E64F3A" w:rsidRDefault="007F51B6" w:rsidP="00F30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</w:t>
            </w:r>
            <w:r w:rsidR="00F30B63" w:rsidRPr="00E64F3A">
              <w:rPr>
                <w:rFonts w:ascii="Angsana New" w:hAnsi="Angsana New"/>
                <w:sz w:val="30"/>
                <w:szCs w:val="30"/>
              </w:rPr>
              <w:t>1,112</w:t>
            </w:r>
            <w:r w:rsidRPr="00E64F3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94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17,472</w:t>
            </w:r>
          </w:p>
        </w:tc>
        <w:tc>
          <w:tcPr>
            <w:tcW w:w="262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7F51B6" w:rsidRPr="00E64F3A" w:rsidRDefault="007F51B6" w:rsidP="00F30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</w:t>
            </w:r>
            <w:r w:rsidR="00F30B63" w:rsidRPr="00E64F3A">
              <w:rPr>
                <w:rFonts w:ascii="Angsana New" w:hAnsi="Angsana New"/>
                <w:sz w:val="30"/>
                <w:szCs w:val="30"/>
              </w:rPr>
              <w:t>1,112</w:t>
            </w:r>
            <w:r w:rsidRPr="00E64F3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7F51B6" w:rsidRPr="00E64F3A" w:rsidRDefault="007F51B6" w:rsidP="007F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17,472</w:t>
            </w:r>
          </w:p>
        </w:tc>
      </w:tr>
    </w:tbl>
    <w:p w:rsidR="00EF194B" w:rsidRPr="00E64F3A" w:rsidRDefault="00EF194B" w:rsidP="002B7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  <w:sectPr w:rsidR="00EF194B" w:rsidRPr="00E64F3A" w:rsidSect="007C5668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:rsidR="007C5668" w:rsidRPr="00E64F3A" w:rsidRDefault="00D77877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</w:rPr>
      </w:pPr>
      <w:r w:rsidRPr="00E64F3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lastRenderedPageBreak/>
        <w:t>ส่วนงานภูมิศาสตร์</w:t>
      </w:r>
    </w:p>
    <w:p w:rsidR="00D77877" w:rsidRPr="00E64F3A" w:rsidRDefault="00D77877" w:rsidP="00E75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64F3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บริษัทดำเนินธุรกิจเฉพาะในประเทศเท่านั้น </w:t>
      </w:r>
      <w:r w:rsidRPr="00E64F3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:rsidR="00190522" w:rsidRPr="00E64F3A" w:rsidRDefault="00190522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091326" w:rsidRPr="00E64F3A" w:rsidRDefault="00091326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right="27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64F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:rsidR="00091326" w:rsidRPr="00E64F3A" w:rsidRDefault="00091326" w:rsidP="00091326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64F3A">
        <w:rPr>
          <w:rFonts w:ascii="Angsana New" w:hAnsi="Angsana New" w:hint="cs"/>
          <w:sz w:val="30"/>
          <w:szCs w:val="30"/>
          <w:cs/>
        </w:rPr>
        <w:t>รายได้จากลูกค้า</w:t>
      </w:r>
      <w:r w:rsidR="00781639" w:rsidRPr="00E64F3A">
        <w:rPr>
          <w:rFonts w:ascii="Angsana New" w:hAnsi="Angsana New" w:hint="cs"/>
          <w:sz w:val="30"/>
          <w:szCs w:val="30"/>
          <w:cs/>
        </w:rPr>
        <w:t>รายหนึ่ง</w:t>
      </w:r>
      <w:r w:rsidR="00FF31A1" w:rsidRPr="00E64F3A">
        <w:rPr>
          <w:rFonts w:ascii="Angsana New" w:hAnsi="Angsana New" w:hint="cs"/>
          <w:sz w:val="30"/>
          <w:szCs w:val="30"/>
          <w:cs/>
        </w:rPr>
        <w:t>ซึ่งเป็นกิจการที่เกี่ยวข้องกัน</w:t>
      </w:r>
      <w:r w:rsidRPr="00E64F3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ของบริษัทเป็น</w:t>
      </w:r>
      <w:r w:rsidR="00781639" w:rsidRPr="00E64F3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จำนวนเงิน</w:t>
      </w:r>
      <w:r w:rsidR="00775AE2" w:rsidRPr="00E64F3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ประมาณ</w:t>
      </w:r>
      <w:r w:rsidR="00FF31A1" w:rsidRPr="00E64F3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bookmarkStart w:id="29" w:name="_Hlk31812899"/>
      <w:r w:rsidR="00DE28DC" w:rsidRPr="00E64F3A">
        <w:rPr>
          <w:rFonts w:ascii="Angsana New" w:hAnsi="Angsana New"/>
          <w:snapToGrid w:val="0"/>
          <w:sz w:val="30"/>
          <w:szCs w:val="30"/>
          <w:lang w:eastAsia="th-TH"/>
        </w:rPr>
        <w:t>99.56</w:t>
      </w:r>
      <w:r w:rsidR="00F43233" w:rsidRPr="00E64F3A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bookmarkEnd w:id="29"/>
      <w:r w:rsidRPr="00E64F3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Pr="00E64F3A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="00114872" w:rsidRPr="00E64F3A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</w:t>
      </w:r>
      <w:r w:rsidR="00ED7F7E" w:rsidRPr="00E64F3A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6</w:t>
      </w:r>
      <w:r w:rsidR="00DE28DC" w:rsidRPr="00E64F3A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</w:t>
      </w:r>
      <w:r w:rsidR="00114872" w:rsidRPr="00E64F3A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:</w:t>
      </w:r>
      <w:r w:rsidRPr="00E64F3A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bookmarkStart w:id="30" w:name="_Hlk31812917"/>
      <w:r w:rsidR="00DE28DC" w:rsidRPr="00E64F3A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296.51</w:t>
      </w:r>
      <w:r w:rsidR="007246AF" w:rsidRPr="00E64F3A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bookmarkEnd w:id="30"/>
      <w:r w:rsidRPr="00E64F3A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ล้านบาท)</w:t>
      </w:r>
      <w:r w:rsidRPr="00E64F3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จากรายได้รวมของบริษัท</w:t>
      </w:r>
    </w:p>
    <w:p w:rsidR="005D2F29" w:rsidRPr="00E64F3A" w:rsidRDefault="005D2F29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22109" w:rsidRPr="00E64F3A" w:rsidRDefault="00740DA1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</w:rPr>
        <w:t>2</w:t>
      </w:r>
      <w:r w:rsidR="00B74074" w:rsidRPr="00E64F3A">
        <w:rPr>
          <w:rFonts w:ascii="Angsana New" w:hAnsi="Angsana New"/>
          <w:b/>
          <w:bCs/>
          <w:sz w:val="30"/>
          <w:szCs w:val="30"/>
        </w:rPr>
        <w:t>5</w:t>
      </w:r>
      <w:r w:rsidRPr="00E64F3A">
        <w:rPr>
          <w:rFonts w:ascii="Angsana New" w:hAnsi="Angsana New"/>
          <w:b/>
          <w:bCs/>
          <w:sz w:val="30"/>
          <w:szCs w:val="30"/>
        </w:rPr>
        <w:tab/>
      </w:r>
      <w:r w:rsidR="00E24FF9" w:rsidRPr="00E64F3A">
        <w:rPr>
          <w:rFonts w:ascii="Angsana New" w:hAnsi="Angsana New"/>
          <w:b/>
          <w:bCs/>
          <w:sz w:val="30"/>
          <w:szCs w:val="30"/>
          <w:cs/>
        </w:rPr>
        <w:t>ค่าใช้จ่ายในการขาย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170"/>
        <w:gridCol w:w="1350"/>
        <w:gridCol w:w="270"/>
        <w:gridCol w:w="1350"/>
      </w:tblGrid>
      <w:tr w:rsidR="00E64F3A" w:rsidRPr="00E64F3A">
        <w:trPr>
          <w:tblHeader/>
        </w:trPr>
        <w:tc>
          <w:tcPr>
            <w:tcW w:w="5040" w:type="dxa"/>
          </w:tcPr>
          <w:p w:rsidR="00F936F3" w:rsidRPr="00E64F3A" w:rsidRDefault="00F936F3" w:rsidP="00626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936F3" w:rsidRPr="00E64F3A" w:rsidRDefault="00F936F3" w:rsidP="00E0108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F936F3" w:rsidRPr="00E64F3A" w:rsidRDefault="00F936F3" w:rsidP="00E01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256</w:t>
            </w:r>
            <w:r w:rsidR="005C390C" w:rsidRPr="00E64F3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F936F3" w:rsidRPr="00E64F3A" w:rsidRDefault="00F936F3" w:rsidP="00D22109"/>
        </w:tc>
        <w:tc>
          <w:tcPr>
            <w:tcW w:w="1350" w:type="dxa"/>
          </w:tcPr>
          <w:p w:rsidR="00F936F3" w:rsidRPr="00E64F3A" w:rsidRDefault="00F936F3" w:rsidP="00D2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25</w:t>
            </w:r>
            <w:r w:rsidR="00712204" w:rsidRPr="00E64F3A">
              <w:rPr>
                <w:rFonts w:ascii="Angsana New" w:hAnsi="Angsana New"/>
                <w:sz w:val="30"/>
                <w:szCs w:val="30"/>
              </w:rPr>
              <w:t>6</w:t>
            </w:r>
            <w:r w:rsidR="005C390C" w:rsidRPr="00E64F3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64F3A" w:rsidRPr="00E64F3A">
        <w:trPr>
          <w:tblHeader/>
        </w:trPr>
        <w:tc>
          <w:tcPr>
            <w:tcW w:w="5040" w:type="dxa"/>
          </w:tcPr>
          <w:p w:rsidR="0030734A" w:rsidRPr="00E64F3A" w:rsidRDefault="0030734A" w:rsidP="0030734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0734A" w:rsidRPr="00E64F3A" w:rsidRDefault="0030734A" w:rsidP="0030734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30734A" w:rsidRPr="00E64F3A" w:rsidRDefault="0030734A" w:rsidP="0030734A">
            <w:pPr>
              <w:ind w:left="-108" w:right="-108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94625"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D94625"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64F3A" w:rsidRPr="00E64F3A">
        <w:trPr>
          <w:cantSplit/>
        </w:trPr>
        <w:tc>
          <w:tcPr>
            <w:tcW w:w="5040" w:type="dxa"/>
          </w:tcPr>
          <w:p w:rsidR="005C390C" w:rsidRPr="00E64F3A" w:rsidRDefault="005C390C" w:rsidP="005C390C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70" w:type="dxa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C390C" w:rsidRPr="00E64F3A" w:rsidRDefault="002D6E99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3,540</w:t>
            </w:r>
          </w:p>
        </w:tc>
        <w:tc>
          <w:tcPr>
            <w:tcW w:w="270" w:type="dxa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6,986</w:t>
            </w:r>
          </w:p>
        </w:tc>
      </w:tr>
      <w:tr w:rsidR="00E64F3A" w:rsidRPr="00E64F3A">
        <w:trPr>
          <w:cantSplit/>
        </w:trPr>
        <w:tc>
          <w:tcPr>
            <w:tcW w:w="5040" w:type="dxa"/>
          </w:tcPr>
          <w:p w:rsidR="005C390C" w:rsidRPr="00E64F3A" w:rsidRDefault="005C390C" w:rsidP="005C390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70" w:type="dxa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5C390C" w:rsidRPr="00E64F3A" w:rsidRDefault="002D6E99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12,268</w:t>
            </w:r>
          </w:p>
        </w:tc>
        <w:tc>
          <w:tcPr>
            <w:tcW w:w="270" w:type="dxa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E64F3A">
              <w:rPr>
                <w:rFonts w:ascii="Angsana New" w:hAnsi="Angsana New"/>
                <w:sz w:val="30"/>
                <w:szCs w:val="30"/>
              </w:rPr>
              <w:t>,272</w:t>
            </w:r>
          </w:p>
        </w:tc>
      </w:tr>
      <w:tr w:rsidR="00E64F3A" w:rsidRPr="00E64F3A">
        <w:trPr>
          <w:cantSplit/>
        </w:trPr>
        <w:tc>
          <w:tcPr>
            <w:tcW w:w="5040" w:type="dxa"/>
          </w:tcPr>
          <w:p w:rsidR="005C390C" w:rsidRPr="00E64F3A" w:rsidRDefault="005C390C" w:rsidP="005C390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1170" w:type="dxa"/>
          </w:tcPr>
          <w:p w:rsidR="005C390C" w:rsidRPr="00E64F3A" w:rsidRDefault="005C390C" w:rsidP="005C390C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5C390C" w:rsidRPr="00E64F3A" w:rsidRDefault="002D6E99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1,366</w:t>
            </w:r>
          </w:p>
        </w:tc>
        <w:tc>
          <w:tcPr>
            <w:tcW w:w="270" w:type="dxa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1,261</w:t>
            </w:r>
          </w:p>
        </w:tc>
      </w:tr>
      <w:tr w:rsidR="00E64F3A" w:rsidRPr="00E64F3A">
        <w:trPr>
          <w:cantSplit/>
        </w:trPr>
        <w:tc>
          <w:tcPr>
            <w:tcW w:w="5040" w:type="dxa"/>
          </w:tcPr>
          <w:p w:rsidR="005C390C" w:rsidRPr="00E64F3A" w:rsidRDefault="005C390C" w:rsidP="005C390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170" w:type="dxa"/>
          </w:tcPr>
          <w:p w:rsidR="005C390C" w:rsidRPr="00E64F3A" w:rsidRDefault="005C390C" w:rsidP="005C390C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5C390C" w:rsidRPr="00E64F3A" w:rsidRDefault="002D6E99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3,246</w:t>
            </w:r>
          </w:p>
        </w:tc>
        <w:tc>
          <w:tcPr>
            <w:tcW w:w="270" w:type="dxa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3,855</w:t>
            </w:r>
          </w:p>
        </w:tc>
      </w:tr>
      <w:tr w:rsidR="005C390C" w:rsidRPr="00E64F3A">
        <w:trPr>
          <w:cantSplit/>
        </w:trPr>
        <w:tc>
          <w:tcPr>
            <w:tcW w:w="5040" w:type="dxa"/>
          </w:tcPr>
          <w:p w:rsidR="005C390C" w:rsidRPr="00E64F3A" w:rsidRDefault="005C390C" w:rsidP="005C390C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5C390C" w:rsidRPr="00E64F3A" w:rsidRDefault="005C390C" w:rsidP="005C390C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5C390C" w:rsidRPr="00E64F3A" w:rsidRDefault="002D6E99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20,420</w:t>
            </w:r>
          </w:p>
        </w:tc>
        <w:tc>
          <w:tcPr>
            <w:tcW w:w="270" w:type="dxa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22,374</w:t>
            </w:r>
          </w:p>
        </w:tc>
      </w:tr>
    </w:tbl>
    <w:p w:rsidR="00185A60" w:rsidRPr="00E64F3A" w:rsidRDefault="00185A60" w:rsidP="002F6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F6EB0" w:rsidRPr="00E64F3A" w:rsidRDefault="00984F77" w:rsidP="008B2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</w:rPr>
        <w:t>2</w:t>
      </w:r>
      <w:r w:rsidR="00B74074" w:rsidRPr="00E64F3A">
        <w:rPr>
          <w:rFonts w:ascii="Angsana New" w:hAnsi="Angsana New"/>
          <w:b/>
          <w:bCs/>
          <w:sz w:val="30"/>
          <w:szCs w:val="30"/>
        </w:rPr>
        <w:t>6</w:t>
      </w:r>
      <w:r w:rsidR="002F6EB0" w:rsidRPr="00E64F3A">
        <w:rPr>
          <w:rFonts w:ascii="Angsana New" w:hAnsi="Angsana New"/>
          <w:b/>
          <w:bCs/>
          <w:sz w:val="30"/>
          <w:szCs w:val="30"/>
        </w:rPr>
        <w:tab/>
      </w:r>
      <w:r w:rsidR="00EC4070" w:rsidRPr="00E64F3A">
        <w:rPr>
          <w:rFonts w:ascii="Angsana New" w:hAnsi="Angsana New"/>
          <w:b/>
          <w:bCs/>
          <w:sz w:val="30"/>
          <w:szCs w:val="30"/>
          <w:cs/>
        </w:rPr>
        <w:t>ค่าใช้จ่ายในการ</w:t>
      </w:r>
      <w:r w:rsidR="002F6EB0" w:rsidRPr="00E64F3A">
        <w:rPr>
          <w:rFonts w:ascii="Angsana New" w:hAnsi="Angsana New"/>
          <w:b/>
          <w:bCs/>
          <w:sz w:val="30"/>
          <w:szCs w:val="30"/>
          <w:cs/>
        </w:rPr>
        <w:t>บริหาร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080"/>
        <w:gridCol w:w="180"/>
        <w:gridCol w:w="90"/>
        <w:gridCol w:w="990"/>
        <w:gridCol w:w="90"/>
        <w:gridCol w:w="180"/>
        <w:gridCol w:w="1260"/>
        <w:gridCol w:w="270"/>
        <w:gridCol w:w="1260"/>
      </w:tblGrid>
      <w:tr w:rsidR="00E64F3A" w:rsidRPr="00E64F3A" w:rsidTr="00D94625">
        <w:trPr>
          <w:tblHeader/>
        </w:trPr>
        <w:tc>
          <w:tcPr>
            <w:tcW w:w="2790" w:type="dxa"/>
          </w:tcPr>
          <w:p w:rsidR="0015141C" w:rsidRPr="00E64F3A" w:rsidRDefault="0015141C" w:rsidP="00D94625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5141C" w:rsidRPr="00E64F3A" w:rsidRDefault="0015141C" w:rsidP="00D9462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5141C" w:rsidRPr="00E64F3A" w:rsidRDefault="0015141C" w:rsidP="00D94625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15141C" w:rsidRPr="00E64F3A" w:rsidRDefault="0015141C" w:rsidP="00D94625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5141C" w:rsidRPr="00E64F3A" w:rsidRDefault="0015141C" w:rsidP="00D94625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15141C" w:rsidRPr="00E64F3A" w:rsidRDefault="0015141C" w:rsidP="00D94625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5141C" w:rsidRPr="00E64F3A" w:rsidRDefault="0015141C" w:rsidP="00D94625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DF73D1" w:rsidRPr="00E64F3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56A46" w:rsidRPr="00E64F3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15141C" w:rsidRPr="00E64F3A" w:rsidRDefault="0015141C" w:rsidP="00D94625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5141C" w:rsidRPr="00E64F3A" w:rsidRDefault="0015141C" w:rsidP="00D94625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12204" w:rsidRPr="00E64F3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56A46" w:rsidRPr="00E64F3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E64F3A" w:rsidRPr="00E64F3A" w:rsidTr="00706EAB">
        <w:trPr>
          <w:tblHeader/>
        </w:trPr>
        <w:tc>
          <w:tcPr>
            <w:tcW w:w="5040" w:type="dxa"/>
            <w:gridSpan w:val="4"/>
          </w:tcPr>
          <w:p w:rsidR="00F43233" w:rsidRPr="00E64F3A" w:rsidRDefault="00F43233" w:rsidP="00706EAB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</w:tcPr>
          <w:p w:rsidR="00F43233" w:rsidRPr="00E64F3A" w:rsidRDefault="00F43233" w:rsidP="00706EA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4"/>
          </w:tcPr>
          <w:p w:rsidR="00F43233" w:rsidRPr="00E64F3A" w:rsidRDefault="00F43233" w:rsidP="00706EAB">
            <w:pPr>
              <w:ind w:left="-108" w:right="-108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E64F3A" w:rsidRPr="00E64F3A" w:rsidTr="005175F2">
        <w:trPr>
          <w:cantSplit/>
        </w:trPr>
        <w:tc>
          <w:tcPr>
            <w:tcW w:w="2790" w:type="dxa"/>
            <w:vAlign w:val="bottom"/>
          </w:tcPr>
          <w:p w:rsidR="005C390C" w:rsidRPr="00E64F3A" w:rsidRDefault="005C390C" w:rsidP="005C390C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990" w:type="dxa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3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C390C" w:rsidRPr="00E64F3A" w:rsidRDefault="002D6E99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98,726</w:t>
            </w:r>
          </w:p>
        </w:tc>
        <w:tc>
          <w:tcPr>
            <w:tcW w:w="270" w:type="dxa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99,674</w:t>
            </w:r>
          </w:p>
        </w:tc>
      </w:tr>
      <w:tr w:rsidR="00E64F3A" w:rsidRPr="00E64F3A" w:rsidTr="005175F2">
        <w:trPr>
          <w:cantSplit/>
        </w:trPr>
        <w:tc>
          <w:tcPr>
            <w:tcW w:w="2790" w:type="dxa"/>
          </w:tcPr>
          <w:p w:rsidR="005C390C" w:rsidRPr="00E64F3A" w:rsidRDefault="005C390C" w:rsidP="005C390C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C390C" w:rsidRPr="00E64F3A" w:rsidRDefault="002D6E99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8,904</w:t>
            </w:r>
          </w:p>
        </w:tc>
        <w:tc>
          <w:tcPr>
            <w:tcW w:w="270" w:type="dxa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11,499</w:t>
            </w:r>
          </w:p>
        </w:tc>
      </w:tr>
      <w:tr w:rsidR="00E64F3A" w:rsidRPr="00E64F3A" w:rsidTr="00960171">
        <w:trPr>
          <w:cantSplit/>
        </w:trPr>
        <w:tc>
          <w:tcPr>
            <w:tcW w:w="2790" w:type="dxa"/>
          </w:tcPr>
          <w:p w:rsidR="005C390C" w:rsidRPr="00E64F3A" w:rsidRDefault="005C390C" w:rsidP="005C390C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ค่าเช่าอาคารสำนักงาน</w:t>
            </w:r>
          </w:p>
        </w:tc>
        <w:tc>
          <w:tcPr>
            <w:tcW w:w="990" w:type="dxa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C390C" w:rsidRPr="00E64F3A" w:rsidRDefault="002D6E99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10,488</w:t>
            </w:r>
          </w:p>
        </w:tc>
      </w:tr>
      <w:tr w:rsidR="00E64F3A" w:rsidRPr="00E64F3A" w:rsidTr="00960171">
        <w:trPr>
          <w:cantSplit/>
        </w:trPr>
        <w:tc>
          <w:tcPr>
            <w:tcW w:w="2790" w:type="dxa"/>
          </w:tcPr>
          <w:p w:rsidR="005C390C" w:rsidRPr="00E64F3A" w:rsidRDefault="005C390C" w:rsidP="005C390C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ค่าบริการที่ปรึกษา</w:t>
            </w:r>
          </w:p>
        </w:tc>
        <w:tc>
          <w:tcPr>
            <w:tcW w:w="990" w:type="dxa"/>
          </w:tcPr>
          <w:p w:rsidR="005C390C" w:rsidRPr="00E64F3A" w:rsidRDefault="005C390C" w:rsidP="005C390C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5C390C" w:rsidRPr="00E64F3A" w:rsidRDefault="005C390C" w:rsidP="005C3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5C390C" w:rsidRPr="00E64F3A" w:rsidRDefault="005C390C" w:rsidP="005C3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C390C" w:rsidRPr="00E64F3A" w:rsidRDefault="002D6E99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484</w:t>
            </w:r>
          </w:p>
        </w:tc>
        <w:tc>
          <w:tcPr>
            <w:tcW w:w="270" w:type="dxa"/>
          </w:tcPr>
          <w:p w:rsidR="005C390C" w:rsidRPr="00E64F3A" w:rsidRDefault="005C390C" w:rsidP="005C3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5,849</w:t>
            </w:r>
          </w:p>
        </w:tc>
      </w:tr>
      <w:tr w:rsidR="00E64F3A" w:rsidRPr="00E64F3A" w:rsidTr="00694C76">
        <w:trPr>
          <w:cantSplit/>
        </w:trPr>
        <w:tc>
          <w:tcPr>
            <w:tcW w:w="4860" w:type="dxa"/>
            <w:gridSpan w:val="3"/>
          </w:tcPr>
          <w:p w:rsidR="006B3D14" w:rsidRPr="00E64F3A" w:rsidRDefault="006B3D14" w:rsidP="006B3D14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) หนี้สูญและ</w:t>
            </w:r>
          </w:p>
          <w:p w:rsidR="006B3D14" w:rsidRPr="00E64F3A" w:rsidRDefault="006B3D14" w:rsidP="006B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ค่าาเผื่อผลขาดทุนด้านเครดิตที่คาดว่าจะเกิดขึ้น </w:t>
            </w:r>
          </w:p>
          <w:p w:rsidR="006B3D14" w:rsidRPr="00E64F3A" w:rsidRDefault="006B3D14" w:rsidP="006B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72" w:hanging="7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(2562: ค่าเผื่อหนี้สงสัยจะสูญ)</w:t>
            </w:r>
          </w:p>
        </w:tc>
        <w:tc>
          <w:tcPr>
            <w:tcW w:w="270" w:type="dxa"/>
            <w:gridSpan w:val="2"/>
          </w:tcPr>
          <w:p w:rsidR="006B3D14" w:rsidRPr="00E64F3A" w:rsidRDefault="006B3D14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B3D14" w:rsidRPr="00E64F3A" w:rsidRDefault="006B3D14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49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6B3D14" w:rsidRPr="00E64F3A" w:rsidRDefault="006B3D14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B3D14" w:rsidRPr="00E64F3A" w:rsidRDefault="006B3D14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(1,554)</w:t>
            </w:r>
          </w:p>
        </w:tc>
        <w:tc>
          <w:tcPr>
            <w:tcW w:w="270" w:type="dxa"/>
          </w:tcPr>
          <w:p w:rsidR="006B3D14" w:rsidRPr="00E64F3A" w:rsidRDefault="006B3D14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B3D14" w:rsidRPr="00E64F3A" w:rsidRDefault="006B3D14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18,607</w:t>
            </w:r>
          </w:p>
        </w:tc>
      </w:tr>
      <w:tr w:rsidR="00E64F3A" w:rsidRPr="00E64F3A" w:rsidTr="00712204">
        <w:trPr>
          <w:cantSplit/>
        </w:trPr>
        <w:tc>
          <w:tcPr>
            <w:tcW w:w="2790" w:type="dxa"/>
          </w:tcPr>
          <w:p w:rsidR="005C390C" w:rsidRPr="00E64F3A" w:rsidRDefault="005C390C" w:rsidP="005C390C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</w:tcPr>
          <w:p w:rsidR="005C390C" w:rsidRPr="00E64F3A" w:rsidRDefault="005C390C" w:rsidP="005C390C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C390C" w:rsidRPr="00E64F3A" w:rsidRDefault="002146CE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22,614</w:t>
            </w:r>
          </w:p>
        </w:tc>
        <w:tc>
          <w:tcPr>
            <w:tcW w:w="270" w:type="dxa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41,145</w:t>
            </w:r>
          </w:p>
        </w:tc>
      </w:tr>
      <w:tr w:rsidR="005C390C" w:rsidRPr="00E64F3A" w:rsidTr="00712204">
        <w:trPr>
          <w:cantSplit/>
        </w:trPr>
        <w:tc>
          <w:tcPr>
            <w:tcW w:w="2790" w:type="dxa"/>
          </w:tcPr>
          <w:p w:rsidR="005C390C" w:rsidRPr="00E64F3A" w:rsidRDefault="005C390C" w:rsidP="005C390C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5C390C" w:rsidRPr="00E64F3A" w:rsidRDefault="005C390C" w:rsidP="005C390C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C390C" w:rsidRPr="00E64F3A" w:rsidRDefault="002146CE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129,174</w:t>
            </w:r>
          </w:p>
        </w:tc>
        <w:tc>
          <w:tcPr>
            <w:tcW w:w="270" w:type="dxa"/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C390C" w:rsidRPr="00E64F3A" w:rsidRDefault="005C390C" w:rsidP="005C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187,262</w:t>
            </w:r>
          </w:p>
        </w:tc>
      </w:tr>
    </w:tbl>
    <w:p w:rsidR="00190522" w:rsidRPr="00E64F3A" w:rsidRDefault="00190522" w:rsidP="00CC2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626215" w:rsidRPr="00E64F3A" w:rsidRDefault="00626215" w:rsidP="00CC2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086BA3" w:rsidRPr="00E64F3A" w:rsidRDefault="00086BA3" w:rsidP="00CC2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F43233" w:rsidRPr="00E64F3A" w:rsidRDefault="00F43233" w:rsidP="00CC2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177315" w:rsidRPr="00E64F3A" w:rsidRDefault="006770D1" w:rsidP="00CC2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</w:rPr>
        <w:t>2</w:t>
      </w:r>
      <w:r w:rsidR="00B74074" w:rsidRPr="00E64F3A">
        <w:rPr>
          <w:rFonts w:ascii="Angsana New" w:hAnsi="Angsana New"/>
          <w:b/>
          <w:bCs/>
          <w:sz w:val="30"/>
          <w:szCs w:val="30"/>
        </w:rPr>
        <w:t>7</w:t>
      </w:r>
      <w:r w:rsidR="00F76075" w:rsidRPr="00E64F3A">
        <w:rPr>
          <w:rFonts w:ascii="Angsana New" w:hAnsi="Angsana New"/>
          <w:b/>
          <w:bCs/>
          <w:sz w:val="30"/>
          <w:szCs w:val="30"/>
        </w:rPr>
        <w:tab/>
      </w:r>
      <w:r w:rsidR="00F76075" w:rsidRPr="00E64F3A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ค่าใช้จ่ายผลประโยชน์ของพนักงาน</w:t>
      </w:r>
      <w:r w:rsidR="00F76075" w:rsidRPr="00E64F3A">
        <w:rPr>
          <w:rFonts w:ascii="Angsana New" w:hAnsi="Angsana New"/>
          <w:sz w:val="30"/>
          <w:szCs w:val="30"/>
          <w:cs/>
        </w:rPr>
        <w:t xml:space="preserve"> 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170"/>
        <w:gridCol w:w="1350"/>
        <w:gridCol w:w="270"/>
        <w:gridCol w:w="1260"/>
      </w:tblGrid>
      <w:tr w:rsidR="00E64F3A" w:rsidRPr="00E64F3A" w:rsidTr="00960171">
        <w:trPr>
          <w:tblHeader/>
        </w:trPr>
        <w:tc>
          <w:tcPr>
            <w:tcW w:w="5130" w:type="dxa"/>
          </w:tcPr>
          <w:p w:rsidR="00E0108C" w:rsidRPr="00E64F3A" w:rsidRDefault="00E0108C" w:rsidP="003D7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0108C" w:rsidRPr="00E64F3A" w:rsidRDefault="00E0108C" w:rsidP="00E0108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E0108C" w:rsidRPr="00E64F3A" w:rsidRDefault="00E0108C" w:rsidP="00E01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25</w:t>
            </w:r>
            <w:r w:rsidR="00A71245" w:rsidRPr="00E64F3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56A46" w:rsidRPr="00E64F3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E0108C" w:rsidRPr="00E64F3A" w:rsidRDefault="00E0108C" w:rsidP="00E01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0108C" w:rsidRPr="00E64F3A" w:rsidRDefault="00E0108C" w:rsidP="00E01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25</w:t>
            </w:r>
            <w:r w:rsidR="00712204" w:rsidRPr="00E64F3A">
              <w:rPr>
                <w:rFonts w:ascii="Angsana New" w:hAnsi="Angsana New"/>
                <w:sz w:val="30"/>
                <w:szCs w:val="30"/>
              </w:rPr>
              <w:t>6</w:t>
            </w:r>
            <w:r w:rsidR="00156A46" w:rsidRPr="00E64F3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64F3A" w:rsidRPr="00E64F3A" w:rsidTr="00960171">
        <w:trPr>
          <w:tblHeader/>
        </w:trPr>
        <w:tc>
          <w:tcPr>
            <w:tcW w:w="5130" w:type="dxa"/>
          </w:tcPr>
          <w:p w:rsidR="0030734A" w:rsidRPr="00E64F3A" w:rsidRDefault="0030734A" w:rsidP="0030734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0734A" w:rsidRPr="00E64F3A" w:rsidRDefault="0030734A" w:rsidP="0030734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30734A" w:rsidRPr="00E64F3A" w:rsidRDefault="0030734A" w:rsidP="0030734A">
            <w:pPr>
              <w:ind w:left="-108" w:right="-108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94625"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D94625"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64F3A" w:rsidRPr="00E64F3A" w:rsidTr="00960171">
        <w:trPr>
          <w:cantSplit/>
        </w:trPr>
        <w:tc>
          <w:tcPr>
            <w:tcW w:w="5130" w:type="dxa"/>
            <w:vAlign w:val="bottom"/>
          </w:tcPr>
          <w:p w:rsidR="00156A46" w:rsidRPr="00E64F3A" w:rsidRDefault="00156A46" w:rsidP="00156A46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เงินเดือ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 xml:space="preserve">น 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ค่าแรง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 xml:space="preserve"> และโบนัส</w:t>
            </w:r>
          </w:p>
        </w:tc>
        <w:tc>
          <w:tcPr>
            <w:tcW w:w="11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156A46" w:rsidRPr="00E64F3A" w:rsidRDefault="002D6E99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211,422</w:t>
            </w: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209,931</w:t>
            </w:r>
          </w:p>
        </w:tc>
      </w:tr>
      <w:tr w:rsidR="00E64F3A" w:rsidRPr="00E64F3A" w:rsidTr="00960171">
        <w:trPr>
          <w:cantSplit/>
        </w:trPr>
        <w:tc>
          <w:tcPr>
            <w:tcW w:w="5130" w:type="dxa"/>
          </w:tcPr>
          <w:p w:rsidR="00156A46" w:rsidRPr="00E64F3A" w:rsidRDefault="00156A46" w:rsidP="00156A4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สวัสดิการพนักงาน</w:t>
            </w:r>
          </w:p>
        </w:tc>
        <w:tc>
          <w:tcPr>
            <w:tcW w:w="11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156A46" w:rsidRPr="00E64F3A" w:rsidRDefault="002D6E99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11,316</w:t>
            </w: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9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12,596</w:t>
            </w:r>
          </w:p>
        </w:tc>
      </w:tr>
      <w:tr w:rsidR="00E64F3A" w:rsidRPr="00E64F3A" w:rsidTr="00960171">
        <w:trPr>
          <w:cantSplit/>
        </w:trPr>
        <w:tc>
          <w:tcPr>
            <w:tcW w:w="5130" w:type="dxa"/>
          </w:tcPr>
          <w:p w:rsidR="00156A46" w:rsidRPr="00E64F3A" w:rsidRDefault="00156A46" w:rsidP="00156A4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156A46" w:rsidRPr="00E64F3A" w:rsidRDefault="002D6E99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10,054</w:t>
            </w: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9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8,371</w:t>
            </w:r>
          </w:p>
        </w:tc>
      </w:tr>
      <w:tr w:rsidR="00E64F3A" w:rsidRPr="00E64F3A" w:rsidTr="00960171">
        <w:trPr>
          <w:cantSplit/>
        </w:trPr>
        <w:tc>
          <w:tcPr>
            <w:tcW w:w="5130" w:type="dxa"/>
          </w:tcPr>
          <w:p w:rsidR="00156A46" w:rsidRPr="00E64F3A" w:rsidRDefault="00156A46" w:rsidP="00156A46">
            <w:pPr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156A46" w:rsidRPr="00E64F3A" w:rsidRDefault="002D6E99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5,474</w:t>
            </w: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9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5,273</w:t>
            </w:r>
          </w:p>
        </w:tc>
      </w:tr>
      <w:tr w:rsidR="00E64F3A" w:rsidRPr="00E64F3A" w:rsidTr="00960171">
        <w:trPr>
          <w:cantSplit/>
        </w:trPr>
        <w:tc>
          <w:tcPr>
            <w:tcW w:w="5130" w:type="dxa"/>
          </w:tcPr>
          <w:p w:rsidR="00156A46" w:rsidRPr="00E64F3A" w:rsidRDefault="00156A46" w:rsidP="00156A46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56A46" w:rsidRPr="00E64F3A" w:rsidRDefault="002D6E99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238,266</w:t>
            </w: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9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236,171</w:t>
            </w:r>
          </w:p>
        </w:tc>
      </w:tr>
    </w:tbl>
    <w:p w:rsidR="007773C1" w:rsidRPr="00E64F3A" w:rsidRDefault="00694F4E" w:rsidP="00905101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64F3A">
        <w:rPr>
          <w:rFonts w:ascii="Angsana New" w:hAnsi="Angsana New"/>
          <w:i/>
          <w:iCs/>
          <w:sz w:val="30"/>
          <w:szCs w:val="30"/>
        </w:rPr>
        <w:tab/>
      </w:r>
      <w:r w:rsidRPr="00E64F3A">
        <w:rPr>
          <w:rFonts w:ascii="Angsana New" w:hAnsi="Angsana New"/>
          <w:i/>
          <w:iCs/>
          <w:sz w:val="30"/>
          <w:szCs w:val="30"/>
          <w:cs/>
        </w:rPr>
        <w:t xml:space="preserve">      </w:t>
      </w:r>
    </w:p>
    <w:p w:rsidR="001400C3" w:rsidRPr="00E64F3A" w:rsidRDefault="001400C3" w:rsidP="007773C1">
      <w:pPr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64F3A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:rsidR="00FF31A1" w:rsidRPr="00E64F3A" w:rsidRDefault="00FF31A1" w:rsidP="00FF3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190522" w:rsidRPr="00E64F3A" w:rsidRDefault="0094244D" w:rsidP="00DE0F08">
      <w:pPr>
        <w:pStyle w:val="ListParagraph"/>
        <w:tabs>
          <w:tab w:val="clear" w:pos="680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บริษัทได้หักเงินเดือนพนักงานไว้เป็นเงินกองทุนสำรองเลี้ยงชีพในอัตราร้อยละ </w:t>
      </w:r>
      <w:r w:rsidR="002D6E99" w:rsidRPr="00E64F3A">
        <w:rPr>
          <w:rFonts w:ascii="Angsana New" w:hAnsi="Angsana New"/>
          <w:sz w:val="30"/>
          <w:szCs w:val="30"/>
        </w:rPr>
        <w:t>2</w:t>
      </w:r>
      <w:r w:rsidRPr="00E64F3A">
        <w:rPr>
          <w:rFonts w:ascii="Angsana New" w:hAnsi="Angsana New" w:hint="cs"/>
          <w:sz w:val="30"/>
          <w:szCs w:val="30"/>
          <w:cs/>
        </w:rPr>
        <w:t xml:space="preserve"> ถึงอัตราร้อยละ </w:t>
      </w:r>
      <w:r w:rsidR="002D6E99" w:rsidRPr="00E64F3A">
        <w:rPr>
          <w:rFonts w:ascii="Angsana New" w:hAnsi="Angsana New"/>
          <w:sz w:val="30"/>
          <w:szCs w:val="30"/>
        </w:rPr>
        <w:t>5</w:t>
      </w:r>
      <w:r w:rsidRPr="00E64F3A">
        <w:rPr>
          <w:rFonts w:ascii="Angsana New" w:hAnsi="Angsana New"/>
          <w:sz w:val="30"/>
          <w:szCs w:val="30"/>
        </w:rPr>
        <w:t xml:space="preserve"> </w:t>
      </w:r>
      <w:r w:rsidRPr="00E64F3A">
        <w:rPr>
          <w:rFonts w:ascii="Angsana New" w:hAnsi="Angsana New"/>
          <w:sz w:val="30"/>
          <w:szCs w:val="30"/>
          <w:cs/>
        </w:rPr>
        <w:t xml:space="preserve">และจ่ายสมทบร้อยละ </w:t>
      </w:r>
      <w:r w:rsidR="002D6E99" w:rsidRPr="00E64F3A">
        <w:rPr>
          <w:rFonts w:ascii="Angsana New" w:hAnsi="Angsana New"/>
          <w:sz w:val="30"/>
          <w:szCs w:val="30"/>
        </w:rPr>
        <w:t>2</w:t>
      </w:r>
      <w:r w:rsidRPr="00E64F3A">
        <w:rPr>
          <w:rFonts w:ascii="Angsana New" w:hAnsi="Angsana New" w:hint="cs"/>
          <w:sz w:val="30"/>
          <w:szCs w:val="30"/>
          <w:cs/>
        </w:rPr>
        <w:t xml:space="preserve"> ถึงอัตรา</w:t>
      </w:r>
      <w:r w:rsidRPr="00E64F3A">
        <w:rPr>
          <w:rFonts w:ascii="Angsana New" w:hAnsi="Angsana New"/>
          <w:sz w:val="30"/>
          <w:szCs w:val="30"/>
          <w:cs/>
        </w:rPr>
        <w:t xml:space="preserve">ร้อยละ </w:t>
      </w:r>
      <w:r w:rsidRPr="00E64F3A">
        <w:rPr>
          <w:rFonts w:ascii="Angsana New" w:hAnsi="Angsana New"/>
          <w:sz w:val="30"/>
          <w:szCs w:val="30"/>
        </w:rPr>
        <w:t>5</w:t>
      </w:r>
      <w:r w:rsidRPr="00E64F3A">
        <w:rPr>
          <w:rFonts w:ascii="Angsana New" w:hAnsi="Angsana New"/>
          <w:sz w:val="30"/>
          <w:szCs w:val="30"/>
          <w:cs/>
        </w:rPr>
        <w:t xml:space="preserve"> เงินกองทุนสำรองเลี้ยงชีพ ได้มอบให้บริษัทแห่งหนึ่งเป็นผู้จัดการกองทุนไว้เพื่อเป็นประโยชน์แก่พนักงานโดยเฉพาะ ณ วันที่ </w:t>
      </w:r>
      <w:r w:rsidRPr="00E64F3A">
        <w:rPr>
          <w:rFonts w:ascii="Angsana New" w:hAnsi="Angsana New"/>
          <w:sz w:val="30"/>
          <w:szCs w:val="30"/>
        </w:rPr>
        <w:t xml:space="preserve">31 </w:t>
      </w:r>
      <w:r w:rsidRPr="00E64F3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64F3A">
        <w:rPr>
          <w:rFonts w:ascii="Angsana New" w:hAnsi="Angsana New"/>
          <w:sz w:val="30"/>
          <w:szCs w:val="30"/>
        </w:rPr>
        <w:t>256</w:t>
      </w:r>
      <w:r w:rsidR="002D6E99" w:rsidRPr="00E64F3A">
        <w:rPr>
          <w:rFonts w:ascii="Angsana New" w:hAnsi="Angsana New"/>
          <w:sz w:val="30"/>
          <w:szCs w:val="30"/>
        </w:rPr>
        <w:t>3</w:t>
      </w:r>
      <w:r w:rsidRPr="00E64F3A">
        <w:rPr>
          <w:rFonts w:ascii="Angsana New" w:hAnsi="Angsana New"/>
          <w:sz w:val="30"/>
          <w:szCs w:val="30"/>
          <w:cs/>
        </w:rPr>
        <w:t xml:space="preserve"> </w:t>
      </w:r>
      <w:r w:rsidRPr="00E64F3A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E64F3A">
        <w:rPr>
          <w:rFonts w:ascii="Angsana New" w:hAnsi="Angsana New"/>
          <w:sz w:val="30"/>
          <w:szCs w:val="30"/>
        </w:rPr>
        <w:t>25</w:t>
      </w:r>
      <w:r w:rsidR="00ED7F7E" w:rsidRPr="00E64F3A">
        <w:rPr>
          <w:rFonts w:ascii="Angsana New" w:hAnsi="Angsana New"/>
          <w:sz w:val="30"/>
          <w:szCs w:val="30"/>
        </w:rPr>
        <w:t>6</w:t>
      </w:r>
      <w:r w:rsidR="002D6E99" w:rsidRPr="00E64F3A">
        <w:rPr>
          <w:rFonts w:ascii="Angsana New" w:hAnsi="Angsana New"/>
          <w:sz w:val="30"/>
          <w:szCs w:val="30"/>
        </w:rPr>
        <w:t>2</w:t>
      </w:r>
      <w:r w:rsidRPr="00E64F3A">
        <w:rPr>
          <w:rFonts w:ascii="Angsana New" w:hAnsi="Angsana New"/>
          <w:sz w:val="30"/>
          <w:szCs w:val="30"/>
          <w:cs/>
        </w:rPr>
        <w:t xml:space="preserve"> บริษัทได้จ่ายเงินสมทบกองทุนจำนวน </w:t>
      </w:r>
      <w:bookmarkStart w:id="31" w:name="_Hlk31813066"/>
      <w:r w:rsidR="00C4372E" w:rsidRPr="00E64F3A">
        <w:rPr>
          <w:rFonts w:ascii="Angsana New" w:hAnsi="Angsana New"/>
          <w:sz w:val="30"/>
          <w:szCs w:val="30"/>
        </w:rPr>
        <w:t>5.</w:t>
      </w:r>
      <w:r w:rsidR="002D6E99" w:rsidRPr="00E64F3A">
        <w:rPr>
          <w:rFonts w:ascii="Angsana New" w:hAnsi="Angsana New"/>
          <w:sz w:val="30"/>
          <w:szCs w:val="30"/>
        </w:rPr>
        <w:t>4</w:t>
      </w:r>
      <w:r w:rsidR="00C4372E" w:rsidRPr="00E64F3A">
        <w:rPr>
          <w:rFonts w:ascii="Angsana New" w:hAnsi="Angsana New"/>
          <w:sz w:val="30"/>
          <w:szCs w:val="30"/>
        </w:rPr>
        <w:t>7</w:t>
      </w:r>
      <w:r w:rsidRPr="00E64F3A">
        <w:rPr>
          <w:rFonts w:ascii="Angsana New" w:hAnsi="Angsana New"/>
          <w:sz w:val="30"/>
          <w:szCs w:val="30"/>
          <w:cs/>
        </w:rPr>
        <w:t xml:space="preserve"> </w:t>
      </w:r>
      <w:bookmarkEnd w:id="31"/>
      <w:r w:rsidRPr="00E64F3A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2D6E99" w:rsidRPr="00E64F3A">
        <w:rPr>
          <w:rFonts w:ascii="Angsana New" w:hAnsi="Angsana New"/>
          <w:sz w:val="30"/>
          <w:szCs w:val="30"/>
        </w:rPr>
        <w:t>5.27</w:t>
      </w:r>
      <w:r w:rsidR="002D6E99" w:rsidRPr="00E64F3A">
        <w:rPr>
          <w:rFonts w:ascii="Angsana New" w:hAnsi="Angsana New"/>
          <w:sz w:val="30"/>
          <w:szCs w:val="30"/>
          <w:cs/>
        </w:rPr>
        <w:t xml:space="preserve"> </w:t>
      </w:r>
      <w:r w:rsidRPr="00E64F3A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:rsidR="008732D4" w:rsidRPr="00E64F3A" w:rsidRDefault="008732D4" w:rsidP="009679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</w:rPr>
        <w:t>2</w:t>
      </w:r>
      <w:r w:rsidR="00B74074" w:rsidRPr="00E64F3A">
        <w:rPr>
          <w:rFonts w:ascii="Angsana New" w:hAnsi="Angsana New"/>
          <w:b/>
          <w:bCs/>
          <w:sz w:val="30"/>
          <w:szCs w:val="30"/>
        </w:rPr>
        <w:t>8</w:t>
      </w:r>
      <w:r w:rsidRPr="00E64F3A">
        <w:rPr>
          <w:rFonts w:ascii="Angsana New" w:hAnsi="Angsana New"/>
          <w:b/>
          <w:bCs/>
          <w:sz w:val="30"/>
          <w:szCs w:val="30"/>
        </w:rPr>
        <w:tab/>
      </w:r>
      <w:r w:rsidRPr="00E64F3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967930" w:rsidRPr="00E64F3A">
        <w:rPr>
          <w:rFonts w:ascii="Angsana New" w:hAnsi="Angsana New" w:hint="cs"/>
          <w:b/>
          <w:bCs/>
          <w:sz w:val="30"/>
          <w:szCs w:val="30"/>
          <w:cs/>
        </w:rPr>
        <w:t>ภาระผูกพันธ์และหนี้สินที่อาจเกิดขึ้น</w:t>
      </w:r>
      <w:r w:rsidRPr="00E64F3A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C25CCE" w:rsidRPr="00E64F3A" w:rsidRDefault="00C25CCE" w:rsidP="00757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both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</w:rPr>
        <w:t>2</w:t>
      </w:r>
      <w:r w:rsidR="00266521" w:rsidRPr="00E64F3A">
        <w:rPr>
          <w:rFonts w:ascii="Angsana New" w:hAnsi="Angsana New" w:hint="cs"/>
          <w:sz w:val="30"/>
          <w:szCs w:val="30"/>
          <w:cs/>
        </w:rPr>
        <w:t>8</w:t>
      </w:r>
      <w:r w:rsidRPr="00E64F3A">
        <w:rPr>
          <w:rFonts w:ascii="Angsana New" w:hAnsi="Angsana New"/>
          <w:sz w:val="30"/>
          <w:szCs w:val="30"/>
        </w:rPr>
        <w:t>.</w:t>
      </w:r>
      <w:r w:rsidR="00757508" w:rsidRPr="00E64F3A">
        <w:rPr>
          <w:rFonts w:ascii="Angsana New" w:hAnsi="Angsana New"/>
          <w:sz w:val="30"/>
          <w:szCs w:val="30"/>
        </w:rPr>
        <w:t>1</w:t>
      </w:r>
      <w:r w:rsidRPr="00E64F3A">
        <w:rPr>
          <w:rFonts w:ascii="Angsana New" w:hAnsi="Angsana New"/>
          <w:sz w:val="30"/>
          <w:szCs w:val="30"/>
        </w:rPr>
        <w:t xml:space="preserve"> </w:t>
      </w:r>
      <w:r w:rsidRPr="00E64F3A">
        <w:rPr>
          <w:rFonts w:ascii="Angsana New" w:hAnsi="Angsana New" w:hint="cs"/>
          <w:sz w:val="30"/>
          <w:szCs w:val="30"/>
          <w:cs/>
        </w:rPr>
        <w:t>ภาระผูกพันธ์เกี่ยวกับสัญญาโครงการ</w:t>
      </w:r>
    </w:p>
    <w:p w:rsidR="00DE0F08" w:rsidRPr="00E64F3A" w:rsidRDefault="00DE0F08" w:rsidP="00DE0F08">
      <w:pPr>
        <w:tabs>
          <w:tab w:val="left" w:pos="360"/>
        </w:tabs>
        <w:ind w:left="567"/>
        <w:jc w:val="thaiDistribute"/>
        <w:rPr>
          <w:rFonts w:ascii="Angsana New" w:eastAsia="MS Mincho" w:hAnsi="Angsana New"/>
          <w:sz w:val="28"/>
          <w:szCs w:val="28"/>
        </w:rPr>
      </w:pPr>
      <w:r w:rsidRPr="00E64F3A">
        <w:rPr>
          <w:rFonts w:ascii="Angsana New" w:hAnsi="Angsana New" w:hint="cs"/>
          <w:sz w:val="30"/>
          <w:szCs w:val="30"/>
          <w:cs/>
        </w:rPr>
        <w:t>ณ วันที่ 31 ธันวาคม 256</w:t>
      </w:r>
      <w:r w:rsidRPr="00E64F3A">
        <w:rPr>
          <w:rFonts w:ascii="Angsana New" w:hAnsi="Angsana New"/>
          <w:sz w:val="30"/>
          <w:szCs w:val="30"/>
        </w:rPr>
        <w:t>3</w:t>
      </w:r>
      <w:r w:rsidRPr="00E64F3A">
        <w:rPr>
          <w:rFonts w:ascii="Angsana New" w:hAnsi="Angsana New" w:hint="cs"/>
          <w:sz w:val="30"/>
          <w:szCs w:val="30"/>
          <w:cs/>
        </w:rPr>
        <w:t xml:space="preserve"> บริษัทมีภาระตามสัญญาโครงการงานก่อสร้างโครงการแก้มลิงอ่างเก็บน้ำหนองสำโรง โดยคู่สัญญาระบุให้บริษัทต้องจ่ายเงินซื้อดินที่ขุดได้จากการปฏิบัติงานตามสัญญา ในอัตราลูกบาศก์เมตรละ </w:t>
      </w:r>
      <w:r w:rsidRPr="00E64F3A">
        <w:rPr>
          <w:rFonts w:ascii="Angsana New" w:hAnsi="Angsana New"/>
          <w:sz w:val="30"/>
          <w:szCs w:val="30"/>
        </w:rPr>
        <w:t xml:space="preserve">10 </w:t>
      </w:r>
      <w:r w:rsidRPr="00E64F3A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E64F3A">
        <w:rPr>
          <w:rFonts w:ascii="Angsana New" w:eastAsia="MS Mincho" w:hAnsi="Angsana New" w:hint="cs"/>
          <w:sz w:val="28"/>
          <w:szCs w:val="28"/>
          <w:cs/>
        </w:rPr>
        <w:t>ทั้งนี้บริษัท</w:t>
      </w:r>
      <w:r w:rsidRPr="00E64F3A">
        <w:rPr>
          <w:rFonts w:ascii="Angsana New" w:eastAsia="MS Mincho" w:hAnsi="Angsana New"/>
          <w:sz w:val="28"/>
          <w:szCs w:val="28"/>
          <w:cs/>
        </w:rPr>
        <w:t>ได้ดำเนินการก่อสร้างโครงการแก้มลิงอ่างเก็บน้ำหนองสำโรงแล้วเสร็จทั้งสัญญา</w:t>
      </w:r>
      <w:r w:rsidRPr="00E64F3A">
        <w:rPr>
          <w:rFonts w:ascii="Angsana New" w:eastAsia="MS Mincho" w:hAnsi="Angsana New"/>
          <w:sz w:val="28"/>
          <w:szCs w:val="28"/>
        </w:rPr>
        <w:t xml:space="preserve"> </w:t>
      </w:r>
      <w:r w:rsidRPr="00E64F3A">
        <w:rPr>
          <w:rFonts w:ascii="Angsana New" w:eastAsia="MS Mincho" w:hAnsi="Angsana New"/>
          <w:sz w:val="28"/>
          <w:szCs w:val="28"/>
          <w:cs/>
        </w:rPr>
        <w:t>บริษัทฯ อยู่ระหว่าง</w:t>
      </w:r>
      <w:r w:rsidRPr="00E64F3A">
        <w:rPr>
          <w:rFonts w:ascii="Angsana New" w:eastAsia="MS Mincho" w:hAnsi="Angsana New" w:hint="cs"/>
          <w:sz w:val="28"/>
          <w:szCs w:val="28"/>
          <w:cs/>
        </w:rPr>
        <w:t>รอคำสั่งจากผู้ว่าจ้างให้เข้าพื้นที่ทำงานเพื่อส่งมอบงานและชำระค่ามูลดินตามสัญญา</w:t>
      </w:r>
    </w:p>
    <w:p w:rsidR="00DE0F08" w:rsidRPr="00E64F3A" w:rsidRDefault="00DE0F08" w:rsidP="00DE0F08">
      <w:pPr>
        <w:tabs>
          <w:tab w:val="left" w:pos="360"/>
        </w:tabs>
        <w:ind w:left="567"/>
        <w:jc w:val="thaiDistribute"/>
        <w:rPr>
          <w:rFonts w:ascii="Angsana New" w:eastAsia="MS Mincho" w:hAnsi="Angsana New"/>
          <w:sz w:val="28"/>
          <w:szCs w:val="28"/>
          <w:cs/>
        </w:rPr>
      </w:pPr>
      <w:r w:rsidRPr="00E64F3A">
        <w:rPr>
          <w:rFonts w:ascii="Angsana New" w:hAnsi="Angsana New" w:hint="cs"/>
          <w:sz w:val="30"/>
          <w:szCs w:val="30"/>
          <w:cs/>
        </w:rPr>
        <w:t>ณ วันที่ 15</w:t>
      </w:r>
      <w:r w:rsidRPr="00E64F3A">
        <w:rPr>
          <w:rFonts w:ascii="Angsana New" w:hAnsi="Angsana New"/>
          <w:sz w:val="30"/>
          <w:szCs w:val="30"/>
        </w:rPr>
        <w:t xml:space="preserve"> </w:t>
      </w:r>
      <w:r w:rsidRPr="00E64F3A">
        <w:rPr>
          <w:rFonts w:ascii="Angsana New" w:hAnsi="Angsana New" w:hint="cs"/>
          <w:sz w:val="30"/>
          <w:szCs w:val="30"/>
          <w:cs/>
        </w:rPr>
        <w:t>กุมภาพันธ์ 2564 ทางบริษัทได้รับคำสั่งให้เข้าไปดำเนินงานต่อ</w:t>
      </w:r>
      <w:r w:rsidRPr="00E64F3A">
        <w:rPr>
          <w:rFonts w:ascii="Angsana New" w:eastAsia="MS Mincho" w:hAnsi="Angsana New" w:hint="cs"/>
          <w:sz w:val="28"/>
          <w:szCs w:val="28"/>
          <w:cs/>
        </w:rPr>
        <w:t xml:space="preserve">ในพื้นที่ทำงาน และวันที่ 22 กุมภาพันธ์ 2564 บริษัทได้ตอบรับและขอเข้าปฏิบัติงานต่อ โดยเริ่มนับอายุสัญญา ถัดจากวันที่ 22 กุมภาพันธ์ 2564 ซึ่งบริษัทอยู่ระหว่างวางแผนเพื่อดำเนินงานต่อ </w:t>
      </w:r>
    </w:p>
    <w:p w:rsidR="00266521" w:rsidRPr="00E64F3A" w:rsidRDefault="00266521" w:rsidP="00266521">
      <w:pPr>
        <w:tabs>
          <w:tab w:val="left" w:pos="360"/>
        </w:tabs>
        <w:jc w:val="thaiDistribute"/>
        <w:rPr>
          <w:rFonts w:ascii="Angsana New" w:eastAsia="MS Mincho" w:hAnsi="Angsana New"/>
          <w:sz w:val="28"/>
          <w:szCs w:val="28"/>
        </w:rPr>
      </w:pPr>
    </w:p>
    <w:p w:rsidR="00967930" w:rsidRPr="00E64F3A" w:rsidRDefault="00757508" w:rsidP="00DE0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  <w:cs/>
        </w:rPr>
      </w:pPr>
      <w:r w:rsidRPr="00E64F3A">
        <w:rPr>
          <w:rFonts w:ascii="Angsana New" w:hAnsi="Angsana New"/>
          <w:sz w:val="30"/>
          <w:szCs w:val="30"/>
        </w:rPr>
        <w:t>2</w:t>
      </w:r>
      <w:r w:rsidR="00266521" w:rsidRPr="00E64F3A">
        <w:rPr>
          <w:rFonts w:ascii="Angsana New" w:hAnsi="Angsana New" w:hint="cs"/>
          <w:sz w:val="30"/>
          <w:szCs w:val="30"/>
          <w:cs/>
        </w:rPr>
        <w:t>8</w:t>
      </w:r>
      <w:r w:rsidRPr="00E64F3A">
        <w:rPr>
          <w:rFonts w:ascii="Angsana New" w:hAnsi="Angsana New"/>
          <w:sz w:val="30"/>
          <w:szCs w:val="30"/>
        </w:rPr>
        <w:t>.2</w:t>
      </w:r>
      <w:r w:rsidR="00967930" w:rsidRPr="00E64F3A">
        <w:rPr>
          <w:rFonts w:ascii="Angsana New" w:hAnsi="Angsana New"/>
          <w:sz w:val="30"/>
          <w:szCs w:val="30"/>
        </w:rPr>
        <w:t xml:space="preserve"> </w:t>
      </w:r>
      <w:r w:rsidR="000B7DF8" w:rsidRPr="00E64F3A">
        <w:rPr>
          <w:rFonts w:ascii="Angsana New" w:hAnsi="Angsana New" w:hint="cs"/>
          <w:sz w:val="30"/>
          <w:szCs w:val="30"/>
          <w:cs/>
        </w:rPr>
        <w:t xml:space="preserve"> ภาระผูกพัน</w:t>
      </w:r>
      <w:r w:rsidR="00967930" w:rsidRPr="00E64F3A">
        <w:rPr>
          <w:rFonts w:ascii="Angsana New" w:hAnsi="Angsana New" w:hint="cs"/>
          <w:sz w:val="30"/>
          <w:szCs w:val="30"/>
          <w:cs/>
        </w:rPr>
        <w:t>เกี่ยวกับสัญญาเช่าดำเนินงาน</w:t>
      </w:r>
    </w:p>
    <w:p w:rsidR="004D6532" w:rsidRPr="00E64F3A" w:rsidRDefault="004D6532" w:rsidP="00873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2"/>
          <w:szCs w:val="12"/>
        </w:rPr>
      </w:pPr>
    </w:p>
    <w:p w:rsidR="006770D1" w:rsidRPr="00E64F3A" w:rsidRDefault="008732D4" w:rsidP="008732D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บริษัทได้</w:t>
      </w:r>
      <w:r w:rsidR="00B16982" w:rsidRPr="00E64F3A">
        <w:rPr>
          <w:rFonts w:ascii="Angsana New" w:hAnsi="Angsana New" w:hint="cs"/>
          <w:sz w:val="30"/>
          <w:szCs w:val="30"/>
          <w:cs/>
        </w:rPr>
        <w:t>ทำ</w:t>
      </w:r>
      <w:r w:rsidR="00713CD7" w:rsidRPr="00E64F3A">
        <w:rPr>
          <w:rFonts w:ascii="Angsana New" w:hAnsi="Angsana New"/>
          <w:sz w:val="30"/>
          <w:szCs w:val="30"/>
          <w:cs/>
        </w:rPr>
        <w:t>สัญญา</w:t>
      </w:r>
      <w:r w:rsidR="00713CD7" w:rsidRPr="00E64F3A">
        <w:rPr>
          <w:rFonts w:ascii="Angsana New" w:hAnsi="Angsana New" w:hint="cs"/>
          <w:sz w:val="30"/>
          <w:szCs w:val="30"/>
          <w:cs/>
        </w:rPr>
        <w:t>เช</w:t>
      </w:r>
      <w:r w:rsidR="00B16982" w:rsidRPr="00E64F3A">
        <w:rPr>
          <w:rFonts w:ascii="Angsana New" w:hAnsi="Angsana New" w:hint="cs"/>
          <w:sz w:val="30"/>
          <w:szCs w:val="30"/>
          <w:cs/>
        </w:rPr>
        <w:t>่าที่ดินพร้อมอาคารสิ่งปลูกสร้าง</w:t>
      </w:r>
      <w:r w:rsidR="00BE7643" w:rsidRPr="00E64F3A">
        <w:rPr>
          <w:rFonts w:ascii="Angsana New" w:hAnsi="Angsana New" w:hint="cs"/>
          <w:sz w:val="30"/>
          <w:szCs w:val="30"/>
          <w:cs/>
        </w:rPr>
        <w:t>ภายใต้สัญญาเช่าดำเนินงานหลายสัญญา</w:t>
      </w:r>
      <w:r w:rsidR="00F2514A" w:rsidRPr="00E64F3A">
        <w:rPr>
          <w:rFonts w:ascii="Angsana New" w:hAnsi="Angsana New"/>
          <w:sz w:val="30"/>
          <w:szCs w:val="30"/>
          <w:cs/>
        </w:rPr>
        <w:t xml:space="preserve"> </w:t>
      </w:r>
      <w:r w:rsidR="00F2514A" w:rsidRPr="00E64F3A">
        <w:rPr>
          <w:rFonts w:ascii="Angsana New" w:hAnsi="Angsana New" w:hint="cs"/>
          <w:sz w:val="30"/>
          <w:szCs w:val="30"/>
          <w:cs/>
        </w:rPr>
        <w:t xml:space="preserve">สัญญาเช่าดังกล่าวมีระยะเวลาเช่า </w:t>
      </w:r>
      <w:r w:rsidR="00F2514A" w:rsidRPr="00E64F3A">
        <w:rPr>
          <w:rFonts w:ascii="Angsana New" w:hAnsi="Angsana New"/>
          <w:sz w:val="30"/>
          <w:szCs w:val="30"/>
        </w:rPr>
        <w:t>2</w:t>
      </w:r>
      <w:r w:rsidR="00F2514A" w:rsidRPr="00E64F3A">
        <w:rPr>
          <w:rFonts w:ascii="Angsana New" w:hAnsi="Angsana New"/>
          <w:sz w:val="30"/>
          <w:szCs w:val="30"/>
          <w:cs/>
        </w:rPr>
        <w:t>-</w:t>
      </w:r>
      <w:r w:rsidR="00F2514A" w:rsidRPr="00E64F3A">
        <w:rPr>
          <w:rFonts w:ascii="Angsana New" w:hAnsi="Angsana New"/>
          <w:sz w:val="30"/>
          <w:szCs w:val="30"/>
        </w:rPr>
        <w:t xml:space="preserve">3 </w:t>
      </w:r>
      <w:r w:rsidR="00F2514A" w:rsidRPr="00E64F3A">
        <w:rPr>
          <w:rFonts w:ascii="Angsana New" w:hAnsi="Angsana New" w:hint="cs"/>
          <w:sz w:val="30"/>
          <w:szCs w:val="30"/>
          <w:cs/>
        </w:rPr>
        <w:t xml:space="preserve">ปี </w:t>
      </w:r>
      <w:r w:rsidRPr="00E64F3A">
        <w:rPr>
          <w:rFonts w:ascii="Angsana New" w:hAnsi="Angsana New"/>
          <w:sz w:val="30"/>
          <w:szCs w:val="30"/>
          <w:cs/>
        </w:rPr>
        <w:t>โดยสัญญาดังกล่าวเป็นการเช่าที่ดินและอาคารซึ่งถูกจัดประเภทเป็นสัญญาเช่าดำเนินงาน เนื่องจากค่าเช่าที่จะจ่ายให้ผู้ให้เช่าจะปรับปรุงตามอัตราค่าเช่า</w:t>
      </w:r>
      <w:r w:rsidR="001D6DDE" w:rsidRPr="00E64F3A">
        <w:rPr>
          <w:rFonts w:ascii="Angsana New" w:hAnsi="Angsana New"/>
          <w:sz w:val="30"/>
          <w:szCs w:val="30"/>
          <w:cs/>
        </w:rPr>
        <w:t>ตลาดอย่างสม่ำเสมอและ</w:t>
      </w:r>
      <w:r w:rsidRPr="00E64F3A">
        <w:rPr>
          <w:rFonts w:ascii="Angsana New" w:hAnsi="Angsana New"/>
          <w:sz w:val="30"/>
          <w:szCs w:val="30"/>
          <w:cs/>
        </w:rPr>
        <w:t>บริษัทไม่ได้</w:t>
      </w:r>
      <w:r w:rsidRPr="00E64F3A">
        <w:rPr>
          <w:rFonts w:ascii="Angsana New" w:hAnsi="Angsana New" w:hint="cs"/>
          <w:sz w:val="30"/>
          <w:szCs w:val="30"/>
          <w:cs/>
        </w:rPr>
        <w:t>รับประโยชน์จาก</w:t>
      </w:r>
      <w:r w:rsidRPr="00E64F3A">
        <w:rPr>
          <w:rFonts w:ascii="Angsana New" w:hAnsi="Angsana New"/>
          <w:sz w:val="30"/>
          <w:szCs w:val="30"/>
          <w:cs/>
        </w:rPr>
        <w:t>มูลค่าคงเหลือของที่ดินและอาคาร</w:t>
      </w:r>
      <w:r w:rsidRPr="00E64F3A">
        <w:rPr>
          <w:rFonts w:ascii="Angsana New" w:hAnsi="Angsana New" w:hint="cs"/>
          <w:sz w:val="30"/>
          <w:szCs w:val="30"/>
          <w:cs/>
        </w:rPr>
        <w:t>จึงสรุปได้ว่า</w:t>
      </w:r>
      <w:r w:rsidRPr="00E64F3A">
        <w:rPr>
          <w:rFonts w:ascii="Angsana New" w:hAnsi="Angsana New"/>
          <w:sz w:val="30"/>
          <w:szCs w:val="30"/>
          <w:cs/>
        </w:rPr>
        <w:t>ความเสี่ยงและผลตอบแทน</w:t>
      </w:r>
      <w:r w:rsidRPr="00E64F3A">
        <w:rPr>
          <w:rFonts w:ascii="Angsana New" w:hAnsi="Angsana New" w:hint="cs"/>
          <w:sz w:val="30"/>
          <w:szCs w:val="30"/>
          <w:cs/>
        </w:rPr>
        <w:t>ทั้งหมดหรือเกือบทั้งหมด</w:t>
      </w:r>
      <w:r w:rsidRPr="00E64F3A">
        <w:rPr>
          <w:rFonts w:ascii="Angsana New" w:hAnsi="Angsana New"/>
          <w:sz w:val="30"/>
          <w:szCs w:val="30"/>
          <w:cs/>
        </w:rPr>
        <w:t>ของที่ดินและอาคารยังคงเป็นของผู้ให้เช่า</w:t>
      </w:r>
    </w:p>
    <w:p w:rsidR="002D7E42" w:rsidRPr="00E64F3A" w:rsidRDefault="002D7E42" w:rsidP="008732D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8732D4" w:rsidRPr="00E64F3A" w:rsidRDefault="008732D4" w:rsidP="005734C9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E64F3A">
        <w:rPr>
          <w:rFonts w:ascii="Angsana New" w:hAnsi="Angsana New"/>
          <w:i/>
          <w:iCs/>
          <w:sz w:val="30"/>
          <w:szCs w:val="30"/>
          <w:cs/>
        </w:rPr>
        <w:t xml:space="preserve">จำนวนเงินขั้นต่ำที่ต้องจ่ายในอนาคตทั้งสิ้น </w:t>
      </w:r>
    </w:p>
    <w:p w:rsidR="008732D4" w:rsidRPr="00E64F3A" w:rsidRDefault="008732D4" w:rsidP="008732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12"/>
          <w:szCs w:val="12"/>
        </w:rPr>
      </w:pPr>
    </w:p>
    <w:p w:rsidR="008732D4" w:rsidRPr="00E64F3A" w:rsidRDefault="0022092E" w:rsidP="00ED17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 w:hint="cs"/>
          <w:sz w:val="30"/>
          <w:szCs w:val="30"/>
          <w:cs/>
        </w:rPr>
        <w:t xml:space="preserve">บริษัทฯ ได้ยกเลิกสัญญาดังกล่าว ในวันที่ </w:t>
      </w:r>
      <w:r w:rsidRPr="00E64F3A">
        <w:rPr>
          <w:rFonts w:ascii="Angsana New" w:hAnsi="Angsana New"/>
          <w:sz w:val="30"/>
          <w:szCs w:val="30"/>
        </w:rPr>
        <w:t>20</w:t>
      </w:r>
      <w:r w:rsidRPr="00E64F3A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E64F3A">
        <w:rPr>
          <w:rFonts w:ascii="Angsana New" w:hAnsi="Angsana New"/>
          <w:sz w:val="30"/>
          <w:szCs w:val="30"/>
        </w:rPr>
        <w:t>256</w:t>
      </w:r>
      <w:r w:rsidRPr="00E64F3A">
        <w:rPr>
          <w:rFonts w:ascii="Angsana New" w:hAnsi="Angsana New" w:hint="cs"/>
          <w:sz w:val="30"/>
          <w:szCs w:val="30"/>
          <w:cs/>
        </w:rPr>
        <w:t>2</w:t>
      </w:r>
      <w:r w:rsidRPr="00E64F3A">
        <w:rPr>
          <w:rFonts w:ascii="Angsana New" w:hAnsi="Angsana New"/>
          <w:sz w:val="30"/>
          <w:szCs w:val="30"/>
        </w:rPr>
        <w:t xml:space="preserve"> </w:t>
      </w:r>
      <w:r w:rsidRPr="00E64F3A">
        <w:rPr>
          <w:rFonts w:ascii="Angsana New" w:hAnsi="Angsana New" w:hint="cs"/>
          <w:sz w:val="30"/>
          <w:szCs w:val="30"/>
          <w:cs/>
        </w:rPr>
        <w:t xml:space="preserve">โดยทำสัญญาซื้อขายที่ดินพร้อมสิ่งปลูกสร้างดังกล่าว </w:t>
      </w:r>
      <w:r w:rsidRPr="00E64F3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64F3A">
        <w:rPr>
          <w:rFonts w:ascii="Angsana New" w:hAnsi="Angsana New"/>
          <w:sz w:val="30"/>
          <w:szCs w:val="30"/>
        </w:rPr>
        <w:t>31</w:t>
      </w:r>
      <w:r w:rsidRPr="00E64F3A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E64F3A">
        <w:rPr>
          <w:rFonts w:ascii="Angsana New" w:hAnsi="Angsana New"/>
          <w:sz w:val="30"/>
          <w:szCs w:val="30"/>
          <w:cs/>
        </w:rPr>
        <w:t xml:space="preserve"> </w:t>
      </w:r>
      <w:r w:rsidRPr="00E64F3A">
        <w:rPr>
          <w:rFonts w:ascii="Angsana New" w:hAnsi="Angsana New"/>
          <w:sz w:val="30"/>
          <w:szCs w:val="30"/>
        </w:rPr>
        <w:t>256</w:t>
      </w:r>
      <w:r w:rsidR="00DB6C1C" w:rsidRPr="00E64F3A">
        <w:rPr>
          <w:rFonts w:ascii="Angsana New" w:hAnsi="Angsana New"/>
          <w:sz w:val="30"/>
          <w:szCs w:val="30"/>
        </w:rPr>
        <w:t>3</w:t>
      </w:r>
      <w:r w:rsidRPr="00E64F3A">
        <w:rPr>
          <w:rFonts w:ascii="Angsana New" w:hAnsi="Angsana New"/>
          <w:sz w:val="30"/>
          <w:szCs w:val="30"/>
          <w:cs/>
        </w:rPr>
        <w:t xml:space="preserve"> บริษัท</w:t>
      </w:r>
      <w:r w:rsidRPr="00E64F3A">
        <w:rPr>
          <w:rFonts w:ascii="Angsana New" w:hAnsi="Angsana New" w:hint="cs"/>
          <w:sz w:val="30"/>
          <w:szCs w:val="30"/>
          <w:cs/>
        </w:rPr>
        <w:t>ไม่มี</w:t>
      </w:r>
      <w:r w:rsidRPr="00E64F3A">
        <w:rPr>
          <w:rFonts w:ascii="Angsana New" w:hAnsi="Angsana New"/>
          <w:sz w:val="30"/>
          <w:szCs w:val="30"/>
          <w:cs/>
        </w:rPr>
        <w:t>จำนวนเงินขั้นต่ำที่ต้องจ่ายในอนาคตทั้งสิ้นภายใต้สัญญาเช่าดำเนินงาน</w:t>
      </w:r>
    </w:p>
    <w:p w:rsidR="00241F7B" w:rsidRPr="00E64F3A" w:rsidRDefault="00241F7B" w:rsidP="00ED17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/>
        <w:jc w:val="thaiDistribute"/>
        <w:rPr>
          <w:rFonts w:ascii="Angsana New" w:hAnsi="Angsana New"/>
          <w:sz w:val="30"/>
          <w:szCs w:val="30"/>
        </w:rPr>
      </w:pPr>
    </w:p>
    <w:p w:rsidR="008732D4" w:rsidRPr="00E64F3A" w:rsidRDefault="008732D4" w:rsidP="008732D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16"/>
          <w:szCs w:val="16"/>
        </w:rPr>
      </w:pPr>
      <w:r w:rsidRPr="00E64F3A">
        <w:rPr>
          <w:rFonts w:ascii="Angsana New" w:hAnsi="Angsana New" w:hint="cs"/>
          <w:i/>
          <w:iCs/>
          <w:sz w:val="30"/>
          <w:szCs w:val="30"/>
          <w:cs/>
        </w:rPr>
        <w:t>รับรู้ในกำไรหรือขาดทุน</w:t>
      </w:r>
    </w:p>
    <w:tbl>
      <w:tblPr>
        <w:tblW w:w="9221" w:type="dxa"/>
        <w:tblInd w:w="810" w:type="dxa"/>
        <w:tblLook w:val="01E0" w:firstRow="1" w:lastRow="1" w:firstColumn="1" w:lastColumn="1" w:noHBand="0" w:noVBand="0"/>
      </w:tblPr>
      <w:tblGrid>
        <w:gridCol w:w="6811"/>
        <w:gridCol w:w="1134"/>
        <w:gridCol w:w="270"/>
        <w:gridCol w:w="1006"/>
      </w:tblGrid>
      <w:tr w:rsidR="00E64F3A" w:rsidRPr="00E64F3A" w:rsidTr="0079221F">
        <w:tc>
          <w:tcPr>
            <w:tcW w:w="6811" w:type="dxa"/>
          </w:tcPr>
          <w:p w:rsidR="000B69E6" w:rsidRPr="00E64F3A" w:rsidRDefault="000B69E6" w:rsidP="0053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B69E6" w:rsidRPr="00E64F3A" w:rsidRDefault="000B69E6" w:rsidP="0053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25</w:t>
            </w:r>
            <w:r w:rsidR="00A71245" w:rsidRPr="00E64F3A">
              <w:rPr>
                <w:rFonts w:ascii="Angsana New" w:hAnsi="Angsana New"/>
                <w:sz w:val="30"/>
                <w:szCs w:val="30"/>
              </w:rPr>
              <w:t>6</w:t>
            </w:r>
            <w:r w:rsidR="00156A46" w:rsidRPr="00E64F3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:rsidR="000B69E6" w:rsidRPr="00E64F3A" w:rsidRDefault="000B69E6" w:rsidP="0053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0B69E6" w:rsidRPr="00E64F3A" w:rsidRDefault="000B69E6" w:rsidP="0053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25</w:t>
            </w:r>
            <w:r w:rsidR="00712204" w:rsidRPr="00E64F3A">
              <w:rPr>
                <w:rFonts w:ascii="Angsana New" w:hAnsi="Angsana New"/>
                <w:sz w:val="30"/>
                <w:szCs w:val="30"/>
              </w:rPr>
              <w:t>6</w:t>
            </w:r>
            <w:r w:rsidR="00156A46" w:rsidRPr="00E64F3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64F3A" w:rsidRPr="00E64F3A" w:rsidTr="0079221F">
        <w:tc>
          <w:tcPr>
            <w:tcW w:w="6811" w:type="dxa"/>
          </w:tcPr>
          <w:p w:rsidR="000B69E6" w:rsidRPr="00E64F3A" w:rsidRDefault="000B69E6" w:rsidP="0053537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</w:tcPr>
          <w:p w:rsidR="000B69E6" w:rsidRPr="00E64F3A" w:rsidRDefault="0079221F" w:rsidP="0079221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         </w:t>
            </w:r>
            <w:r w:rsidR="000B69E6" w:rsidRPr="00E64F3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D94625" w:rsidRPr="00E64F3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หน่วย </w:t>
            </w:r>
            <w:r w:rsidR="00D94625" w:rsidRPr="00E64F3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: </w:t>
            </w:r>
            <w:r w:rsidR="000B69E6" w:rsidRPr="00E64F3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="000B69E6" w:rsidRPr="00E64F3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B69E6" w:rsidRPr="00E64F3A" w:rsidTr="0079221F">
        <w:tc>
          <w:tcPr>
            <w:tcW w:w="6811" w:type="dxa"/>
          </w:tcPr>
          <w:p w:rsidR="000B69E6" w:rsidRPr="00E64F3A" w:rsidRDefault="000B69E6" w:rsidP="00535371">
            <w:pPr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34" w:type="dxa"/>
          </w:tcPr>
          <w:p w:rsidR="000B69E6" w:rsidRPr="00E64F3A" w:rsidRDefault="00156A46" w:rsidP="00792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33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B69E6" w:rsidRPr="00E64F3A" w:rsidRDefault="000B69E6" w:rsidP="001F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0B69E6" w:rsidRPr="00E64F3A" w:rsidRDefault="00156A46" w:rsidP="001F7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10,488</w:t>
            </w:r>
          </w:p>
        </w:tc>
      </w:tr>
    </w:tbl>
    <w:p w:rsidR="00967930" w:rsidRPr="00E64F3A" w:rsidRDefault="00967930" w:rsidP="009679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</w:rPr>
      </w:pPr>
    </w:p>
    <w:p w:rsidR="00571570" w:rsidRPr="00E64F3A" w:rsidRDefault="00D14E14" w:rsidP="009679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</w:rPr>
        <w:t>28</w:t>
      </w:r>
      <w:r w:rsidR="00967930" w:rsidRPr="00E64F3A">
        <w:rPr>
          <w:rFonts w:ascii="Angsana New" w:hAnsi="Angsana New"/>
          <w:sz w:val="30"/>
          <w:szCs w:val="30"/>
        </w:rPr>
        <w:t>.</w:t>
      </w:r>
      <w:r w:rsidR="00757508" w:rsidRPr="00E64F3A">
        <w:rPr>
          <w:rFonts w:ascii="Angsana New" w:hAnsi="Angsana New"/>
          <w:sz w:val="30"/>
          <w:szCs w:val="30"/>
        </w:rPr>
        <w:t>3</w:t>
      </w:r>
      <w:r w:rsidR="00967930" w:rsidRPr="00E64F3A">
        <w:rPr>
          <w:rFonts w:ascii="Angsana New" w:hAnsi="Angsana New"/>
          <w:sz w:val="30"/>
          <w:szCs w:val="30"/>
        </w:rPr>
        <w:t xml:space="preserve"> </w:t>
      </w:r>
      <w:r w:rsidR="00967930" w:rsidRPr="00E64F3A">
        <w:rPr>
          <w:rFonts w:ascii="Angsana New" w:hAnsi="Angsana New" w:hint="cs"/>
          <w:sz w:val="30"/>
          <w:szCs w:val="30"/>
          <w:cs/>
        </w:rPr>
        <w:t xml:space="preserve"> คดีฟ้องร้อง</w:t>
      </w:r>
    </w:p>
    <w:p w:rsidR="00FF278D" w:rsidRPr="00E64F3A" w:rsidRDefault="00967930" w:rsidP="00FF2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ในปี </w:t>
      </w:r>
      <w:r w:rsidR="00E13839" w:rsidRPr="00E64F3A">
        <w:rPr>
          <w:rFonts w:ascii="Angsana New" w:hAnsi="Angsana New"/>
          <w:sz w:val="30"/>
          <w:szCs w:val="30"/>
        </w:rPr>
        <w:t>2561</w:t>
      </w:r>
      <w:r w:rsidRPr="00E64F3A">
        <w:rPr>
          <w:rFonts w:ascii="Angsana New" w:hAnsi="Angsana New"/>
          <w:sz w:val="30"/>
          <w:szCs w:val="30"/>
          <w:cs/>
        </w:rPr>
        <w:t xml:space="preserve"> ทางบริษัทได้ถูกฟ้องร้องดำเนินคดีในข้อหาละเมิดทำให้เสียทรัพย์ ซึ่งศาลมีคำพิพากษาให้บริษัทร่วมกันชำระเงินต้น </w:t>
      </w:r>
      <w:r w:rsidR="00E13839" w:rsidRPr="00E64F3A">
        <w:rPr>
          <w:rFonts w:ascii="Angsana New" w:hAnsi="Angsana New"/>
          <w:sz w:val="30"/>
          <w:szCs w:val="30"/>
        </w:rPr>
        <w:t>0.76</w:t>
      </w:r>
      <w:r w:rsidRPr="00E64F3A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E13839" w:rsidRPr="00E64F3A">
        <w:rPr>
          <w:rFonts w:ascii="Angsana New" w:hAnsi="Angsana New"/>
          <w:sz w:val="30"/>
          <w:szCs w:val="30"/>
        </w:rPr>
        <w:t>7.5</w:t>
      </w:r>
      <w:r w:rsidRPr="00E64F3A">
        <w:rPr>
          <w:rFonts w:ascii="Angsana New" w:hAnsi="Angsana New"/>
          <w:sz w:val="30"/>
          <w:szCs w:val="30"/>
          <w:cs/>
        </w:rPr>
        <w:t xml:space="preserve"> ต่อปี ของเงินต้นดังกล่าวนับถัดจากวันฟ้อง (ฟ้องวันที่ </w:t>
      </w:r>
      <w:r w:rsidR="00E13839" w:rsidRPr="00E64F3A">
        <w:rPr>
          <w:rFonts w:ascii="Angsana New" w:hAnsi="Angsana New"/>
          <w:sz w:val="30"/>
          <w:szCs w:val="30"/>
        </w:rPr>
        <w:t>23</w:t>
      </w:r>
      <w:r w:rsidRPr="00E64F3A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E13839" w:rsidRPr="00E64F3A">
        <w:rPr>
          <w:rFonts w:ascii="Angsana New" w:hAnsi="Angsana New"/>
          <w:sz w:val="30"/>
          <w:szCs w:val="30"/>
        </w:rPr>
        <w:t>2560</w:t>
      </w:r>
      <w:r w:rsidRPr="00E64F3A">
        <w:rPr>
          <w:rFonts w:ascii="Angsana New" w:hAnsi="Angsana New"/>
          <w:sz w:val="30"/>
          <w:szCs w:val="30"/>
          <w:cs/>
        </w:rPr>
        <w:t xml:space="preserve">) ไปจนกว่าจะชำระเสร็จ รวมทั้งให้ชดใช้ค่าทนายความแทนโจทย์จำนวน </w:t>
      </w:r>
      <w:r w:rsidR="00E13839" w:rsidRPr="00E64F3A">
        <w:rPr>
          <w:rFonts w:ascii="Angsana New" w:hAnsi="Angsana New"/>
          <w:sz w:val="30"/>
          <w:szCs w:val="30"/>
        </w:rPr>
        <w:t>8,000</w:t>
      </w:r>
      <w:r w:rsidRPr="00E64F3A">
        <w:rPr>
          <w:rFonts w:ascii="Angsana New" w:hAnsi="Angsana New"/>
          <w:sz w:val="30"/>
          <w:szCs w:val="30"/>
          <w:cs/>
        </w:rPr>
        <w:t xml:space="preserve"> บาท </w:t>
      </w:r>
      <w:r w:rsidR="00FF278D" w:rsidRPr="00E64F3A">
        <w:rPr>
          <w:rFonts w:ascii="Angsana New" w:hAnsi="Angsana New"/>
          <w:sz w:val="30"/>
          <w:szCs w:val="30"/>
          <w:cs/>
        </w:rPr>
        <w:t>ซึ่งปัจจุบันคดีดังกล่าว</w:t>
      </w:r>
      <w:r w:rsidR="00FF278D" w:rsidRPr="00E64F3A">
        <w:rPr>
          <w:rFonts w:ascii="Angsana New" w:hAnsi="Angsana New" w:hint="cs"/>
          <w:sz w:val="30"/>
          <w:szCs w:val="30"/>
          <w:cs/>
        </w:rPr>
        <w:t>ได้จบลงแล้ว</w:t>
      </w:r>
      <w:r w:rsidR="00FF278D" w:rsidRPr="00E64F3A">
        <w:rPr>
          <w:rFonts w:ascii="Angsana New" w:hAnsi="Angsana New"/>
          <w:sz w:val="30"/>
          <w:szCs w:val="30"/>
          <w:cs/>
        </w:rPr>
        <w:t xml:space="preserve"> </w:t>
      </w:r>
      <w:r w:rsidR="00FF278D" w:rsidRPr="00E64F3A">
        <w:rPr>
          <w:rFonts w:ascii="Angsana New" w:hAnsi="Angsana New" w:hint="cs"/>
          <w:sz w:val="30"/>
          <w:szCs w:val="30"/>
          <w:cs/>
        </w:rPr>
        <w:t>โดย</w:t>
      </w:r>
      <w:r w:rsidR="00FF278D" w:rsidRPr="00E64F3A">
        <w:rPr>
          <w:rFonts w:ascii="Angsana New" w:hAnsi="Angsana New"/>
          <w:sz w:val="30"/>
          <w:szCs w:val="30"/>
          <w:cs/>
        </w:rPr>
        <w:t xml:space="preserve">บริษัทได้บันทึกภาระหนี้สินตามคำสั่งศาลจำนวน </w:t>
      </w:r>
      <w:r w:rsidR="00FF278D" w:rsidRPr="00E64F3A">
        <w:rPr>
          <w:rFonts w:ascii="Angsana New" w:hAnsi="Angsana New"/>
          <w:sz w:val="30"/>
          <w:szCs w:val="30"/>
        </w:rPr>
        <w:t>0.77</w:t>
      </w:r>
      <w:r w:rsidR="00FF278D" w:rsidRPr="00E64F3A">
        <w:rPr>
          <w:rFonts w:ascii="Angsana New" w:hAnsi="Angsana New"/>
          <w:sz w:val="30"/>
          <w:szCs w:val="30"/>
          <w:cs/>
        </w:rPr>
        <w:t xml:space="preserve"> ล้านบาท</w:t>
      </w:r>
      <w:r w:rsidR="00FF278D" w:rsidRPr="00E64F3A">
        <w:rPr>
          <w:rFonts w:ascii="Angsana New" w:hAnsi="Angsana New"/>
          <w:sz w:val="30"/>
          <w:szCs w:val="30"/>
        </w:rPr>
        <w:t xml:space="preserve"> </w:t>
      </w:r>
      <w:r w:rsidR="00FF278D" w:rsidRPr="00E64F3A">
        <w:rPr>
          <w:rFonts w:ascii="Angsana New" w:hAnsi="Angsana New" w:hint="cs"/>
          <w:sz w:val="30"/>
          <w:szCs w:val="30"/>
          <w:cs/>
        </w:rPr>
        <w:t xml:space="preserve">และได้จ่ายชำระแล้วในเดือนเมษายน </w:t>
      </w:r>
      <w:r w:rsidR="00FF278D" w:rsidRPr="00E64F3A">
        <w:rPr>
          <w:rFonts w:ascii="Angsana New" w:hAnsi="Angsana New"/>
          <w:sz w:val="30"/>
          <w:szCs w:val="30"/>
        </w:rPr>
        <w:t>2563</w:t>
      </w:r>
    </w:p>
    <w:p w:rsidR="00884F02" w:rsidRPr="00E64F3A" w:rsidRDefault="00E469DF" w:rsidP="00884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</w:rPr>
        <w:t>2</w:t>
      </w:r>
      <w:r w:rsidR="00B74074" w:rsidRPr="00E64F3A">
        <w:rPr>
          <w:rFonts w:ascii="Angsana New" w:hAnsi="Angsana New"/>
          <w:b/>
          <w:bCs/>
          <w:sz w:val="30"/>
          <w:szCs w:val="30"/>
        </w:rPr>
        <w:t>9</w:t>
      </w:r>
      <w:r w:rsidR="00884F02" w:rsidRPr="00E64F3A">
        <w:rPr>
          <w:rFonts w:ascii="Angsana New" w:hAnsi="Angsana New"/>
          <w:b/>
          <w:bCs/>
          <w:sz w:val="30"/>
          <w:szCs w:val="30"/>
        </w:rPr>
        <w:tab/>
      </w:r>
      <w:r w:rsidR="00884F02" w:rsidRPr="00E64F3A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  <w:r w:rsidR="00884F02" w:rsidRPr="00E64F3A">
        <w:rPr>
          <w:rFonts w:ascii="Angsana New" w:hAnsi="Angsana New"/>
          <w:sz w:val="30"/>
          <w:szCs w:val="30"/>
          <w:cs/>
        </w:rPr>
        <w:t xml:space="preserve"> </w:t>
      </w:r>
    </w:p>
    <w:p w:rsidR="006326EF" w:rsidRPr="00E64F3A" w:rsidRDefault="006326EF" w:rsidP="00884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257C68" w:rsidRPr="00E64F3A" w:rsidRDefault="00257C68" w:rsidP="00257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 w:hint="cs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tbl>
      <w:tblPr>
        <w:tblW w:w="936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"/>
        <w:gridCol w:w="2808"/>
        <w:gridCol w:w="990"/>
        <w:gridCol w:w="1170"/>
        <w:gridCol w:w="270"/>
        <w:gridCol w:w="900"/>
        <w:gridCol w:w="270"/>
        <w:gridCol w:w="270"/>
        <w:gridCol w:w="1170"/>
        <w:gridCol w:w="270"/>
        <w:gridCol w:w="900"/>
        <w:gridCol w:w="95"/>
      </w:tblGrid>
      <w:tr w:rsidR="00E64F3A" w:rsidRPr="00E64F3A" w:rsidTr="00B23A16">
        <w:trPr>
          <w:tblHeader/>
        </w:trPr>
        <w:tc>
          <w:tcPr>
            <w:tcW w:w="3060" w:type="dxa"/>
            <w:gridSpan w:val="2"/>
          </w:tcPr>
          <w:p w:rsidR="00FB63E1" w:rsidRPr="00E64F3A" w:rsidRDefault="00FB63E1" w:rsidP="00535371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FB63E1" w:rsidRPr="00E64F3A" w:rsidRDefault="00FB63E1" w:rsidP="0053537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B63E1" w:rsidRPr="00E64F3A" w:rsidRDefault="00AA7105" w:rsidP="00535371">
            <w:pPr>
              <w:pStyle w:val="a1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270" w:type="dxa"/>
          </w:tcPr>
          <w:p w:rsidR="00FB63E1" w:rsidRPr="00E64F3A" w:rsidRDefault="00FB63E1" w:rsidP="00535371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</w:tcPr>
          <w:p w:rsidR="00FB63E1" w:rsidRPr="00E64F3A" w:rsidRDefault="00FB63E1" w:rsidP="00535371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B63E1" w:rsidRPr="00E64F3A" w:rsidRDefault="00FB63E1" w:rsidP="00535371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FB63E1" w:rsidRPr="00E64F3A" w:rsidRDefault="00FB63E1" w:rsidP="00535371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56A46" w:rsidRPr="00E64F3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265" w:type="dxa"/>
            <w:gridSpan w:val="3"/>
          </w:tcPr>
          <w:p w:rsidR="00FB63E1" w:rsidRPr="00E64F3A" w:rsidRDefault="00FB63E1" w:rsidP="00535371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12204" w:rsidRPr="00E64F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156A46" w:rsidRPr="00E64F3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E64F3A" w:rsidRPr="00E64F3A" w:rsidTr="00B23A16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252" w:type="dxa"/>
          <w:wAfter w:w="95" w:type="dxa"/>
        </w:trPr>
        <w:tc>
          <w:tcPr>
            <w:tcW w:w="6138" w:type="dxa"/>
            <w:gridSpan w:val="5"/>
          </w:tcPr>
          <w:p w:rsidR="00F43233" w:rsidRPr="00E64F3A" w:rsidRDefault="00F43233" w:rsidP="00706EA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5"/>
          </w:tcPr>
          <w:p w:rsidR="00F43233" w:rsidRPr="00E64F3A" w:rsidRDefault="009126A5" w:rsidP="00706EA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                </w:t>
            </w:r>
            <w:r w:rsidR="00F43233" w:rsidRPr="00E64F3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F43233" w:rsidRPr="00E64F3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หน่วย </w:t>
            </w:r>
            <w:r w:rsidR="00F43233" w:rsidRPr="00E64F3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: </w:t>
            </w:r>
            <w:r w:rsidR="00F43233" w:rsidRPr="00E64F3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="00F43233" w:rsidRPr="00E64F3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64F3A" w:rsidRPr="00E64F3A" w:rsidTr="00B23A16">
        <w:trPr>
          <w:cantSplit/>
        </w:trPr>
        <w:tc>
          <w:tcPr>
            <w:tcW w:w="3060" w:type="dxa"/>
            <w:gridSpan w:val="2"/>
          </w:tcPr>
          <w:p w:rsidR="00582916" w:rsidRPr="00E64F3A" w:rsidRDefault="00582916" w:rsidP="00535371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990" w:type="dxa"/>
          </w:tcPr>
          <w:p w:rsidR="00582916" w:rsidRPr="00E64F3A" w:rsidRDefault="00582916" w:rsidP="00535371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82916" w:rsidRPr="00E64F3A" w:rsidRDefault="00582916" w:rsidP="0053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82916" w:rsidRPr="00E64F3A" w:rsidRDefault="00582916" w:rsidP="00535371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582916" w:rsidRPr="00E64F3A" w:rsidRDefault="00582916" w:rsidP="00535371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82916" w:rsidRPr="00E64F3A" w:rsidRDefault="00582916" w:rsidP="00535371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82916" w:rsidRPr="00E64F3A" w:rsidRDefault="00582916" w:rsidP="00535371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82916" w:rsidRPr="00E64F3A" w:rsidRDefault="00582916" w:rsidP="00535371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</w:tcPr>
          <w:p w:rsidR="00582916" w:rsidRPr="00E64F3A" w:rsidRDefault="00582916" w:rsidP="00535371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B23A16">
        <w:trPr>
          <w:cantSplit/>
        </w:trPr>
        <w:tc>
          <w:tcPr>
            <w:tcW w:w="3060" w:type="dxa"/>
            <w:gridSpan w:val="2"/>
          </w:tcPr>
          <w:p w:rsidR="00156A46" w:rsidRPr="00E64F3A" w:rsidRDefault="00156A46" w:rsidP="00156A46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9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56A46" w:rsidRPr="00E64F3A" w:rsidRDefault="002A473D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90,242</w:t>
            </w: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164,234</w:t>
            </w:r>
          </w:p>
        </w:tc>
      </w:tr>
      <w:tr w:rsidR="00E64F3A" w:rsidRPr="00E64F3A" w:rsidTr="00B23A16">
        <w:trPr>
          <w:cantSplit/>
        </w:trPr>
        <w:tc>
          <w:tcPr>
            <w:tcW w:w="3060" w:type="dxa"/>
            <w:gridSpan w:val="2"/>
          </w:tcPr>
          <w:p w:rsidR="00156A46" w:rsidRPr="00E64F3A" w:rsidRDefault="00156A46" w:rsidP="00156A46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9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56A46" w:rsidRPr="00E64F3A" w:rsidRDefault="002A473D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632,115</w:t>
            </w: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670,299</w:t>
            </w:r>
          </w:p>
        </w:tc>
      </w:tr>
      <w:tr w:rsidR="00E64F3A" w:rsidRPr="00E64F3A" w:rsidTr="00B23A16">
        <w:trPr>
          <w:cantSplit/>
        </w:trPr>
        <w:tc>
          <w:tcPr>
            <w:tcW w:w="4050" w:type="dxa"/>
            <w:gridSpan w:val="3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</w:tabs>
              <w:ind w:left="151" w:hanging="14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56A46" w:rsidRPr="00E64F3A" w:rsidRDefault="002A473D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127,272</w:t>
            </w: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</w:tcPr>
          <w:p w:rsidR="00156A46" w:rsidRPr="00E64F3A" w:rsidRDefault="00A242EF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126,225</w:t>
            </w:r>
          </w:p>
        </w:tc>
      </w:tr>
      <w:tr w:rsidR="00E64F3A" w:rsidRPr="00E64F3A" w:rsidTr="00B23A16">
        <w:trPr>
          <w:cantSplit/>
        </w:trPr>
        <w:tc>
          <w:tcPr>
            <w:tcW w:w="3060" w:type="dxa"/>
            <w:gridSpan w:val="2"/>
          </w:tcPr>
          <w:p w:rsidR="00156A46" w:rsidRPr="00E64F3A" w:rsidRDefault="00156A46" w:rsidP="00156A46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ค่าจ้างตอก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และค่าแรงผู้รับเหมา</w:t>
            </w:r>
          </w:p>
        </w:tc>
        <w:tc>
          <w:tcPr>
            <w:tcW w:w="99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56A46" w:rsidRPr="00E64F3A" w:rsidRDefault="002A473D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92,734</w:t>
            </w: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90,448</w:t>
            </w:r>
          </w:p>
        </w:tc>
      </w:tr>
      <w:tr w:rsidR="00E64F3A" w:rsidRPr="00E64F3A" w:rsidTr="00B23A16">
        <w:trPr>
          <w:cantSplit/>
        </w:trPr>
        <w:tc>
          <w:tcPr>
            <w:tcW w:w="3060" w:type="dxa"/>
            <w:gridSpan w:val="2"/>
          </w:tcPr>
          <w:p w:rsidR="00156A46" w:rsidRPr="00E64F3A" w:rsidRDefault="00156A46" w:rsidP="00156A46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99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56A46" w:rsidRPr="00E64F3A" w:rsidRDefault="002A473D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109,763</w:t>
            </w: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115,651</w:t>
            </w:r>
          </w:p>
        </w:tc>
      </w:tr>
      <w:tr w:rsidR="00E64F3A" w:rsidRPr="00E64F3A" w:rsidTr="00B23A16">
        <w:trPr>
          <w:cantSplit/>
        </w:trPr>
        <w:tc>
          <w:tcPr>
            <w:tcW w:w="3060" w:type="dxa"/>
            <w:gridSpan w:val="2"/>
          </w:tcPr>
          <w:p w:rsidR="00156A46" w:rsidRPr="00E64F3A" w:rsidRDefault="00156A46" w:rsidP="00156A46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9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56A46" w:rsidRPr="00E64F3A" w:rsidRDefault="002A473D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53,545</w:t>
            </w: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69,958</w:t>
            </w:r>
          </w:p>
        </w:tc>
      </w:tr>
      <w:tr w:rsidR="00E64F3A" w:rsidRPr="00E64F3A" w:rsidTr="00B23A16">
        <w:trPr>
          <w:cantSplit/>
        </w:trPr>
        <w:tc>
          <w:tcPr>
            <w:tcW w:w="3060" w:type="dxa"/>
            <w:gridSpan w:val="2"/>
          </w:tcPr>
          <w:p w:rsidR="00156A46" w:rsidRPr="00E64F3A" w:rsidRDefault="00156A46" w:rsidP="00156A46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56A46" w:rsidRPr="00E64F3A" w:rsidRDefault="002A473D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34,</w:t>
            </w:r>
            <w:r w:rsidR="00E2045B" w:rsidRPr="00E64F3A">
              <w:rPr>
                <w:rFonts w:ascii="Angsana New" w:hAnsi="Angsana New" w:hint="cs"/>
                <w:sz w:val="30"/>
                <w:szCs w:val="30"/>
                <w:cs/>
              </w:rPr>
              <w:t>882</w:t>
            </w: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</w:tcBorders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40,822</w:t>
            </w:r>
          </w:p>
        </w:tc>
      </w:tr>
      <w:tr w:rsidR="00E64F3A" w:rsidRPr="00E64F3A" w:rsidTr="00B23A16">
        <w:trPr>
          <w:cantSplit/>
        </w:trPr>
        <w:tc>
          <w:tcPr>
            <w:tcW w:w="3060" w:type="dxa"/>
            <w:gridSpan w:val="2"/>
          </w:tcPr>
          <w:p w:rsidR="00156A46" w:rsidRPr="00E64F3A" w:rsidRDefault="00156A46" w:rsidP="00156A46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56A46" w:rsidRPr="00E64F3A" w:rsidRDefault="002A473D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1,140,5</w:t>
            </w:r>
            <w:r w:rsidR="00E2045B"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1,277,637</w:t>
            </w:r>
          </w:p>
        </w:tc>
      </w:tr>
      <w:tr w:rsidR="00E64F3A" w:rsidRPr="00E64F3A" w:rsidTr="00B23A16">
        <w:trPr>
          <w:cantSplit/>
        </w:trPr>
        <w:tc>
          <w:tcPr>
            <w:tcW w:w="3060" w:type="dxa"/>
            <w:gridSpan w:val="2"/>
          </w:tcPr>
          <w:p w:rsidR="006D5B91" w:rsidRPr="00E64F3A" w:rsidRDefault="006D5B91" w:rsidP="00E43451">
            <w:pPr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  <w:p w:rsidR="00D574BA" w:rsidRPr="00E64F3A" w:rsidRDefault="00D574BA" w:rsidP="00E43451">
            <w:pPr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  <w:p w:rsidR="006D5B91" w:rsidRPr="00E64F3A" w:rsidRDefault="006D5B91" w:rsidP="00E4345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รวมอยู่ในค่าใช้จ่ายในการขาย</w:t>
            </w:r>
          </w:p>
        </w:tc>
        <w:tc>
          <w:tcPr>
            <w:tcW w:w="990" w:type="dxa"/>
          </w:tcPr>
          <w:p w:rsidR="006D5B91" w:rsidRPr="00E64F3A" w:rsidRDefault="00F43233" w:rsidP="009438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  <w:p w:rsidR="006D5B91" w:rsidRPr="00E64F3A" w:rsidRDefault="00F43233" w:rsidP="00E434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6D5B91" w:rsidRPr="00E64F3A" w:rsidRDefault="00F43233" w:rsidP="00E43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-137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  <w:p w:rsidR="009126A5" w:rsidRPr="00E64F3A" w:rsidRDefault="00AA7105" w:rsidP="00C4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-137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9126A5" w:rsidRPr="00E64F3A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C41BD3" w:rsidRPr="00E64F3A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6D5B91" w:rsidRPr="00E64F3A" w:rsidRDefault="006D5B91" w:rsidP="00E43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5" w:type="dxa"/>
            <w:gridSpan w:val="7"/>
          </w:tcPr>
          <w:p w:rsidR="006D5B91" w:rsidRPr="00E64F3A" w:rsidRDefault="009126A5" w:rsidP="006D5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1" w:right="-115" w:firstLine="14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                    </w:t>
            </w:r>
            <w:r w:rsidR="00F43233"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  <w:p w:rsidR="00F43233" w:rsidRPr="00E64F3A" w:rsidRDefault="00F43233" w:rsidP="006D5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1" w:right="-115" w:firstLine="14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</w:t>
            </w:r>
          </w:p>
        </w:tc>
      </w:tr>
      <w:tr w:rsidR="00E64F3A" w:rsidRPr="00E64F3A" w:rsidTr="00B23A16">
        <w:trPr>
          <w:cantSplit/>
        </w:trPr>
        <w:tc>
          <w:tcPr>
            <w:tcW w:w="4050" w:type="dxa"/>
            <w:gridSpan w:val="3"/>
          </w:tcPr>
          <w:p w:rsidR="00B23A16" w:rsidRPr="00E64F3A" w:rsidRDefault="00B23A16" w:rsidP="00B23A16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23A16" w:rsidRPr="00E64F3A" w:rsidRDefault="002A473D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12,268</w:t>
            </w:r>
          </w:p>
        </w:tc>
        <w:tc>
          <w:tcPr>
            <w:tcW w:w="2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vAlign w:val="bottom"/>
          </w:tcPr>
          <w:p w:rsidR="00B23A16" w:rsidRPr="00E64F3A" w:rsidRDefault="00156A4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10,272</w:t>
            </w:r>
          </w:p>
        </w:tc>
      </w:tr>
      <w:tr w:rsidR="00E64F3A" w:rsidRPr="00E64F3A" w:rsidTr="00B23A16">
        <w:trPr>
          <w:cantSplit/>
        </w:trPr>
        <w:tc>
          <w:tcPr>
            <w:tcW w:w="3060" w:type="dxa"/>
            <w:gridSpan w:val="2"/>
          </w:tcPr>
          <w:p w:rsidR="00B23A16" w:rsidRPr="00E64F3A" w:rsidRDefault="00B23A16" w:rsidP="00B23A16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990" w:type="dxa"/>
            <w:vAlign w:val="bottom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23A16" w:rsidRPr="00E64F3A" w:rsidRDefault="002A473D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3,540</w:t>
            </w:r>
          </w:p>
        </w:tc>
        <w:tc>
          <w:tcPr>
            <w:tcW w:w="2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vAlign w:val="bottom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6,</w:t>
            </w:r>
            <w:r w:rsidR="00156A46" w:rsidRPr="00E64F3A">
              <w:rPr>
                <w:rFonts w:ascii="Angsana New" w:hAnsi="Angsana New"/>
                <w:sz w:val="30"/>
                <w:szCs w:val="30"/>
              </w:rPr>
              <w:t>986</w:t>
            </w:r>
          </w:p>
        </w:tc>
      </w:tr>
      <w:tr w:rsidR="00E64F3A" w:rsidRPr="00E64F3A" w:rsidTr="00B23A16">
        <w:trPr>
          <w:cantSplit/>
        </w:trPr>
        <w:tc>
          <w:tcPr>
            <w:tcW w:w="3060" w:type="dxa"/>
            <w:gridSpan w:val="2"/>
          </w:tcPr>
          <w:p w:rsidR="00B23A16" w:rsidRPr="00E64F3A" w:rsidRDefault="00B23A16" w:rsidP="00B23A16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990" w:type="dxa"/>
            <w:vAlign w:val="bottom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23A16" w:rsidRPr="00E64F3A" w:rsidRDefault="002A473D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1,111</w:t>
            </w:r>
          </w:p>
        </w:tc>
        <w:tc>
          <w:tcPr>
            <w:tcW w:w="2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vAlign w:val="bottom"/>
          </w:tcPr>
          <w:p w:rsidR="00B23A16" w:rsidRPr="00E64F3A" w:rsidRDefault="00156A4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1,261</w:t>
            </w:r>
          </w:p>
        </w:tc>
      </w:tr>
      <w:tr w:rsidR="00E64F3A" w:rsidRPr="00E64F3A" w:rsidTr="00B23A16">
        <w:trPr>
          <w:cantSplit/>
        </w:trPr>
        <w:tc>
          <w:tcPr>
            <w:tcW w:w="3060" w:type="dxa"/>
            <w:gridSpan w:val="2"/>
          </w:tcPr>
          <w:p w:rsidR="00B23A16" w:rsidRPr="00E64F3A" w:rsidRDefault="00B23A16" w:rsidP="00B23A16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990" w:type="dxa"/>
            <w:vAlign w:val="bottom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B23A16" w:rsidRPr="00E64F3A" w:rsidRDefault="002A473D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3,501</w:t>
            </w:r>
          </w:p>
        </w:tc>
        <w:tc>
          <w:tcPr>
            <w:tcW w:w="2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</w:tcBorders>
            <w:vAlign w:val="bottom"/>
          </w:tcPr>
          <w:p w:rsidR="00B23A16" w:rsidRPr="00E64F3A" w:rsidRDefault="00156A4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</w:t>
            </w:r>
            <w:r w:rsidR="00B23A16" w:rsidRPr="00E64F3A">
              <w:rPr>
                <w:rFonts w:ascii="Angsana New" w:hAnsi="Angsana New"/>
                <w:sz w:val="30"/>
                <w:szCs w:val="30"/>
              </w:rPr>
              <w:t>,</w:t>
            </w:r>
            <w:r w:rsidRPr="00E64F3A">
              <w:rPr>
                <w:rFonts w:ascii="Angsana New" w:hAnsi="Angsana New"/>
                <w:sz w:val="30"/>
                <w:szCs w:val="30"/>
              </w:rPr>
              <w:t>855</w:t>
            </w:r>
          </w:p>
        </w:tc>
      </w:tr>
      <w:tr w:rsidR="00E64F3A" w:rsidRPr="00E64F3A" w:rsidTr="00B23A16">
        <w:trPr>
          <w:cantSplit/>
        </w:trPr>
        <w:tc>
          <w:tcPr>
            <w:tcW w:w="3060" w:type="dxa"/>
            <w:gridSpan w:val="2"/>
          </w:tcPr>
          <w:p w:rsidR="00B23A16" w:rsidRPr="00E64F3A" w:rsidRDefault="00B23A16" w:rsidP="00B23A16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23A16" w:rsidRPr="00E64F3A" w:rsidRDefault="002A473D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20,420</w:t>
            </w:r>
          </w:p>
        </w:tc>
        <w:tc>
          <w:tcPr>
            <w:tcW w:w="2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23A16" w:rsidRPr="00E64F3A" w:rsidRDefault="00156A4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22,374</w:t>
            </w:r>
          </w:p>
        </w:tc>
      </w:tr>
      <w:tr w:rsidR="00E64F3A" w:rsidRPr="00E64F3A" w:rsidTr="00B23A16">
        <w:trPr>
          <w:cantSplit/>
        </w:trPr>
        <w:tc>
          <w:tcPr>
            <w:tcW w:w="3060" w:type="dxa"/>
            <w:gridSpan w:val="2"/>
          </w:tcPr>
          <w:p w:rsidR="00086BA3" w:rsidRPr="00E64F3A" w:rsidRDefault="00086BA3" w:rsidP="00E43451">
            <w:pPr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  <w:p w:rsidR="006D5B91" w:rsidRPr="00E64F3A" w:rsidRDefault="006D5B91" w:rsidP="00E4345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990" w:type="dxa"/>
          </w:tcPr>
          <w:p w:rsidR="006D5B91" w:rsidRPr="00E64F3A" w:rsidRDefault="00F43233" w:rsidP="009C2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before="240" w:after="24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E91E4B" w:rsidRPr="00E64F3A" w:rsidRDefault="00E91E4B" w:rsidP="00C4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-137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C41BD3" w:rsidRPr="00E64F3A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6D5B91" w:rsidRPr="00E64F3A" w:rsidRDefault="006D5B91" w:rsidP="00E43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6D5B91" w:rsidRPr="00E64F3A" w:rsidRDefault="006D5B91" w:rsidP="00E43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6D5B91" w:rsidRPr="00E64F3A" w:rsidRDefault="006D5B91" w:rsidP="00E43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D5B91" w:rsidRPr="00E64F3A" w:rsidRDefault="006D5B91" w:rsidP="00E43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D5B91" w:rsidRPr="00E64F3A" w:rsidRDefault="006D5B91" w:rsidP="00E43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</w:tcPr>
          <w:p w:rsidR="006D5B91" w:rsidRPr="00E64F3A" w:rsidRDefault="006D5B91" w:rsidP="00E43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B23A16">
        <w:trPr>
          <w:cantSplit/>
        </w:trPr>
        <w:tc>
          <w:tcPr>
            <w:tcW w:w="4050" w:type="dxa"/>
            <w:gridSpan w:val="3"/>
          </w:tcPr>
          <w:p w:rsidR="00B23A16" w:rsidRPr="00E64F3A" w:rsidRDefault="00B23A16" w:rsidP="00B23A16">
            <w:pPr>
              <w:tabs>
                <w:tab w:val="clear" w:pos="454"/>
                <w:tab w:val="clear" w:pos="680"/>
                <w:tab w:val="left" w:pos="432"/>
              </w:tabs>
              <w:ind w:left="61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23A16" w:rsidRPr="00E64F3A" w:rsidRDefault="002A473D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98,726</w:t>
            </w:r>
          </w:p>
        </w:tc>
        <w:tc>
          <w:tcPr>
            <w:tcW w:w="2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vAlign w:val="bottom"/>
          </w:tcPr>
          <w:p w:rsidR="00B23A16" w:rsidRPr="00E64F3A" w:rsidRDefault="00156A4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99,674</w:t>
            </w:r>
          </w:p>
        </w:tc>
      </w:tr>
      <w:tr w:rsidR="00E64F3A" w:rsidRPr="00E64F3A" w:rsidTr="00B23A16">
        <w:trPr>
          <w:cantSplit/>
        </w:trPr>
        <w:tc>
          <w:tcPr>
            <w:tcW w:w="4050" w:type="dxa"/>
            <w:gridSpan w:val="3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) หนี้สูญและหน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ี้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170" w:type="dxa"/>
            <w:vAlign w:val="bottom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23A16" w:rsidRPr="00E64F3A" w:rsidRDefault="002A473D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(1,554)</w:t>
            </w:r>
          </w:p>
        </w:tc>
        <w:tc>
          <w:tcPr>
            <w:tcW w:w="2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vAlign w:val="bottom"/>
          </w:tcPr>
          <w:p w:rsidR="00B23A16" w:rsidRPr="00E64F3A" w:rsidRDefault="00156A4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18,607</w:t>
            </w:r>
          </w:p>
        </w:tc>
      </w:tr>
      <w:tr w:rsidR="00E64F3A" w:rsidRPr="00E64F3A" w:rsidTr="00B23A16">
        <w:trPr>
          <w:cantSplit/>
        </w:trPr>
        <w:tc>
          <w:tcPr>
            <w:tcW w:w="3060" w:type="dxa"/>
            <w:gridSpan w:val="2"/>
          </w:tcPr>
          <w:p w:rsidR="00B23A16" w:rsidRPr="00E64F3A" w:rsidRDefault="00B23A16" w:rsidP="00B23A16">
            <w:pPr>
              <w:tabs>
                <w:tab w:val="clear" w:pos="454"/>
                <w:tab w:val="clear" w:pos="680"/>
                <w:tab w:val="left" w:pos="432"/>
              </w:tabs>
              <w:ind w:left="61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:rsidR="00B23A16" w:rsidRPr="00E64F3A" w:rsidRDefault="00B23A16" w:rsidP="00B23A1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23A16" w:rsidRPr="00E64F3A" w:rsidRDefault="002A473D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8,904</w:t>
            </w:r>
          </w:p>
        </w:tc>
        <w:tc>
          <w:tcPr>
            <w:tcW w:w="2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vAlign w:val="bottom"/>
          </w:tcPr>
          <w:p w:rsidR="00B23A16" w:rsidRPr="00E64F3A" w:rsidRDefault="00156A4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11,499</w:t>
            </w:r>
          </w:p>
        </w:tc>
      </w:tr>
      <w:tr w:rsidR="00E64F3A" w:rsidRPr="00E64F3A" w:rsidTr="00B23A16">
        <w:trPr>
          <w:cantSplit/>
        </w:trPr>
        <w:tc>
          <w:tcPr>
            <w:tcW w:w="3060" w:type="dxa"/>
            <w:gridSpan w:val="2"/>
          </w:tcPr>
          <w:p w:rsidR="00B23A16" w:rsidRPr="00E64F3A" w:rsidRDefault="00B23A16" w:rsidP="00B23A16">
            <w:pPr>
              <w:tabs>
                <w:tab w:val="clear" w:pos="680"/>
              </w:tabs>
              <w:ind w:left="61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:rsidR="00B23A16" w:rsidRPr="00E64F3A" w:rsidRDefault="00B23A16" w:rsidP="00B23A1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23A16" w:rsidRPr="00E64F3A" w:rsidRDefault="002146CE" w:rsidP="00241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23,098</w:t>
            </w:r>
          </w:p>
        </w:tc>
        <w:tc>
          <w:tcPr>
            <w:tcW w:w="2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</w:tcBorders>
          </w:tcPr>
          <w:p w:rsidR="00B23A16" w:rsidRPr="00E64F3A" w:rsidRDefault="00156A46" w:rsidP="00996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57,483</w:t>
            </w:r>
          </w:p>
        </w:tc>
      </w:tr>
      <w:tr w:rsidR="00B23A16" w:rsidRPr="00E64F3A" w:rsidTr="00B23A16">
        <w:trPr>
          <w:cantSplit/>
        </w:trPr>
        <w:tc>
          <w:tcPr>
            <w:tcW w:w="3060" w:type="dxa"/>
            <w:gridSpan w:val="2"/>
          </w:tcPr>
          <w:p w:rsidR="00B23A16" w:rsidRPr="00E64F3A" w:rsidRDefault="00B23A16" w:rsidP="00B23A16">
            <w:pPr>
              <w:tabs>
                <w:tab w:val="clear" w:pos="680"/>
              </w:tabs>
              <w:ind w:left="61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B23A16" w:rsidRPr="00E64F3A" w:rsidRDefault="00B23A16" w:rsidP="00B23A1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23A16" w:rsidRPr="00E64F3A" w:rsidRDefault="002146CE" w:rsidP="00A2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129,174</w:t>
            </w:r>
          </w:p>
        </w:tc>
        <w:tc>
          <w:tcPr>
            <w:tcW w:w="270" w:type="dxa"/>
          </w:tcPr>
          <w:p w:rsidR="00B23A16" w:rsidRPr="00E64F3A" w:rsidRDefault="00B23A16" w:rsidP="00B2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23A1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187,262</w:t>
            </w:r>
          </w:p>
        </w:tc>
      </w:tr>
    </w:tbl>
    <w:p w:rsidR="00086BA3" w:rsidRPr="00E64F3A" w:rsidRDefault="00086BA3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A1748F" w:rsidRPr="00E64F3A" w:rsidRDefault="00A1748F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A1748F" w:rsidRPr="00E64F3A" w:rsidRDefault="00A1748F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A1748F" w:rsidRPr="00E64F3A" w:rsidRDefault="00A1748F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3A797F" w:rsidRPr="00E64F3A" w:rsidRDefault="00B74074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</w:rPr>
        <w:t>30</w:t>
      </w:r>
      <w:r w:rsidR="006F4FE1" w:rsidRPr="00E64F3A">
        <w:rPr>
          <w:rFonts w:ascii="Angsana New" w:hAnsi="Angsana New"/>
          <w:b/>
          <w:bCs/>
          <w:sz w:val="30"/>
          <w:szCs w:val="30"/>
        </w:rPr>
        <w:tab/>
      </w:r>
      <w:r w:rsidR="006F4FE1" w:rsidRPr="00E64F3A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  <w:r w:rsidR="00180378" w:rsidRPr="00E64F3A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</w:t>
      </w:r>
      <w:r w:rsidR="005028DE" w:rsidRPr="00E64F3A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</w:t>
      </w:r>
      <w:r w:rsidR="00A242EF" w:rsidRPr="00E64F3A">
        <w:rPr>
          <w:rFonts w:ascii="Angsana New" w:hAnsi="Angsana New" w:hint="cs"/>
          <w:sz w:val="30"/>
          <w:szCs w:val="30"/>
          <w:cs/>
        </w:rPr>
        <w:tab/>
      </w:r>
      <w:r w:rsidR="00A242EF" w:rsidRPr="00E64F3A">
        <w:rPr>
          <w:rFonts w:ascii="Angsana New" w:hAnsi="Angsana New" w:hint="cs"/>
          <w:sz w:val="30"/>
          <w:szCs w:val="30"/>
          <w:cs/>
        </w:rPr>
        <w:tab/>
      </w:r>
      <w:r w:rsidR="00180378" w:rsidRPr="00E64F3A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="00086BA3" w:rsidRPr="00E64F3A">
        <w:rPr>
          <w:rFonts w:ascii="Angsana New" w:hAnsi="Angsana New" w:hint="cs"/>
          <w:sz w:val="30"/>
          <w:szCs w:val="30"/>
          <w:cs/>
        </w:rPr>
        <w:t xml:space="preserve">                          </w:t>
      </w:r>
      <w:r w:rsidR="005028DE" w:rsidRPr="00E64F3A">
        <w:rPr>
          <w:rFonts w:ascii="Angsana New" w:hAnsi="Angsana New"/>
          <w:sz w:val="30"/>
          <w:szCs w:val="30"/>
        </w:rPr>
        <w:t>256</w:t>
      </w:r>
      <w:r w:rsidR="00156A46" w:rsidRPr="00E64F3A">
        <w:rPr>
          <w:rFonts w:ascii="Angsana New" w:hAnsi="Angsana New"/>
          <w:sz w:val="30"/>
          <w:szCs w:val="30"/>
        </w:rPr>
        <w:t>3</w:t>
      </w:r>
      <w:r w:rsidR="00086BA3" w:rsidRPr="00E64F3A">
        <w:rPr>
          <w:rFonts w:ascii="Angsana New" w:hAnsi="Angsana New" w:hint="cs"/>
          <w:sz w:val="30"/>
          <w:szCs w:val="30"/>
          <w:cs/>
        </w:rPr>
        <w:t xml:space="preserve">     </w:t>
      </w:r>
      <w:r w:rsidR="005028DE" w:rsidRPr="00E64F3A">
        <w:rPr>
          <w:rFonts w:ascii="Angsana New" w:hAnsi="Angsana New"/>
          <w:sz w:val="30"/>
          <w:szCs w:val="30"/>
        </w:rPr>
        <w:t xml:space="preserve">              256</w:t>
      </w:r>
      <w:r w:rsidR="00156A46" w:rsidRPr="00E64F3A">
        <w:rPr>
          <w:rFonts w:ascii="Angsana New" w:hAnsi="Angsana New"/>
          <w:sz w:val="30"/>
          <w:szCs w:val="30"/>
        </w:rPr>
        <w:t>2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E64F3A" w:rsidRPr="00E64F3A" w:rsidTr="003D4D0F">
        <w:trPr>
          <w:cantSplit/>
        </w:trPr>
        <w:tc>
          <w:tcPr>
            <w:tcW w:w="3060" w:type="dxa"/>
          </w:tcPr>
          <w:p w:rsidR="006326EF" w:rsidRPr="00E64F3A" w:rsidRDefault="006326EF" w:rsidP="0037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:rsidR="006326EF" w:rsidRPr="00E64F3A" w:rsidRDefault="006326EF" w:rsidP="00371A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6326EF" w:rsidRPr="00E64F3A" w:rsidRDefault="00750056" w:rsidP="006326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                                                  </w:t>
            </w:r>
            <w:r w:rsidR="006326EF"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="006326EF"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E64F3A" w:rsidRPr="00E64F3A" w:rsidTr="003D4D0F">
        <w:trPr>
          <w:cantSplit/>
        </w:trPr>
        <w:tc>
          <w:tcPr>
            <w:tcW w:w="306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>จากสถาบันการเง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ิน</w:t>
            </w:r>
          </w:p>
        </w:tc>
        <w:tc>
          <w:tcPr>
            <w:tcW w:w="99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156A46" w:rsidRPr="00E64F3A" w:rsidRDefault="00156A46" w:rsidP="00156A4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2A473D" w:rsidRPr="00E64F3A" w:rsidRDefault="002A473D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19,</w:t>
            </w:r>
            <w:r w:rsidR="00736D8F" w:rsidRPr="00E64F3A"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27,769</w:t>
            </w:r>
          </w:p>
        </w:tc>
      </w:tr>
      <w:tr w:rsidR="00E64F3A" w:rsidRPr="00E64F3A" w:rsidTr="003D4D0F">
        <w:trPr>
          <w:cantSplit/>
        </w:trPr>
        <w:tc>
          <w:tcPr>
            <w:tcW w:w="306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56A46" w:rsidRPr="00E64F3A" w:rsidRDefault="002A473D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4,259</w:t>
            </w: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6,024</w:t>
            </w:r>
          </w:p>
        </w:tc>
      </w:tr>
      <w:tr w:rsidR="00E64F3A" w:rsidRPr="00E64F3A" w:rsidTr="003D4D0F">
        <w:trPr>
          <w:cantSplit/>
        </w:trPr>
        <w:tc>
          <w:tcPr>
            <w:tcW w:w="306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56A46" w:rsidRPr="00E64F3A" w:rsidRDefault="002A473D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23,8</w:t>
            </w:r>
            <w:r w:rsidR="00736D8F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33,793</w:t>
            </w:r>
          </w:p>
        </w:tc>
      </w:tr>
      <w:tr w:rsidR="00E64F3A" w:rsidRPr="00E64F3A" w:rsidTr="003D4D0F">
        <w:trPr>
          <w:cantSplit/>
        </w:trPr>
        <w:tc>
          <w:tcPr>
            <w:tcW w:w="306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9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56A46" w:rsidRPr="00E64F3A" w:rsidRDefault="002A473D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2,40</w:t>
            </w:r>
            <w:r w:rsidR="00736D8F" w:rsidRPr="00E64F3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3,718</w:t>
            </w:r>
          </w:p>
        </w:tc>
      </w:tr>
      <w:tr w:rsidR="00156A46" w:rsidRPr="00E64F3A" w:rsidTr="00D01849">
        <w:trPr>
          <w:cantSplit/>
        </w:trPr>
        <w:tc>
          <w:tcPr>
            <w:tcW w:w="306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56A46" w:rsidRPr="00E64F3A" w:rsidRDefault="002A473D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26,</w:t>
            </w:r>
            <w:r w:rsidR="00736D8F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296</w:t>
            </w: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37,511</w:t>
            </w:r>
          </w:p>
        </w:tc>
      </w:tr>
    </w:tbl>
    <w:p w:rsidR="00C659E1" w:rsidRPr="00E64F3A" w:rsidRDefault="00C659E1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FF278D" w:rsidRPr="00E64F3A" w:rsidRDefault="00FF278D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FF278D" w:rsidRPr="00E64F3A" w:rsidRDefault="00FF278D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FF278D" w:rsidRPr="00E64F3A" w:rsidRDefault="00FF278D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D574BA" w:rsidRPr="00E64F3A" w:rsidRDefault="00D574BA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D574BA" w:rsidRPr="00E64F3A" w:rsidRDefault="00D574BA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A555C2" w:rsidRPr="00E64F3A" w:rsidRDefault="00EA5E3B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B74074" w:rsidRPr="00E64F3A">
        <w:rPr>
          <w:rFonts w:ascii="Angsana New" w:hAnsi="Angsana New"/>
          <w:b/>
          <w:bCs/>
          <w:sz w:val="30"/>
          <w:szCs w:val="30"/>
        </w:rPr>
        <w:t>1</w:t>
      </w:r>
      <w:r w:rsidR="00507A0C" w:rsidRPr="00E64F3A">
        <w:rPr>
          <w:rFonts w:ascii="Angsana New" w:hAnsi="Angsana New"/>
          <w:b/>
          <w:bCs/>
          <w:sz w:val="30"/>
          <w:szCs w:val="30"/>
        </w:rPr>
        <w:tab/>
      </w:r>
      <w:r w:rsidR="00507A0C" w:rsidRPr="00E64F3A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F654F1" w:rsidRPr="00E64F3A" w:rsidRDefault="002D158A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</w:rPr>
        <w:tab/>
      </w:r>
      <w:r w:rsidRPr="00E64F3A">
        <w:rPr>
          <w:rFonts w:ascii="Angsana New" w:hAnsi="Angsana New"/>
          <w:b/>
          <w:bCs/>
          <w:sz w:val="30"/>
          <w:szCs w:val="30"/>
        </w:rPr>
        <w:tab/>
      </w:r>
      <w:r w:rsidR="00F654F1" w:rsidRPr="00E64F3A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</w:t>
      </w:r>
      <w:r w:rsidR="00F654F1" w:rsidRPr="00E64F3A">
        <w:rPr>
          <w:rFonts w:ascii="Angsana New" w:hAnsi="Angsana New" w:hint="cs"/>
          <w:bCs/>
          <w:i/>
          <w:iCs/>
          <w:sz w:val="30"/>
          <w:szCs w:val="30"/>
          <w:cs/>
        </w:rPr>
        <w:t>ที่</w:t>
      </w:r>
      <w:r w:rsidR="00F654F1" w:rsidRPr="00E64F3A">
        <w:rPr>
          <w:rFonts w:ascii="Angsana New" w:hAnsi="Angsana New"/>
          <w:bCs/>
          <w:i/>
          <w:iCs/>
          <w:sz w:val="30"/>
          <w:szCs w:val="30"/>
          <w:cs/>
        </w:rPr>
        <w:t>รับรู้ในกำไรหรือขาดทุน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990"/>
        <w:gridCol w:w="1222"/>
        <w:gridCol w:w="236"/>
        <w:gridCol w:w="1152"/>
      </w:tblGrid>
      <w:tr w:rsidR="00E64F3A" w:rsidRPr="00E64F3A" w:rsidTr="00C123E5">
        <w:trPr>
          <w:cantSplit/>
          <w:tblHeader/>
        </w:trPr>
        <w:tc>
          <w:tcPr>
            <w:tcW w:w="5850" w:type="dxa"/>
          </w:tcPr>
          <w:p w:rsidR="00E0108C" w:rsidRPr="00E64F3A" w:rsidRDefault="00E0108C" w:rsidP="00E0108C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E0108C" w:rsidRPr="00E64F3A" w:rsidRDefault="00E0108C" w:rsidP="00E0108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:rsidR="00E0108C" w:rsidRPr="00E64F3A" w:rsidRDefault="00E0108C" w:rsidP="00E01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25</w:t>
            </w:r>
            <w:r w:rsidR="00C12DFA" w:rsidRPr="00E64F3A">
              <w:rPr>
                <w:rFonts w:ascii="Angsana New" w:hAnsi="Angsana New"/>
                <w:sz w:val="30"/>
                <w:szCs w:val="30"/>
              </w:rPr>
              <w:t>6</w:t>
            </w:r>
            <w:r w:rsidR="00156A46" w:rsidRPr="00E64F3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E0108C" w:rsidRPr="00E64F3A" w:rsidRDefault="00E0108C" w:rsidP="00E01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E0108C" w:rsidRPr="00E64F3A" w:rsidRDefault="00E0108C" w:rsidP="00E01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25</w:t>
            </w:r>
            <w:r w:rsidR="00B33D5C" w:rsidRPr="00E64F3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56A46" w:rsidRPr="00E64F3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64F3A" w:rsidRPr="00E64F3A" w:rsidTr="00C123E5">
        <w:trPr>
          <w:cantSplit/>
          <w:tblHeader/>
        </w:trPr>
        <w:tc>
          <w:tcPr>
            <w:tcW w:w="5850" w:type="dxa"/>
          </w:tcPr>
          <w:p w:rsidR="00EB6577" w:rsidRPr="00E64F3A" w:rsidRDefault="00EB6577" w:rsidP="00991832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EB6577" w:rsidRPr="00E64F3A" w:rsidRDefault="005B0BB0" w:rsidP="004561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10" w:type="dxa"/>
            <w:gridSpan w:val="3"/>
            <w:vAlign w:val="bottom"/>
          </w:tcPr>
          <w:p w:rsidR="00EB6577" w:rsidRPr="00E64F3A" w:rsidRDefault="00EB6577" w:rsidP="00991832">
            <w:pPr>
              <w:ind w:left="-108" w:right="-108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62C13"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162C13"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64F3A" w:rsidRPr="00E64F3A" w:rsidTr="00C123E5">
        <w:trPr>
          <w:cantSplit/>
        </w:trPr>
        <w:tc>
          <w:tcPr>
            <w:tcW w:w="5850" w:type="dxa"/>
            <w:vAlign w:val="bottom"/>
          </w:tcPr>
          <w:p w:rsidR="00EB6577" w:rsidRPr="00E64F3A" w:rsidRDefault="008E6E3C" w:rsidP="008E6E3C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</w:t>
            </w:r>
            <w:r w:rsidR="003905F3"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90" w:type="dxa"/>
          </w:tcPr>
          <w:p w:rsidR="00EB6577" w:rsidRPr="00E64F3A" w:rsidRDefault="00EB6577" w:rsidP="00991832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:rsidR="00EB6577" w:rsidRPr="00E64F3A" w:rsidRDefault="00EB6577" w:rsidP="0099183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B6577" w:rsidRPr="00E64F3A" w:rsidRDefault="00EB6577" w:rsidP="0099183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EB6577" w:rsidRPr="00E64F3A" w:rsidRDefault="00EB6577" w:rsidP="0099183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C123E5">
        <w:trPr>
          <w:cantSplit/>
        </w:trPr>
        <w:tc>
          <w:tcPr>
            <w:tcW w:w="5850" w:type="dxa"/>
          </w:tcPr>
          <w:p w:rsidR="00156A46" w:rsidRPr="00E64F3A" w:rsidRDefault="00156A46" w:rsidP="00156A4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  สำหรับปีปัจจุบัน</w:t>
            </w:r>
          </w:p>
        </w:tc>
        <w:tc>
          <w:tcPr>
            <w:tcW w:w="99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2" w:type="dxa"/>
            <w:vAlign w:val="bottom"/>
          </w:tcPr>
          <w:p w:rsidR="00156A46" w:rsidRPr="00E64F3A" w:rsidRDefault="00E2045B" w:rsidP="0016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28,</w:t>
            </w:r>
            <w:r w:rsidR="00887177" w:rsidRPr="00E64F3A">
              <w:rPr>
                <w:rFonts w:ascii="Angsana New" w:hAnsi="Angsana New"/>
                <w:sz w:val="30"/>
                <w:szCs w:val="30"/>
              </w:rPr>
              <w:t>20</w:t>
            </w:r>
            <w:r w:rsidR="00164B11" w:rsidRPr="00E64F3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29,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220</w:t>
            </w:r>
          </w:p>
        </w:tc>
      </w:tr>
      <w:tr w:rsidR="00E64F3A" w:rsidRPr="00E64F3A" w:rsidTr="0072357F">
        <w:trPr>
          <w:cantSplit/>
          <w:trHeight w:val="119"/>
        </w:trPr>
        <w:tc>
          <w:tcPr>
            <w:tcW w:w="5850" w:type="dxa"/>
          </w:tcPr>
          <w:p w:rsidR="00156A46" w:rsidRPr="00E64F3A" w:rsidRDefault="00156A46" w:rsidP="00156A46">
            <w:pPr>
              <w:ind w:left="162" w:hanging="18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:rsidR="00156A46" w:rsidRPr="00E64F3A" w:rsidRDefault="00156A46" w:rsidP="0015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56A46" w:rsidRPr="00E64F3A" w:rsidRDefault="00156A46" w:rsidP="0015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156A46" w:rsidRPr="00E64F3A" w:rsidRDefault="00156A46" w:rsidP="0015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C123E5">
        <w:trPr>
          <w:cantSplit/>
        </w:trPr>
        <w:tc>
          <w:tcPr>
            <w:tcW w:w="5850" w:type="dxa"/>
          </w:tcPr>
          <w:p w:rsidR="00156A46" w:rsidRPr="00E64F3A" w:rsidRDefault="00156A46" w:rsidP="00156A46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:rsidR="00156A46" w:rsidRPr="00E64F3A" w:rsidRDefault="00156A46" w:rsidP="0015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56A46" w:rsidRPr="00E64F3A" w:rsidRDefault="00156A46" w:rsidP="0015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156A46" w:rsidRPr="00E64F3A" w:rsidRDefault="00156A46" w:rsidP="0015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C123E5">
        <w:trPr>
          <w:cantSplit/>
        </w:trPr>
        <w:tc>
          <w:tcPr>
            <w:tcW w:w="5850" w:type="dxa"/>
          </w:tcPr>
          <w:p w:rsidR="00156A46" w:rsidRPr="00E64F3A" w:rsidRDefault="00156A46" w:rsidP="00156A46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99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156A46" w:rsidRPr="00E64F3A" w:rsidRDefault="00A242EF" w:rsidP="0016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(1,1</w:t>
            </w:r>
            <w:r w:rsidR="00164B11" w:rsidRPr="00E64F3A">
              <w:rPr>
                <w:rFonts w:ascii="Angsana New" w:hAnsi="Angsana New"/>
                <w:sz w:val="30"/>
                <w:szCs w:val="30"/>
              </w:rPr>
              <w:t>70</w:t>
            </w:r>
            <w:r w:rsidR="0069359D" w:rsidRPr="00E64F3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(6,674)</w:t>
            </w:r>
          </w:p>
        </w:tc>
      </w:tr>
      <w:tr w:rsidR="00156A46" w:rsidRPr="00E64F3A" w:rsidTr="00C123E5">
        <w:trPr>
          <w:cantSplit/>
        </w:trPr>
        <w:tc>
          <w:tcPr>
            <w:tcW w:w="5850" w:type="dxa"/>
          </w:tcPr>
          <w:p w:rsidR="00156A46" w:rsidRPr="00E64F3A" w:rsidRDefault="00156A46" w:rsidP="00156A46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:rsidR="00156A46" w:rsidRPr="00E64F3A" w:rsidRDefault="00156A46" w:rsidP="00156A4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:rsidR="00156A46" w:rsidRPr="00E64F3A" w:rsidRDefault="00E2045B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27,</w:t>
            </w:r>
            <w:r w:rsidR="00887177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036</w:t>
            </w:r>
          </w:p>
        </w:tc>
        <w:tc>
          <w:tcPr>
            <w:tcW w:w="236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22,5</w:t>
            </w: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46</w:t>
            </w:r>
          </w:p>
        </w:tc>
      </w:tr>
    </w:tbl>
    <w:p w:rsidR="005B0BB0" w:rsidRPr="00E64F3A" w:rsidRDefault="005B0BB0" w:rsidP="00B427A0">
      <w:pPr>
        <w:tabs>
          <w:tab w:val="left" w:pos="540"/>
        </w:tabs>
        <w:ind w:right="65"/>
        <w:outlineLvl w:val="0"/>
        <w:rPr>
          <w:rFonts w:ascii="Angsana New" w:hAnsi="Angsana New"/>
          <w:b/>
          <w:bCs/>
          <w:sz w:val="30"/>
          <w:szCs w:val="30"/>
        </w:rPr>
      </w:pPr>
    </w:p>
    <w:p w:rsidR="00AD1AD8" w:rsidRPr="00E64F3A" w:rsidRDefault="00AD1AD8" w:rsidP="00AD1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64F3A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</w:t>
      </w:r>
      <w:r w:rsidRPr="00E64F3A">
        <w:rPr>
          <w:rFonts w:ascii="Angsana New" w:hAnsi="Angsana New" w:hint="cs"/>
          <w:bCs/>
          <w:i/>
          <w:iCs/>
          <w:sz w:val="30"/>
          <w:szCs w:val="30"/>
          <w:cs/>
        </w:rPr>
        <w:t>ที่</w:t>
      </w:r>
      <w:r w:rsidRPr="00E64F3A">
        <w:rPr>
          <w:rFonts w:ascii="Angsana New" w:hAnsi="Angsana New"/>
          <w:bCs/>
          <w:i/>
          <w:iCs/>
          <w:sz w:val="30"/>
          <w:szCs w:val="30"/>
          <w:cs/>
        </w:rPr>
        <w:t>รับรู้ในกำไรหรือขาดทุน</w:t>
      </w:r>
      <w:r w:rsidRPr="00E64F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เบ็ดเสร็จอื่น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990"/>
        <w:gridCol w:w="1222"/>
        <w:gridCol w:w="236"/>
        <w:gridCol w:w="1152"/>
      </w:tblGrid>
      <w:tr w:rsidR="00E64F3A" w:rsidRPr="00E64F3A" w:rsidTr="00AD1AD8">
        <w:trPr>
          <w:cantSplit/>
          <w:tblHeader/>
        </w:trPr>
        <w:tc>
          <w:tcPr>
            <w:tcW w:w="5850" w:type="dxa"/>
          </w:tcPr>
          <w:p w:rsidR="00AD1AD8" w:rsidRPr="00E64F3A" w:rsidRDefault="00AD1AD8" w:rsidP="00AD1AD8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D1AD8" w:rsidRPr="00E64F3A" w:rsidRDefault="00AD1AD8" w:rsidP="00AD1AD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:rsidR="00AD1AD8" w:rsidRPr="00E64F3A" w:rsidRDefault="00AD1AD8" w:rsidP="00AD1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256</w:t>
            </w:r>
            <w:r w:rsidR="00156A46" w:rsidRPr="00E64F3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AD1AD8" w:rsidRPr="00E64F3A" w:rsidRDefault="00AD1AD8" w:rsidP="00AD1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D1AD8" w:rsidRPr="00E64F3A" w:rsidRDefault="00AD1AD8" w:rsidP="00AD1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25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56A46" w:rsidRPr="00E64F3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64F3A" w:rsidRPr="00E64F3A" w:rsidTr="00AD1AD8">
        <w:trPr>
          <w:cantSplit/>
          <w:tblHeader/>
        </w:trPr>
        <w:tc>
          <w:tcPr>
            <w:tcW w:w="5850" w:type="dxa"/>
          </w:tcPr>
          <w:p w:rsidR="00AD1AD8" w:rsidRPr="00E64F3A" w:rsidRDefault="00AD1AD8" w:rsidP="00AD1AD8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D1AD8" w:rsidRPr="00E64F3A" w:rsidRDefault="00AD1AD8" w:rsidP="00AD1A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AD1AD8" w:rsidRPr="00E64F3A" w:rsidRDefault="00AD1AD8" w:rsidP="00AD1AD8">
            <w:pPr>
              <w:ind w:left="-108" w:right="-108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996DC2" w:rsidRPr="00E64F3A" w:rsidTr="00AD1AD8">
        <w:trPr>
          <w:cantSplit/>
          <w:trHeight w:val="255"/>
        </w:trPr>
        <w:tc>
          <w:tcPr>
            <w:tcW w:w="5850" w:type="dxa"/>
            <w:vAlign w:val="bottom"/>
          </w:tcPr>
          <w:p w:rsidR="00996DC2" w:rsidRPr="00E64F3A" w:rsidRDefault="00996DC2" w:rsidP="00996DC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ภาษีเงินได้ที่เกี่ยวข้องกับผลขาดทุนจากการประมาณการตามหลักคณิตศาสตร์ประกันภัย ที่บันทึกโดยตรงไปยังกำไรขาดทุนเบ็ดเสร็จอื่น</w:t>
            </w:r>
          </w:p>
        </w:tc>
        <w:tc>
          <w:tcPr>
            <w:tcW w:w="990" w:type="dxa"/>
          </w:tcPr>
          <w:p w:rsidR="00996DC2" w:rsidRPr="00E64F3A" w:rsidRDefault="00996DC2" w:rsidP="00996DC2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996DC2" w:rsidRPr="00E64F3A" w:rsidRDefault="00996DC2" w:rsidP="00164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</w:t>
            </w:r>
          </w:p>
        </w:tc>
        <w:tc>
          <w:tcPr>
            <w:tcW w:w="1222" w:type="dxa"/>
            <w:tcBorders>
              <w:bottom w:val="double" w:sz="4" w:space="0" w:color="auto"/>
            </w:tcBorders>
          </w:tcPr>
          <w:p w:rsidR="00996DC2" w:rsidRPr="00E64F3A" w:rsidRDefault="00996DC2" w:rsidP="00996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235B2D" w:rsidRPr="00E64F3A" w:rsidRDefault="0069359D" w:rsidP="00996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(2,812)</w:t>
            </w:r>
          </w:p>
        </w:tc>
        <w:tc>
          <w:tcPr>
            <w:tcW w:w="236" w:type="dxa"/>
          </w:tcPr>
          <w:p w:rsidR="00996DC2" w:rsidRPr="00E64F3A" w:rsidRDefault="00996DC2" w:rsidP="00996DC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996DC2" w:rsidRPr="00E64F3A" w:rsidRDefault="00996DC2" w:rsidP="00996DC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96DC2" w:rsidRPr="00E64F3A" w:rsidRDefault="00156A46" w:rsidP="00996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AD1AD8" w:rsidRPr="00E64F3A" w:rsidRDefault="00AD1AD8" w:rsidP="00B427A0">
      <w:pPr>
        <w:tabs>
          <w:tab w:val="left" w:pos="540"/>
        </w:tabs>
        <w:ind w:right="65"/>
        <w:outlineLvl w:val="0"/>
        <w:rPr>
          <w:rFonts w:ascii="Angsana New" w:hAnsi="Angsana New"/>
          <w:b/>
          <w:bCs/>
          <w:sz w:val="30"/>
          <w:szCs w:val="30"/>
        </w:rPr>
      </w:pPr>
    </w:p>
    <w:p w:rsidR="00EB6577" w:rsidRPr="00E64F3A" w:rsidRDefault="0048206B" w:rsidP="00326175">
      <w:pPr>
        <w:tabs>
          <w:tab w:val="left" w:pos="540"/>
        </w:tabs>
        <w:ind w:right="65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E64F3A">
        <w:rPr>
          <w:rFonts w:ascii="Angsana New" w:hAnsi="Angsana New"/>
          <w:b/>
          <w:bCs/>
          <w:sz w:val="30"/>
          <w:szCs w:val="30"/>
        </w:rPr>
        <w:tab/>
      </w:r>
      <w:r w:rsidR="00C123E5" w:rsidRPr="00E64F3A">
        <w:rPr>
          <w:rFonts w:ascii="Angsana New" w:hAnsi="Angsana New"/>
          <w:b/>
          <w:bCs/>
          <w:sz w:val="30"/>
          <w:szCs w:val="30"/>
        </w:rPr>
        <w:tab/>
      </w:r>
      <w:r w:rsidR="00C123E5" w:rsidRPr="00E64F3A">
        <w:rPr>
          <w:rFonts w:ascii="Angsana New" w:hAnsi="Angsana New"/>
          <w:b/>
          <w:bCs/>
          <w:sz w:val="30"/>
          <w:szCs w:val="30"/>
        </w:rPr>
        <w:tab/>
      </w:r>
      <w:r w:rsidR="00EB6577" w:rsidRPr="00E64F3A">
        <w:rPr>
          <w:rFonts w:ascii="Angsana New" w:hAnsi="Angsana New"/>
          <w:i/>
          <w:iCs/>
          <w:sz w:val="30"/>
          <w:szCs w:val="30"/>
          <w:cs/>
        </w:rPr>
        <w:t>การกร</w:t>
      </w:r>
      <w:r w:rsidR="004E20C5" w:rsidRPr="00E64F3A">
        <w:rPr>
          <w:rFonts w:ascii="Angsana New" w:hAnsi="Angsana New"/>
          <w:i/>
          <w:iCs/>
          <w:sz w:val="30"/>
          <w:szCs w:val="30"/>
          <w:cs/>
        </w:rPr>
        <w:t>ะทบยอดเพื่อหาอัตราภาษีที่แท้จริ</w:t>
      </w:r>
      <w:r w:rsidR="004E20C5" w:rsidRPr="00E64F3A">
        <w:rPr>
          <w:rFonts w:ascii="Angsana New" w:hAnsi="Angsana New" w:hint="cs"/>
          <w:i/>
          <w:iCs/>
          <w:sz w:val="30"/>
          <w:szCs w:val="30"/>
          <w:cs/>
        </w:rPr>
        <w:t>ง</w:t>
      </w:r>
    </w:p>
    <w:tbl>
      <w:tblPr>
        <w:tblW w:w="945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11"/>
        <w:gridCol w:w="1418"/>
        <w:gridCol w:w="270"/>
        <w:gridCol w:w="1573"/>
        <w:gridCol w:w="252"/>
        <w:gridCol w:w="18"/>
        <w:gridCol w:w="1289"/>
        <w:gridCol w:w="270"/>
        <w:gridCol w:w="1550"/>
      </w:tblGrid>
      <w:tr w:rsidR="00E64F3A" w:rsidRPr="00E64F3A" w:rsidTr="00C7084B">
        <w:trPr>
          <w:cantSplit/>
          <w:trHeight w:val="420"/>
        </w:trPr>
        <w:tc>
          <w:tcPr>
            <w:tcW w:w="2811" w:type="dxa"/>
          </w:tcPr>
          <w:p w:rsidR="00B72992" w:rsidRPr="00E64F3A" w:rsidRDefault="00B72992" w:rsidP="002B2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261" w:type="dxa"/>
            <w:gridSpan w:val="3"/>
          </w:tcPr>
          <w:p w:rsidR="00B72992" w:rsidRPr="00E64F3A" w:rsidRDefault="00B72992" w:rsidP="00FE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25</w:t>
            </w:r>
            <w:r w:rsidR="002B2960" w:rsidRPr="00E64F3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56A46" w:rsidRPr="00E64F3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:rsidR="00B72992" w:rsidRPr="00E64F3A" w:rsidRDefault="00B72992" w:rsidP="00FE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9" w:type="dxa"/>
            <w:gridSpan w:val="3"/>
          </w:tcPr>
          <w:p w:rsidR="00B72992" w:rsidRPr="00E64F3A" w:rsidRDefault="00B72992" w:rsidP="00FE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25</w:t>
            </w:r>
            <w:r w:rsidR="00B33D5C" w:rsidRPr="00E64F3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56A46" w:rsidRPr="00E64F3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64F3A" w:rsidRPr="00E64F3A" w:rsidTr="00C7084B">
        <w:trPr>
          <w:cantSplit/>
          <w:trHeight w:val="420"/>
        </w:trPr>
        <w:tc>
          <w:tcPr>
            <w:tcW w:w="2811" w:type="dxa"/>
          </w:tcPr>
          <w:p w:rsidR="00B72992" w:rsidRPr="00E64F3A" w:rsidRDefault="00B72992" w:rsidP="00FE11F8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8" w:type="dxa"/>
          </w:tcPr>
          <w:p w:rsidR="00B72992" w:rsidRPr="00E64F3A" w:rsidRDefault="00B72992" w:rsidP="00FE11F8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อัตราภาษี</w:t>
            </w:r>
          </w:p>
        </w:tc>
        <w:tc>
          <w:tcPr>
            <w:tcW w:w="270" w:type="dxa"/>
          </w:tcPr>
          <w:p w:rsidR="00B72992" w:rsidRPr="00E64F3A" w:rsidRDefault="00B72992" w:rsidP="00FE11F8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73" w:type="dxa"/>
          </w:tcPr>
          <w:p w:rsidR="00B72992" w:rsidRPr="00E64F3A" w:rsidRDefault="00B72992" w:rsidP="00FE11F8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B72992" w:rsidRPr="00E64F3A" w:rsidRDefault="00B72992" w:rsidP="00FE11F8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B72992" w:rsidRPr="00E64F3A" w:rsidRDefault="00B72992" w:rsidP="00FE11F8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อัตราภาษี</w:t>
            </w:r>
          </w:p>
        </w:tc>
        <w:tc>
          <w:tcPr>
            <w:tcW w:w="270" w:type="dxa"/>
          </w:tcPr>
          <w:p w:rsidR="00B72992" w:rsidRPr="00E64F3A" w:rsidRDefault="00B72992" w:rsidP="00FE11F8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:rsidR="00B72992" w:rsidRPr="00E64F3A" w:rsidRDefault="00B72992" w:rsidP="00FE11F8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C7084B">
        <w:trPr>
          <w:cantSplit/>
          <w:trHeight w:val="420"/>
        </w:trPr>
        <w:tc>
          <w:tcPr>
            <w:tcW w:w="2811" w:type="dxa"/>
          </w:tcPr>
          <w:p w:rsidR="00B72992" w:rsidRPr="00E64F3A" w:rsidRDefault="00B72992" w:rsidP="00FE11F8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8" w:type="dxa"/>
          </w:tcPr>
          <w:p w:rsidR="00B72992" w:rsidRPr="00E64F3A" w:rsidRDefault="00B72992" w:rsidP="00FE11F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B72992" w:rsidRPr="00E64F3A" w:rsidRDefault="00B72992" w:rsidP="00FE11F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573" w:type="dxa"/>
          </w:tcPr>
          <w:p w:rsidR="00B72992" w:rsidRPr="00E64F3A" w:rsidRDefault="00B72992" w:rsidP="00162C13">
            <w:pPr>
              <w:tabs>
                <w:tab w:val="decimal" w:pos="774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62C13"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="00F5417F"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162C13"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</w:t>
            </w:r>
            <w:r w:rsidR="00F5417F"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52" w:type="dxa"/>
          </w:tcPr>
          <w:p w:rsidR="00B72992" w:rsidRPr="00E64F3A" w:rsidRDefault="00B72992" w:rsidP="00FE11F8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7" w:type="dxa"/>
            <w:gridSpan w:val="2"/>
          </w:tcPr>
          <w:p w:rsidR="00B72992" w:rsidRPr="00E64F3A" w:rsidRDefault="00B72992" w:rsidP="00FE11F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B72992" w:rsidRPr="00E64F3A" w:rsidRDefault="00B72992" w:rsidP="00FE11F8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B72992" w:rsidRPr="00E64F3A" w:rsidRDefault="00B72992" w:rsidP="00FE11F8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62C13"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="00162C13"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64F3A" w:rsidRPr="00E64F3A" w:rsidTr="00C7084B">
        <w:trPr>
          <w:cantSplit/>
          <w:trHeight w:val="420"/>
        </w:trPr>
        <w:tc>
          <w:tcPr>
            <w:tcW w:w="2811" w:type="dxa"/>
          </w:tcPr>
          <w:p w:rsidR="00156A46" w:rsidRPr="00E64F3A" w:rsidRDefault="00156A46" w:rsidP="00156A46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E64F3A">
              <w:rPr>
                <w:rFonts w:ascii="Angsana New" w:hAnsi="Angsana New"/>
                <w:sz w:val="30"/>
                <w:szCs w:val="30"/>
                <w:cs/>
                <w:lang w:val="th-TH"/>
              </w:rPr>
              <w:t>ก่อนภาษีเงินได้</w:t>
            </w:r>
          </w:p>
        </w:tc>
        <w:tc>
          <w:tcPr>
            <w:tcW w:w="1418" w:type="dxa"/>
          </w:tcPr>
          <w:p w:rsidR="00156A46" w:rsidRPr="00E64F3A" w:rsidRDefault="00156A46" w:rsidP="00156A4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918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:rsidR="00156A46" w:rsidRPr="00E64F3A" w:rsidRDefault="00887177" w:rsidP="00156A4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167,640</w:t>
            </w:r>
          </w:p>
        </w:tc>
        <w:tc>
          <w:tcPr>
            <w:tcW w:w="270" w:type="dxa"/>
            <w:gridSpan w:val="2"/>
          </w:tcPr>
          <w:p w:rsidR="00156A46" w:rsidRPr="00E64F3A" w:rsidRDefault="00156A46" w:rsidP="00156A4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156A46" w:rsidRPr="00E64F3A" w:rsidRDefault="00156A46" w:rsidP="00156A4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918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50" w:type="dxa"/>
            <w:tcBorders>
              <w:bottom w:val="double" w:sz="4" w:space="0" w:color="auto"/>
            </w:tcBorders>
          </w:tcPr>
          <w:p w:rsidR="00156A46" w:rsidRPr="00E64F3A" w:rsidRDefault="00156A46" w:rsidP="00156A4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/>
              </w:rPr>
              <w:t>115,776</w:t>
            </w:r>
          </w:p>
        </w:tc>
      </w:tr>
      <w:tr w:rsidR="00E64F3A" w:rsidRPr="00E64F3A" w:rsidTr="00C7084B">
        <w:trPr>
          <w:cantSplit/>
          <w:trHeight w:val="404"/>
        </w:trPr>
        <w:tc>
          <w:tcPr>
            <w:tcW w:w="2811" w:type="dxa"/>
          </w:tcPr>
          <w:p w:rsidR="00156A46" w:rsidRPr="00E64F3A" w:rsidRDefault="00156A46" w:rsidP="00156A4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418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</w:tcPr>
          <w:p w:rsidR="00156A46" w:rsidRPr="00E64F3A" w:rsidRDefault="0069359D" w:rsidP="00156A4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/>
              </w:rPr>
              <w:t>33,</w:t>
            </w:r>
            <w:r w:rsidR="00887177" w:rsidRPr="00E64F3A">
              <w:rPr>
                <w:rFonts w:ascii="Angsana New" w:hAnsi="Angsana New" w:cs="Angsana New"/>
                <w:sz w:val="30"/>
                <w:szCs w:val="30"/>
                <w:lang w:val="en-US"/>
              </w:rPr>
              <w:t>528</w:t>
            </w:r>
          </w:p>
        </w:tc>
        <w:tc>
          <w:tcPr>
            <w:tcW w:w="270" w:type="dxa"/>
            <w:gridSpan w:val="2"/>
          </w:tcPr>
          <w:p w:rsidR="00156A46" w:rsidRPr="00E64F3A" w:rsidRDefault="00156A46" w:rsidP="00156A4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89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50" w:type="dxa"/>
            <w:tcBorders>
              <w:top w:val="double" w:sz="4" w:space="0" w:color="auto"/>
            </w:tcBorders>
          </w:tcPr>
          <w:p w:rsidR="00156A46" w:rsidRPr="00E64F3A" w:rsidRDefault="00156A46" w:rsidP="00156A4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/>
              </w:rPr>
              <w:t>23,155</w:t>
            </w:r>
          </w:p>
        </w:tc>
      </w:tr>
      <w:tr w:rsidR="00E64F3A" w:rsidRPr="00E64F3A" w:rsidTr="00C7084B">
        <w:trPr>
          <w:cantSplit/>
          <w:trHeight w:val="420"/>
        </w:trPr>
        <w:tc>
          <w:tcPr>
            <w:tcW w:w="2811" w:type="dxa"/>
          </w:tcPr>
          <w:p w:rsidR="00156A46" w:rsidRPr="00E64F3A" w:rsidRDefault="00156A46" w:rsidP="00156A46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ค่าใช้จ่ายให้หักได้เพิ่มขึ้น</w:t>
            </w:r>
          </w:p>
        </w:tc>
        <w:tc>
          <w:tcPr>
            <w:tcW w:w="1418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</w:tcPr>
          <w:p w:rsidR="00156A46" w:rsidRPr="00E64F3A" w:rsidRDefault="0069359D" w:rsidP="00156A46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/>
              </w:rPr>
              <w:t>(10,564)</w:t>
            </w:r>
          </w:p>
        </w:tc>
        <w:tc>
          <w:tcPr>
            <w:tcW w:w="270" w:type="dxa"/>
            <w:gridSpan w:val="2"/>
          </w:tcPr>
          <w:p w:rsidR="00156A46" w:rsidRPr="00E64F3A" w:rsidRDefault="00156A46" w:rsidP="00156A4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9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:rsidR="00156A46" w:rsidRPr="00E64F3A" w:rsidRDefault="00156A46" w:rsidP="00156A46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/>
              </w:rPr>
              <w:t>(10,050)</w:t>
            </w:r>
          </w:p>
        </w:tc>
      </w:tr>
      <w:tr w:rsidR="00E64F3A" w:rsidRPr="00E64F3A" w:rsidTr="00C7084B">
        <w:trPr>
          <w:cantSplit/>
          <w:trHeight w:val="420"/>
        </w:trPr>
        <w:tc>
          <w:tcPr>
            <w:tcW w:w="2811" w:type="dxa"/>
          </w:tcPr>
          <w:p w:rsidR="00156A46" w:rsidRPr="00E64F3A" w:rsidRDefault="00156A46" w:rsidP="00156A46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418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</w:tcPr>
          <w:p w:rsidR="00156A46" w:rsidRPr="00E64F3A" w:rsidRDefault="0069359D" w:rsidP="00A242E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</w:t>
            </w:r>
            <w:r w:rsidR="00736D8F"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E2045B" w:rsidRPr="00E64F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887177" w:rsidRPr="00E64F3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</w:tcPr>
          <w:p w:rsidR="00156A46" w:rsidRPr="00E64F3A" w:rsidRDefault="00156A46" w:rsidP="00156A4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9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156A46" w:rsidRPr="00E64F3A" w:rsidRDefault="00156A46" w:rsidP="00156A4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E64F3A">
              <w:rPr>
                <w:rFonts w:ascii="Angsana New" w:hAnsi="Angsana New" w:cs="Angsana New"/>
                <w:sz w:val="30"/>
                <w:szCs w:val="30"/>
                <w:lang w:val="en-US"/>
              </w:rPr>
              <w:t>16,</w:t>
            </w:r>
            <w:r w:rsidRPr="00E64F3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115</w:t>
            </w:r>
          </w:p>
        </w:tc>
      </w:tr>
      <w:tr w:rsidR="00156A46" w:rsidRPr="00E64F3A" w:rsidTr="00C7084B">
        <w:trPr>
          <w:cantSplit/>
          <w:trHeight w:val="420"/>
        </w:trPr>
        <w:tc>
          <w:tcPr>
            <w:tcW w:w="2811" w:type="dxa"/>
          </w:tcPr>
          <w:p w:rsidR="00156A46" w:rsidRPr="00E64F3A" w:rsidRDefault="00156A46" w:rsidP="00156A4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156A46" w:rsidRPr="00E64F3A" w:rsidRDefault="0069359D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16.8</w:t>
            </w:r>
            <w:r w:rsidR="00887177"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6A46" w:rsidRPr="00E64F3A" w:rsidRDefault="0069359D" w:rsidP="00156A4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28,</w:t>
            </w:r>
            <w:r w:rsidR="00887177" w:rsidRPr="00E64F3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206</w:t>
            </w:r>
          </w:p>
        </w:tc>
        <w:tc>
          <w:tcPr>
            <w:tcW w:w="270" w:type="dxa"/>
            <w:gridSpan w:val="2"/>
          </w:tcPr>
          <w:p w:rsidR="00156A46" w:rsidRPr="00E64F3A" w:rsidRDefault="00156A46" w:rsidP="00156A4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25.24</w:t>
            </w:r>
          </w:p>
        </w:tc>
        <w:tc>
          <w:tcPr>
            <w:tcW w:w="27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</w:tcPr>
          <w:p w:rsidR="00156A46" w:rsidRPr="00E64F3A" w:rsidRDefault="00156A46" w:rsidP="00156A4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</w:t>
            </w:r>
            <w:r w:rsidRPr="00E64F3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220</w:t>
            </w:r>
          </w:p>
        </w:tc>
      </w:tr>
    </w:tbl>
    <w:p w:rsidR="005028DE" w:rsidRPr="00E64F3A" w:rsidRDefault="005028DE" w:rsidP="008E6E3C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16"/>
          <w:szCs w:val="16"/>
        </w:rPr>
      </w:pPr>
    </w:p>
    <w:p w:rsidR="008E37E1" w:rsidRPr="00E64F3A" w:rsidRDefault="008E37E1" w:rsidP="008E6E3C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16"/>
          <w:szCs w:val="16"/>
        </w:rPr>
      </w:pPr>
    </w:p>
    <w:p w:rsidR="008E37E1" w:rsidRPr="00E64F3A" w:rsidRDefault="008E37E1" w:rsidP="008E6E3C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16"/>
          <w:szCs w:val="16"/>
        </w:rPr>
      </w:pPr>
    </w:p>
    <w:p w:rsidR="008E37E1" w:rsidRPr="00E64F3A" w:rsidRDefault="008E37E1" w:rsidP="008E6E3C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16"/>
          <w:szCs w:val="16"/>
        </w:rPr>
      </w:pPr>
    </w:p>
    <w:p w:rsidR="008E37E1" w:rsidRPr="00E64F3A" w:rsidRDefault="008E37E1" w:rsidP="008E6E3C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16"/>
          <w:szCs w:val="16"/>
        </w:rPr>
      </w:pPr>
    </w:p>
    <w:p w:rsidR="008E37E1" w:rsidRPr="00E64F3A" w:rsidRDefault="008E37E1" w:rsidP="008E6E3C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16"/>
          <w:szCs w:val="16"/>
        </w:rPr>
      </w:pPr>
    </w:p>
    <w:p w:rsidR="00837B52" w:rsidRPr="00E64F3A" w:rsidRDefault="00837B52" w:rsidP="008E6E3C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16"/>
          <w:szCs w:val="16"/>
        </w:rPr>
      </w:pPr>
    </w:p>
    <w:p w:rsidR="008E37E1" w:rsidRPr="00E64F3A" w:rsidRDefault="008E37E1" w:rsidP="008E6E3C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16"/>
          <w:szCs w:val="16"/>
        </w:rPr>
      </w:pPr>
    </w:p>
    <w:p w:rsidR="008E37E1" w:rsidRPr="00E64F3A" w:rsidRDefault="008E37E1" w:rsidP="008E6E3C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16"/>
          <w:szCs w:val="16"/>
        </w:rPr>
      </w:pPr>
    </w:p>
    <w:p w:rsidR="008E37E1" w:rsidRPr="00E64F3A" w:rsidRDefault="008E37E1" w:rsidP="008E6E3C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16"/>
          <w:szCs w:val="16"/>
        </w:rPr>
      </w:pPr>
    </w:p>
    <w:p w:rsidR="001E4C4D" w:rsidRPr="00E64F3A" w:rsidRDefault="001E4C4D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B74074" w:rsidRPr="00E64F3A">
        <w:rPr>
          <w:rFonts w:ascii="Angsana New" w:hAnsi="Angsana New"/>
          <w:b/>
          <w:bCs/>
          <w:sz w:val="30"/>
          <w:szCs w:val="30"/>
        </w:rPr>
        <w:t>2</w:t>
      </w:r>
      <w:r w:rsidR="005028DE" w:rsidRPr="00E64F3A">
        <w:rPr>
          <w:rFonts w:ascii="Angsana New" w:hAnsi="Angsana New"/>
          <w:b/>
          <w:bCs/>
          <w:sz w:val="30"/>
          <w:szCs w:val="30"/>
        </w:rPr>
        <w:tab/>
      </w:r>
      <w:r w:rsidRPr="00E64F3A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:rsidR="001E4C4D" w:rsidRPr="00E64F3A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</w:rPr>
      </w:pPr>
    </w:p>
    <w:p w:rsidR="001E4C4D" w:rsidRPr="00E64F3A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E64F3A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  <w:r w:rsidRPr="00E64F3A">
        <w:rPr>
          <w:rFonts w:ascii="Angsana New" w:hAnsi="Angsana New"/>
          <w:i/>
          <w:iCs/>
          <w:sz w:val="30"/>
          <w:szCs w:val="30"/>
          <w:cs/>
        </w:rPr>
        <w:t xml:space="preserve">   </w:t>
      </w:r>
    </w:p>
    <w:p w:rsidR="001E4C4D" w:rsidRPr="00E64F3A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</w:rPr>
      </w:pPr>
    </w:p>
    <w:p w:rsidR="00373B24" w:rsidRPr="00E64F3A" w:rsidRDefault="001E4C4D" w:rsidP="0010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Pr="00E64F3A">
        <w:rPr>
          <w:rFonts w:ascii="Angsana New" w:hAnsi="Angsana New" w:hint="cs"/>
          <w:sz w:val="30"/>
          <w:szCs w:val="30"/>
          <w:cs/>
        </w:rPr>
        <w:t xml:space="preserve">สำหรับแต่ละปีสิ้นสุดวันที่ </w:t>
      </w:r>
      <w:r w:rsidRPr="00E64F3A">
        <w:rPr>
          <w:rFonts w:ascii="Angsana New" w:hAnsi="Angsana New"/>
          <w:sz w:val="30"/>
          <w:szCs w:val="30"/>
        </w:rPr>
        <w:t xml:space="preserve">31 </w:t>
      </w:r>
      <w:r w:rsidRPr="00E64F3A">
        <w:rPr>
          <w:rFonts w:ascii="Angsana New" w:hAnsi="Angsana New" w:hint="cs"/>
          <w:sz w:val="30"/>
          <w:szCs w:val="30"/>
          <w:cs/>
        </w:rPr>
        <w:t>ธันวาคม</w:t>
      </w:r>
      <w:r w:rsidRPr="00E64F3A">
        <w:rPr>
          <w:rFonts w:ascii="Angsana New" w:hAnsi="Angsana New"/>
          <w:sz w:val="30"/>
          <w:szCs w:val="30"/>
        </w:rPr>
        <w:t xml:space="preserve"> 25</w:t>
      </w:r>
      <w:r w:rsidR="00886CA8" w:rsidRPr="00E64F3A">
        <w:rPr>
          <w:rFonts w:ascii="Angsana New" w:hAnsi="Angsana New"/>
          <w:sz w:val="30"/>
          <w:szCs w:val="30"/>
        </w:rPr>
        <w:t>6</w:t>
      </w:r>
      <w:r w:rsidR="00912C7E" w:rsidRPr="00E64F3A">
        <w:rPr>
          <w:rFonts w:ascii="Angsana New" w:hAnsi="Angsana New"/>
          <w:sz w:val="30"/>
          <w:szCs w:val="30"/>
        </w:rPr>
        <w:t>3</w:t>
      </w:r>
      <w:r w:rsidRPr="00E64F3A">
        <w:rPr>
          <w:rFonts w:ascii="Angsana New" w:hAnsi="Angsana New"/>
          <w:sz w:val="30"/>
          <w:szCs w:val="30"/>
          <w:cs/>
        </w:rPr>
        <w:t xml:space="preserve"> </w:t>
      </w:r>
      <w:r w:rsidRPr="00E64F3A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E64F3A">
        <w:rPr>
          <w:rFonts w:ascii="Angsana New" w:hAnsi="Angsana New"/>
          <w:sz w:val="30"/>
          <w:szCs w:val="30"/>
        </w:rPr>
        <w:t xml:space="preserve"> 25</w:t>
      </w:r>
      <w:r w:rsidR="00286060" w:rsidRPr="00E64F3A">
        <w:rPr>
          <w:rFonts w:ascii="Angsana New" w:hAnsi="Angsana New"/>
          <w:sz w:val="30"/>
          <w:szCs w:val="30"/>
        </w:rPr>
        <w:t>6</w:t>
      </w:r>
      <w:r w:rsidR="00912C7E" w:rsidRPr="00E64F3A">
        <w:rPr>
          <w:rFonts w:ascii="Angsana New" w:hAnsi="Angsana New"/>
          <w:sz w:val="30"/>
          <w:szCs w:val="30"/>
        </w:rPr>
        <w:t>2</w:t>
      </w:r>
      <w:r w:rsidRPr="00E64F3A">
        <w:rPr>
          <w:rFonts w:ascii="Angsana New" w:hAnsi="Angsana New" w:hint="cs"/>
          <w:sz w:val="30"/>
          <w:szCs w:val="30"/>
          <w:cs/>
        </w:rPr>
        <w:t xml:space="preserve"> </w:t>
      </w:r>
      <w:r w:rsidRPr="00E64F3A">
        <w:rPr>
          <w:rFonts w:ascii="Angsana New" w:hAnsi="Angsana New"/>
          <w:sz w:val="30"/>
          <w:szCs w:val="30"/>
          <w:cs/>
        </w:rPr>
        <w:t>คำนวณจากกำไร</w:t>
      </w:r>
      <w:r w:rsidRPr="00E64F3A">
        <w:rPr>
          <w:rFonts w:ascii="Angsana New" w:hAnsi="Angsana New" w:hint="cs"/>
          <w:sz w:val="30"/>
          <w:szCs w:val="30"/>
          <w:cs/>
        </w:rPr>
        <w:t>สำหรับปีที่เป็นส่วน</w:t>
      </w:r>
      <w:r w:rsidRPr="00E64F3A">
        <w:rPr>
          <w:rFonts w:ascii="Angsana New" w:hAnsi="Angsana New"/>
          <w:sz w:val="30"/>
          <w:szCs w:val="30"/>
          <w:cs/>
        </w:rPr>
        <w:t>ของผู้ถือหุ้น</w:t>
      </w:r>
      <w:r w:rsidRPr="00E64F3A">
        <w:rPr>
          <w:rFonts w:ascii="Angsana New" w:hAnsi="Angsana New" w:hint="cs"/>
          <w:sz w:val="30"/>
          <w:szCs w:val="30"/>
          <w:cs/>
        </w:rPr>
        <w:t>สามัญของบริษัท</w:t>
      </w:r>
      <w:r w:rsidRPr="00E64F3A">
        <w:rPr>
          <w:rFonts w:ascii="Angsana New" w:hAnsi="Angsana New"/>
          <w:sz w:val="30"/>
          <w:szCs w:val="30"/>
          <w:cs/>
        </w:rPr>
        <w:t>และ</w:t>
      </w:r>
      <w:r w:rsidRPr="00E64F3A">
        <w:rPr>
          <w:rFonts w:ascii="Angsana New" w:hAnsi="Angsana New" w:hint="cs"/>
          <w:sz w:val="30"/>
          <w:szCs w:val="30"/>
          <w:cs/>
        </w:rPr>
        <w:t>จำนวน</w:t>
      </w:r>
      <w:r w:rsidRPr="00E64F3A">
        <w:rPr>
          <w:rFonts w:ascii="Angsana New" w:hAnsi="Angsana New"/>
          <w:sz w:val="30"/>
          <w:szCs w:val="30"/>
          <w:cs/>
        </w:rPr>
        <w:t>หุ้นสามัญที่ออกจำหน่ายแล้ว</w:t>
      </w:r>
      <w:r w:rsidRPr="00E64F3A">
        <w:rPr>
          <w:rFonts w:ascii="Angsana New" w:hAnsi="Angsana New" w:hint="cs"/>
          <w:sz w:val="30"/>
          <w:szCs w:val="30"/>
          <w:cs/>
        </w:rPr>
        <w:t>ระหว่างปีโดยแสดงการคำนวณดังนี้</w:t>
      </w:r>
    </w:p>
    <w:p w:rsidR="00CD2DF3" w:rsidRPr="00E64F3A" w:rsidRDefault="00CD2DF3" w:rsidP="00571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080"/>
      </w:tblGrid>
      <w:tr w:rsidR="00E64F3A" w:rsidRPr="00E64F3A" w:rsidTr="00104538">
        <w:trPr>
          <w:tblHeader/>
        </w:trPr>
        <w:tc>
          <w:tcPr>
            <w:tcW w:w="3690" w:type="dxa"/>
          </w:tcPr>
          <w:p w:rsidR="001E4C4D" w:rsidRPr="00E64F3A" w:rsidRDefault="001E4C4D" w:rsidP="00F62AA3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E4C4D" w:rsidRPr="00E64F3A" w:rsidRDefault="002B2960" w:rsidP="00F62AA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:rsidR="001E4C4D" w:rsidRPr="00E64F3A" w:rsidRDefault="002B2960" w:rsidP="00F62AA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:rsidR="001E4C4D" w:rsidRPr="00E64F3A" w:rsidRDefault="001E4C4D" w:rsidP="00F62AA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E4C4D" w:rsidRPr="00E64F3A" w:rsidRDefault="001E4C4D" w:rsidP="00F62AA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1E4C4D" w:rsidRPr="00E64F3A" w:rsidRDefault="001E4C4D" w:rsidP="00F62AA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2B2960" w:rsidRPr="00E64F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8F54E2" w:rsidRPr="00E64F3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1E4C4D" w:rsidRPr="00E64F3A" w:rsidRDefault="001E4C4D" w:rsidP="00F62AA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1E4C4D" w:rsidRPr="00E64F3A" w:rsidRDefault="001E4C4D" w:rsidP="00F62AA3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B33D5C" w:rsidRPr="00E64F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8F54E2" w:rsidRPr="00E64F3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E64F3A" w:rsidRPr="00E64F3A" w:rsidTr="00104538">
        <w:trPr>
          <w:cantSplit/>
        </w:trPr>
        <w:tc>
          <w:tcPr>
            <w:tcW w:w="3690" w:type="dxa"/>
          </w:tcPr>
          <w:p w:rsidR="00C73741" w:rsidRPr="00E64F3A" w:rsidRDefault="00C73741" w:rsidP="00F62AA3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C73741" w:rsidRPr="00E64F3A" w:rsidRDefault="002B2960" w:rsidP="00F62AA3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                                                         </w:t>
            </w:r>
            <w:r w:rsidR="00B427A0"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427A0"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="00B427A0"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="00B427A0"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="00B427A0"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64F3A" w:rsidRPr="00E64F3A" w:rsidTr="002B2960">
        <w:trPr>
          <w:cantSplit/>
        </w:trPr>
        <w:tc>
          <w:tcPr>
            <w:tcW w:w="3690" w:type="dxa"/>
          </w:tcPr>
          <w:p w:rsidR="008F54E2" w:rsidRPr="00E64F3A" w:rsidRDefault="008F54E2" w:rsidP="008F54E2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</w:t>
            </w: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</w:t>
            </w: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ถือหุ้น   </w:t>
            </w:r>
          </w:p>
          <w:p w:rsidR="008F54E2" w:rsidRPr="00E64F3A" w:rsidRDefault="008F54E2" w:rsidP="008F54E2">
            <w:pPr>
              <w:spacing w:line="240" w:lineRule="auto"/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สามัญของบริษัท (ขั้นพื้นฐาน)</w:t>
            </w:r>
          </w:p>
        </w:tc>
        <w:tc>
          <w:tcPr>
            <w:tcW w:w="1170" w:type="dxa"/>
            <w:vAlign w:val="bottom"/>
          </w:tcPr>
          <w:p w:rsidR="008F54E2" w:rsidRPr="00E64F3A" w:rsidRDefault="008F54E2" w:rsidP="008F54E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F54E2" w:rsidRPr="00E64F3A" w:rsidRDefault="008F54E2" w:rsidP="008F54E2">
            <w:pPr>
              <w:tabs>
                <w:tab w:val="decimal" w:pos="522"/>
              </w:tabs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F54E2" w:rsidRPr="00E64F3A" w:rsidRDefault="008F54E2" w:rsidP="008F54E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F54E2" w:rsidRPr="00E64F3A" w:rsidRDefault="008F54E2" w:rsidP="008F54E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8F54E2" w:rsidRPr="00E64F3A" w:rsidRDefault="00887177" w:rsidP="008F54E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140,604</w:t>
            </w:r>
          </w:p>
        </w:tc>
        <w:tc>
          <w:tcPr>
            <w:tcW w:w="270" w:type="dxa"/>
          </w:tcPr>
          <w:p w:rsidR="008F54E2" w:rsidRPr="00E64F3A" w:rsidRDefault="008F54E2" w:rsidP="008F54E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8F54E2" w:rsidRPr="00E64F3A" w:rsidRDefault="008F54E2" w:rsidP="008F54E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93,</w:t>
            </w: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229</w:t>
            </w:r>
          </w:p>
        </w:tc>
      </w:tr>
      <w:tr w:rsidR="00E64F3A" w:rsidRPr="00E64F3A" w:rsidTr="002B2960">
        <w:trPr>
          <w:cantSplit/>
          <w:trHeight w:val="287"/>
        </w:trPr>
        <w:tc>
          <w:tcPr>
            <w:tcW w:w="3690" w:type="dxa"/>
          </w:tcPr>
          <w:p w:rsidR="008F54E2" w:rsidRPr="00E64F3A" w:rsidRDefault="008F54E2" w:rsidP="008F54E2">
            <w:pPr>
              <w:spacing w:line="240" w:lineRule="auto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</w:tcPr>
          <w:p w:rsidR="008F54E2" w:rsidRPr="00E64F3A" w:rsidRDefault="008F54E2" w:rsidP="008F54E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F54E2" w:rsidRPr="00E64F3A" w:rsidRDefault="008F54E2" w:rsidP="008F54E2">
            <w:pPr>
              <w:tabs>
                <w:tab w:val="decimal" w:pos="522"/>
              </w:tabs>
              <w:spacing w:line="240" w:lineRule="auto"/>
              <w:ind w:left="158" w:right="-137" w:hanging="1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F54E2" w:rsidRPr="00E64F3A" w:rsidRDefault="008F54E2" w:rsidP="008F54E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F54E2" w:rsidRPr="00E64F3A" w:rsidRDefault="008F54E2" w:rsidP="008F54E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8F54E2" w:rsidRPr="00E64F3A" w:rsidRDefault="0069359D" w:rsidP="008F54E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521,500</w:t>
            </w:r>
          </w:p>
        </w:tc>
        <w:tc>
          <w:tcPr>
            <w:tcW w:w="270" w:type="dxa"/>
          </w:tcPr>
          <w:p w:rsidR="008F54E2" w:rsidRPr="00E64F3A" w:rsidRDefault="008F54E2" w:rsidP="008F54E2">
            <w:pPr>
              <w:tabs>
                <w:tab w:val="decimal" w:pos="522"/>
              </w:tabs>
              <w:spacing w:line="240" w:lineRule="auto"/>
              <w:ind w:left="158" w:right="-137" w:hanging="1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8F54E2" w:rsidRPr="00E64F3A" w:rsidRDefault="008F54E2" w:rsidP="008F54E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521,500</w:t>
            </w:r>
          </w:p>
        </w:tc>
      </w:tr>
      <w:tr w:rsidR="008F54E2" w:rsidRPr="00E64F3A" w:rsidTr="002B2960">
        <w:trPr>
          <w:cantSplit/>
        </w:trPr>
        <w:tc>
          <w:tcPr>
            <w:tcW w:w="3690" w:type="dxa"/>
          </w:tcPr>
          <w:p w:rsidR="008F54E2" w:rsidRPr="00E64F3A" w:rsidRDefault="008F54E2" w:rsidP="008F54E2">
            <w:pPr>
              <w:spacing w:line="240" w:lineRule="auto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E64F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</w:tcPr>
          <w:p w:rsidR="008F54E2" w:rsidRPr="00E64F3A" w:rsidRDefault="008F54E2" w:rsidP="008F54E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F54E2" w:rsidRPr="00E64F3A" w:rsidRDefault="008F54E2" w:rsidP="008F54E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F54E2" w:rsidRPr="00E64F3A" w:rsidRDefault="008F54E2" w:rsidP="008F54E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F54E2" w:rsidRPr="00E64F3A" w:rsidRDefault="008F54E2" w:rsidP="008F54E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8F54E2" w:rsidRPr="00E64F3A" w:rsidRDefault="00912C7E" w:rsidP="008F54E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0.27</w:t>
            </w:r>
          </w:p>
        </w:tc>
        <w:tc>
          <w:tcPr>
            <w:tcW w:w="270" w:type="dxa"/>
          </w:tcPr>
          <w:p w:rsidR="008F54E2" w:rsidRPr="00E64F3A" w:rsidRDefault="008F54E2" w:rsidP="008F54E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8F54E2" w:rsidRPr="00E64F3A" w:rsidRDefault="008F54E2" w:rsidP="008F54E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0.18</w:t>
            </w:r>
          </w:p>
        </w:tc>
      </w:tr>
    </w:tbl>
    <w:p w:rsidR="00C659E1" w:rsidRPr="00E64F3A" w:rsidRDefault="00C659E1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7041D0" w:rsidRPr="00E64F3A" w:rsidRDefault="00E13484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</w:rPr>
        <w:t>3</w:t>
      </w:r>
      <w:r w:rsidR="00B74074" w:rsidRPr="00E64F3A">
        <w:rPr>
          <w:rFonts w:ascii="Angsana New" w:hAnsi="Angsana New"/>
          <w:b/>
          <w:bCs/>
          <w:sz w:val="30"/>
          <w:szCs w:val="30"/>
        </w:rPr>
        <w:t>3</w:t>
      </w:r>
      <w:r w:rsidR="00C51A65" w:rsidRPr="00E64F3A">
        <w:rPr>
          <w:rFonts w:ascii="Angsana New" w:hAnsi="Angsana New"/>
          <w:b/>
          <w:bCs/>
          <w:sz w:val="30"/>
          <w:szCs w:val="30"/>
        </w:rPr>
        <w:tab/>
      </w:r>
      <w:r w:rsidR="007041D0" w:rsidRPr="00E64F3A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1B140A" w:rsidRPr="00E64F3A" w:rsidRDefault="001B140A" w:rsidP="001B140A">
      <w:pPr>
        <w:tabs>
          <w:tab w:val="clear" w:pos="227"/>
          <w:tab w:val="clear" w:pos="454"/>
          <w:tab w:val="clear" w:pos="680"/>
          <w:tab w:val="clear" w:pos="907"/>
        </w:tabs>
        <w:spacing w:after="240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64F3A">
        <w:rPr>
          <w:rFonts w:ascii="Angsana New" w:hAnsi="Angsana New"/>
          <w:spacing w:val="-4"/>
          <w:sz w:val="30"/>
          <w:szCs w:val="30"/>
          <w:cs/>
        </w:rPr>
        <w:t>ตามรายงานการประชุม</w:t>
      </w:r>
      <w:r w:rsidRPr="00E64F3A">
        <w:rPr>
          <w:rFonts w:ascii="Angsana New" w:hAnsi="Angsana New" w:hint="cs"/>
          <w:spacing w:val="-4"/>
          <w:sz w:val="30"/>
          <w:szCs w:val="30"/>
          <w:cs/>
        </w:rPr>
        <w:t>คณะกรรมการบริษัท</w:t>
      </w:r>
      <w:r w:rsidRPr="00E64F3A">
        <w:rPr>
          <w:rFonts w:ascii="Angsana New" w:hAnsi="Angsana New"/>
          <w:spacing w:val="-4"/>
          <w:sz w:val="30"/>
          <w:szCs w:val="30"/>
          <w:cs/>
        </w:rPr>
        <w:t xml:space="preserve"> ครั้งที่ </w:t>
      </w:r>
      <w:r w:rsidRPr="00E64F3A">
        <w:rPr>
          <w:rFonts w:ascii="Angsana New" w:hAnsi="Angsana New"/>
          <w:spacing w:val="-4"/>
          <w:sz w:val="30"/>
          <w:szCs w:val="30"/>
        </w:rPr>
        <w:t>4</w:t>
      </w:r>
      <w:r w:rsidRPr="00E64F3A">
        <w:rPr>
          <w:rFonts w:ascii="Angsana New" w:hAnsi="Angsana New"/>
          <w:spacing w:val="-4"/>
          <w:sz w:val="30"/>
          <w:szCs w:val="30"/>
          <w:cs/>
        </w:rPr>
        <w:t>/256</w:t>
      </w:r>
      <w:r w:rsidRPr="00E64F3A">
        <w:rPr>
          <w:rFonts w:ascii="Angsana New" w:hAnsi="Angsana New"/>
          <w:spacing w:val="-4"/>
          <w:sz w:val="30"/>
          <w:szCs w:val="30"/>
        </w:rPr>
        <w:t>2</w:t>
      </w:r>
      <w:r w:rsidRPr="00E64F3A">
        <w:rPr>
          <w:rFonts w:ascii="Angsana New" w:hAnsi="Angsana New"/>
          <w:spacing w:val="-4"/>
          <w:sz w:val="30"/>
          <w:szCs w:val="30"/>
          <w:cs/>
        </w:rPr>
        <w:t xml:space="preserve"> เมื่อวันที่ </w:t>
      </w:r>
      <w:r w:rsidR="00912C7E" w:rsidRPr="00E64F3A">
        <w:rPr>
          <w:rFonts w:ascii="Angsana New" w:hAnsi="Angsana New"/>
          <w:spacing w:val="-4"/>
          <w:sz w:val="30"/>
          <w:szCs w:val="30"/>
        </w:rPr>
        <w:t>2</w:t>
      </w:r>
      <w:r w:rsidRPr="00E64F3A">
        <w:rPr>
          <w:rFonts w:ascii="Angsana New" w:hAnsi="Angsana New"/>
          <w:spacing w:val="-4"/>
          <w:sz w:val="30"/>
          <w:szCs w:val="30"/>
        </w:rPr>
        <w:t>0</w:t>
      </w:r>
      <w:r w:rsidRPr="00E64F3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64F3A">
        <w:rPr>
          <w:rFonts w:ascii="Angsana New" w:hAnsi="Angsana New" w:hint="cs"/>
          <w:spacing w:val="-4"/>
          <w:sz w:val="30"/>
          <w:szCs w:val="30"/>
          <w:cs/>
        </w:rPr>
        <w:t xml:space="preserve">พฤศจิกายน </w:t>
      </w:r>
      <w:r w:rsidRPr="00E64F3A">
        <w:rPr>
          <w:rFonts w:ascii="Angsana New" w:hAnsi="Angsana New"/>
          <w:spacing w:val="-4"/>
          <w:sz w:val="30"/>
          <w:szCs w:val="30"/>
        </w:rPr>
        <w:t>2562</w:t>
      </w:r>
      <w:r w:rsidRPr="00E64F3A">
        <w:rPr>
          <w:rFonts w:ascii="Angsana New" w:hAnsi="Angsana New"/>
          <w:spacing w:val="-4"/>
          <w:sz w:val="30"/>
          <w:szCs w:val="30"/>
          <w:cs/>
        </w:rPr>
        <w:t xml:space="preserve"> มีมติอนุมัติให้จ่ายเงินปันผลให้แก่ผู้ถือหุ้นจาก</w:t>
      </w:r>
      <w:r w:rsidRPr="00E64F3A">
        <w:rPr>
          <w:rFonts w:ascii="Angsana New" w:hAnsi="Angsana New" w:hint="cs"/>
          <w:spacing w:val="-4"/>
          <w:sz w:val="30"/>
          <w:szCs w:val="30"/>
          <w:cs/>
        </w:rPr>
        <w:t>ผลการดำเนินงาน</w:t>
      </w:r>
      <w:r w:rsidRPr="00E64F3A">
        <w:rPr>
          <w:rFonts w:ascii="Angsana New" w:hAnsi="Angsana New"/>
          <w:spacing w:val="-4"/>
          <w:sz w:val="30"/>
          <w:szCs w:val="30"/>
          <w:cs/>
        </w:rPr>
        <w:t xml:space="preserve"> ในอัตราหุ้นละ </w:t>
      </w:r>
      <w:r w:rsidRPr="00E64F3A">
        <w:rPr>
          <w:rFonts w:ascii="Angsana New" w:hAnsi="Angsana New"/>
          <w:spacing w:val="-4"/>
          <w:sz w:val="30"/>
          <w:szCs w:val="30"/>
        </w:rPr>
        <w:t>0.16</w:t>
      </w:r>
      <w:r w:rsidRPr="00E64F3A">
        <w:rPr>
          <w:rFonts w:ascii="Angsana New" w:hAnsi="Angsana New"/>
          <w:spacing w:val="-4"/>
          <w:sz w:val="30"/>
          <w:szCs w:val="30"/>
          <w:cs/>
        </w:rPr>
        <w:t xml:space="preserve"> บาท จำนวน </w:t>
      </w:r>
      <w:r w:rsidRPr="00E64F3A">
        <w:rPr>
          <w:rFonts w:ascii="Angsana New" w:hAnsi="Angsana New"/>
          <w:spacing w:val="-4"/>
          <w:sz w:val="30"/>
          <w:szCs w:val="30"/>
        </w:rPr>
        <w:t>521</w:t>
      </w:r>
      <w:r w:rsidRPr="00E64F3A">
        <w:rPr>
          <w:rFonts w:ascii="Angsana New" w:hAnsi="Angsana New"/>
          <w:spacing w:val="-4"/>
          <w:sz w:val="30"/>
          <w:szCs w:val="30"/>
          <w:cs/>
        </w:rPr>
        <w:t>.5</w:t>
      </w:r>
      <w:r w:rsidRPr="00E64F3A">
        <w:rPr>
          <w:rFonts w:ascii="Angsana New" w:hAnsi="Angsana New"/>
          <w:spacing w:val="-4"/>
          <w:sz w:val="30"/>
          <w:szCs w:val="30"/>
        </w:rPr>
        <w:t>0</w:t>
      </w:r>
      <w:r w:rsidRPr="00E64F3A">
        <w:rPr>
          <w:rFonts w:ascii="Angsana New" w:hAnsi="Angsana New"/>
          <w:spacing w:val="-4"/>
          <w:sz w:val="30"/>
          <w:szCs w:val="30"/>
          <w:cs/>
        </w:rPr>
        <w:t xml:space="preserve"> ล้านหุ้น รวมเป็นเงิน </w:t>
      </w:r>
      <w:r w:rsidRPr="00E64F3A">
        <w:rPr>
          <w:rFonts w:ascii="Angsana New" w:hAnsi="Angsana New"/>
          <w:spacing w:val="-4"/>
          <w:sz w:val="30"/>
          <w:szCs w:val="30"/>
        </w:rPr>
        <w:t>83.44</w:t>
      </w:r>
      <w:r w:rsidRPr="00E64F3A">
        <w:rPr>
          <w:rFonts w:ascii="Angsana New" w:hAnsi="Angsana New"/>
          <w:spacing w:val="-4"/>
          <w:sz w:val="30"/>
          <w:szCs w:val="30"/>
          <w:cs/>
        </w:rPr>
        <w:t xml:space="preserve"> ล้านบาท บริษัทฯ จ่ายเงินปันผล</w:t>
      </w:r>
      <w:r w:rsidRPr="00E64F3A">
        <w:rPr>
          <w:rFonts w:ascii="Angsana New" w:hAnsi="Angsana New" w:hint="cs"/>
          <w:spacing w:val="-4"/>
          <w:sz w:val="30"/>
          <w:szCs w:val="30"/>
          <w:cs/>
        </w:rPr>
        <w:t xml:space="preserve">ทั้งหมดวันที่ </w:t>
      </w:r>
      <w:r w:rsidRPr="00E64F3A">
        <w:rPr>
          <w:rFonts w:ascii="Angsana New" w:hAnsi="Angsana New"/>
          <w:spacing w:val="-4"/>
          <w:sz w:val="30"/>
          <w:szCs w:val="30"/>
        </w:rPr>
        <w:t xml:space="preserve">21 </w:t>
      </w:r>
      <w:r w:rsidRPr="00E64F3A">
        <w:rPr>
          <w:rFonts w:ascii="Angsana New" w:hAnsi="Angsana New" w:hint="cs"/>
          <w:spacing w:val="-4"/>
          <w:sz w:val="30"/>
          <w:szCs w:val="30"/>
          <w:cs/>
        </w:rPr>
        <w:t xml:space="preserve">พฤศจิกายน </w:t>
      </w:r>
      <w:r w:rsidRPr="00E64F3A">
        <w:rPr>
          <w:rFonts w:ascii="Angsana New" w:hAnsi="Angsana New"/>
          <w:spacing w:val="-4"/>
          <w:sz w:val="30"/>
          <w:szCs w:val="30"/>
        </w:rPr>
        <w:t>2562</w:t>
      </w:r>
    </w:p>
    <w:p w:rsidR="00C51A65" w:rsidRPr="00E64F3A" w:rsidRDefault="007041D0" w:rsidP="0070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</w:rPr>
        <w:t>3</w:t>
      </w:r>
      <w:r w:rsidR="00B74074" w:rsidRPr="00E64F3A">
        <w:rPr>
          <w:rFonts w:ascii="Angsana New" w:hAnsi="Angsana New"/>
          <w:b/>
          <w:bCs/>
          <w:sz w:val="30"/>
          <w:szCs w:val="30"/>
        </w:rPr>
        <w:t>4</w:t>
      </w:r>
      <w:r w:rsidRPr="00E64F3A">
        <w:rPr>
          <w:rFonts w:ascii="Angsana New" w:hAnsi="Angsana New"/>
          <w:b/>
          <w:bCs/>
          <w:sz w:val="30"/>
          <w:szCs w:val="30"/>
        </w:rPr>
        <w:t xml:space="preserve">        </w:t>
      </w:r>
      <w:r w:rsidR="00C51A65" w:rsidRPr="00E64F3A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730FA9" w:rsidRPr="00E64F3A" w:rsidRDefault="00730FA9" w:rsidP="0070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</w:rPr>
        <w:t xml:space="preserve"> </w:t>
      </w:r>
      <w:r w:rsidRPr="00E64F3A">
        <w:rPr>
          <w:rFonts w:ascii="Angsana New" w:hAnsi="Angsana New"/>
          <w:b/>
          <w:bCs/>
          <w:sz w:val="30"/>
          <w:szCs w:val="30"/>
        </w:rPr>
        <w:tab/>
        <w:t xml:space="preserve">34.1 </w:t>
      </w:r>
      <w:r w:rsidRPr="00E64F3A">
        <w:rPr>
          <w:rFonts w:ascii="Angsana New" w:hAnsi="Angsana New"/>
          <w:b/>
          <w:bCs/>
          <w:sz w:val="30"/>
          <w:szCs w:val="30"/>
          <w:cs/>
        </w:rPr>
        <w:t>วัตถุประสงค์และนโยบายการบริหารความเสี่ยงทางการเงิน</w:t>
      </w:r>
    </w:p>
    <w:p w:rsidR="00730FA9" w:rsidRPr="00E64F3A" w:rsidRDefault="00730FA9" w:rsidP="0070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  <w:cs/>
        </w:rPr>
        <w:tab/>
      </w:r>
      <w:r w:rsidRPr="00E64F3A">
        <w:rPr>
          <w:rFonts w:ascii="Angsana New" w:eastAsia="SimSun" w:hAnsi="Angsana New"/>
          <w:sz w:val="30"/>
          <w:szCs w:val="30"/>
          <w:cs/>
          <w:lang w:val="en-GB"/>
        </w:rPr>
        <w:t>เครื่องมือทางการเงินที่สำคัญของบริษัทประกอบด้วย เงินสดและรายการเทียบเท่าเงินสด ลูกหนี้การค้าและลูกหนี้อื่น สินทรัพย์ทางการเงินอื่น เจ้าหนี้การค้าและเจ้าหนี้อื่น เงินกู้ยืมระยะยาว และหนี้สินตามสัญญาเช่า 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730FA9" w:rsidRPr="00E64F3A" w:rsidRDefault="00730FA9" w:rsidP="00730FA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  <w:cs/>
        </w:rPr>
        <w:t>ความเสี่ยงด้านเครดิต</w:t>
      </w:r>
    </w:p>
    <w:p w:rsidR="00730FA9" w:rsidRPr="00E64F3A" w:rsidRDefault="00730FA9" w:rsidP="00730FA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>บริษัทมีความเสี่ยงด้านเครดิตที่เกี่ยวเนื่องกับลูกหนี้การค้าและลูกหนี้อื่น เงินฝากกับธนาคาร และเครื่องมือทางการเงินอื่น ๆ โดย</w:t>
      </w:r>
      <w:r w:rsidR="001E13D0" w:rsidRPr="00E64F3A">
        <w:rPr>
          <w:rFonts w:ascii="Angsana New" w:hAnsi="Angsana New"/>
          <w:sz w:val="30"/>
          <w:szCs w:val="30"/>
          <w:cs/>
        </w:rPr>
        <w:t>จำนวนเงินสูงสุดที่</w:t>
      </w:r>
      <w:r w:rsidRPr="00E64F3A">
        <w:rPr>
          <w:rFonts w:ascii="Angsana New" w:hAnsi="Angsana New"/>
          <w:sz w:val="30"/>
          <w:szCs w:val="30"/>
          <w:cs/>
        </w:rPr>
        <w:t>บริษัทอาจต้องสูญเสียจากการให้สินเชื่อคือมูลค่า ตามบัญชีที่แสดงอยู่ในงบแสดงฐานะการเงิน ยกเว้นตราสารอนุพันธ์</w:t>
      </w:r>
    </w:p>
    <w:p w:rsidR="008E37E1" w:rsidRPr="00E64F3A" w:rsidRDefault="008E37E1" w:rsidP="00730FA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p w:rsidR="008E37E1" w:rsidRPr="00E64F3A" w:rsidRDefault="008E37E1" w:rsidP="00730FA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730FA9" w:rsidRPr="00E64F3A" w:rsidRDefault="00730FA9" w:rsidP="00730FA9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64F3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ลูกหนี้การค้าและลูกหนี้อื่น</w:t>
      </w:r>
    </w:p>
    <w:p w:rsidR="00730FA9" w:rsidRPr="00E64F3A" w:rsidRDefault="00730FA9" w:rsidP="00730FA9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64F3A">
        <w:rPr>
          <w:rFonts w:ascii="Angsana New" w:hAnsi="Angsana New"/>
          <w:sz w:val="30"/>
          <w:szCs w:val="30"/>
          <w:cs/>
        </w:rPr>
        <w:t>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</w:t>
      </w:r>
      <w:r w:rsidR="00154FA7" w:rsidRPr="00E64F3A">
        <w:rPr>
          <w:rFonts w:ascii="Angsana New" w:hAnsi="Angsana New"/>
          <w:sz w:val="30"/>
          <w:szCs w:val="30"/>
          <w:cs/>
        </w:rPr>
        <w:t>ินที่มีสาระสำคัญ นอกจากนี้</w:t>
      </w:r>
      <w:r w:rsidRPr="00E64F3A">
        <w:rPr>
          <w:rFonts w:ascii="Angsana New" w:hAnsi="Angsana New"/>
          <w:sz w:val="30"/>
          <w:szCs w:val="30"/>
          <w:cs/>
        </w:rPr>
        <w:t>บริษัทมีการติดตามยอดคงค้างของลูกหนี้การค้าอย่างสม่ำเสมอ และจัดส่งสินค้าให้กับลูกค้ารายใหญ่จะมีการประกันสินเชื่อจากธนาคาร อีกทั้ง การให้สินเชื่อของบริษัทไม่มีการกระจุกตัวเนื่องจากบริษัทมีฐานลูกค้าที่หลากหลายและมีจำนวนมากราย</w:t>
      </w:r>
    </w:p>
    <w:p w:rsidR="00730FA9" w:rsidRPr="00E64F3A" w:rsidRDefault="00730FA9" w:rsidP="00730FA9">
      <w:pPr>
        <w:ind w:left="540"/>
        <w:jc w:val="thaiDistribute"/>
        <w:rPr>
          <w:rFonts w:ascii="Angsana New" w:eastAsia="Arial" w:hAnsi="Angsana New"/>
          <w:spacing w:val="2"/>
          <w:sz w:val="30"/>
          <w:szCs w:val="30"/>
        </w:rPr>
      </w:pPr>
      <w:r w:rsidRPr="00E64F3A">
        <w:rPr>
          <w:rFonts w:ascii="Angsana New" w:hAnsi="Angsana New"/>
          <w:spacing w:val="2"/>
          <w:sz w:val="30"/>
          <w:szCs w:val="30"/>
          <w:cs/>
        </w:rPr>
        <w:t xml:space="preserve">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โดยมีการแบ่งกลุ่มลูกค้าที่มีรูปแบบของความเสี่ยงด้านเครดิตที่มีลักษณะคล้ายคลึงกัน และคำนวณหาอัตราการตั้งสำรองของผลขาดทุนด้านเครดิตที่คาดว่าจะเกิดขึ้นจากอายุหนี้คงค้างนับจากวันที่ถึงกำหนดชำระสำหรับแต่กลุ่มนั้นๆ </w:t>
      </w:r>
      <w:r w:rsidRPr="00E64F3A">
        <w:rPr>
          <w:rFonts w:ascii="Angsana New" w:eastAsia="Arial" w:hAnsi="Angsana New"/>
          <w:spacing w:val="2"/>
          <w:sz w:val="30"/>
          <w:szCs w:val="30"/>
          <w:cs/>
        </w:rPr>
        <w:t>การคำนวณผลขาดทุนจาก</w:t>
      </w:r>
      <w:r w:rsidRPr="00E64F3A">
        <w:rPr>
          <w:rFonts w:ascii="Angsana New" w:hAnsi="Angsana New"/>
          <w:spacing w:val="2"/>
          <w:sz w:val="30"/>
          <w:szCs w:val="30"/>
          <w:cs/>
        </w:rPr>
        <w:t>การด้อยค่าด้านเครดิตที่คาดว่าจะเกิดขึ้น</w:t>
      </w:r>
      <w:r w:rsidRPr="00E64F3A">
        <w:rPr>
          <w:rFonts w:ascii="Angsana New" w:eastAsia="Arial" w:hAnsi="Angsana New"/>
          <w:spacing w:val="2"/>
          <w:sz w:val="30"/>
          <w:szCs w:val="30"/>
          <w:cs/>
        </w:rPr>
        <w:t>คำนึงถึง</w:t>
      </w:r>
      <w:r w:rsidRPr="00E64F3A">
        <w:rPr>
          <w:rFonts w:ascii="Angsana New" w:hAnsi="Angsana New"/>
          <w:spacing w:val="2"/>
          <w:sz w:val="30"/>
          <w:szCs w:val="30"/>
          <w:cs/>
        </w:rPr>
        <w:t>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บริษัทจะตัดจำหน่ายลูกหนี้การค้าและลูกหนี้อื่นออกจากบัญชีตา</w:t>
      </w:r>
      <w:r w:rsidR="001E13D0" w:rsidRPr="00E64F3A">
        <w:rPr>
          <w:rFonts w:ascii="Angsana New" w:hAnsi="Angsana New"/>
          <w:spacing w:val="2"/>
          <w:sz w:val="30"/>
          <w:szCs w:val="30"/>
          <w:cs/>
        </w:rPr>
        <w:t>มนโยบายของ</w:t>
      </w:r>
      <w:r w:rsidRPr="00E64F3A">
        <w:rPr>
          <w:rFonts w:ascii="Angsana New" w:hAnsi="Angsana New"/>
          <w:spacing w:val="2"/>
          <w:sz w:val="30"/>
          <w:szCs w:val="30"/>
          <w:cs/>
        </w:rPr>
        <w:t>บริษัทโดยพิจารณาตามความเหมาะสม</w:t>
      </w:r>
    </w:p>
    <w:p w:rsidR="008E37E1" w:rsidRPr="00E64F3A" w:rsidRDefault="008E37E1" w:rsidP="00730FA9">
      <w:pPr>
        <w:ind w:left="540"/>
        <w:jc w:val="thaiDistribute"/>
        <w:rPr>
          <w:rFonts w:ascii="Angsana New" w:eastAsia="Arial" w:hAnsi="Angsana New"/>
          <w:spacing w:val="2"/>
          <w:sz w:val="10"/>
          <w:szCs w:val="10"/>
        </w:rPr>
      </w:pPr>
    </w:p>
    <w:p w:rsidR="000B7B6F" w:rsidRPr="00E64F3A" w:rsidRDefault="000B7B6F" w:rsidP="000B7B6F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E64F3A">
        <w:rPr>
          <w:rFonts w:ascii="Angsana New" w:hAnsi="Angsana New"/>
          <w:b/>
          <w:bCs/>
          <w:sz w:val="30"/>
          <w:szCs w:val="30"/>
          <w:cs/>
        </w:rPr>
        <w:t>ความเสี่ยงด้านตลาด</w:t>
      </w:r>
    </w:p>
    <w:p w:rsidR="000B7B6F" w:rsidRPr="00E64F3A" w:rsidRDefault="000B7B6F" w:rsidP="008E37E1">
      <w:pPr>
        <w:tabs>
          <w:tab w:val="left" w:pos="1440"/>
          <w:tab w:val="left" w:pos="2880"/>
          <w:tab w:val="left" w:pos="9781"/>
        </w:tabs>
        <w:ind w:left="567"/>
        <w:jc w:val="thaiDistribute"/>
        <w:rPr>
          <w:rFonts w:ascii="Angsana New" w:eastAsia="SimSun" w:hAnsi="Angsana New"/>
          <w:b/>
          <w:bCs/>
          <w:i/>
          <w:iCs/>
          <w:sz w:val="30"/>
          <w:szCs w:val="30"/>
          <w:lang w:val="en-GB"/>
        </w:rPr>
      </w:pPr>
      <w:r w:rsidRPr="00E64F3A">
        <w:rPr>
          <w:rFonts w:ascii="Angsana New" w:eastAsia="SimSun" w:hAnsi="Angsana New"/>
          <w:b/>
          <w:bCs/>
          <w:i/>
          <w:iCs/>
          <w:sz w:val="30"/>
          <w:szCs w:val="30"/>
          <w:cs/>
          <w:lang w:val="en-GB"/>
        </w:rPr>
        <w:t>ความเสี่ยงจากอัตราดอกเบี้ย</w:t>
      </w:r>
    </w:p>
    <w:p w:rsidR="000B7B6F" w:rsidRPr="00E64F3A" w:rsidRDefault="000B7B6F" w:rsidP="000B7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  <w:r w:rsidRPr="00E64F3A">
        <w:rPr>
          <w:rFonts w:ascii="Angsana New" w:eastAsia="SimSun" w:hAnsi="Angsana New"/>
          <w:sz w:val="30"/>
          <w:szCs w:val="30"/>
          <w:lang w:val="en-GB"/>
        </w:rPr>
        <w:tab/>
      </w:r>
      <w:r w:rsidRPr="00E64F3A">
        <w:rPr>
          <w:rFonts w:ascii="Angsana New" w:eastAsia="SimSun" w:hAnsi="Angsana New"/>
          <w:sz w:val="30"/>
          <w:szCs w:val="30"/>
          <w:cs/>
          <w:lang w:val="en-GB"/>
        </w:rPr>
        <w:t xml:space="preserve"> บริษัทมีความเสี่ยงเกี่ยวกับอัตราดอกเบี้ยอันเกี่ยวเนื่องกับเงินฝากธนาคาร สินทรัพย์ทางการเงินอื่น เงินกู้ยืมระยะยาว และหนี้สินตามสัญญาเช่า สินทรัพย์ทางการเงินและหนี้สินทางการเงินของบริษัทส่วนใหญ่มี</w:t>
      </w:r>
      <w:r w:rsidRPr="00E64F3A">
        <w:rPr>
          <w:rFonts w:ascii="Angsana New" w:hAnsi="Angsana New"/>
          <w:sz w:val="30"/>
          <w:szCs w:val="30"/>
          <w:cs/>
        </w:rPr>
        <w:t>อัตราดอกเบี้ยที่ปรับขึ้นลงตามอัตราตลาด</w:t>
      </w:r>
      <w:r w:rsidRPr="00E64F3A">
        <w:rPr>
          <w:rFonts w:ascii="Angsana New" w:eastAsia="SimSun" w:hAnsi="Angsana New"/>
          <w:sz w:val="30"/>
          <w:szCs w:val="30"/>
          <w:cs/>
          <w:lang w:val="en-GB"/>
        </w:rPr>
        <w:t>หรืออัตราดอกเบี้ยคงที่ที่ใกล้เคียงกับอัตราตลาด</w:t>
      </w:r>
    </w:p>
    <w:p w:rsidR="000B7B6F" w:rsidRPr="00E64F3A" w:rsidRDefault="000B7B6F" w:rsidP="000B7B6F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64F3A">
        <w:rPr>
          <w:rFonts w:ascii="Angsana New" w:hAnsi="Angsana New"/>
          <w:sz w:val="30"/>
          <w:szCs w:val="30"/>
        </w:rPr>
        <w:t>31</w:t>
      </w:r>
      <w:r w:rsidRPr="00E64F3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64F3A">
        <w:rPr>
          <w:rFonts w:ascii="Angsana New" w:hAnsi="Angsana New"/>
          <w:sz w:val="30"/>
          <w:szCs w:val="30"/>
        </w:rPr>
        <w:t xml:space="preserve">2563 </w:t>
      </w:r>
      <w:r w:rsidRPr="00E64F3A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สินทรัพย์ทางการเงินและหนี้สินทางการเงินที่สำคัญ 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8E37E1" w:rsidRPr="00E64F3A" w:rsidRDefault="008E37E1" w:rsidP="000B7B6F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:rsidR="008E37E1" w:rsidRPr="00E64F3A" w:rsidRDefault="008E37E1" w:rsidP="000B7B6F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:rsidR="008E37E1" w:rsidRPr="00E64F3A" w:rsidRDefault="008E37E1" w:rsidP="000B7B6F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:rsidR="008E37E1" w:rsidRPr="00E64F3A" w:rsidRDefault="008E37E1" w:rsidP="000B7B6F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:rsidR="008E37E1" w:rsidRPr="00E64F3A" w:rsidRDefault="008E37E1" w:rsidP="000B7B6F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:rsidR="008E37E1" w:rsidRPr="00E64F3A" w:rsidRDefault="008E37E1" w:rsidP="000B7B6F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:rsidR="008E37E1" w:rsidRPr="00E64F3A" w:rsidRDefault="008E37E1" w:rsidP="000B7B6F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:rsidR="008E37E1" w:rsidRPr="00E64F3A" w:rsidRDefault="008E37E1" w:rsidP="000B7B6F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:rsidR="008E37E1" w:rsidRPr="00E64F3A" w:rsidRDefault="008E37E1" w:rsidP="000B7B6F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10199" w:type="dxa"/>
        <w:tblLayout w:type="fixed"/>
        <w:tblLook w:val="04A0" w:firstRow="1" w:lastRow="0" w:firstColumn="1" w:lastColumn="0" w:noHBand="0" w:noVBand="1"/>
      </w:tblPr>
      <w:tblGrid>
        <w:gridCol w:w="2943"/>
        <w:gridCol w:w="900"/>
        <w:gridCol w:w="360"/>
        <w:gridCol w:w="810"/>
        <w:gridCol w:w="1170"/>
        <w:gridCol w:w="236"/>
        <w:gridCol w:w="1260"/>
        <w:gridCol w:w="1170"/>
        <w:gridCol w:w="1350"/>
      </w:tblGrid>
      <w:tr w:rsidR="00E64F3A" w:rsidRPr="00E64F3A" w:rsidTr="0065080E">
        <w:tc>
          <w:tcPr>
            <w:tcW w:w="2943" w:type="dxa"/>
          </w:tcPr>
          <w:p w:rsidR="003458C2" w:rsidRPr="00E64F3A" w:rsidRDefault="003458C2" w:rsidP="0065080E">
            <w:pPr>
              <w:spacing w:line="340" w:lineRule="exact"/>
              <w:ind w:left="5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3458C2" w:rsidRPr="00E64F3A" w:rsidRDefault="003458C2" w:rsidP="0065080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6" w:type="dxa"/>
            <w:gridSpan w:val="6"/>
            <w:hideMark/>
          </w:tcPr>
          <w:p w:rsidR="003458C2" w:rsidRPr="00E64F3A" w:rsidRDefault="003458C2" w:rsidP="0065080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(</w:t>
            </w:r>
            <w:r w:rsidRPr="00E64F3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64F3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64F3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64F3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64F3A" w:rsidRPr="00E64F3A" w:rsidTr="0065080E">
        <w:tc>
          <w:tcPr>
            <w:tcW w:w="2943" w:type="dxa"/>
          </w:tcPr>
          <w:p w:rsidR="003458C2" w:rsidRPr="00E64F3A" w:rsidRDefault="003458C2" w:rsidP="0065080E">
            <w:pPr>
              <w:spacing w:line="340" w:lineRule="exact"/>
              <w:ind w:left="5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3458C2" w:rsidRPr="00E64F3A" w:rsidRDefault="003458C2" w:rsidP="0065080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96" w:type="dxa"/>
            <w:gridSpan w:val="6"/>
            <w:hideMark/>
          </w:tcPr>
          <w:p w:rsidR="003458C2" w:rsidRPr="00E64F3A" w:rsidRDefault="003458C2" w:rsidP="001E13D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4F3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64F3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64F3A" w:rsidRPr="00E64F3A" w:rsidTr="001712C3">
        <w:trPr>
          <w:trHeight w:val="80"/>
        </w:trPr>
        <w:tc>
          <w:tcPr>
            <w:tcW w:w="2943" w:type="dxa"/>
          </w:tcPr>
          <w:p w:rsidR="003458C2" w:rsidRPr="00E64F3A" w:rsidRDefault="003458C2" w:rsidP="0065080E">
            <w:pPr>
              <w:spacing w:line="340" w:lineRule="exact"/>
              <w:ind w:left="72" w:right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3458C2" w:rsidRPr="00E64F3A" w:rsidRDefault="003458C2" w:rsidP="001712C3">
            <w:pPr>
              <w:spacing w:line="340" w:lineRule="exact"/>
              <w:ind w:right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hideMark/>
          </w:tcPr>
          <w:p w:rsidR="003458C2" w:rsidRPr="00E64F3A" w:rsidRDefault="003458C2" w:rsidP="0065080E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4F3A">
              <w:rPr>
                <w:rFonts w:ascii="Angsana New" w:hAnsi="Angsana New"/>
                <w:sz w:val="28"/>
                <w:szCs w:val="28"/>
                <w:cs/>
              </w:rPr>
              <w:t>อัตราดอกเบี้ยปรับขึ้นลง</w:t>
            </w:r>
          </w:p>
        </w:tc>
        <w:tc>
          <w:tcPr>
            <w:tcW w:w="1170" w:type="dxa"/>
          </w:tcPr>
          <w:p w:rsidR="003458C2" w:rsidRPr="00E64F3A" w:rsidRDefault="003458C2" w:rsidP="001712C3">
            <w:pPr>
              <w:pStyle w:val="Heading8"/>
              <w:tabs>
                <w:tab w:val="left" w:pos="720"/>
              </w:tabs>
              <w:jc w:val="center"/>
              <w:rPr>
                <w:rFonts w:ascii="Angsana New" w:hAnsi="Angsana New" w:cs="Angsana New"/>
                <w:b w:val="0"/>
                <w:bCs w:val="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:rsidR="003458C2" w:rsidRPr="00E64F3A" w:rsidRDefault="003458C2" w:rsidP="001712C3">
            <w:pPr>
              <w:pStyle w:val="Heading8"/>
              <w:tabs>
                <w:tab w:val="left" w:pos="72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:rsidR="003458C2" w:rsidRPr="00E64F3A" w:rsidRDefault="003458C2" w:rsidP="0065080E">
            <w:pPr>
              <w:pStyle w:val="Heading8"/>
              <w:tabs>
                <w:tab w:val="left" w:pos="720"/>
              </w:tabs>
              <w:jc w:val="center"/>
              <w:rPr>
                <w:rFonts w:ascii="Angsana New" w:hAnsi="Angsana New" w:cs="Angsana New"/>
                <w:b w:val="0"/>
                <w:bCs w:val="0"/>
              </w:rPr>
            </w:pPr>
            <w:r w:rsidRPr="00E64F3A">
              <w:rPr>
                <w:rFonts w:ascii="Angsana New" w:hAnsi="Angsana New"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170" w:type="dxa"/>
          </w:tcPr>
          <w:p w:rsidR="003458C2" w:rsidRPr="00E64F3A" w:rsidRDefault="003458C2" w:rsidP="0065080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3458C2" w:rsidRPr="00E64F3A" w:rsidRDefault="003458C2" w:rsidP="0065080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64F3A" w:rsidRPr="00E64F3A" w:rsidTr="0065080E">
        <w:trPr>
          <w:trHeight w:val="181"/>
        </w:trPr>
        <w:tc>
          <w:tcPr>
            <w:tcW w:w="2943" w:type="dxa"/>
            <w:hideMark/>
          </w:tcPr>
          <w:p w:rsidR="003458C2" w:rsidRPr="00E64F3A" w:rsidRDefault="003458C2" w:rsidP="0065080E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4F3A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900" w:type="dxa"/>
            <w:hideMark/>
          </w:tcPr>
          <w:p w:rsidR="003458C2" w:rsidRPr="00E64F3A" w:rsidRDefault="003458C2" w:rsidP="001712C3">
            <w:pPr>
              <w:pBdr>
                <w:bottom w:val="single" w:sz="6" w:space="1" w:color="auto"/>
              </w:pBdr>
              <w:tabs>
                <w:tab w:val="clear" w:pos="680"/>
                <w:tab w:val="clear" w:pos="1871"/>
                <w:tab w:val="left" w:pos="678"/>
              </w:tabs>
              <w:spacing w:line="340" w:lineRule="exact"/>
              <w:ind w:left="-7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  <w:cs/>
              </w:rPr>
              <w:t>หม</w:t>
            </w:r>
            <w:r w:rsidR="001712C3" w:rsidRPr="00E64F3A">
              <w:rPr>
                <w:rFonts w:ascii="Angsana New" w:hAnsi="Angsana New" w:hint="cs"/>
                <w:sz w:val="28"/>
                <w:szCs w:val="28"/>
                <w:cs/>
              </w:rPr>
              <w:t>าย</w:t>
            </w:r>
            <w:r w:rsidRPr="00E64F3A">
              <w:rPr>
                <w:rFonts w:ascii="Angsana New" w:hAnsi="Angsana New"/>
                <w:sz w:val="28"/>
                <w:szCs w:val="28"/>
                <w:cs/>
              </w:rPr>
              <w:t>เหตุ</w:t>
            </w:r>
          </w:p>
        </w:tc>
        <w:tc>
          <w:tcPr>
            <w:tcW w:w="1170" w:type="dxa"/>
            <w:gridSpan w:val="2"/>
            <w:hideMark/>
          </w:tcPr>
          <w:p w:rsidR="003458C2" w:rsidRPr="00E64F3A" w:rsidRDefault="003458C2" w:rsidP="0065080E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hideMark/>
          </w:tcPr>
          <w:p w:rsidR="003458C2" w:rsidRPr="00E64F3A" w:rsidRDefault="003458C2" w:rsidP="001712C3">
            <w:pPr>
              <w:spacing w:line="340" w:lineRule="exact"/>
              <w:ind w:left="-7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64F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คงที่</w:t>
            </w:r>
          </w:p>
        </w:tc>
        <w:tc>
          <w:tcPr>
            <w:tcW w:w="236" w:type="dxa"/>
          </w:tcPr>
          <w:p w:rsidR="003458C2" w:rsidRPr="00E64F3A" w:rsidRDefault="003458C2" w:rsidP="001712C3">
            <w:pPr>
              <w:spacing w:line="340" w:lineRule="exact"/>
              <w:ind w:left="-7" w:right="-14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:rsidR="003458C2" w:rsidRPr="00E64F3A" w:rsidRDefault="003458C2" w:rsidP="0065080E">
            <w:pPr>
              <w:spacing w:line="340" w:lineRule="exact"/>
              <w:ind w:left="-7" w:right="-147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64F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  <w:hideMark/>
          </w:tcPr>
          <w:p w:rsidR="003458C2" w:rsidRPr="00E64F3A" w:rsidRDefault="003458C2" w:rsidP="0065080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hideMark/>
          </w:tcPr>
          <w:p w:rsidR="003458C2" w:rsidRPr="00E64F3A" w:rsidRDefault="003458C2" w:rsidP="0065080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</w:tr>
      <w:tr w:rsidR="00E64F3A" w:rsidRPr="00E64F3A" w:rsidTr="0065080E">
        <w:tc>
          <w:tcPr>
            <w:tcW w:w="2943" w:type="dxa"/>
            <w:hideMark/>
          </w:tcPr>
          <w:p w:rsidR="003458C2" w:rsidRPr="00E64F3A" w:rsidRDefault="003458C2" w:rsidP="0065080E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4F3A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3458C2" w:rsidRPr="00E64F3A" w:rsidRDefault="003458C2" w:rsidP="006508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3458C2" w:rsidRPr="00E64F3A" w:rsidRDefault="003458C2" w:rsidP="006508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458C2" w:rsidRPr="00E64F3A" w:rsidRDefault="003458C2" w:rsidP="006508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3458C2" w:rsidRPr="00E64F3A" w:rsidRDefault="003458C2" w:rsidP="006508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458C2" w:rsidRPr="00E64F3A" w:rsidRDefault="003458C2" w:rsidP="006508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458C2" w:rsidRPr="00E64F3A" w:rsidRDefault="003458C2" w:rsidP="006508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3458C2" w:rsidRPr="00E64F3A" w:rsidRDefault="003458C2" w:rsidP="006508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4F3A" w:rsidRPr="00E64F3A" w:rsidTr="0065080E">
        <w:tc>
          <w:tcPr>
            <w:tcW w:w="2943" w:type="dxa"/>
            <w:hideMark/>
          </w:tcPr>
          <w:p w:rsidR="003458C2" w:rsidRPr="00E64F3A" w:rsidRDefault="003458C2" w:rsidP="0065080E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hideMark/>
          </w:tcPr>
          <w:p w:rsidR="003458C2" w:rsidRPr="00E64F3A" w:rsidRDefault="00C753B4" w:rsidP="0065080E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64F3A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  <w:gridSpan w:val="2"/>
            <w:hideMark/>
          </w:tcPr>
          <w:p w:rsidR="003458C2" w:rsidRPr="00E64F3A" w:rsidRDefault="00417B5A" w:rsidP="00A934D1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2,199</w:t>
            </w:r>
          </w:p>
        </w:tc>
        <w:tc>
          <w:tcPr>
            <w:tcW w:w="1170" w:type="dxa"/>
            <w:hideMark/>
          </w:tcPr>
          <w:p w:rsidR="003458C2" w:rsidRPr="00E64F3A" w:rsidRDefault="003458C2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3458C2" w:rsidRPr="00E64F3A" w:rsidRDefault="003458C2" w:rsidP="0065080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3458C2" w:rsidRPr="00E64F3A" w:rsidRDefault="00417B5A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22,321</w:t>
            </w:r>
          </w:p>
        </w:tc>
        <w:tc>
          <w:tcPr>
            <w:tcW w:w="1170" w:type="dxa"/>
            <w:hideMark/>
          </w:tcPr>
          <w:p w:rsidR="003458C2" w:rsidRPr="00E64F3A" w:rsidRDefault="00417B5A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24,520</w:t>
            </w:r>
          </w:p>
        </w:tc>
        <w:tc>
          <w:tcPr>
            <w:tcW w:w="1350" w:type="dxa"/>
          </w:tcPr>
          <w:p w:rsidR="003458C2" w:rsidRPr="00E64F3A" w:rsidRDefault="003458C2" w:rsidP="0065080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0.</w:t>
            </w:r>
            <w:r w:rsidR="00417B5A" w:rsidRPr="00E64F3A">
              <w:rPr>
                <w:rFonts w:ascii="Angsana New" w:hAnsi="Angsana New"/>
                <w:sz w:val="28"/>
                <w:szCs w:val="28"/>
              </w:rPr>
              <w:t>50% - 1.70</w:t>
            </w:r>
            <w:r w:rsidRPr="00E64F3A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E64F3A" w:rsidRPr="00E64F3A" w:rsidTr="0065080E">
        <w:tc>
          <w:tcPr>
            <w:tcW w:w="2943" w:type="dxa"/>
            <w:hideMark/>
          </w:tcPr>
          <w:p w:rsidR="003458C2" w:rsidRPr="00E64F3A" w:rsidRDefault="003458C2" w:rsidP="00C753B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0" w:type="dxa"/>
            <w:hideMark/>
          </w:tcPr>
          <w:p w:rsidR="003458C2" w:rsidRPr="00E64F3A" w:rsidRDefault="00C753B4" w:rsidP="0065080E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64F3A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  <w:gridSpan w:val="2"/>
            <w:hideMark/>
          </w:tcPr>
          <w:p w:rsidR="003458C2" w:rsidRPr="00E64F3A" w:rsidRDefault="003458C2" w:rsidP="00A934D1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:rsidR="003458C2" w:rsidRPr="00E64F3A" w:rsidRDefault="003458C2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3458C2" w:rsidRPr="00E64F3A" w:rsidRDefault="003458C2" w:rsidP="0065080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3458C2" w:rsidRPr="00E64F3A" w:rsidRDefault="00417B5A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207,613</w:t>
            </w:r>
          </w:p>
        </w:tc>
        <w:tc>
          <w:tcPr>
            <w:tcW w:w="1170" w:type="dxa"/>
            <w:hideMark/>
          </w:tcPr>
          <w:p w:rsidR="003458C2" w:rsidRPr="00E64F3A" w:rsidRDefault="00417B5A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207,613</w:t>
            </w:r>
          </w:p>
        </w:tc>
        <w:tc>
          <w:tcPr>
            <w:tcW w:w="1350" w:type="dxa"/>
          </w:tcPr>
          <w:p w:rsidR="003458C2" w:rsidRPr="00E64F3A" w:rsidRDefault="003458C2" w:rsidP="0065080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64F3A" w:rsidRPr="00E64F3A" w:rsidTr="0065080E">
        <w:tc>
          <w:tcPr>
            <w:tcW w:w="2943" w:type="dxa"/>
            <w:hideMark/>
          </w:tcPr>
          <w:p w:rsidR="00C753B4" w:rsidRPr="00E64F3A" w:rsidRDefault="00C753B4" w:rsidP="0065080E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4F3A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00" w:type="dxa"/>
            <w:hideMark/>
          </w:tcPr>
          <w:p w:rsidR="00C753B4" w:rsidRPr="00E64F3A" w:rsidRDefault="00C753B4" w:rsidP="0065080E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64F3A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2"/>
            <w:hideMark/>
          </w:tcPr>
          <w:p w:rsidR="00C753B4" w:rsidRPr="00E64F3A" w:rsidRDefault="00417B5A" w:rsidP="00A934D1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:rsidR="00C753B4" w:rsidRPr="00E64F3A" w:rsidRDefault="00417B5A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C753B4" w:rsidRPr="00E64F3A" w:rsidRDefault="00C753B4" w:rsidP="0065080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C753B4" w:rsidRPr="00E64F3A" w:rsidRDefault="00417B5A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18,860</w:t>
            </w:r>
          </w:p>
        </w:tc>
        <w:tc>
          <w:tcPr>
            <w:tcW w:w="1170" w:type="dxa"/>
            <w:hideMark/>
          </w:tcPr>
          <w:p w:rsidR="00C753B4" w:rsidRPr="00E64F3A" w:rsidRDefault="00417B5A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18,860</w:t>
            </w:r>
          </w:p>
        </w:tc>
        <w:tc>
          <w:tcPr>
            <w:tcW w:w="1350" w:type="dxa"/>
          </w:tcPr>
          <w:p w:rsidR="00C753B4" w:rsidRPr="00E64F3A" w:rsidRDefault="00417B5A" w:rsidP="0065080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64F3A" w:rsidRPr="00E64F3A" w:rsidTr="0065080E">
        <w:tc>
          <w:tcPr>
            <w:tcW w:w="2943" w:type="dxa"/>
            <w:hideMark/>
          </w:tcPr>
          <w:p w:rsidR="000B7B6F" w:rsidRPr="00E64F3A" w:rsidRDefault="000B7B6F" w:rsidP="0065080E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4F3A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สินทรัพย์ที่เกิดจากสัญญาก่อสร้าง</w:t>
            </w:r>
          </w:p>
        </w:tc>
        <w:tc>
          <w:tcPr>
            <w:tcW w:w="900" w:type="dxa"/>
            <w:hideMark/>
          </w:tcPr>
          <w:p w:rsidR="000B7B6F" w:rsidRPr="00E64F3A" w:rsidRDefault="000B7B6F" w:rsidP="0065080E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64F3A">
              <w:rPr>
                <w:rFonts w:ascii="Angsana New" w:hAnsi="Angsana New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170" w:type="dxa"/>
            <w:gridSpan w:val="2"/>
            <w:hideMark/>
          </w:tcPr>
          <w:p w:rsidR="000B7B6F" w:rsidRPr="00E64F3A" w:rsidRDefault="001E13D0" w:rsidP="00A934D1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:rsidR="000B7B6F" w:rsidRPr="00E64F3A" w:rsidRDefault="001E13D0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0B7B6F" w:rsidRPr="00E64F3A" w:rsidRDefault="000B7B6F" w:rsidP="0065080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0B7B6F" w:rsidRPr="00E64F3A" w:rsidRDefault="001E13D0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22,143</w:t>
            </w:r>
          </w:p>
        </w:tc>
        <w:tc>
          <w:tcPr>
            <w:tcW w:w="1170" w:type="dxa"/>
            <w:hideMark/>
          </w:tcPr>
          <w:p w:rsidR="000B7B6F" w:rsidRPr="00E64F3A" w:rsidRDefault="001E13D0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22,143</w:t>
            </w:r>
          </w:p>
        </w:tc>
        <w:tc>
          <w:tcPr>
            <w:tcW w:w="1350" w:type="dxa"/>
          </w:tcPr>
          <w:p w:rsidR="000B7B6F" w:rsidRPr="00E64F3A" w:rsidRDefault="001E13D0" w:rsidP="0065080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64F3A" w:rsidRPr="00E64F3A" w:rsidTr="0065080E">
        <w:tc>
          <w:tcPr>
            <w:tcW w:w="2943" w:type="dxa"/>
            <w:hideMark/>
          </w:tcPr>
          <w:p w:rsidR="003458C2" w:rsidRPr="00E64F3A" w:rsidRDefault="003458C2" w:rsidP="0065080E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64F3A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</w:tcPr>
          <w:p w:rsidR="003458C2" w:rsidRPr="00E64F3A" w:rsidRDefault="003458C2" w:rsidP="0065080E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:rsidR="003458C2" w:rsidRPr="00E64F3A" w:rsidRDefault="003458C2" w:rsidP="0065080E">
            <w:pPr>
              <w:tabs>
                <w:tab w:val="clear" w:pos="907"/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458C2" w:rsidRPr="00E64F3A" w:rsidRDefault="003458C2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3458C2" w:rsidRPr="00E64F3A" w:rsidRDefault="003458C2" w:rsidP="0065080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458C2" w:rsidRPr="00E64F3A" w:rsidRDefault="003458C2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458C2" w:rsidRPr="00E64F3A" w:rsidRDefault="003458C2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3458C2" w:rsidRPr="00E64F3A" w:rsidRDefault="003458C2" w:rsidP="0065080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4F3A" w:rsidRPr="00E64F3A" w:rsidTr="0065080E">
        <w:tc>
          <w:tcPr>
            <w:tcW w:w="2943" w:type="dxa"/>
            <w:hideMark/>
          </w:tcPr>
          <w:p w:rsidR="00566A9A" w:rsidRPr="00E64F3A" w:rsidRDefault="000B7B6F" w:rsidP="0065080E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64F3A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900" w:type="dxa"/>
          </w:tcPr>
          <w:p w:rsidR="00566A9A" w:rsidRPr="00E64F3A" w:rsidRDefault="00566A9A" w:rsidP="00566A9A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64F3A">
              <w:rPr>
                <w:rFonts w:ascii="Angsana New" w:hAnsi="Angsana New"/>
                <w:i/>
                <w:iCs/>
                <w:sz w:val="28"/>
                <w:szCs w:val="28"/>
              </w:rPr>
              <w:t>15</w:t>
            </w:r>
          </w:p>
        </w:tc>
        <w:tc>
          <w:tcPr>
            <w:tcW w:w="1170" w:type="dxa"/>
            <w:gridSpan w:val="2"/>
          </w:tcPr>
          <w:p w:rsidR="00566A9A" w:rsidRPr="00E64F3A" w:rsidRDefault="00566A9A" w:rsidP="00A934D1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228,000</w:t>
            </w:r>
          </w:p>
        </w:tc>
        <w:tc>
          <w:tcPr>
            <w:tcW w:w="1170" w:type="dxa"/>
          </w:tcPr>
          <w:p w:rsidR="00566A9A" w:rsidRPr="00E64F3A" w:rsidRDefault="00566A9A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566A9A" w:rsidRPr="00E64F3A" w:rsidRDefault="00566A9A" w:rsidP="0065080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566A9A" w:rsidRPr="00E64F3A" w:rsidRDefault="00566A9A" w:rsidP="00A934D1">
            <w:pPr>
              <w:tabs>
                <w:tab w:val="decimal" w:pos="7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566A9A" w:rsidRPr="00E64F3A" w:rsidRDefault="00566A9A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228,000</w:t>
            </w:r>
          </w:p>
        </w:tc>
        <w:tc>
          <w:tcPr>
            <w:tcW w:w="1350" w:type="dxa"/>
          </w:tcPr>
          <w:p w:rsidR="00566A9A" w:rsidRPr="00E64F3A" w:rsidRDefault="00566A9A" w:rsidP="0065080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2.00%-5.12%</w:t>
            </w:r>
          </w:p>
        </w:tc>
      </w:tr>
      <w:tr w:rsidR="00E64F3A" w:rsidRPr="00E64F3A" w:rsidTr="0065080E">
        <w:tc>
          <w:tcPr>
            <w:tcW w:w="2943" w:type="dxa"/>
            <w:hideMark/>
          </w:tcPr>
          <w:p w:rsidR="003458C2" w:rsidRPr="00E64F3A" w:rsidRDefault="00C753B4" w:rsidP="00C753B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64F3A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900" w:type="dxa"/>
            <w:hideMark/>
          </w:tcPr>
          <w:p w:rsidR="003458C2" w:rsidRPr="00E64F3A" w:rsidRDefault="003458C2" w:rsidP="00C753B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64F3A"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  <w:t>1</w:t>
            </w:r>
            <w:r w:rsidR="00C753B4" w:rsidRPr="00E64F3A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  <w:gridSpan w:val="2"/>
            <w:hideMark/>
          </w:tcPr>
          <w:p w:rsidR="003458C2" w:rsidRPr="00E64F3A" w:rsidRDefault="003458C2" w:rsidP="00A934D1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:rsidR="003458C2" w:rsidRPr="00E64F3A" w:rsidRDefault="003458C2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3458C2" w:rsidRPr="00E64F3A" w:rsidRDefault="003458C2" w:rsidP="0065080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3458C2" w:rsidRPr="00E64F3A" w:rsidRDefault="00417B5A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195,389</w:t>
            </w:r>
          </w:p>
        </w:tc>
        <w:tc>
          <w:tcPr>
            <w:tcW w:w="1170" w:type="dxa"/>
            <w:hideMark/>
          </w:tcPr>
          <w:p w:rsidR="003458C2" w:rsidRPr="00E64F3A" w:rsidRDefault="00417B5A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195,389</w:t>
            </w:r>
          </w:p>
        </w:tc>
        <w:tc>
          <w:tcPr>
            <w:tcW w:w="1350" w:type="dxa"/>
          </w:tcPr>
          <w:p w:rsidR="003458C2" w:rsidRPr="00E64F3A" w:rsidRDefault="003458C2" w:rsidP="0065080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64F3A" w:rsidRPr="00E64F3A" w:rsidTr="0065080E">
        <w:tc>
          <w:tcPr>
            <w:tcW w:w="2943" w:type="dxa"/>
            <w:hideMark/>
          </w:tcPr>
          <w:p w:rsidR="00C753B4" w:rsidRPr="00E64F3A" w:rsidRDefault="00C753B4" w:rsidP="0065080E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64F3A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</w:t>
            </w:r>
            <w:r w:rsidRPr="00E64F3A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E64F3A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900" w:type="dxa"/>
            <w:hideMark/>
          </w:tcPr>
          <w:p w:rsidR="00C753B4" w:rsidRPr="00E64F3A" w:rsidRDefault="00C753B4" w:rsidP="00C753B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64F3A">
              <w:rPr>
                <w:rFonts w:ascii="Angsana New" w:hAnsi="Angsana New"/>
                <w:i/>
                <w:iCs/>
                <w:sz w:val="28"/>
                <w:szCs w:val="28"/>
              </w:rPr>
              <w:t>17</w:t>
            </w:r>
          </w:p>
        </w:tc>
        <w:tc>
          <w:tcPr>
            <w:tcW w:w="1170" w:type="dxa"/>
            <w:gridSpan w:val="2"/>
            <w:hideMark/>
          </w:tcPr>
          <w:p w:rsidR="00C753B4" w:rsidRPr="00E64F3A" w:rsidRDefault="00417B5A" w:rsidP="00A934D1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:rsidR="00C753B4" w:rsidRPr="00E64F3A" w:rsidRDefault="00417B5A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C753B4" w:rsidRPr="00E64F3A" w:rsidRDefault="00C753B4" w:rsidP="0065080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C753B4" w:rsidRPr="00E64F3A" w:rsidRDefault="00837B52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30,557</w:t>
            </w:r>
          </w:p>
        </w:tc>
        <w:tc>
          <w:tcPr>
            <w:tcW w:w="1170" w:type="dxa"/>
            <w:hideMark/>
          </w:tcPr>
          <w:p w:rsidR="00C753B4" w:rsidRPr="00E64F3A" w:rsidRDefault="00837B52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30,557</w:t>
            </w:r>
          </w:p>
        </w:tc>
        <w:tc>
          <w:tcPr>
            <w:tcW w:w="1350" w:type="dxa"/>
          </w:tcPr>
          <w:p w:rsidR="00C753B4" w:rsidRPr="00E64F3A" w:rsidRDefault="00417B5A" w:rsidP="0065080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64F3A" w:rsidRPr="00E64F3A" w:rsidTr="0065080E">
        <w:tc>
          <w:tcPr>
            <w:tcW w:w="2943" w:type="dxa"/>
            <w:hideMark/>
          </w:tcPr>
          <w:p w:rsidR="00FD1C5F" w:rsidRPr="00E64F3A" w:rsidRDefault="00FD1C5F" w:rsidP="0065080E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64F3A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hideMark/>
          </w:tcPr>
          <w:p w:rsidR="00FD1C5F" w:rsidRPr="00E64F3A" w:rsidRDefault="00FD1C5F" w:rsidP="00C753B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64F3A">
              <w:rPr>
                <w:rFonts w:ascii="Angsana New" w:hAnsi="Angsana New"/>
                <w:i/>
                <w:iCs/>
                <w:sz w:val="28"/>
                <w:szCs w:val="28"/>
              </w:rPr>
              <w:t>15</w:t>
            </w:r>
          </w:p>
        </w:tc>
        <w:tc>
          <w:tcPr>
            <w:tcW w:w="1170" w:type="dxa"/>
            <w:gridSpan w:val="2"/>
            <w:hideMark/>
          </w:tcPr>
          <w:p w:rsidR="00FD1C5F" w:rsidRPr="00E64F3A" w:rsidRDefault="00FD1C5F" w:rsidP="00A934D1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336,408</w:t>
            </w:r>
          </w:p>
        </w:tc>
        <w:tc>
          <w:tcPr>
            <w:tcW w:w="1170" w:type="dxa"/>
            <w:hideMark/>
          </w:tcPr>
          <w:p w:rsidR="00FD1C5F" w:rsidRPr="00E64F3A" w:rsidRDefault="00FD1C5F" w:rsidP="00A934D1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33,101</w:t>
            </w:r>
          </w:p>
        </w:tc>
        <w:tc>
          <w:tcPr>
            <w:tcW w:w="236" w:type="dxa"/>
          </w:tcPr>
          <w:p w:rsidR="00FD1C5F" w:rsidRPr="00E64F3A" w:rsidRDefault="00FD1C5F" w:rsidP="0065080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FD1C5F" w:rsidRPr="00E64F3A" w:rsidRDefault="00FD1C5F" w:rsidP="00A934D1">
            <w:pPr>
              <w:tabs>
                <w:tab w:val="decimal" w:pos="7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:rsidR="00FD1C5F" w:rsidRPr="00E64F3A" w:rsidRDefault="00FD1C5F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369,509</w:t>
            </w:r>
          </w:p>
        </w:tc>
        <w:tc>
          <w:tcPr>
            <w:tcW w:w="1350" w:type="dxa"/>
          </w:tcPr>
          <w:p w:rsidR="00FD1C5F" w:rsidRPr="00E64F3A" w:rsidRDefault="00FD1C5F" w:rsidP="0065080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2.72%-6.025%</w:t>
            </w:r>
          </w:p>
        </w:tc>
      </w:tr>
      <w:tr w:rsidR="00FD1C5F" w:rsidRPr="00E64F3A" w:rsidTr="0065080E">
        <w:tc>
          <w:tcPr>
            <w:tcW w:w="2943" w:type="dxa"/>
            <w:hideMark/>
          </w:tcPr>
          <w:p w:rsidR="00FD1C5F" w:rsidRPr="00E64F3A" w:rsidRDefault="00FD1C5F" w:rsidP="0065080E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64F3A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  <w:hideMark/>
          </w:tcPr>
          <w:p w:rsidR="00FD1C5F" w:rsidRPr="00E64F3A" w:rsidRDefault="00FD1C5F" w:rsidP="00C753B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64F3A">
              <w:rPr>
                <w:rFonts w:ascii="Angsana New" w:hAnsi="Angsana New"/>
                <w:i/>
                <w:iCs/>
                <w:sz w:val="28"/>
                <w:szCs w:val="28"/>
              </w:rPr>
              <w:t>15</w:t>
            </w:r>
          </w:p>
        </w:tc>
        <w:tc>
          <w:tcPr>
            <w:tcW w:w="1170" w:type="dxa"/>
            <w:gridSpan w:val="2"/>
            <w:hideMark/>
          </w:tcPr>
          <w:p w:rsidR="00FD1C5F" w:rsidRPr="00E64F3A" w:rsidRDefault="00FD1C5F" w:rsidP="00A934D1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94,182</w:t>
            </w:r>
          </w:p>
        </w:tc>
        <w:tc>
          <w:tcPr>
            <w:tcW w:w="1170" w:type="dxa"/>
            <w:hideMark/>
          </w:tcPr>
          <w:p w:rsidR="00FD1C5F" w:rsidRPr="00E64F3A" w:rsidRDefault="00FD1C5F" w:rsidP="00A934D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FD1C5F" w:rsidRPr="00E64F3A" w:rsidRDefault="00FD1C5F" w:rsidP="0065080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FD1C5F" w:rsidRPr="00E64F3A" w:rsidRDefault="00FD1C5F" w:rsidP="00A934D1">
            <w:pPr>
              <w:tabs>
                <w:tab w:val="decimal" w:pos="7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:rsidR="00FD1C5F" w:rsidRPr="00E64F3A" w:rsidRDefault="00FD1C5F" w:rsidP="00D95DE7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94,182</w:t>
            </w:r>
          </w:p>
        </w:tc>
        <w:tc>
          <w:tcPr>
            <w:tcW w:w="1350" w:type="dxa"/>
          </w:tcPr>
          <w:p w:rsidR="00FD1C5F" w:rsidRPr="00E64F3A" w:rsidRDefault="003E66B5" w:rsidP="0065080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2.25%-</w:t>
            </w:r>
            <w:r w:rsidR="00B4300E" w:rsidRPr="00E64F3A">
              <w:rPr>
                <w:rFonts w:ascii="Angsana New" w:hAnsi="Angsana New"/>
                <w:sz w:val="28"/>
                <w:szCs w:val="28"/>
              </w:rPr>
              <w:t>6.04%</w:t>
            </w:r>
          </w:p>
        </w:tc>
      </w:tr>
    </w:tbl>
    <w:p w:rsidR="00690581" w:rsidRPr="00E64F3A" w:rsidRDefault="00690581" w:rsidP="00690581"/>
    <w:p w:rsidR="00690581" w:rsidRPr="00E64F3A" w:rsidRDefault="00690581" w:rsidP="00690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90581" w:rsidRPr="00E64F3A" w:rsidRDefault="00690581" w:rsidP="006D0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42"/>
        <w:jc w:val="thaiDistribute"/>
        <w:rPr>
          <w:rFonts w:ascii="Times New Roman" w:hAnsi="Times New Roman"/>
          <w:b/>
          <w:bCs/>
          <w:sz w:val="30"/>
          <w:szCs w:val="30"/>
        </w:rPr>
      </w:pPr>
      <w:r w:rsidRPr="00E64F3A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</w:t>
      </w:r>
      <w:r w:rsidRPr="00E64F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ด้าน</w:t>
      </w:r>
      <w:r w:rsidRPr="00E64F3A">
        <w:rPr>
          <w:rFonts w:ascii="Angsana New" w:hAnsi="Angsana New"/>
          <w:b/>
          <w:bCs/>
          <w:i/>
          <w:iCs/>
          <w:sz w:val="30"/>
          <w:szCs w:val="30"/>
          <w:cs/>
        </w:rPr>
        <w:t>สภาพคล่อง</w:t>
      </w:r>
    </w:p>
    <w:p w:rsidR="00690581" w:rsidRPr="00E64F3A" w:rsidRDefault="00690581" w:rsidP="00690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62"/>
        <w:jc w:val="thaiDistribute"/>
        <w:rPr>
          <w:rFonts w:ascii="Angsana New" w:hAnsi="Angsana New"/>
          <w:sz w:val="28"/>
          <w:szCs w:val="28"/>
        </w:rPr>
      </w:pPr>
    </w:p>
    <w:p w:rsidR="00690581" w:rsidRPr="00E64F3A" w:rsidRDefault="00690581" w:rsidP="006D0D2D">
      <w:pPr>
        <w:tabs>
          <w:tab w:val="clear" w:pos="907"/>
          <w:tab w:val="left" w:pos="990"/>
        </w:tabs>
        <w:spacing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 w:hint="cs"/>
          <w:sz w:val="30"/>
          <w:szCs w:val="30"/>
          <w:shd w:val="clear" w:color="auto" w:fill="FFFFFF"/>
          <w:cs/>
        </w:rPr>
        <w:t>กลุ่มบริษัท</w:t>
      </w:r>
      <w:r w:rsidRPr="00E64F3A">
        <w:rPr>
          <w:rFonts w:ascii="Angsana New" w:hAnsi="Angsana New"/>
          <w:sz w:val="30"/>
          <w:szCs w:val="30"/>
          <w:cs/>
        </w:rPr>
        <w:t>กำกับดูแลความเสี่ยง</w:t>
      </w:r>
      <w:r w:rsidRPr="00E64F3A">
        <w:rPr>
          <w:rFonts w:ascii="Angsana New" w:hAnsi="Angsana New" w:hint="cs"/>
          <w:sz w:val="30"/>
          <w:szCs w:val="30"/>
          <w:cs/>
        </w:rPr>
        <w:t>ด้าน</w:t>
      </w:r>
      <w:r w:rsidRPr="00E64F3A">
        <w:rPr>
          <w:rFonts w:ascii="Angsana New" w:hAnsi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E64F3A">
        <w:rPr>
          <w:rFonts w:ascii="Angsana New" w:hAnsi="Angsana New" w:hint="cs"/>
          <w:sz w:val="30"/>
          <w:szCs w:val="30"/>
          <w:shd w:val="clear" w:color="auto" w:fill="FFFFFF"/>
          <w:cs/>
        </w:rPr>
        <w:t>กลุ่มบริษัท</w:t>
      </w:r>
      <w:r w:rsidRPr="00E64F3A">
        <w:rPr>
          <w:rFonts w:ascii="Angsana New" w:hAnsi="Angsana New"/>
          <w:sz w:val="30"/>
          <w:szCs w:val="30"/>
        </w:rPr>
        <w:t xml:space="preserve"> </w:t>
      </w:r>
      <w:r w:rsidRPr="00E64F3A">
        <w:rPr>
          <w:rFonts w:ascii="Angsana New" w:hAnsi="Angsana New"/>
          <w:sz w:val="30"/>
          <w:szCs w:val="30"/>
          <w:cs/>
        </w:rPr>
        <w:t>และลดผลกระทบจากความผันผวนในกระแสเงินสด</w:t>
      </w:r>
      <w:r w:rsidRPr="00E64F3A">
        <w:rPr>
          <w:rFonts w:ascii="Angsana New" w:hAnsi="Angsana New" w:hint="cs"/>
          <w:sz w:val="30"/>
          <w:szCs w:val="30"/>
          <w:cs/>
        </w:rPr>
        <w:t xml:space="preserve"> </w:t>
      </w:r>
    </w:p>
    <w:p w:rsidR="00690581" w:rsidRPr="00E64F3A" w:rsidRDefault="00690581" w:rsidP="00690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62"/>
        <w:jc w:val="thaiDistribute"/>
        <w:rPr>
          <w:rFonts w:ascii="Angsana New" w:hAnsi="Angsana New"/>
          <w:sz w:val="28"/>
          <w:szCs w:val="28"/>
        </w:rPr>
      </w:pPr>
    </w:p>
    <w:p w:rsidR="008E37E1" w:rsidRPr="00E64F3A" w:rsidRDefault="008E37E1" w:rsidP="00690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62"/>
        <w:jc w:val="thaiDistribute"/>
        <w:rPr>
          <w:rFonts w:ascii="Angsana New" w:hAnsi="Angsana New"/>
          <w:sz w:val="28"/>
          <w:szCs w:val="28"/>
        </w:rPr>
      </w:pPr>
    </w:p>
    <w:p w:rsidR="008E37E1" w:rsidRPr="00E64F3A" w:rsidRDefault="008E37E1" w:rsidP="00690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62"/>
        <w:jc w:val="thaiDistribute"/>
        <w:rPr>
          <w:rFonts w:ascii="Angsana New" w:hAnsi="Angsana New"/>
          <w:sz w:val="28"/>
          <w:szCs w:val="28"/>
        </w:rPr>
      </w:pPr>
    </w:p>
    <w:p w:rsidR="008E37E1" w:rsidRPr="00E64F3A" w:rsidRDefault="008E37E1" w:rsidP="00690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62"/>
        <w:jc w:val="thaiDistribute"/>
        <w:rPr>
          <w:rFonts w:ascii="Angsana New" w:hAnsi="Angsana New"/>
          <w:sz w:val="28"/>
          <w:szCs w:val="28"/>
        </w:rPr>
      </w:pPr>
    </w:p>
    <w:p w:rsidR="008E37E1" w:rsidRPr="00E64F3A" w:rsidRDefault="008E37E1" w:rsidP="00690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62"/>
        <w:jc w:val="thaiDistribute"/>
        <w:rPr>
          <w:rFonts w:ascii="Angsana New" w:hAnsi="Angsana New"/>
          <w:sz w:val="28"/>
          <w:szCs w:val="28"/>
        </w:rPr>
      </w:pPr>
    </w:p>
    <w:p w:rsidR="008E37E1" w:rsidRPr="00E64F3A" w:rsidRDefault="008E37E1" w:rsidP="00690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62"/>
        <w:jc w:val="thaiDistribute"/>
        <w:rPr>
          <w:rFonts w:ascii="Angsana New" w:hAnsi="Angsana New"/>
          <w:sz w:val="28"/>
          <w:szCs w:val="28"/>
        </w:rPr>
      </w:pPr>
    </w:p>
    <w:p w:rsidR="008E37E1" w:rsidRPr="00E64F3A" w:rsidRDefault="008E37E1" w:rsidP="00690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62"/>
        <w:jc w:val="thaiDistribute"/>
        <w:rPr>
          <w:rFonts w:ascii="Angsana New" w:hAnsi="Angsana New"/>
          <w:sz w:val="28"/>
          <w:szCs w:val="28"/>
        </w:rPr>
      </w:pPr>
    </w:p>
    <w:p w:rsidR="008E37E1" w:rsidRPr="00E64F3A" w:rsidRDefault="008E37E1" w:rsidP="00690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62"/>
        <w:jc w:val="thaiDistribute"/>
        <w:rPr>
          <w:rFonts w:ascii="Angsana New" w:hAnsi="Angsana New"/>
          <w:sz w:val="28"/>
          <w:szCs w:val="28"/>
        </w:rPr>
      </w:pPr>
    </w:p>
    <w:p w:rsidR="008E37E1" w:rsidRPr="00E64F3A" w:rsidRDefault="008E37E1" w:rsidP="00690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62"/>
        <w:jc w:val="thaiDistribute"/>
        <w:rPr>
          <w:rFonts w:ascii="Angsana New" w:hAnsi="Angsana New"/>
          <w:sz w:val="28"/>
          <w:szCs w:val="28"/>
        </w:rPr>
      </w:pPr>
    </w:p>
    <w:p w:rsidR="008E37E1" w:rsidRPr="00E64F3A" w:rsidRDefault="008E37E1" w:rsidP="00690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62"/>
        <w:jc w:val="thaiDistribute"/>
        <w:rPr>
          <w:rFonts w:ascii="Angsana New" w:hAnsi="Angsana New"/>
          <w:sz w:val="28"/>
          <w:szCs w:val="28"/>
        </w:rPr>
      </w:pPr>
    </w:p>
    <w:p w:rsidR="00690581" w:rsidRPr="00E64F3A" w:rsidRDefault="00690581" w:rsidP="006D0D2D">
      <w:pPr>
        <w:tabs>
          <w:tab w:val="clear" w:pos="454"/>
          <w:tab w:val="clear" w:pos="907"/>
        </w:tabs>
        <w:spacing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  <w:r w:rsidRPr="00E64F3A">
        <w:rPr>
          <w:rFonts w:ascii="Angsana New" w:hAnsi="Angsana New" w:hint="cs"/>
          <w:sz w:val="30"/>
          <w:szCs w:val="30"/>
          <w:cs/>
        </w:rPr>
        <w:lastRenderedPageBreak/>
        <w:t xml:space="preserve">อัตราผลตอบแทนที่แท้จริงของเงินให้กู้ยืมและหนี้สินทางการเงินที่มีภาระดอกเบี้ย ณ วันที่ </w:t>
      </w:r>
      <w:r w:rsidRPr="00E64F3A">
        <w:rPr>
          <w:rFonts w:ascii="Angsana New" w:hAnsi="Angsana New"/>
          <w:sz w:val="30"/>
          <w:szCs w:val="30"/>
        </w:rPr>
        <w:t>31</w:t>
      </w:r>
      <w:r w:rsidRPr="00E64F3A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E64F3A">
        <w:rPr>
          <w:rFonts w:ascii="Angsana New" w:hAnsi="Angsana New"/>
          <w:sz w:val="30"/>
          <w:szCs w:val="30"/>
        </w:rPr>
        <w:t xml:space="preserve"> </w:t>
      </w:r>
      <w:r w:rsidRPr="00E64F3A">
        <w:rPr>
          <w:rFonts w:ascii="Angsana New" w:hAnsi="Angsana New" w:hint="cs"/>
          <w:sz w:val="30"/>
          <w:szCs w:val="30"/>
          <w:cs/>
        </w:rPr>
        <w:t>และระยะเวลาที่ครบกำหนดชำระ</w:t>
      </w:r>
      <w:r w:rsidRPr="00E64F3A">
        <w:rPr>
          <w:rFonts w:ascii="Angsana New" w:hAnsi="Angsana New"/>
          <w:sz w:val="30"/>
          <w:szCs w:val="30"/>
        </w:rPr>
        <w:t xml:space="preserve"> </w:t>
      </w:r>
      <w:r w:rsidRPr="00E64F3A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8622" w:type="dxa"/>
        <w:tblInd w:w="118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2"/>
        <w:gridCol w:w="1350"/>
        <w:gridCol w:w="1170"/>
        <w:gridCol w:w="180"/>
        <w:gridCol w:w="1080"/>
        <w:gridCol w:w="185"/>
        <w:gridCol w:w="1165"/>
      </w:tblGrid>
      <w:tr w:rsidR="00E64F3A" w:rsidRPr="00E64F3A" w:rsidTr="00694C76">
        <w:trPr>
          <w:cantSplit/>
        </w:trPr>
        <w:tc>
          <w:tcPr>
            <w:tcW w:w="3492" w:type="dxa"/>
          </w:tcPr>
          <w:p w:rsidR="00690581" w:rsidRPr="00E64F3A" w:rsidRDefault="00690581" w:rsidP="00694C76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690581" w:rsidRPr="00E64F3A" w:rsidRDefault="00690581" w:rsidP="00694C76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3780" w:type="dxa"/>
            <w:gridSpan w:val="5"/>
          </w:tcPr>
          <w:p w:rsidR="00690581" w:rsidRPr="00E64F3A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64F3A" w:rsidRPr="00E64F3A" w:rsidTr="00694C76">
        <w:trPr>
          <w:cantSplit/>
        </w:trPr>
        <w:tc>
          <w:tcPr>
            <w:tcW w:w="3492" w:type="dxa"/>
          </w:tcPr>
          <w:p w:rsidR="00690581" w:rsidRPr="00E64F3A" w:rsidRDefault="00690581" w:rsidP="00694C76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:rsidR="00690581" w:rsidRPr="00E64F3A" w:rsidRDefault="00690581" w:rsidP="00694C76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</w:t>
            </w:r>
          </w:p>
        </w:tc>
        <w:tc>
          <w:tcPr>
            <w:tcW w:w="1170" w:type="dxa"/>
          </w:tcPr>
          <w:p w:rsidR="00690581" w:rsidRPr="00E64F3A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690581" w:rsidRPr="00E64F3A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:rsidR="00690581" w:rsidRPr="00E64F3A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5" w:type="dxa"/>
          </w:tcPr>
          <w:p w:rsidR="00690581" w:rsidRPr="00E64F3A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:rsidR="00690581" w:rsidRPr="00E64F3A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E64F3A" w:rsidRPr="00E64F3A" w:rsidTr="00694C76">
        <w:trPr>
          <w:cantSplit/>
        </w:trPr>
        <w:tc>
          <w:tcPr>
            <w:tcW w:w="3492" w:type="dxa"/>
          </w:tcPr>
          <w:p w:rsidR="00690581" w:rsidRPr="00E64F3A" w:rsidRDefault="00690581" w:rsidP="00694C76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:rsidR="00690581" w:rsidRPr="00E64F3A" w:rsidRDefault="00690581" w:rsidP="00694C76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ผลตอบแทน</w:t>
            </w:r>
          </w:p>
        </w:tc>
        <w:tc>
          <w:tcPr>
            <w:tcW w:w="1170" w:type="dxa"/>
          </w:tcPr>
          <w:p w:rsidR="00690581" w:rsidRPr="00E64F3A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690581" w:rsidRPr="00E64F3A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:rsidR="00690581" w:rsidRPr="00E64F3A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E64F3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:rsidR="00690581" w:rsidRPr="00E64F3A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:rsidR="00690581" w:rsidRPr="00E64F3A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64F3A" w:rsidRPr="00E64F3A" w:rsidTr="00694C76">
        <w:trPr>
          <w:cantSplit/>
        </w:trPr>
        <w:tc>
          <w:tcPr>
            <w:tcW w:w="3492" w:type="dxa"/>
          </w:tcPr>
          <w:p w:rsidR="00690581" w:rsidRPr="00E64F3A" w:rsidRDefault="00690581" w:rsidP="00694C76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:rsidR="00690581" w:rsidRPr="00E64F3A" w:rsidRDefault="00690581" w:rsidP="00694C76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170" w:type="dxa"/>
          </w:tcPr>
          <w:p w:rsidR="00690581" w:rsidRPr="00E64F3A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E64F3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80" w:type="dxa"/>
          </w:tcPr>
          <w:p w:rsidR="00690581" w:rsidRPr="00E64F3A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:rsidR="00690581" w:rsidRPr="00E64F3A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E64F3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:rsidR="00690581" w:rsidRPr="00E64F3A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:rsidR="00690581" w:rsidRPr="00E64F3A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64F3A" w:rsidRPr="00E64F3A" w:rsidTr="00694C76">
        <w:trPr>
          <w:cantSplit/>
        </w:trPr>
        <w:tc>
          <w:tcPr>
            <w:tcW w:w="3492" w:type="dxa"/>
          </w:tcPr>
          <w:p w:rsidR="00690581" w:rsidRPr="00E64F3A" w:rsidRDefault="00690581" w:rsidP="00690581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64F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64F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64F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:rsidR="00690581" w:rsidRPr="00E64F3A" w:rsidRDefault="00690581" w:rsidP="00694C76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E64F3A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3780" w:type="dxa"/>
            <w:gridSpan w:val="5"/>
          </w:tcPr>
          <w:p w:rsidR="00690581" w:rsidRPr="00E64F3A" w:rsidRDefault="00690581" w:rsidP="00694C7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หน่วย</w:t>
            </w:r>
            <w:r w:rsidRPr="00E64F3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64F3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64F3A" w:rsidRPr="00E64F3A" w:rsidTr="00694C76">
        <w:trPr>
          <w:cantSplit/>
        </w:trPr>
        <w:tc>
          <w:tcPr>
            <w:tcW w:w="3492" w:type="dxa"/>
          </w:tcPr>
          <w:p w:rsidR="00690581" w:rsidRPr="00E64F3A" w:rsidRDefault="00690581" w:rsidP="00694C76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350" w:type="dxa"/>
            <w:vAlign w:val="bottom"/>
          </w:tcPr>
          <w:p w:rsidR="00690581" w:rsidRPr="00E64F3A" w:rsidRDefault="00690581" w:rsidP="00694C76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690581" w:rsidRPr="00E64F3A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0581" w:rsidRPr="00E64F3A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0581" w:rsidRPr="00E64F3A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5" w:type="dxa"/>
          </w:tcPr>
          <w:p w:rsidR="00690581" w:rsidRPr="00E64F3A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690581" w:rsidRPr="00E64F3A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E64F3A" w:rsidRPr="00E64F3A" w:rsidTr="00694C76">
        <w:trPr>
          <w:cantSplit/>
        </w:trPr>
        <w:tc>
          <w:tcPr>
            <w:tcW w:w="3492" w:type="dxa"/>
          </w:tcPr>
          <w:p w:rsidR="00690581" w:rsidRPr="00E64F3A" w:rsidRDefault="00690581" w:rsidP="00694C76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64F3A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350" w:type="dxa"/>
          </w:tcPr>
          <w:p w:rsidR="00690581" w:rsidRPr="00E64F3A" w:rsidRDefault="00690581" w:rsidP="00694C7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2.00%-5.12%</w:t>
            </w:r>
          </w:p>
        </w:tc>
        <w:tc>
          <w:tcPr>
            <w:tcW w:w="1170" w:type="dxa"/>
          </w:tcPr>
          <w:p w:rsidR="00690581" w:rsidRPr="00E64F3A" w:rsidRDefault="00690581" w:rsidP="00694C76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228,000</w:t>
            </w:r>
          </w:p>
        </w:tc>
        <w:tc>
          <w:tcPr>
            <w:tcW w:w="180" w:type="dxa"/>
          </w:tcPr>
          <w:p w:rsidR="00690581" w:rsidRPr="00E64F3A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0581" w:rsidRPr="00E64F3A" w:rsidRDefault="00690581" w:rsidP="00690581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:rsidR="00690581" w:rsidRPr="00E64F3A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690581" w:rsidRPr="00E64F3A" w:rsidRDefault="00690581" w:rsidP="00694C76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228,000</w:t>
            </w:r>
          </w:p>
        </w:tc>
      </w:tr>
      <w:tr w:rsidR="00E64F3A" w:rsidRPr="00E64F3A" w:rsidTr="00694C76">
        <w:trPr>
          <w:cantSplit/>
        </w:trPr>
        <w:tc>
          <w:tcPr>
            <w:tcW w:w="3492" w:type="dxa"/>
          </w:tcPr>
          <w:p w:rsidR="00690581" w:rsidRPr="00E64F3A" w:rsidRDefault="00690581" w:rsidP="00694C76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64F3A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1350" w:type="dxa"/>
          </w:tcPr>
          <w:p w:rsidR="00690581" w:rsidRPr="00E64F3A" w:rsidRDefault="00690581" w:rsidP="00694C7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690581" w:rsidRPr="00E64F3A" w:rsidRDefault="00690581" w:rsidP="00694C76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195,389</w:t>
            </w:r>
          </w:p>
        </w:tc>
        <w:tc>
          <w:tcPr>
            <w:tcW w:w="180" w:type="dxa"/>
          </w:tcPr>
          <w:p w:rsidR="00690581" w:rsidRPr="00E64F3A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0581" w:rsidRPr="00E64F3A" w:rsidRDefault="00690581" w:rsidP="00690581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:rsidR="00690581" w:rsidRPr="00E64F3A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690581" w:rsidRPr="00E64F3A" w:rsidRDefault="00690581" w:rsidP="00694C76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195,389</w:t>
            </w:r>
          </w:p>
        </w:tc>
      </w:tr>
      <w:tr w:rsidR="00E64F3A" w:rsidRPr="00E64F3A" w:rsidTr="00694C76">
        <w:trPr>
          <w:cantSplit/>
        </w:trPr>
        <w:tc>
          <w:tcPr>
            <w:tcW w:w="3492" w:type="dxa"/>
          </w:tcPr>
          <w:p w:rsidR="00690581" w:rsidRPr="00E64F3A" w:rsidRDefault="00690581" w:rsidP="00694C76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64F3A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</w:t>
            </w:r>
            <w:r w:rsidRPr="00E64F3A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E64F3A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1350" w:type="dxa"/>
          </w:tcPr>
          <w:p w:rsidR="00690581" w:rsidRPr="00E64F3A" w:rsidRDefault="00690581" w:rsidP="00694C7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690581" w:rsidRPr="00E64F3A" w:rsidRDefault="00837B52" w:rsidP="00694C76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30,557</w:t>
            </w:r>
          </w:p>
        </w:tc>
        <w:tc>
          <w:tcPr>
            <w:tcW w:w="180" w:type="dxa"/>
          </w:tcPr>
          <w:p w:rsidR="00690581" w:rsidRPr="00E64F3A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0581" w:rsidRPr="00E64F3A" w:rsidRDefault="00690581" w:rsidP="00690581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:rsidR="00690581" w:rsidRPr="00E64F3A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690581" w:rsidRPr="00E64F3A" w:rsidRDefault="00837B52" w:rsidP="00694C76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30,557</w:t>
            </w:r>
          </w:p>
        </w:tc>
      </w:tr>
      <w:tr w:rsidR="00E64F3A" w:rsidRPr="00E64F3A" w:rsidTr="00694C76">
        <w:trPr>
          <w:cantSplit/>
        </w:trPr>
        <w:tc>
          <w:tcPr>
            <w:tcW w:w="3492" w:type="dxa"/>
          </w:tcPr>
          <w:p w:rsidR="00690581" w:rsidRPr="00E64F3A" w:rsidRDefault="00690581" w:rsidP="00694C76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64F3A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:rsidR="00690581" w:rsidRPr="00E64F3A" w:rsidRDefault="00690581" w:rsidP="00694C7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2.72%-6.025%</w:t>
            </w:r>
          </w:p>
        </w:tc>
        <w:tc>
          <w:tcPr>
            <w:tcW w:w="1170" w:type="dxa"/>
          </w:tcPr>
          <w:p w:rsidR="00690581" w:rsidRPr="00E64F3A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68,302</w:t>
            </w:r>
          </w:p>
        </w:tc>
        <w:tc>
          <w:tcPr>
            <w:tcW w:w="180" w:type="dxa"/>
          </w:tcPr>
          <w:p w:rsidR="00690581" w:rsidRPr="00E64F3A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0581" w:rsidRPr="00E64F3A" w:rsidRDefault="00690581" w:rsidP="0069058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301,207</w:t>
            </w:r>
          </w:p>
        </w:tc>
        <w:tc>
          <w:tcPr>
            <w:tcW w:w="185" w:type="dxa"/>
          </w:tcPr>
          <w:p w:rsidR="00690581" w:rsidRPr="00E64F3A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690581" w:rsidRPr="00E64F3A" w:rsidRDefault="00690581" w:rsidP="00694C76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369,509</w:t>
            </w:r>
          </w:p>
        </w:tc>
      </w:tr>
      <w:tr w:rsidR="00E64F3A" w:rsidRPr="00E64F3A" w:rsidTr="00E540DC">
        <w:trPr>
          <w:cantSplit/>
        </w:trPr>
        <w:tc>
          <w:tcPr>
            <w:tcW w:w="3492" w:type="dxa"/>
          </w:tcPr>
          <w:p w:rsidR="00690581" w:rsidRPr="00E64F3A" w:rsidRDefault="00690581" w:rsidP="00694C76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64F3A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350" w:type="dxa"/>
          </w:tcPr>
          <w:p w:rsidR="00690581" w:rsidRPr="00E64F3A" w:rsidRDefault="00690581" w:rsidP="00694C7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2.25%-6.04%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90581" w:rsidRPr="00E64F3A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41,197</w:t>
            </w:r>
          </w:p>
        </w:tc>
        <w:tc>
          <w:tcPr>
            <w:tcW w:w="180" w:type="dxa"/>
          </w:tcPr>
          <w:p w:rsidR="00690581" w:rsidRPr="00E64F3A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90581" w:rsidRPr="00E64F3A" w:rsidRDefault="00690581" w:rsidP="0069058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52,985</w:t>
            </w:r>
          </w:p>
        </w:tc>
        <w:tc>
          <w:tcPr>
            <w:tcW w:w="185" w:type="dxa"/>
          </w:tcPr>
          <w:p w:rsidR="00690581" w:rsidRPr="00E64F3A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690581" w:rsidRPr="00E64F3A" w:rsidRDefault="00690581" w:rsidP="00694C76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F3A">
              <w:rPr>
                <w:rFonts w:ascii="Angsana New" w:hAnsi="Angsana New"/>
                <w:sz w:val="28"/>
                <w:szCs w:val="28"/>
              </w:rPr>
              <w:t>94,182</w:t>
            </w:r>
          </w:p>
        </w:tc>
      </w:tr>
      <w:tr w:rsidR="00E64F3A" w:rsidRPr="00E64F3A" w:rsidTr="00E540DC">
        <w:trPr>
          <w:cantSplit/>
        </w:trPr>
        <w:tc>
          <w:tcPr>
            <w:tcW w:w="3492" w:type="dxa"/>
          </w:tcPr>
          <w:p w:rsidR="00690581" w:rsidRPr="00E64F3A" w:rsidRDefault="00690581" w:rsidP="00694C76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690581" w:rsidRPr="00E64F3A" w:rsidRDefault="00690581" w:rsidP="00694C76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90581" w:rsidRPr="00E64F3A" w:rsidRDefault="00E540DC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551,908</w:t>
            </w:r>
          </w:p>
        </w:tc>
        <w:tc>
          <w:tcPr>
            <w:tcW w:w="180" w:type="dxa"/>
          </w:tcPr>
          <w:p w:rsidR="00690581" w:rsidRPr="00E64F3A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90581" w:rsidRPr="00E64F3A" w:rsidRDefault="00E540DC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354,192</w:t>
            </w:r>
          </w:p>
        </w:tc>
        <w:tc>
          <w:tcPr>
            <w:tcW w:w="185" w:type="dxa"/>
          </w:tcPr>
          <w:p w:rsidR="00690581" w:rsidRPr="00E64F3A" w:rsidRDefault="00690581" w:rsidP="00694C7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:rsidR="00690581" w:rsidRPr="00E64F3A" w:rsidRDefault="00E540DC" w:rsidP="00E540D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916,100</w:t>
            </w:r>
          </w:p>
        </w:tc>
      </w:tr>
    </w:tbl>
    <w:p w:rsidR="008062CA" w:rsidRPr="00E64F3A" w:rsidRDefault="008062CA" w:rsidP="008062CA">
      <w:pPr>
        <w:tabs>
          <w:tab w:val="clear" w:pos="907"/>
          <w:tab w:val="left" w:pos="900"/>
          <w:tab w:val="left" w:pos="2160"/>
          <w:tab w:val="left" w:pos="2880"/>
        </w:tabs>
        <w:spacing w:before="240" w:after="120"/>
        <w:ind w:left="547" w:right="-43" w:firstLine="20"/>
        <w:jc w:val="thaiDistribute"/>
        <w:rPr>
          <w:rFonts w:ascii="Angsana New" w:eastAsia="SimSun" w:hAnsi="Angsana New"/>
          <w:i/>
          <w:iCs/>
          <w:sz w:val="32"/>
          <w:szCs w:val="32"/>
          <w:lang w:val="en-GB"/>
        </w:rPr>
      </w:pPr>
      <w:r w:rsidRPr="00E64F3A">
        <w:rPr>
          <w:rFonts w:ascii="Angsana New" w:eastAsia="SimSun" w:hAnsi="Angsana New"/>
          <w:i/>
          <w:iCs/>
          <w:sz w:val="32"/>
          <w:szCs w:val="32"/>
          <w:cs/>
          <w:lang w:val="en-GB"/>
        </w:rPr>
        <w:t>การบริหารจัดการ</w:t>
      </w:r>
      <w:r w:rsidRPr="00E64F3A">
        <w:rPr>
          <w:rFonts w:ascii="Angsana New" w:eastAsia="SimSun" w:hAnsi="Angsana New" w:hint="cs"/>
          <w:i/>
          <w:iCs/>
          <w:sz w:val="32"/>
          <w:szCs w:val="32"/>
          <w:cs/>
          <w:lang w:val="en-GB"/>
        </w:rPr>
        <w:t>ส่วน</w:t>
      </w:r>
      <w:r w:rsidRPr="00E64F3A">
        <w:rPr>
          <w:rFonts w:ascii="Angsana New" w:eastAsia="SimSun" w:hAnsi="Angsana New"/>
          <w:i/>
          <w:iCs/>
          <w:sz w:val="32"/>
          <w:szCs w:val="32"/>
          <w:cs/>
          <w:lang w:val="en-GB"/>
        </w:rPr>
        <w:t>ทุน</w:t>
      </w:r>
    </w:p>
    <w:p w:rsidR="008062CA" w:rsidRPr="00E64F3A" w:rsidRDefault="008062CA" w:rsidP="00806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E64F3A">
        <w:rPr>
          <w:rFonts w:ascii="Angsana New" w:hAnsi="Angsana New"/>
          <w:spacing w:val="2"/>
          <w:sz w:val="30"/>
          <w:szCs w:val="30"/>
          <w:cs/>
        </w:rPr>
        <w:t>ผู้บริหารของกลุ่มบริษัทมีนโยบายการบริหารจัดการส่วนทุน</w:t>
      </w:r>
      <w:r w:rsidRPr="00E64F3A">
        <w:rPr>
          <w:rFonts w:ascii="Angsana New" w:hAnsi="Angsana New"/>
          <w:spacing w:val="2"/>
          <w:sz w:val="30"/>
          <w:szCs w:val="30"/>
        </w:rPr>
        <w:t xml:space="preserve"> </w:t>
      </w:r>
      <w:r w:rsidRPr="00E64F3A">
        <w:rPr>
          <w:rFonts w:ascii="Angsana New" w:hAnsi="Angsana New"/>
          <w:spacing w:val="2"/>
          <w:sz w:val="30"/>
          <w:szCs w:val="30"/>
          <w:cs/>
        </w:rPr>
        <w:t>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รวมทั้งสร้างความ</w:t>
      </w:r>
      <w:r w:rsidRPr="00E64F3A">
        <w:rPr>
          <w:rFonts w:ascii="Angsana New" w:hAnsi="Angsana New"/>
          <w:spacing w:val="4"/>
          <w:sz w:val="30"/>
          <w:szCs w:val="30"/>
          <w:cs/>
        </w:rPr>
        <w:t>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</w:t>
      </w:r>
      <w:r w:rsidRPr="00E64F3A">
        <w:rPr>
          <w:rFonts w:ascii="Angsana New" w:hAnsi="Angsana New"/>
          <w:spacing w:val="8"/>
          <w:sz w:val="30"/>
          <w:szCs w:val="30"/>
          <w:cs/>
        </w:rPr>
        <w:t>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</w:t>
      </w:r>
      <w:r w:rsidRPr="00E64F3A">
        <w:rPr>
          <w:rFonts w:ascii="Angsana New" w:hAnsi="Angsana New"/>
          <w:spacing w:val="6"/>
          <w:sz w:val="30"/>
          <w:szCs w:val="30"/>
          <w:cs/>
        </w:rPr>
        <w:t>ได้</w:t>
      </w:r>
      <w:r w:rsidRPr="00E64F3A">
        <w:rPr>
          <w:rFonts w:ascii="Angsana New" w:hAnsi="Angsana New"/>
          <w:spacing w:val="2"/>
          <w:sz w:val="30"/>
          <w:szCs w:val="30"/>
          <w:cs/>
        </w:rPr>
        <w:t>เสียอื่นๆ</w:t>
      </w:r>
    </w:p>
    <w:p w:rsidR="00CC091F" w:rsidRPr="00E64F3A" w:rsidRDefault="00CC091F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6D0D2D" w:rsidRPr="00E64F3A" w:rsidRDefault="006D0D2D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6D0D2D" w:rsidRPr="00E64F3A" w:rsidRDefault="006D0D2D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6D0D2D" w:rsidRPr="00E64F3A" w:rsidRDefault="006D0D2D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8E37E1" w:rsidRPr="00E64F3A" w:rsidRDefault="008E37E1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8E37E1" w:rsidRPr="00E64F3A" w:rsidRDefault="008E37E1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8E37E1" w:rsidRPr="00E64F3A" w:rsidRDefault="008E37E1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8E37E1" w:rsidRPr="00E64F3A" w:rsidRDefault="008E37E1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6D0D2D" w:rsidRPr="00E64F3A" w:rsidRDefault="006D0D2D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507A0C" w:rsidRPr="00E64F3A" w:rsidRDefault="003334FC" w:rsidP="000C2942">
      <w:pPr>
        <w:rPr>
          <w:rFonts w:ascii="Angsana New" w:hAnsi="Angsana New"/>
          <w:b/>
          <w:bCs/>
          <w:sz w:val="30"/>
          <w:szCs w:val="30"/>
        </w:rPr>
      </w:pPr>
      <w:r w:rsidRPr="00E64F3A">
        <w:rPr>
          <w:rFonts w:ascii="Angsana New" w:hAnsi="Angsana New" w:hint="cs"/>
          <w:b/>
          <w:bCs/>
          <w:sz w:val="30"/>
          <w:szCs w:val="30"/>
        </w:rPr>
        <w:lastRenderedPageBreak/>
        <w:t>3</w:t>
      </w:r>
      <w:r w:rsidR="00B74074" w:rsidRPr="00E64F3A">
        <w:rPr>
          <w:rFonts w:ascii="Angsana New" w:hAnsi="Angsana New"/>
          <w:b/>
          <w:bCs/>
          <w:sz w:val="30"/>
          <w:szCs w:val="30"/>
        </w:rPr>
        <w:t>5</w:t>
      </w:r>
      <w:r w:rsidR="00CF4C39" w:rsidRPr="00E64F3A">
        <w:rPr>
          <w:rFonts w:ascii="Angsana New" w:hAnsi="Angsana New"/>
          <w:b/>
          <w:bCs/>
          <w:sz w:val="30"/>
          <w:szCs w:val="30"/>
        </w:rPr>
        <w:tab/>
      </w:r>
      <w:r w:rsidR="000C2942" w:rsidRPr="00E64F3A">
        <w:rPr>
          <w:rFonts w:ascii="Angsana New" w:hAnsi="Angsana New"/>
          <w:b/>
          <w:bCs/>
          <w:sz w:val="30"/>
          <w:szCs w:val="30"/>
          <w:cs/>
        </w:rPr>
        <w:tab/>
      </w:r>
      <w:r w:rsidR="00507A0C" w:rsidRPr="00E64F3A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tbl>
      <w:tblPr>
        <w:tblW w:w="9180" w:type="dxa"/>
        <w:tblInd w:w="55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540"/>
        <w:gridCol w:w="1440"/>
        <w:gridCol w:w="270"/>
        <w:gridCol w:w="1440"/>
      </w:tblGrid>
      <w:tr w:rsidR="00E64F3A" w:rsidRPr="00E64F3A" w:rsidTr="004658D3">
        <w:trPr>
          <w:tblHeader/>
        </w:trPr>
        <w:tc>
          <w:tcPr>
            <w:tcW w:w="5490" w:type="dxa"/>
          </w:tcPr>
          <w:p w:rsidR="00CF4C39" w:rsidRPr="00E64F3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CF4C39" w:rsidRPr="00E64F3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F4C39" w:rsidRPr="00E64F3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25</w:t>
            </w:r>
            <w:r w:rsidR="00AD084A" w:rsidRPr="00E64F3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56A46" w:rsidRPr="00E64F3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CF4C39" w:rsidRPr="00E64F3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F4C39" w:rsidRPr="00E64F3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25</w:t>
            </w:r>
            <w:r w:rsidR="006974D3" w:rsidRPr="00E64F3A">
              <w:rPr>
                <w:rFonts w:ascii="Angsana New" w:hAnsi="Angsana New"/>
                <w:sz w:val="30"/>
                <w:szCs w:val="30"/>
              </w:rPr>
              <w:t>6</w:t>
            </w:r>
            <w:r w:rsidR="00156A46" w:rsidRPr="00E64F3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64F3A" w:rsidRPr="00E64F3A" w:rsidTr="004658D3">
        <w:trPr>
          <w:tblHeader/>
        </w:trPr>
        <w:tc>
          <w:tcPr>
            <w:tcW w:w="5490" w:type="dxa"/>
          </w:tcPr>
          <w:p w:rsidR="00CF4C39" w:rsidRPr="00E64F3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CF4C39" w:rsidRPr="00E64F3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:rsidR="00CF4C39" w:rsidRPr="00E64F3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62C13"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162C13"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64F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64F3A" w:rsidRPr="00E64F3A" w:rsidTr="004658D3">
        <w:tc>
          <w:tcPr>
            <w:tcW w:w="5490" w:type="dxa"/>
          </w:tcPr>
          <w:p w:rsidR="00CF4C39" w:rsidRPr="00E64F3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E64F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540" w:type="dxa"/>
            <w:vAlign w:val="bottom"/>
          </w:tcPr>
          <w:p w:rsidR="00CF4C39" w:rsidRPr="00E64F3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CF4C39" w:rsidRPr="00E64F3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4C39" w:rsidRPr="00E64F3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F4C39" w:rsidRPr="00E64F3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4F3A" w:rsidRPr="00E64F3A" w:rsidTr="004658D3">
        <w:tc>
          <w:tcPr>
            <w:tcW w:w="5490" w:type="dxa"/>
          </w:tcPr>
          <w:p w:rsidR="00CF4C39" w:rsidRPr="00E64F3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0" w:type="dxa"/>
            <w:vAlign w:val="bottom"/>
          </w:tcPr>
          <w:p w:rsidR="00CF4C39" w:rsidRPr="00E64F3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CF4C39" w:rsidRPr="00E64F3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4C39" w:rsidRPr="00E64F3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F4C39" w:rsidRPr="00E64F3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C60E82">
        <w:tc>
          <w:tcPr>
            <w:tcW w:w="5490" w:type="dxa"/>
            <w:tcBorders>
              <w:bottom w:val="nil"/>
            </w:tcBorders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156A46" w:rsidRPr="00E64F3A" w:rsidRDefault="007C1FBB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18,265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10,200</w:t>
            </w:r>
          </w:p>
        </w:tc>
      </w:tr>
      <w:tr w:rsidR="00E64F3A" w:rsidRPr="00E64F3A" w:rsidTr="00C60E82">
        <w:tc>
          <w:tcPr>
            <w:tcW w:w="5490" w:type="dxa"/>
            <w:tcBorders>
              <w:bottom w:val="nil"/>
            </w:tcBorders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156A46" w:rsidRPr="00E64F3A" w:rsidRDefault="007C1FBB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4F3A" w:rsidRPr="00E64F3A" w:rsidTr="00C60E82">
        <w:tc>
          <w:tcPr>
            <w:tcW w:w="5490" w:type="dxa"/>
            <w:tcBorders>
              <w:top w:val="nil"/>
            </w:tcBorders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156A46" w:rsidRPr="00E64F3A" w:rsidRDefault="007C1FBB" w:rsidP="007C1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5,153</w:t>
            </w:r>
          </w:p>
        </w:tc>
      </w:tr>
      <w:tr w:rsidR="00E64F3A" w:rsidRPr="00E64F3A" w:rsidTr="009B5F4A">
        <w:tc>
          <w:tcPr>
            <w:tcW w:w="5490" w:type="dxa"/>
            <w:tcBorders>
              <w:bottom w:val="nil"/>
            </w:tcBorders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56A46" w:rsidRPr="00E64F3A" w:rsidRDefault="007C1FBB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528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319</w:t>
            </w:r>
          </w:p>
        </w:tc>
      </w:tr>
      <w:tr w:rsidR="00E64F3A" w:rsidRPr="00E64F3A" w:rsidTr="009B5F4A">
        <w:tc>
          <w:tcPr>
            <w:tcW w:w="5490" w:type="dxa"/>
            <w:tcBorders>
              <w:bottom w:val="nil"/>
            </w:tcBorders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156A46" w:rsidRPr="00E64F3A" w:rsidRDefault="007C1FBB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18,793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15,672</w:t>
            </w:r>
          </w:p>
        </w:tc>
      </w:tr>
      <w:tr w:rsidR="00E64F3A" w:rsidRPr="00E64F3A" w:rsidTr="00B33D5C">
        <w:tc>
          <w:tcPr>
            <w:tcW w:w="5490" w:type="dxa"/>
            <w:tcBorders>
              <w:top w:val="nil"/>
              <w:bottom w:val="nil"/>
            </w:tcBorders>
          </w:tcPr>
          <w:p w:rsidR="00B33D5C" w:rsidRPr="00E64F3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B33D5C" w:rsidRPr="00E64F3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:rsidR="00B33D5C" w:rsidRPr="00E64F3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B33D5C" w:rsidRPr="00E64F3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:rsidR="00B33D5C" w:rsidRPr="00E64F3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B33D5C">
        <w:tc>
          <w:tcPr>
            <w:tcW w:w="5490" w:type="dxa"/>
            <w:tcBorders>
              <w:top w:val="nil"/>
            </w:tcBorders>
          </w:tcPr>
          <w:p w:rsidR="00B33D5C" w:rsidRPr="00E64F3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E64F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  <w:r w:rsidRPr="00E64F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B33D5C" w:rsidRPr="00E64F3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B33D5C" w:rsidRPr="00E64F3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B33D5C" w:rsidRPr="00E64F3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B33D5C" w:rsidRPr="00E64F3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F3A" w:rsidRPr="00E64F3A" w:rsidTr="004658D3">
        <w:tc>
          <w:tcPr>
            <w:tcW w:w="549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 xml:space="preserve">คำสั่งซื้อที่ผู้ขายสินค้าตกลงแล้ว – 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งานโครงการ</w:t>
            </w:r>
          </w:p>
        </w:tc>
        <w:tc>
          <w:tcPr>
            <w:tcW w:w="540" w:type="dxa"/>
            <w:vAlign w:val="bottom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56A46" w:rsidRPr="00E64F3A" w:rsidRDefault="007C1FBB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23,918</w:t>
            </w:r>
          </w:p>
        </w:tc>
        <w:tc>
          <w:tcPr>
            <w:tcW w:w="270" w:type="dxa"/>
            <w:vAlign w:val="bottom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47,939</w:t>
            </w:r>
          </w:p>
        </w:tc>
      </w:tr>
      <w:tr w:rsidR="00E64F3A" w:rsidRPr="00E64F3A" w:rsidTr="004658D3">
        <w:tc>
          <w:tcPr>
            <w:tcW w:w="549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หนังสือค้ำประกันผลงาน/การขายสินค้า</w:t>
            </w:r>
          </w:p>
        </w:tc>
        <w:tc>
          <w:tcPr>
            <w:tcW w:w="540" w:type="dxa"/>
            <w:vAlign w:val="bottom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56A46" w:rsidRPr="00E64F3A" w:rsidRDefault="007C1FBB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48,316</w:t>
            </w:r>
          </w:p>
        </w:tc>
        <w:tc>
          <w:tcPr>
            <w:tcW w:w="270" w:type="dxa"/>
            <w:vAlign w:val="bottom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56A46" w:rsidRPr="00E64F3A" w:rsidRDefault="00156A46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60,700</w:t>
            </w:r>
          </w:p>
        </w:tc>
      </w:tr>
      <w:tr w:rsidR="00E64F3A" w:rsidRPr="00E64F3A" w:rsidTr="00484065">
        <w:tc>
          <w:tcPr>
            <w:tcW w:w="5490" w:type="dxa"/>
          </w:tcPr>
          <w:p w:rsidR="00D80B33" w:rsidRPr="00E64F3A" w:rsidRDefault="00D80B33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หนังสือค้ำประกันการซื้อสินค้า</w:t>
            </w:r>
          </w:p>
        </w:tc>
        <w:tc>
          <w:tcPr>
            <w:tcW w:w="540" w:type="dxa"/>
            <w:vAlign w:val="bottom"/>
          </w:tcPr>
          <w:p w:rsidR="00D80B33" w:rsidRPr="00E64F3A" w:rsidRDefault="00D80B33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D80B33" w:rsidRPr="00E64F3A" w:rsidRDefault="00D80B33" w:rsidP="007C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104,61</w:t>
            </w:r>
            <w:r w:rsidRPr="00E64F3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:rsidR="00D80B33" w:rsidRPr="00E64F3A" w:rsidRDefault="00D80B33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D80B33" w:rsidRPr="00E64F3A" w:rsidRDefault="00D80B33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99,604</w:t>
            </w:r>
          </w:p>
        </w:tc>
      </w:tr>
      <w:tr w:rsidR="00E64F3A" w:rsidRPr="00E64F3A" w:rsidTr="00484065">
        <w:tc>
          <w:tcPr>
            <w:tcW w:w="5490" w:type="dxa"/>
            <w:tcBorders>
              <w:bottom w:val="nil"/>
            </w:tcBorders>
          </w:tcPr>
          <w:p w:rsidR="00D80B33" w:rsidRPr="00E64F3A" w:rsidRDefault="00D80B33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D80B33" w:rsidRPr="00E64F3A" w:rsidRDefault="00D80B33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80B33" w:rsidRPr="00E64F3A" w:rsidRDefault="00D80B33" w:rsidP="007C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2,116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D80B33" w:rsidRPr="00E64F3A" w:rsidRDefault="00D80B33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80B33" w:rsidRPr="00E64F3A" w:rsidRDefault="00D80B33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F3A">
              <w:rPr>
                <w:rFonts w:ascii="Angsana New" w:hAnsi="Angsana New"/>
                <w:sz w:val="30"/>
                <w:szCs w:val="30"/>
              </w:rPr>
              <w:t>1,999</w:t>
            </w:r>
          </w:p>
        </w:tc>
      </w:tr>
      <w:tr w:rsidR="00D80B33" w:rsidRPr="00E64F3A" w:rsidTr="00484065">
        <w:tc>
          <w:tcPr>
            <w:tcW w:w="5490" w:type="dxa"/>
            <w:tcBorders>
              <w:bottom w:val="nil"/>
            </w:tcBorders>
          </w:tcPr>
          <w:p w:rsidR="00D80B33" w:rsidRPr="00E64F3A" w:rsidRDefault="00D80B33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D80B33" w:rsidRPr="00E64F3A" w:rsidRDefault="00D80B33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80B33" w:rsidRPr="00E64F3A" w:rsidRDefault="00D80B33" w:rsidP="007C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178,96</w:t>
            </w:r>
            <w:r w:rsidRPr="00E64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D80B33" w:rsidRPr="00E64F3A" w:rsidRDefault="00D80B33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80B33" w:rsidRPr="00E64F3A" w:rsidRDefault="00D80B33" w:rsidP="0015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F3A">
              <w:rPr>
                <w:rFonts w:ascii="Angsana New" w:hAnsi="Angsana New"/>
                <w:b/>
                <w:bCs/>
                <w:sz w:val="30"/>
                <w:szCs w:val="30"/>
              </w:rPr>
              <w:t>210,242</w:t>
            </w:r>
            <w:bookmarkStart w:id="32" w:name="_GoBack"/>
            <w:bookmarkEnd w:id="32"/>
          </w:p>
        </w:tc>
      </w:tr>
    </w:tbl>
    <w:p w:rsidR="00CF4C39" w:rsidRPr="00E64F3A" w:rsidRDefault="00CF4C39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sectPr w:rsidR="00CF4C39" w:rsidRPr="00E64F3A" w:rsidSect="00634235">
      <w:pgSz w:w="11909" w:h="16834" w:code="9"/>
      <w:pgMar w:top="691" w:right="8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612B" w:rsidRDefault="0025612B">
      <w:r>
        <w:separator/>
      </w:r>
    </w:p>
  </w:endnote>
  <w:endnote w:type="continuationSeparator" w:id="0">
    <w:p w:rsidR="0025612B" w:rsidRDefault="0025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4B11" w:rsidRPr="00355374" w:rsidRDefault="00164B11">
    <w:pPr>
      <w:pStyle w:val="Footer"/>
      <w:jc w:val="center"/>
      <w:rPr>
        <w:rFonts w:ascii="Angsana New" w:hAnsi="Angsana New"/>
        <w:sz w:val="30"/>
        <w:szCs w:val="30"/>
      </w:rPr>
    </w:pPr>
    <w:r w:rsidRPr="00355374">
      <w:rPr>
        <w:rFonts w:ascii="Angsana New" w:hAnsi="Angsana New"/>
        <w:sz w:val="30"/>
        <w:szCs w:val="30"/>
      </w:rPr>
      <w:fldChar w:fldCharType="begin"/>
    </w:r>
    <w:r w:rsidRPr="00355374">
      <w:rPr>
        <w:rFonts w:ascii="Angsana New" w:hAnsi="Angsana New"/>
        <w:sz w:val="30"/>
        <w:szCs w:val="30"/>
      </w:rPr>
      <w:instrText xml:space="preserve"> PAGE   \* MERGEFORMAT </w:instrText>
    </w:r>
    <w:r w:rsidRPr="00355374">
      <w:rPr>
        <w:rFonts w:ascii="Angsana New" w:hAnsi="Angsana New"/>
        <w:sz w:val="30"/>
        <w:szCs w:val="30"/>
      </w:rPr>
      <w:fldChar w:fldCharType="separate"/>
    </w:r>
    <w:r w:rsidR="00837B52">
      <w:rPr>
        <w:rFonts w:ascii="Angsana New" w:hAnsi="Angsana New"/>
        <w:noProof/>
        <w:sz w:val="30"/>
        <w:szCs w:val="30"/>
      </w:rPr>
      <w:t>12</w:t>
    </w:r>
    <w:r w:rsidRPr="00355374">
      <w:rPr>
        <w:rFonts w:ascii="Angsana New" w:hAnsi="Angsana New"/>
        <w:sz w:val="30"/>
        <w:szCs w:val="30"/>
      </w:rPr>
      <w:fldChar w:fldCharType="end"/>
    </w:r>
  </w:p>
  <w:p w:rsidR="00164B11" w:rsidRDefault="00164B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4B11" w:rsidRPr="00CA461E" w:rsidRDefault="00164B11" w:rsidP="00CD7D32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A461E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61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61E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37B52">
      <w:rPr>
        <w:rStyle w:val="PageNumber"/>
        <w:rFonts w:ascii="Angsana New" w:hAnsi="Angsana New"/>
        <w:noProof/>
        <w:sz w:val="30"/>
        <w:szCs w:val="30"/>
        <w:cs/>
      </w:rPr>
      <w:t>69</w:t>
    </w:r>
    <w:r w:rsidRPr="00CA461E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164B11" w:rsidRPr="006F2C06" w:rsidRDefault="00164B11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612B" w:rsidRDefault="0025612B">
      <w:r>
        <w:separator/>
      </w:r>
    </w:p>
  </w:footnote>
  <w:footnote w:type="continuationSeparator" w:id="0">
    <w:p w:rsidR="0025612B" w:rsidRDefault="00256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4B11" w:rsidRDefault="00164B11" w:rsidP="004B0791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 w:cs="Angsana New"/>
        <w:sz w:val="32"/>
        <w:szCs w:val="32"/>
        <w:cs/>
      </w:rPr>
    </w:pPr>
    <w:r w:rsidRPr="007007EC">
      <w:rPr>
        <w:rFonts w:ascii="Angsana New" w:hAnsi="Angsana New" w:cs="Angsana New" w:hint="cs"/>
        <w:sz w:val="32"/>
        <w:szCs w:val="32"/>
        <w:cs/>
      </w:rPr>
      <w:t>บริษัท</w:t>
    </w:r>
    <w:r>
      <w:rPr>
        <w:rFonts w:ascii="Angsana New" w:hAnsi="Angsana New" w:cs="Angsana New"/>
        <w:sz w:val="32"/>
        <w:szCs w:val="32"/>
        <w:cs/>
      </w:rPr>
      <w:t xml:space="preserve"> </w:t>
    </w:r>
    <w:r>
      <w:rPr>
        <w:rFonts w:ascii="Angsana New" w:hAnsi="Angsana New" w:cs="Angsana New" w:hint="cs"/>
        <w:sz w:val="32"/>
        <w:szCs w:val="32"/>
        <w:cs/>
      </w:rPr>
      <w:t>สยามเทคนิคคอนกรีต จำกัด  (มหาชน)</w:t>
    </w:r>
  </w:p>
  <w:p w:rsidR="00164B11" w:rsidRDefault="00164B11" w:rsidP="00BD6A7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 w:cs="Angsana New"/>
        <w:sz w:val="32"/>
        <w:szCs w:val="32"/>
      </w:rPr>
    </w:pPr>
    <w:r w:rsidRPr="004B0791">
      <w:rPr>
        <w:rFonts w:ascii="Angsana New" w:hAnsi="Angsana New" w:cs="Angsana New"/>
        <w:sz w:val="32"/>
        <w:szCs w:val="32"/>
        <w:cs/>
      </w:rPr>
      <w:t>หมายเหตุประกอบงบการเงิน</w:t>
    </w:r>
  </w:p>
  <w:p w:rsidR="00164B11" w:rsidRPr="000B6EC9" w:rsidRDefault="00164B11" w:rsidP="00BD6A7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B6EC9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B6EC9">
      <w:rPr>
        <w:rFonts w:ascii="Angsana New" w:hAnsi="Angsana New"/>
        <w:b/>
        <w:bCs/>
        <w:sz w:val="32"/>
        <w:szCs w:val="32"/>
      </w:rPr>
      <w:t>31</w:t>
    </w:r>
    <w:r w:rsidRPr="000B6EC9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:rsidR="00164B11" w:rsidRDefault="00164B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FC7EF7F6"/>
    <w:lvl w:ilvl="0" w:tplc="197E7C7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3C76C19"/>
    <w:multiLevelType w:val="hybridMultilevel"/>
    <w:tmpl w:val="BCE091E6"/>
    <w:lvl w:ilvl="0" w:tplc="BAA01A46">
      <w:start w:val="1"/>
      <w:numFmt w:val="thaiLetters"/>
      <w:lvlText w:val="(%1)"/>
      <w:lvlJc w:val="left"/>
      <w:pPr>
        <w:ind w:left="1080" w:hanging="540"/>
      </w:pPr>
      <w:rPr>
        <w:i w:val="0"/>
        <w:iCs w:val="0"/>
        <w:sz w:val="30"/>
        <w:szCs w:val="3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DF30CC"/>
    <w:multiLevelType w:val="hybridMultilevel"/>
    <w:tmpl w:val="07883CF4"/>
    <w:lvl w:ilvl="0" w:tplc="397EF030">
      <w:start w:val="5"/>
      <w:numFmt w:val="bullet"/>
      <w:lvlText w:val="﷐"/>
      <w:lvlJc w:val="left"/>
      <w:pPr>
        <w:ind w:left="2880" w:hanging="25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C1C0EB8"/>
    <w:multiLevelType w:val="hybridMultilevel"/>
    <w:tmpl w:val="C0A4C47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91A0D5B"/>
    <w:multiLevelType w:val="hybridMultilevel"/>
    <w:tmpl w:val="D74AC7E6"/>
    <w:lvl w:ilvl="0" w:tplc="427E578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CB83F24"/>
    <w:multiLevelType w:val="hybridMultilevel"/>
    <w:tmpl w:val="7D2A1B40"/>
    <w:lvl w:ilvl="0" w:tplc="EAB6D068">
      <w:start w:val="1"/>
      <w:numFmt w:val="thaiLetters"/>
      <w:lvlText w:val="%1.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CE863DE"/>
    <w:multiLevelType w:val="hybridMultilevel"/>
    <w:tmpl w:val="54163E10"/>
    <w:lvl w:ilvl="0" w:tplc="40F6836C">
      <w:start w:val="467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0053BEE"/>
    <w:multiLevelType w:val="hybridMultilevel"/>
    <w:tmpl w:val="F648D5CA"/>
    <w:lvl w:ilvl="0" w:tplc="F94A2BAE">
      <w:start w:val="1"/>
      <w:numFmt w:val="bullet"/>
      <w:lvlText w:val="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A6760CF"/>
    <w:multiLevelType w:val="hybridMultilevel"/>
    <w:tmpl w:val="3F9C94D2"/>
    <w:lvl w:ilvl="0" w:tplc="2DEE53E6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ED61A84" w:tentative="1">
      <w:start w:val="1"/>
      <w:numFmt w:val="lowerLetter"/>
      <w:lvlText w:val="%2."/>
      <w:lvlJc w:val="left"/>
      <w:pPr>
        <w:ind w:left="1440" w:hanging="360"/>
      </w:pPr>
    </w:lvl>
    <w:lvl w:ilvl="2" w:tplc="B6FC640A" w:tentative="1">
      <w:start w:val="1"/>
      <w:numFmt w:val="lowerRoman"/>
      <w:lvlText w:val="%3."/>
      <w:lvlJc w:val="right"/>
      <w:pPr>
        <w:ind w:left="2160" w:hanging="180"/>
      </w:pPr>
    </w:lvl>
    <w:lvl w:ilvl="3" w:tplc="6FFC921C" w:tentative="1">
      <w:start w:val="1"/>
      <w:numFmt w:val="decimal"/>
      <w:lvlText w:val="%4."/>
      <w:lvlJc w:val="left"/>
      <w:pPr>
        <w:ind w:left="2880" w:hanging="360"/>
      </w:pPr>
    </w:lvl>
    <w:lvl w:ilvl="4" w:tplc="A9C8C6C0" w:tentative="1">
      <w:start w:val="1"/>
      <w:numFmt w:val="lowerLetter"/>
      <w:lvlText w:val="%5."/>
      <w:lvlJc w:val="left"/>
      <w:pPr>
        <w:ind w:left="3600" w:hanging="360"/>
      </w:pPr>
    </w:lvl>
    <w:lvl w:ilvl="5" w:tplc="5E602256" w:tentative="1">
      <w:start w:val="1"/>
      <w:numFmt w:val="lowerRoman"/>
      <w:lvlText w:val="%6."/>
      <w:lvlJc w:val="right"/>
      <w:pPr>
        <w:ind w:left="4320" w:hanging="180"/>
      </w:pPr>
    </w:lvl>
    <w:lvl w:ilvl="6" w:tplc="7F6E0F2C" w:tentative="1">
      <w:start w:val="1"/>
      <w:numFmt w:val="decimal"/>
      <w:lvlText w:val="%7."/>
      <w:lvlJc w:val="left"/>
      <w:pPr>
        <w:ind w:left="5040" w:hanging="360"/>
      </w:pPr>
    </w:lvl>
    <w:lvl w:ilvl="7" w:tplc="89424B54" w:tentative="1">
      <w:start w:val="1"/>
      <w:numFmt w:val="lowerLetter"/>
      <w:lvlText w:val="%8."/>
      <w:lvlJc w:val="left"/>
      <w:pPr>
        <w:ind w:left="5760" w:hanging="360"/>
      </w:pPr>
    </w:lvl>
    <w:lvl w:ilvl="8" w:tplc="5330C7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858377D"/>
    <w:multiLevelType w:val="hybridMultilevel"/>
    <w:tmpl w:val="9BE4E036"/>
    <w:lvl w:ilvl="0" w:tplc="088A12B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1" w15:restartNumberingAfterBreak="0">
    <w:nsid w:val="779A1F5A"/>
    <w:multiLevelType w:val="hybridMultilevel"/>
    <w:tmpl w:val="CB9245AA"/>
    <w:lvl w:ilvl="0" w:tplc="18524FD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28"/>
  </w:num>
  <w:num w:numId="14">
    <w:abstractNumId w:val="20"/>
  </w:num>
  <w:num w:numId="15">
    <w:abstractNumId w:val="24"/>
  </w:num>
  <w:num w:numId="16">
    <w:abstractNumId w:val="10"/>
  </w:num>
  <w:num w:numId="17">
    <w:abstractNumId w:val="21"/>
  </w:num>
  <w:num w:numId="18">
    <w:abstractNumId w:val="27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3"/>
  </w:num>
  <w:num w:numId="22">
    <w:abstractNumId w:val="32"/>
  </w:num>
  <w:num w:numId="23">
    <w:abstractNumId w:val="19"/>
  </w:num>
  <w:num w:numId="24">
    <w:abstractNumId w:val="29"/>
  </w:num>
  <w:num w:numId="25">
    <w:abstractNumId w:val="31"/>
  </w:num>
  <w:num w:numId="26">
    <w:abstractNumId w:val="18"/>
  </w:num>
  <w:num w:numId="27">
    <w:abstractNumId w:val="13"/>
  </w:num>
  <w:num w:numId="28">
    <w:abstractNumId w:val="30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15"/>
  </w:num>
  <w:num w:numId="32">
    <w:abstractNumId w:val="25"/>
  </w:num>
  <w:num w:numId="33">
    <w:abstractNumId w:val="1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7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169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7C0EBE"/>
    <w:rsid w:val="0000005A"/>
    <w:rsid w:val="000001C8"/>
    <w:rsid w:val="000006EA"/>
    <w:rsid w:val="00000798"/>
    <w:rsid w:val="000007B1"/>
    <w:rsid w:val="000008E0"/>
    <w:rsid w:val="00000A23"/>
    <w:rsid w:val="00000A38"/>
    <w:rsid w:val="00000AE9"/>
    <w:rsid w:val="00000CAA"/>
    <w:rsid w:val="00000FAC"/>
    <w:rsid w:val="00001049"/>
    <w:rsid w:val="0000143A"/>
    <w:rsid w:val="00001890"/>
    <w:rsid w:val="00001A16"/>
    <w:rsid w:val="0000243C"/>
    <w:rsid w:val="00002740"/>
    <w:rsid w:val="00002F55"/>
    <w:rsid w:val="00003241"/>
    <w:rsid w:val="000036D4"/>
    <w:rsid w:val="0000379F"/>
    <w:rsid w:val="00003FDD"/>
    <w:rsid w:val="0000421C"/>
    <w:rsid w:val="00004372"/>
    <w:rsid w:val="000044BF"/>
    <w:rsid w:val="0000460A"/>
    <w:rsid w:val="0000460D"/>
    <w:rsid w:val="00004F85"/>
    <w:rsid w:val="0000507E"/>
    <w:rsid w:val="00005143"/>
    <w:rsid w:val="00005395"/>
    <w:rsid w:val="000053F8"/>
    <w:rsid w:val="0000555A"/>
    <w:rsid w:val="00005A78"/>
    <w:rsid w:val="00005DF6"/>
    <w:rsid w:val="00005FFF"/>
    <w:rsid w:val="00006B41"/>
    <w:rsid w:val="00006C5C"/>
    <w:rsid w:val="00006E02"/>
    <w:rsid w:val="00006ED9"/>
    <w:rsid w:val="000073C6"/>
    <w:rsid w:val="000076BA"/>
    <w:rsid w:val="000076E9"/>
    <w:rsid w:val="000078AF"/>
    <w:rsid w:val="00010072"/>
    <w:rsid w:val="000102FF"/>
    <w:rsid w:val="00010A4A"/>
    <w:rsid w:val="00011648"/>
    <w:rsid w:val="00011D0D"/>
    <w:rsid w:val="0001248E"/>
    <w:rsid w:val="000128F8"/>
    <w:rsid w:val="00012D51"/>
    <w:rsid w:val="00012FD8"/>
    <w:rsid w:val="0001474D"/>
    <w:rsid w:val="00014CF3"/>
    <w:rsid w:val="000158D3"/>
    <w:rsid w:val="00015BDB"/>
    <w:rsid w:val="00016397"/>
    <w:rsid w:val="00016532"/>
    <w:rsid w:val="000166B1"/>
    <w:rsid w:val="00016759"/>
    <w:rsid w:val="000167C3"/>
    <w:rsid w:val="00016DB4"/>
    <w:rsid w:val="00016E1A"/>
    <w:rsid w:val="00017132"/>
    <w:rsid w:val="00017383"/>
    <w:rsid w:val="00017842"/>
    <w:rsid w:val="000178C7"/>
    <w:rsid w:val="00017DE0"/>
    <w:rsid w:val="00020261"/>
    <w:rsid w:val="000206B1"/>
    <w:rsid w:val="00020A06"/>
    <w:rsid w:val="00020DA6"/>
    <w:rsid w:val="0002145F"/>
    <w:rsid w:val="00021804"/>
    <w:rsid w:val="000222F7"/>
    <w:rsid w:val="00022395"/>
    <w:rsid w:val="000228BC"/>
    <w:rsid w:val="000229B4"/>
    <w:rsid w:val="00022B65"/>
    <w:rsid w:val="00022CDC"/>
    <w:rsid w:val="00022D03"/>
    <w:rsid w:val="00022D15"/>
    <w:rsid w:val="00022D53"/>
    <w:rsid w:val="0002349F"/>
    <w:rsid w:val="000239AC"/>
    <w:rsid w:val="000242C7"/>
    <w:rsid w:val="00024EB3"/>
    <w:rsid w:val="00024EB7"/>
    <w:rsid w:val="000254AC"/>
    <w:rsid w:val="00025C88"/>
    <w:rsid w:val="0002633C"/>
    <w:rsid w:val="000264B7"/>
    <w:rsid w:val="000276DA"/>
    <w:rsid w:val="000302D3"/>
    <w:rsid w:val="00030377"/>
    <w:rsid w:val="000306FE"/>
    <w:rsid w:val="000309A1"/>
    <w:rsid w:val="00031144"/>
    <w:rsid w:val="000318F0"/>
    <w:rsid w:val="00031D9B"/>
    <w:rsid w:val="00032416"/>
    <w:rsid w:val="00032573"/>
    <w:rsid w:val="00032AC8"/>
    <w:rsid w:val="00032E27"/>
    <w:rsid w:val="000338A6"/>
    <w:rsid w:val="000342C6"/>
    <w:rsid w:val="000344B6"/>
    <w:rsid w:val="00035331"/>
    <w:rsid w:val="0003564A"/>
    <w:rsid w:val="0003590E"/>
    <w:rsid w:val="00035EBE"/>
    <w:rsid w:val="00036477"/>
    <w:rsid w:val="000364D9"/>
    <w:rsid w:val="000365AD"/>
    <w:rsid w:val="0003706C"/>
    <w:rsid w:val="0003752C"/>
    <w:rsid w:val="000379D8"/>
    <w:rsid w:val="000379E3"/>
    <w:rsid w:val="00037D83"/>
    <w:rsid w:val="000404A4"/>
    <w:rsid w:val="00040813"/>
    <w:rsid w:val="00041012"/>
    <w:rsid w:val="0004145C"/>
    <w:rsid w:val="00041850"/>
    <w:rsid w:val="00041869"/>
    <w:rsid w:val="000419C2"/>
    <w:rsid w:val="00041F41"/>
    <w:rsid w:val="000421E4"/>
    <w:rsid w:val="000425BD"/>
    <w:rsid w:val="00042748"/>
    <w:rsid w:val="00042AB2"/>
    <w:rsid w:val="00042BB0"/>
    <w:rsid w:val="00042DA0"/>
    <w:rsid w:val="00042FBA"/>
    <w:rsid w:val="000432C1"/>
    <w:rsid w:val="0004344D"/>
    <w:rsid w:val="00043474"/>
    <w:rsid w:val="00043932"/>
    <w:rsid w:val="00043A83"/>
    <w:rsid w:val="0004432B"/>
    <w:rsid w:val="00044345"/>
    <w:rsid w:val="00044689"/>
    <w:rsid w:val="00044F28"/>
    <w:rsid w:val="00044FFC"/>
    <w:rsid w:val="0004559F"/>
    <w:rsid w:val="000461EB"/>
    <w:rsid w:val="00046600"/>
    <w:rsid w:val="00046944"/>
    <w:rsid w:val="00046BBA"/>
    <w:rsid w:val="00047080"/>
    <w:rsid w:val="000477BC"/>
    <w:rsid w:val="0005019F"/>
    <w:rsid w:val="0005078A"/>
    <w:rsid w:val="000509C1"/>
    <w:rsid w:val="00050FA8"/>
    <w:rsid w:val="000511EF"/>
    <w:rsid w:val="000512D0"/>
    <w:rsid w:val="000514D6"/>
    <w:rsid w:val="00051506"/>
    <w:rsid w:val="00051987"/>
    <w:rsid w:val="00051D75"/>
    <w:rsid w:val="00051EE3"/>
    <w:rsid w:val="0005216D"/>
    <w:rsid w:val="0005239D"/>
    <w:rsid w:val="0005291C"/>
    <w:rsid w:val="00052C7E"/>
    <w:rsid w:val="00052CD6"/>
    <w:rsid w:val="00052D6A"/>
    <w:rsid w:val="0005324C"/>
    <w:rsid w:val="00053734"/>
    <w:rsid w:val="000538F0"/>
    <w:rsid w:val="00053AA9"/>
    <w:rsid w:val="00053AE6"/>
    <w:rsid w:val="00053D60"/>
    <w:rsid w:val="00054452"/>
    <w:rsid w:val="00054639"/>
    <w:rsid w:val="0005471E"/>
    <w:rsid w:val="000555D5"/>
    <w:rsid w:val="000567E3"/>
    <w:rsid w:val="00056B10"/>
    <w:rsid w:val="00056C16"/>
    <w:rsid w:val="00056C35"/>
    <w:rsid w:val="00056DFC"/>
    <w:rsid w:val="00056E98"/>
    <w:rsid w:val="000572A9"/>
    <w:rsid w:val="000575DE"/>
    <w:rsid w:val="00057D71"/>
    <w:rsid w:val="00057E73"/>
    <w:rsid w:val="00061668"/>
    <w:rsid w:val="00061EC9"/>
    <w:rsid w:val="00061F35"/>
    <w:rsid w:val="00063009"/>
    <w:rsid w:val="000630CC"/>
    <w:rsid w:val="000632C7"/>
    <w:rsid w:val="00063F64"/>
    <w:rsid w:val="00064100"/>
    <w:rsid w:val="00064167"/>
    <w:rsid w:val="00064366"/>
    <w:rsid w:val="000646F4"/>
    <w:rsid w:val="00064817"/>
    <w:rsid w:val="0006496F"/>
    <w:rsid w:val="00064A4F"/>
    <w:rsid w:val="0006563C"/>
    <w:rsid w:val="0006572C"/>
    <w:rsid w:val="00065D82"/>
    <w:rsid w:val="00065DA9"/>
    <w:rsid w:val="00066066"/>
    <w:rsid w:val="0006627A"/>
    <w:rsid w:val="00066419"/>
    <w:rsid w:val="000665D1"/>
    <w:rsid w:val="0006693B"/>
    <w:rsid w:val="00066A24"/>
    <w:rsid w:val="00066DFF"/>
    <w:rsid w:val="00066F18"/>
    <w:rsid w:val="0006707A"/>
    <w:rsid w:val="00067122"/>
    <w:rsid w:val="00067570"/>
    <w:rsid w:val="000703C2"/>
    <w:rsid w:val="00070488"/>
    <w:rsid w:val="000706CC"/>
    <w:rsid w:val="00070F9B"/>
    <w:rsid w:val="00071D39"/>
    <w:rsid w:val="00071F6D"/>
    <w:rsid w:val="0007247C"/>
    <w:rsid w:val="000724A9"/>
    <w:rsid w:val="00073784"/>
    <w:rsid w:val="000738A4"/>
    <w:rsid w:val="00073E3C"/>
    <w:rsid w:val="00073F1D"/>
    <w:rsid w:val="00073F5A"/>
    <w:rsid w:val="00074587"/>
    <w:rsid w:val="00074F1D"/>
    <w:rsid w:val="00074F74"/>
    <w:rsid w:val="0007572D"/>
    <w:rsid w:val="000764FC"/>
    <w:rsid w:val="00077778"/>
    <w:rsid w:val="00077804"/>
    <w:rsid w:val="00077840"/>
    <w:rsid w:val="00080331"/>
    <w:rsid w:val="0008033E"/>
    <w:rsid w:val="00080453"/>
    <w:rsid w:val="000812C5"/>
    <w:rsid w:val="000814D1"/>
    <w:rsid w:val="000816D9"/>
    <w:rsid w:val="000819B7"/>
    <w:rsid w:val="00081A73"/>
    <w:rsid w:val="00081A94"/>
    <w:rsid w:val="00081F3D"/>
    <w:rsid w:val="000821BC"/>
    <w:rsid w:val="00082290"/>
    <w:rsid w:val="000822AE"/>
    <w:rsid w:val="00082348"/>
    <w:rsid w:val="000826B2"/>
    <w:rsid w:val="000832AC"/>
    <w:rsid w:val="00083EA1"/>
    <w:rsid w:val="0008423E"/>
    <w:rsid w:val="0008437A"/>
    <w:rsid w:val="00084963"/>
    <w:rsid w:val="00084A27"/>
    <w:rsid w:val="00085D29"/>
    <w:rsid w:val="00086374"/>
    <w:rsid w:val="000864BB"/>
    <w:rsid w:val="00086BA3"/>
    <w:rsid w:val="00086CC2"/>
    <w:rsid w:val="000870B0"/>
    <w:rsid w:val="00087D77"/>
    <w:rsid w:val="00087EC3"/>
    <w:rsid w:val="000902E5"/>
    <w:rsid w:val="0009070D"/>
    <w:rsid w:val="000907B9"/>
    <w:rsid w:val="000909D1"/>
    <w:rsid w:val="00090C41"/>
    <w:rsid w:val="00090D60"/>
    <w:rsid w:val="00091158"/>
    <w:rsid w:val="00091326"/>
    <w:rsid w:val="0009168F"/>
    <w:rsid w:val="0009197D"/>
    <w:rsid w:val="00091A7F"/>
    <w:rsid w:val="0009201B"/>
    <w:rsid w:val="00092250"/>
    <w:rsid w:val="000923A4"/>
    <w:rsid w:val="000928E4"/>
    <w:rsid w:val="00092920"/>
    <w:rsid w:val="00092CB4"/>
    <w:rsid w:val="00093062"/>
    <w:rsid w:val="000932BE"/>
    <w:rsid w:val="00093950"/>
    <w:rsid w:val="0009485D"/>
    <w:rsid w:val="00094BC4"/>
    <w:rsid w:val="00095471"/>
    <w:rsid w:val="000955AD"/>
    <w:rsid w:val="00095647"/>
    <w:rsid w:val="000956EA"/>
    <w:rsid w:val="0009574C"/>
    <w:rsid w:val="00095BCB"/>
    <w:rsid w:val="00095D71"/>
    <w:rsid w:val="00096075"/>
    <w:rsid w:val="000962E4"/>
    <w:rsid w:val="00096417"/>
    <w:rsid w:val="0009649E"/>
    <w:rsid w:val="00096560"/>
    <w:rsid w:val="00096F4B"/>
    <w:rsid w:val="00097084"/>
    <w:rsid w:val="00097766"/>
    <w:rsid w:val="00097873"/>
    <w:rsid w:val="000A0093"/>
    <w:rsid w:val="000A021E"/>
    <w:rsid w:val="000A025D"/>
    <w:rsid w:val="000A0412"/>
    <w:rsid w:val="000A043A"/>
    <w:rsid w:val="000A046C"/>
    <w:rsid w:val="000A0A3C"/>
    <w:rsid w:val="000A0AC9"/>
    <w:rsid w:val="000A0B6F"/>
    <w:rsid w:val="000A12D1"/>
    <w:rsid w:val="000A14C9"/>
    <w:rsid w:val="000A1C7F"/>
    <w:rsid w:val="000A28E5"/>
    <w:rsid w:val="000A2CFE"/>
    <w:rsid w:val="000A335E"/>
    <w:rsid w:val="000A34A0"/>
    <w:rsid w:val="000A35AD"/>
    <w:rsid w:val="000A3CC4"/>
    <w:rsid w:val="000A3CE2"/>
    <w:rsid w:val="000A3D3B"/>
    <w:rsid w:val="000A3F4B"/>
    <w:rsid w:val="000A42FB"/>
    <w:rsid w:val="000A44A8"/>
    <w:rsid w:val="000A454D"/>
    <w:rsid w:val="000A4B57"/>
    <w:rsid w:val="000A4CE2"/>
    <w:rsid w:val="000A522E"/>
    <w:rsid w:val="000A528A"/>
    <w:rsid w:val="000A5790"/>
    <w:rsid w:val="000A5A12"/>
    <w:rsid w:val="000A5B27"/>
    <w:rsid w:val="000A5D41"/>
    <w:rsid w:val="000A6CB5"/>
    <w:rsid w:val="000A70CC"/>
    <w:rsid w:val="000A73B0"/>
    <w:rsid w:val="000A7485"/>
    <w:rsid w:val="000A7492"/>
    <w:rsid w:val="000A767C"/>
    <w:rsid w:val="000A7739"/>
    <w:rsid w:val="000B0150"/>
    <w:rsid w:val="000B03D2"/>
    <w:rsid w:val="000B04C0"/>
    <w:rsid w:val="000B0BD2"/>
    <w:rsid w:val="000B0FBD"/>
    <w:rsid w:val="000B1029"/>
    <w:rsid w:val="000B1492"/>
    <w:rsid w:val="000B14FD"/>
    <w:rsid w:val="000B18C4"/>
    <w:rsid w:val="000B1ADC"/>
    <w:rsid w:val="000B23B4"/>
    <w:rsid w:val="000B2D72"/>
    <w:rsid w:val="000B3495"/>
    <w:rsid w:val="000B35D5"/>
    <w:rsid w:val="000B3B45"/>
    <w:rsid w:val="000B3D12"/>
    <w:rsid w:val="000B3EA0"/>
    <w:rsid w:val="000B3ECD"/>
    <w:rsid w:val="000B443A"/>
    <w:rsid w:val="000B46A4"/>
    <w:rsid w:val="000B4BCE"/>
    <w:rsid w:val="000B537B"/>
    <w:rsid w:val="000B55C7"/>
    <w:rsid w:val="000B5D75"/>
    <w:rsid w:val="000B5ED1"/>
    <w:rsid w:val="000B5FA7"/>
    <w:rsid w:val="000B60D2"/>
    <w:rsid w:val="000B6642"/>
    <w:rsid w:val="000B69E6"/>
    <w:rsid w:val="000B6D7A"/>
    <w:rsid w:val="000B6E01"/>
    <w:rsid w:val="000B6EC9"/>
    <w:rsid w:val="000B72B9"/>
    <w:rsid w:val="000B7439"/>
    <w:rsid w:val="000B7B6F"/>
    <w:rsid w:val="000B7BA9"/>
    <w:rsid w:val="000B7DF8"/>
    <w:rsid w:val="000B7FF0"/>
    <w:rsid w:val="000C0728"/>
    <w:rsid w:val="000C1301"/>
    <w:rsid w:val="000C1AE4"/>
    <w:rsid w:val="000C1D27"/>
    <w:rsid w:val="000C1E28"/>
    <w:rsid w:val="000C2942"/>
    <w:rsid w:val="000C2B03"/>
    <w:rsid w:val="000C2BDC"/>
    <w:rsid w:val="000C3793"/>
    <w:rsid w:val="000C40F7"/>
    <w:rsid w:val="000C4807"/>
    <w:rsid w:val="000C4CE9"/>
    <w:rsid w:val="000C4F38"/>
    <w:rsid w:val="000C5274"/>
    <w:rsid w:val="000C59B8"/>
    <w:rsid w:val="000C5DEB"/>
    <w:rsid w:val="000C5EEA"/>
    <w:rsid w:val="000C60DE"/>
    <w:rsid w:val="000C672E"/>
    <w:rsid w:val="000C6A1C"/>
    <w:rsid w:val="000C6B09"/>
    <w:rsid w:val="000C6D25"/>
    <w:rsid w:val="000C6EE6"/>
    <w:rsid w:val="000C7083"/>
    <w:rsid w:val="000C7C6C"/>
    <w:rsid w:val="000D03B7"/>
    <w:rsid w:val="000D0661"/>
    <w:rsid w:val="000D0909"/>
    <w:rsid w:val="000D1005"/>
    <w:rsid w:val="000D1553"/>
    <w:rsid w:val="000D1565"/>
    <w:rsid w:val="000D15CC"/>
    <w:rsid w:val="000D165E"/>
    <w:rsid w:val="000D1D29"/>
    <w:rsid w:val="000D1F18"/>
    <w:rsid w:val="000D220D"/>
    <w:rsid w:val="000D2795"/>
    <w:rsid w:val="000D27BF"/>
    <w:rsid w:val="000D339B"/>
    <w:rsid w:val="000D3403"/>
    <w:rsid w:val="000D37FD"/>
    <w:rsid w:val="000D3C78"/>
    <w:rsid w:val="000D43EC"/>
    <w:rsid w:val="000D45F7"/>
    <w:rsid w:val="000D470E"/>
    <w:rsid w:val="000D5370"/>
    <w:rsid w:val="000D5708"/>
    <w:rsid w:val="000D5758"/>
    <w:rsid w:val="000D5E6D"/>
    <w:rsid w:val="000D65FC"/>
    <w:rsid w:val="000D6CAC"/>
    <w:rsid w:val="000D6F8E"/>
    <w:rsid w:val="000D70EC"/>
    <w:rsid w:val="000D7813"/>
    <w:rsid w:val="000D7D32"/>
    <w:rsid w:val="000D7DD9"/>
    <w:rsid w:val="000D7FC3"/>
    <w:rsid w:val="000D7FC7"/>
    <w:rsid w:val="000E01C0"/>
    <w:rsid w:val="000E028B"/>
    <w:rsid w:val="000E064F"/>
    <w:rsid w:val="000E0842"/>
    <w:rsid w:val="000E0F97"/>
    <w:rsid w:val="000E112F"/>
    <w:rsid w:val="000E14CA"/>
    <w:rsid w:val="000E1547"/>
    <w:rsid w:val="000E1598"/>
    <w:rsid w:val="000E174F"/>
    <w:rsid w:val="000E1BF3"/>
    <w:rsid w:val="000E1CB7"/>
    <w:rsid w:val="000E1E2E"/>
    <w:rsid w:val="000E1F86"/>
    <w:rsid w:val="000E2162"/>
    <w:rsid w:val="000E22EF"/>
    <w:rsid w:val="000E2BB6"/>
    <w:rsid w:val="000E2C5F"/>
    <w:rsid w:val="000E3504"/>
    <w:rsid w:val="000E36BD"/>
    <w:rsid w:val="000E3B0F"/>
    <w:rsid w:val="000E3F2E"/>
    <w:rsid w:val="000E3FDD"/>
    <w:rsid w:val="000E4242"/>
    <w:rsid w:val="000E4C03"/>
    <w:rsid w:val="000E4D1D"/>
    <w:rsid w:val="000E54B3"/>
    <w:rsid w:val="000E5584"/>
    <w:rsid w:val="000E5657"/>
    <w:rsid w:val="000E5C97"/>
    <w:rsid w:val="000E5FCB"/>
    <w:rsid w:val="000E60FD"/>
    <w:rsid w:val="000E6112"/>
    <w:rsid w:val="000E6361"/>
    <w:rsid w:val="000E666E"/>
    <w:rsid w:val="000E6B0A"/>
    <w:rsid w:val="000E6D79"/>
    <w:rsid w:val="000E6D99"/>
    <w:rsid w:val="000F0457"/>
    <w:rsid w:val="000F069B"/>
    <w:rsid w:val="000F0898"/>
    <w:rsid w:val="000F09EE"/>
    <w:rsid w:val="000F0D52"/>
    <w:rsid w:val="000F107E"/>
    <w:rsid w:val="000F12D2"/>
    <w:rsid w:val="000F14DE"/>
    <w:rsid w:val="000F19D4"/>
    <w:rsid w:val="000F1B73"/>
    <w:rsid w:val="000F265D"/>
    <w:rsid w:val="000F2A81"/>
    <w:rsid w:val="000F2E3B"/>
    <w:rsid w:val="000F2EAB"/>
    <w:rsid w:val="000F3237"/>
    <w:rsid w:val="000F328F"/>
    <w:rsid w:val="000F32F0"/>
    <w:rsid w:val="000F3349"/>
    <w:rsid w:val="000F3F8A"/>
    <w:rsid w:val="000F443D"/>
    <w:rsid w:val="000F4E72"/>
    <w:rsid w:val="000F5515"/>
    <w:rsid w:val="000F577B"/>
    <w:rsid w:val="000F5BC6"/>
    <w:rsid w:val="000F5DC4"/>
    <w:rsid w:val="000F5FB8"/>
    <w:rsid w:val="000F636C"/>
    <w:rsid w:val="000F6521"/>
    <w:rsid w:val="000F68B1"/>
    <w:rsid w:val="000F6A61"/>
    <w:rsid w:val="000F75C2"/>
    <w:rsid w:val="000F77D2"/>
    <w:rsid w:val="000F7DAA"/>
    <w:rsid w:val="000F7FE0"/>
    <w:rsid w:val="001000D1"/>
    <w:rsid w:val="00100588"/>
    <w:rsid w:val="00100703"/>
    <w:rsid w:val="00100C2F"/>
    <w:rsid w:val="00100FFC"/>
    <w:rsid w:val="001010F8"/>
    <w:rsid w:val="0010115F"/>
    <w:rsid w:val="00101619"/>
    <w:rsid w:val="00101702"/>
    <w:rsid w:val="001019DB"/>
    <w:rsid w:val="00102082"/>
    <w:rsid w:val="001023CA"/>
    <w:rsid w:val="0010255D"/>
    <w:rsid w:val="001027E3"/>
    <w:rsid w:val="00103049"/>
    <w:rsid w:val="0010343E"/>
    <w:rsid w:val="001034C2"/>
    <w:rsid w:val="00103F47"/>
    <w:rsid w:val="00104129"/>
    <w:rsid w:val="00104538"/>
    <w:rsid w:val="00104632"/>
    <w:rsid w:val="00104AB2"/>
    <w:rsid w:val="00104DAC"/>
    <w:rsid w:val="00105050"/>
    <w:rsid w:val="0010529B"/>
    <w:rsid w:val="001054A2"/>
    <w:rsid w:val="00105A93"/>
    <w:rsid w:val="00105B56"/>
    <w:rsid w:val="00105C7C"/>
    <w:rsid w:val="001061C9"/>
    <w:rsid w:val="0010621C"/>
    <w:rsid w:val="001064B9"/>
    <w:rsid w:val="001066C9"/>
    <w:rsid w:val="00106998"/>
    <w:rsid w:val="00110043"/>
    <w:rsid w:val="001102CF"/>
    <w:rsid w:val="0011034A"/>
    <w:rsid w:val="0011048B"/>
    <w:rsid w:val="00110C45"/>
    <w:rsid w:val="00110EA1"/>
    <w:rsid w:val="001110EE"/>
    <w:rsid w:val="00111424"/>
    <w:rsid w:val="00111A99"/>
    <w:rsid w:val="00111B09"/>
    <w:rsid w:val="00111B80"/>
    <w:rsid w:val="00111DB1"/>
    <w:rsid w:val="00111E8A"/>
    <w:rsid w:val="0011203C"/>
    <w:rsid w:val="00112346"/>
    <w:rsid w:val="0011287E"/>
    <w:rsid w:val="00112997"/>
    <w:rsid w:val="001129ED"/>
    <w:rsid w:val="00112A1F"/>
    <w:rsid w:val="001130F6"/>
    <w:rsid w:val="00113370"/>
    <w:rsid w:val="00113B0B"/>
    <w:rsid w:val="001145F0"/>
    <w:rsid w:val="00114872"/>
    <w:rsid w:val="00114B64"/>
    <w:rsid w:val="00115072"/>
    <w:rsid w:val="001150A8"/>
    <w:rsid w:val="00115702"/>
    <w:rsid w:val="001160D1"/>
    <w:rsid w:val="001164FF"/>
    <w:rsid w:val="001166D4"/>
    <w:rsid w:val="00117174"/>
    <w:rsid w:val="00117303"/>
    <w:rsid w:val="0011734C"/>
    <w:rsid w:val="00120213"/>
    <w:rsid w:val="00120B31"/>
    <w:rsid w:val="00120BAB"/>
    <w:rsid w:val="00120CF0"/>
    <w:rsid w:val="00120E1A"/>
    <w:rsid w:val="00120F38"/>
    <w:rsid w:val="001213F8"/>
    <w:rsid w:val="0012162C"/>
    <w:rsid w:val="00121D99"/>
    <w:rsid w:val="001228C7"/>
    <w:rsid w:val="00122C4F"/>
    <w:rsid w:val="00123078"/>
    <w:rsid w:val="00123199"/>
    <w:rsid w:val="001234BB"/>
    <w:rsid w:val="00123999"/>
    <w:rsid w:val="00124AA2"/>
    <w:rsid w:val="0012570D"/>
    <w:rsid w:val="0012588D"/>
    <w:rsid w:val="00125961"/>
    <w:rsid w:val="00125A8F"/>
    <w:rsid w:val="00125C08"/>
    <w:rsid w:val="0012675F"/>
    <w:rsid w:val="001267EB"/>
    <w:rsid w:val="00127057"/>
    <w:rsid w:val="001273B5"/>
    <w:rsid w:val="00127477"/>
    <w:rsid w:val="00127507"/>
    <w:rsid w:val="001276E5"/>
    <w:rsid w:val="0012775B"/>
    <w:rsid w:val="0012797E"/>
    <w:rsid w:val="00127E5E"/>
    <w:rsid w:val="001301F4"/>
    <w:rsid w:val="00130485"/>
    <w:rsid w:val="001306AD"/>
    <w:rsid w:val="00130701"/>
    <w:rsid w:val="00130A85"/>
    <w:rsid w:val="00130BC1"/>
    <w:rsid w:val="00131047"/>
    <w:rsid w:val="00131202"/>
    <w:rsid w:val="00131206"/>
    <w:rsid w:val="00131341"/>
    <w:rsid w:val="0013148A"/>
    <w:rsid w:val="00131FD4"/>
    <w:rsid w:val="00132002"/>
    <w:rsid w:val="00132334"/>
    <w:rsid w:val="001327F8"/>
    <w:rsid w:val="00132DDC"/>
    <w:rsid w:val="001336EC"/>
    <w:rsid w:val="00133997"/>
    <w:rsid w:val="00133BFC"/>
    <w:rsid w:val="00133CE4"/>
    <w:rsid w:val="00133DC8"/>
    <w:rsid w:val="00133F77"/>
    <w:rsid w:val="00134A5C"/>
    <w:rsid w:val="0013515C"/>
    <w:rsid w:val="00135276"/>
    <w:rsid w:val="00135460"/>
    <w:rsid w:val="001355B1"/>
    <w:rsid w:val="001357ED"/>
    <w:rsid w:val="00135D69"/>
    <w:rsid w:val="0013647A"/>
    <w:rsid w:val="001365FB"/>
    <w:rsid w:val="0013667D"/>
    <w:rsid w:val="00136793"/>
    <w:rsid w:val="0013742F"/>
    <w:rsid w:val="00137D23"/>
    <w:rsid w:val="00137E24"/>
    <w:rsid w:val="001400C3"/>
    <w:rsid w:val="0014012B"/>
    <w:rsid w:val="0014015C"/>
    <w:rsid w:val="00140167"/>
    <w:rsid w:val="00140253"/>
    <w:rsid w:val="00140910"/>
    <w:rsid w:val="00140A57"/>
    <w:rsid w:val="00140C90"/>
    <w:rsid w:val="00140D82"/>
    <w:rsid w:val="00141801"/>
    <w:rsid w:val="00141D70"/>
    <w:rsid w:val="00141E1F"/>
    <w:rsid w:val="00141E22"/>
    <w:rsid w:val="00142608"/>
    <w:rsid w:val="00142721"/>
    <w:rsid w:val="001427D6"/>
    <w:rsid w:val="00142821"/>
    <w:rsid w:val="00142AD9"/>
    <w:rsid w:val="00142C0B"/>
    <w:rsid w:val="00142D8A"/>
    <w:rsid w:val="00142F13"/>
    <w:rsid w:val="00142FD7"/>
    <w:rsid w:val="0014308C"/>
    <w:rsid w:val="001438E5"/>
    <w:rsid w:val="00144577"/>
    <w:rsid w:val="00145637"/>
    <w:rsid w:val="0014569E"/>
    <w:rsid w:val="001457F3"/>
    <w:rsid w:val="00145C3B"/>
    <w:rsid w:val="00145EC3"/>
    <w:rsid w:val="001465EA"/>
    <w:rsid w:val="00146725"/>
    <w:rsid w:val="00146B38"/>
    <w:rsid w:val="00146CF0"/>
    <w:rsid w:val="00147048"/>
    <w:rsid w:val="00147934"/>
    <w:rsid w:val="00147E40"/>
    <w:rsid w:val="00147F07"/>
    <w:rsid w:val="001502A2"/>
    <w:rsid w:val="0015065C"/>
    <w:rsid w:val="00150AFA"/>
    <w:rsid w:val="00150FBA"/>
    <w:rsid w:val="0015141C"/>
    <w:rsid w:val="00151E83"/>
    <w:rsid w:val="001525B9"/>
    <w:rsid w:val="00152FB5"/>
    <w:rsid w:val="00153472"/>
    <w:rsid w:val="001534D7"/>
    <w:rsid w:val="00153968"/>
    <w:rsid w:val="00153B7F"/>
    <w:rsid w:val="001545C0"/>
    <w:rsid w:val="00154FA7"/>
    <w:rsid w:val="00155473"/>
    <w:rsid w:val="00155720"/>
    <w:rsid w:val="00155C2C"/>
    <w:rsid w:val="00155C9C"/>
    <w:rsid w:val="00155DA2"/>
    <w:rsid w:val="00156082"/>
    <w:rsid w:val="001564F5"/>
    <w:rsid w:val="0015667F"/>
    <w:rsid w:val="00156964"/>
    <w:rsid w:val="00156A46"/>
    <w:rsid w:val="00156DB8"/>
    <w:rsid w:val="00157006"/>
    <w:rsid w:val="0015716B"/>
    <w:rsid w:val="0015748E"/>
    <w:rsid w:val="0015770A"/>
    <w:rsid w:val="001577B5"/>
    <w:rsid w:val="00157936"/>
    <w:rsid w:val="00157F07"/>
    <w:rsid w:val="001600F5"/>
    <w:rsid w:val="0016051F"/>
    <w:rsid w:val="001608A3"/>
    <w:rsid w:val="00160E84"/>
    <w:rsid w:val="00161A41"/>
    <w:rsid w:val="00162125"/>
    <w:rsid w:val="00162541"/>
    <w:rsid w:val="00162617"/>
    <w:rsid w:val="001628CB"/>
    <w:rsid w:val="00162C13"/>
    <w:rsid w:val="00163617"/>
    <w:rsid w:val="001637F8"/>
    <w:rsid w:val="00163B65"/>
    <w:rsid w:val="00163B7A"/>
    <w:rsid w:val="001640D9"/>
    <w:rsid w:val="0016416F"/>
    <w:rsid w:val="00164185"/>
    <w:rsid w:val="001646ED"/>
    <w:rsid w:val="0016472F"/>
    <w:rsid w:val="00164B11"/>
    <w:rsid w:val="00164D58"/>
    <w:rsid w:val="00164D8E"/>
    <w:rsid w:val="00164E3D"/>
    <w:rsid w:val="00164F6D"/>
    <w:rsid w:val="00165114"/>
    <w:rsid w:val="00165860"/>
    <w:rsid w:val="00165A19"/>
    <w:rsid w:val="00165EF1"/>
    <w:rsid w:val="001660A7"/>
    <w:rsid w:val="00166EB2"/>
    <w:rsid w:val="0016783B"/>
    <w:rsid w:val="00167B23"/>
    <w:rsid w:val="00167F14"/>
    <w:rsid w:val="00170264"/>
    <w:rsid w:val="001703B8"/>
    <w:rsid w:val="001703C4"/>
    <w:rsid w:val="00170EEF"/>
    <w:rsid w:val="0017102D"/>
    <w:rsid w:val="001711FA"/>
    <w:rsid w:val="001712C3"/>
    <w:rsid w:val="00171360"/>
    <w:rsid w:val="00171658"/>
    <w:rsid w:val="00171898"/>
    <w:rsid w:val="0017219B"/>
    <w:rsid w:val="0017337B"/>
    <w:rsid w:val="001734BB"/>
    <w:rsid w:val="00173DB7"/>
    <w:rsid w:val="001741DE"/>
    <w:rsid w:val="001746E6"/>
    <w:rsid w:val="00174CD2"/>
    <w:rsid w:val="00174D4E"/>
    <w:rsid w:val="00174EB6"/>
    <w:rsid w:val="0017572C"/>
    <w:rsid w:val="00175876"/>
    <w:rsid w:val="00176828"/>
    <w:rsid w:val="00176A43"/>
    <w:rsid w:val="00176E07"/>
    <w:rsid w:val="00177315"/>
    <w:rsid w:val="00177AE5"/>
    <w:rsid w:val="00177EB3"/>
    <w:rsid w:val="00180132"/>
    <w:rsid w:val="00180378"/>
    <w:rsid w:val="00180432"/>
    <w:rsid w:val="001804F8"/>
    <w:rsid w:val="00180709"/>
    <w:rsid w:val="00180A40"/>
    <w:rsid w:val="001810ED"/>
    <w:rsid w:val="001816B4"/>
    <w:rsid w:val="00181801"/>
    <w:rsid w:val="00181B12"/>
    <w:rsid w:val="001822AD"/>
    <w:rsid w:val="00182393"/>
    <w:rsid w:val="00182899"/>
    <w:rsid w:val="00182E79"/>
    <w:rsid w:val="00182E8F"/>
    <w:rsid w:val="00184117"/>
    <w:rsid w:val="001844CA"/>
    <w:rsid w:val="00184581"/>
    <w:rsid w:val="00184599"/>
    <w:rsid w:val="001846C2"/>
    <w:rsid w:val="001848EE"/>
    <w:rsid w:val="00184D3A"/>
    <w:rsid w:val="0018501E"/>
    <w:rsid w:val="0018532A"/>
    <w:rsid w:val="001856E5"/>
    <w:rsid w:val="00185A60"/>
    <w:rsid w:val="00185CDB"/>
    <w:rsid w:val="00186107"/>
    <w:rsid w:val="00186135"/>
    <w:rsid w:val="001863E2"/>
    <w:rsid w:val="001870CD"/>
    <w:rsid w:val="00187279"/>
    <w:rsid w:val="001872DC"/>
    <w:rsid w:val="00187699"/>
    <w:rsid w:val="00187755"/>
    <w:rsid w:val="00187B70"/>
    <w:rsid w:val="00190522"/>
    <w:rsid w:val="00190EBA"/>
    <w:rsid w:val="00191AA0"/>
    <w:rsid w:val="00191AFF"/>
    <w:rsid w:val="00191FB9"/>
    <w:rsid w:val="0019255C"/>
    <w:rsid w:val="001925CD"/>
    <w:rsid w:val="00192784"/>
    <w:rsid w:val="001928BB"/>
    <w:rsid w:val="00192D9E"/>
    <w:rsid w:val="00193221"/>
    <w:rsid w:val="00193337"/>
    <w:rsid w:val="00193DF3"/>
    <w:rsid w:val="00193F7A"/>
    <w:rsid w:val="00194004"/>
    <w:rsid w:val="00194812"/>
    <w:rsid w:val="00194C62"/>
    <w:rsid w:val="00195038"/>
    <w:rsid w:val="00195275"/>
    <w:rsid w:val="001952ED"/>
    <w:rsid w:val="001957EC"/>
    <w:rsid w:val="0019588A"/>
    <w:rsid w:val="00195A14"/>
    <w:rsid w:val="00195AF5"/>
    <w:rsid w:val="00195E2D"/>
    <w:rsid w:val="00196506"/>
    <w:rsid w:val="001965C8"/>
    <w:rsid w:val="00196688"/>
    <w:rsid w:val="0019671E"/>
    <w:rsid w:val="0019681C"/>
    <w:rsid w:val="00196D2C"/>
    <w:rsid w:val="00197227"/>
    <w:rsid w:val="001A015B"/>
    <w:rsid w:val="001A02A9"/>
    <w:rsid w:val="001A0591"/>
    <w:rsid w:val="001A0956"/>
    <w:rsid w:val="001A0A36"/>
    <w:rsid w:val="001A0C38"/>
    <w:rsid w:val="001A0CC0"/>
    <w:rsid w:val="001A18B6"/>
    <w:rsid w:val="001A1C0D"/>
    <w:rsid w:val="001A1EDD"/>
    <w:rsid w:val="001A1FEC"/>
    <w:rsid w:val="001A23E0"/>
    <w:rsid w:val="001A2608"/>
    <w:rsid w:val="001A26BD"/>
    <w:rsid w:val="001A27BF"/>
    <w:rsid w:val="001A28DA"/>
    <w:rsid w:val="001A2B2E"/>
    <w:rsid w:val="001A2E06"/>
    <w:rsid w:val="001A3074"/>
    <w:rsid w:val="001A315D"/>
    <w:rsid w:val="001A31DD"/>
    <w:rsid w:val="001A3243"/>
    <w:rsid w:val="001A3620"/>
    <w:rsid w:val="001A36CE"/>
    <w:rsid w:val="001A391C"/>
    <w:rsid w:val="001A39BA"/>
    <w:rsid w:val="001A3ABE"/>
    <w:rsid w:val="001A3F45"/>
    <w:rsid w:val="001A4016"/>
    <w:rsid w:val="001A434A"/>
    <w:rsid w:val="001A522D"/>
    <w:rsid w:val="001A52CB"/>
    <w:rsid w:val="001A55CA"/>
    <w:rsid w:val="001A56D3"/>
    <w:rsid w:val="001A5725"/>
    <w:rsid w:val="001A590D"/>
    <w:rsid w:val="001A5979"/>
    <w:rsid w:val="001A5EE5"/>
    <w:rsid w:val="001A5EE8"/>
    <w:rsid w:val="001A60F9"/>
    <w:rsid w:val="001A62C2"/>
    <w:rsid w:val="001A6B75"/>
    <w:rsid w:val="001A73A4"/>
    <w:rsid w:val="001A74B0"/>
    <w:rsid w:val="001A769C"/>
    <w:rsid w:val="001A785C"/>
    <w:rsid w:val="001A7B43"/>
    <w:rsid w:val="001A7E85"/>
    <w:rsid w:val="001B0234"/>
    <w:rsid w:val="001B0661"/>
    <w:rsid w:val="001B0C01"/>
    <w:rsid w:val="001B0CAE"/>
    <w:rsid w:val="001B0FED"/>
    <w:rsid w:val="001B1177"/>
    <w:rsid w:val="001B1313"/>
    <w:rsid w:val="001B140A"/>
    <w:rsid w:val="001B18FB"/>
    <w:rsid w:val="001B1F0A"/>
    <w:rsid w:val="001B1FF3"/>
    <w:rsid w:val="001B2371"/>
    <w:rsid w:val="001B2805"/>
    <w:rsid w:val="001B2B32"/>
    <w:rsid w:val="001B2D3A"/>
    <w:rsid w:val="001B2E40"/>
    <w:rsid w:val="001B33F6"/>
    <w:rsid w:val="001B3449"/>
    <w:rsid w:val="001B4177"/>
    <w:rsid w:val="001B4AA5"/>
    <w:rsid w:val="001B50A0"/>
    <w:rsid w:val="001B5182"/>
    <w:rsid w:val="001B55D8"/>
    <w:rsid w:val="001B55F4"/>
    <w:rsid w:val="001B5BF0"/>
    <w:rsid w:val="001B64FB"/>
    <w:rsid w:val="001B6534"/>
    <w:rsid w:val="001B6DF5"/>
    <w:rsid w:val="001B7047"/>
    <w:rsid w:val="001B7806"/>
    <w:rsid w:val="001B7AC7"/>
    <w:rsid w:val="001C0953"/>
    <w:rsid w:val="001C0BAF"/>
    <w:rsid w:val="001C1031"/>
    <w:rsid w:val="001C1589"/>
    <w:rsid w:val="001C15C7"/>
    <w:rsid w:val="001C179B"/>
    <w:rsid w:val="001C1D42"/>
    <w:rsid w:val="001C21DF"/>
    <w:rsid w:val="001C3865"/>
    <w:rsid w:val="001C3E30"/>
    <w:rsid w:val="001C4084"/>
    <w:rsid w:val="001C4987"/>
    <w:rsid w:val="001C5275"/>
    <w:rsid w:val="001C57E0"/>
    <w:rsid w:val="001C5A9D"/>
    <w:rsid w:val="001C5D66"/>
    <w:rsid w:val="001C61BB"/>
    <w:rsid w:val="001C65C5"/>
    <w:rsid w:val="001C6BC4"/>
    <w:rsid w:val="001C7090"/>
    <w:rsid w:val="001C7493"/>
    <w:rsid w:val="001C75EE"/>
    <w:rsid w:val="001D00DD"/>
    <w:rsid w:val="001D027E"/>
    <w:rsid w:val="001D079A"/>
    <w:rsid w:val="001D0EBC"/>
    <w:rsid w:val="001D0FA5"/>
    <w:rsid w:val="001D1005"/>
    <w:rsid w:val="001D1037"/>
    <w:rsid w:val="001D164C"/>
    <w:rsid w:val="001D17A8"/>
    <w:rsid w:val="001D1A12"/>
    <w:rsid w:val="001D20B0"/>
    <w:rsid w:val="001D220E"/>
    <w:rsid w:val="001D24AA"/>
    <w:rsid w:val="001D271F"/>
    <w:rsid w:val="001D27CD"/>
    <w:rsid w:val="001D2A28"/>
    <w:rsid w:val="001D2C11"/>
    <w:rsid w:val="001D2DC8"/>
    <w:rsid w:val="001D2E26"/>
    <w:rsid w:val="001D30DF"/>
    <w:rsid w:val="001D3141"/>
    <w:rsid w:val="001D32EE"/>
    <w:rsid w:val="001D3773"/>
    <w:rsid w:val="001D3ED3"/>
    <w:rsid w:val="001D3F1A"/>
    <w:rsid w:val="001D4144"/>
    <w:rsid w:val="001D465B"/>
    <w:rsid w:val="001D46EE"/>
    <w:rsid w:val="001D4C60"/>
    <w:rsid w:val="001D4DBF"/>
    <w:rsid w:val="001D4F5A"/>
    <w:rsid w:val="001D52F5"/>
    <w:rsid w:val="001D5747"/>
    <w:rsid w:val="001D5798"/>
    <w:rsid w:val="001D5A6A"/>
    <w:rsid w:val="001D5C59"/>
    <w:rsid w:val="001D6331"/>
    <w:rsid w:val="001D6513"/>
    <w:rsid w:val="001D68C4"/>
    <w:rsid w:val="001D6AA4"/>
    <w:rsid w:val="001D6DDE"/>
    <w:rsid w:val="001D6EF9"/>
    <w:rsid w:val="001D6F4A"/>
    <w:rsid w:val="001D6FAF"/>
    <w:rsid w:val="001D7313"/>
    <w:rsid w:val="001D7DA0"/>
    <w:rsid w:val="001E0321"/>
    <w:rsid w:val="001E06E0"/>
    <w:rsid w:val="001E0A05"/>
    <w:rsid w:val="001E0B85"/>
    <w:rsid w:val="001E0BA1"/>
    <w:rsid w:val="001E0E26"/>
    <w:rsid w:val="001E1069"/>
    <w:rsid w:val="001E117E"/>
    <w:rsid w:val="001E139B"/>
    <w:rsid w:val="001E13D0"/>
    <w:rsid w:val="001E1779"/>
    <w:rsid w:val="001E1D37"/>
    <w:rsid w:val="001E1EC6"/>
    <w:rsid w:val="001E1EF0"/>
    <w:rsid w:val="001E27CF"/>
    <w:rsid w:val="001E2AD8"/>
    <w:rsid w:val="001E2F6A"/>
    <w:rsid w:val="001E388C"/>
    <w:rsid w:val="001E445B"/>
    <w:rsid w:val="001E4AAA"/>
    <w:rsid w:val="001E4B10"/>
    <w:rsid w:val="001E4C4D"/>
    <w:rsid w:val="001E5120"/>
    <w:rsid w:val="001E51C2"/>
    <w:rsid w:val="001E5452"/>
    <w:rsid w:val="001E564E"/>
    <w:rsid w:val="001E56AA"/>
    <w:rsid w:val="001E58E2"/>
    <w:rsid w:val="001E6064"/>
    <w:rsid w:val="001E606F"/>
    <w:rsid w:val="001E6192"/>
    <w:rsid w:val="001E623A"/>
    <w:rsid w:val="001E692D"/>
    <w:rsid w:val="001E698A"/>
    <w:rsid w:val="001E72EC"/>
    <w:rsid w:val="001E73F4"/>
    <w:rsid w:val="001E74FF"/>
    <w:rsid w:val="001E7619"/>
    <w:rsid w:val="001E7720"/>
    <w:rsid w:val="001F0601"/>
    <w:rsid w:val="001F0A87"/>
    <w:rsid w:val="001F11F4"/>
    <w:rsid w:val="001F17F9"/>
    <w:rsid w:val="001F1BD9"/>
    <w:rsid w:val="001F1DD9"/>
    <w:rsid w:val="001F1F88"/>
    <w:rsid w:val="001F20D4"/>
    <w:rsid w:val="001F2A43"/>
    <w:rsid w:val="001F2EB0"/>
    <w:rsid w:val="001F35BE"/>
    <w:rsid w:val="001F35D1"/>
    <w:rsid w:val="001F389C"/>
    <w:rsid w:val="001F43E5"/>
    <w:rsid w:val="001F46E9"/>
    <w:rsid w:val="001F4831"/>
    <w:rsid w:val="001F4CDE"/>
    <w:rsid w:val="001F4E4F"/>
    <w:rsid w:val="001F5491"/>
    <w:rsid w:val="001F6070"/>
    <w:rsid w:val="001F63CD"/>
    <w:rsid w:val="001F64B9"/>
    <w:rsid w:val="001F674A"/>
    <w:rsid w:val="001F6C0C"/>
    <w:rsid w:val="001F6CC5"/>
    <w:rsid w:val="001F753F"/>
    <w:rsid w:val="001F763B"/>
    <w:rsid w:val="001F76E5"/>
    <w:rsid w:val="001F777F"/>
    <w:rsid w:val="0020059B"/>
    <w:rsid w:val="00200970"/>
    <w:rsid w:val="00200E44"/>
    <w:rsid w:val="00200E99"/>
    <w:rsid w:val="002011E3"/>
    <w:rsid w:val="00201320"/>
    <w:rsid w:val="002013F2"/>
    <w:rsid w:val="00201BAD"/>
    <w:rsid w:val="002020FB"/>
    <w:rsid w:val="0020233E"/>
    <w:rsid w:val="00202B29"/>
    <w:rsid w:val="002032EC"/>
    <w:rsid w:val="002037A0"/>
    <w:rsid w:val="00203B4A"/>
    <w:rsid w:val="00204189"/>
    <w:rsid w:val="002041CA"/>
    <w:rsid w:val="0020449E"/>
    <w:rsid w:val="00204781"/>
    <w:rsid w:val="00204A77"/>
    <w:rsid w:val="00204C30"/>
    <w:rsid w:val="00204F6E"/>
    <w:rsid w:val="00205307"/>
    <w:rsid w:val="0020541B"/>
    <w:rsid w:val="002056B0"/>
    <w:rsid w:val="00205DB5"/>
    <w:rsid w:val="0020676E"/>
    <w:rsid w:val="00206A0E"/>
    <w:rsid w:val="00206D1F"/>
    <w:rsid w:val="00206D5C"/>
    <w:rsid w:val="00207B91"/>
    <w:rsid w:val="00207F55"/>
    <w:rsid w:val="0021005B"/>
    <w:rsid w:val="00210116"/>
    <w:rsid w:val="002101EB"/>
    <w:rsid w:val="00210573"/>
    <w:rsid w:val="00210792"/>
    <w:rsid w:val="00210E72"/>
    <w:rsid w:val="002110DC"/>
    <w:rsid w:val="00211855"/>
    <w:rsid w:val="00211AAB"/>
    <w:rsid w:val="00211E8D"/>
    <w:rsid w:val="00211F7A"/>
    <w:rsid w:val="00212333"/>
    <w:rsid w:val="002126B0"/>
    <w:rsid w:val="0021279C"/>
    <w:rsid w:val="00212C0E"/>
    <w:rsid w:val="00212DDA"/>
    <w:rsid w:val="00212F5B"/>
    <w:rsid w:val="002132F2"/>
    <w:rsid w:val="0021412D"/>
    <w:rsid w:val="002146CE"/>
    <w:rsid w:val="002149BE"/>
    <w:rsid w:val="00215044"/>
    <w:rsid w:val="0021526A"/>
    <w:rsid w:val="00215322"/>
    <w:rsid w:val="00215447"/>
    <w:rsid w:val="00215517"/>
    <w:rsid w:val="0021624D"/>
    <w:rsid w:val="00216574"/>
    <w:rsid w:val="00216B85"/>
    <w:rsid w:val="00216BF0"/>
    <w:rsid w:val="00216C0E"/>
    <w:rsid w:val="00216C2F"/>
    <w:rsid w:val="00216C44"/>
    <w:rsid w:val="00216C48"/>
    <w:rsid w:val="00216C7E"/>
    <w:rsid w:val="00216FF9"/>
    <w:rsid w:val="002201D6"/>
    <w:rsid w:val="00220232"/>
    <w:rsid w:val="0022092E"/>
    <w:rsid w:val="002209B8"/>
    <w:rsid w:val="00220ABA"/>
    <w:rsid w:val="00220BE1"/>
    <w:rsid w:val="00222CAB"/>
    <w:rsid w:val="00222E40"/>
    <w:rsid w:val="002235E2"/>
    <w:rsid w:val="002237C6"/>
    <w:rsid w:val="002238B5"/>
    <w:rsid w:val="00223FC2"/>
    <w:rsid w:val="00223FE7"/>
    <w:rsid w:val="0022454D"/>
    <w:rsid w:val="00224A66"/>
    <w:rsid w:val="00224B3B"/>
    <w:rsid w:val="00224EE0"/>
    <w:rsid w:val="00224EE3"/>
    <w:rsid w:val="00225107"/>
    <w:rsid w:val="0022514A"/>
    <w:rsid w:val="002251DE"/>
    <w:rsid w:val="00225281"/>
    <w:rsid w:val="002255E5"/>
    <w:rsid w:val="00225CE6"/>
    <w:rsid w:val="002260B7"/>
    <w:rsid w:val="0022620B"/>
    <w:rsid w:val="002262F3"/>
    <w:rsid w:val="0022638D"/>
    <w:rsid w:val="002266CF"/>
    <w:rsid w:val="00226D19"/>
    <w:rsid w:val="00226E83"/>
    <w:rsid w:val="002278A6"/>
    <w:rsid w:val="00227DA6"/>
    <w:rsid w:val="00227DBF"/>
    <w:rsid w:val="00227F33"/>
    <w:rsid w:val="00230031"/>
    <w:rsid w:val="00230113"/>
    <w:rsid w:val="002302FE"/>
    <w:rsid w:val="0023060B"/>
    <w:rsid w:val="00230647"/>
    <w:rsid w:val="00230923"/>
    <w:rsid w:val="00230AF4"/>
    <w:rsid w:val="00230C91"/>
    <w:rsid w:val="00230E54"/>
    <w:rsid w:val="00231487"/>
    <w:rsid w:val="00231F4A"/>
    <w:rsid w:val="002326C4"/>
    <w:rsid w:val="002329C0"/>
    <w:rsid w:val="00232E23"/>
    <w:rsid w:val="00232EBE"/>
    <w:rsid w:val="00233008"/>
    <w:rsid w:val="002334E5"/>
    <w:rsid w:val="00233536"/>
    <w:rsid w:val="002339E5"/>
    <w:rsid w:val="0023408F"/>
    <w:rsid w:val="00234255"/>
    <w:rsid w:val="00234256"/>
    <w:rsid w:val="00234F41"/>
    <w:rsid w:val="00234F50"/>
    <w:rsid w:val="00234F5D"/>
    <w:rsid w:val="00235251"/>
    <w:rsid w:val="0023557E"/>
    <w:rsid w:val="002355D0"/>
    <w:rsid w:val="0023566E"/>
    <w:rsid w:val="00235711"/>
    <w:rsid w:val="00235819"/>
    <w:rsid w:val="00235B2D"/>
    <w:rsid w:val="00235B34"/>
    <w:rsid w:val="00235C99"/>
    <w:rsid w:val="00235D9E"/>
    <w:rsid w:val="0023636F"/>
    <w:rsid w:val="0023640A"/>
    <w:rsid w:val="002365DB"/>
    <w:rsid w:val="00236639"/>
    <w:rsid w:val="002367C4"/>
    <w:rsid w:val="00236A73"/>
    <w:rsid w:val="00237222"/>
    <w:rsid w:val="002373D5"/>
    <w:rsid w:val="00237482"/>
    <w:rsid w:val="0023758A"/>
    <w:rsid w:val="002379C9"/>
    <w:rsid w:val="00237C03"/>
    <w:rsid w:val="0024008D"/>
    <w:rsid w:val="002402B1"/>
    <w:rsid w:val="002408AE"/>
    <w:rsid w:val="00240EBC"/>
    <w:rsid w:val="00240F49"/>
    <w:rsid w:val="0024109C"/>
    <w:rsid w:val="00241481"/>
    <w:rsid w:val="0024151A"/>
    <w:rsid w:val="0024168B"/>
    <w:rsid w:val="00241EE7"/>
    <w:rsid w:val="00241F7B"/>
    <w:rsid w:val="002420C4"/>
    <w:rsid w:val="0024215E"/>
    <w:rsid w:val="002448D0"/>
    <w:rsid w:val="00245119"/>
    <w:rsid w:val="00245920"/>
    <w:rsid w:val="0024614D"/>
    <w:rsid w:val="002463A3"/>
    <w:rsid w:val="002466E0"/>
    <w:rsid w:val="00246A26"/>
    <w:rsid w:val="00246B4A"/>
    <w:rsid w:val="00246CF2"/>
    <w:rsid w:val="00246FF1"/>
    <w:rsid w:val="002474CC"/>
    <w:rsid w:val="00247825"/>
    <w:rsid w:val="002478E3"/>
    <w:rsid w:val="0024794F"/>
    <w:rsid w:val="00247F6D"/>
    <w:rsid w:val="00250558"/>
    <w:rsid w:val="0025055F"/>
    <w:rsid w:val="00250590"/>
    <w:rsid w:val="002507AD"/>
    <w:rsid w:val="002513FE"/>
    <w:rsid w:val="0025150B"/>
    <w:rsid w:val="00251802"/>
    <w:rsid w:val="00251AF4"/>
    <w:rsid w:val="00251E40"/>
    <w:rsid w:val="00251EB6"/>
    <w:rsid w:val="0025222D"/>
    <w:rsid w:val="00252A84"/>
    <w:rsid w:val="00252B33"/>
    <w:rsid w:val="0025324A"/>
    <w:rsid w:val="0025330A"/>
    <w:rsid w:val="00253A10"/>
    <w:rsid w:val="00253E21"/>
    <w:rsid w:val="0025446F"/>
    <w:rsid w:val="002544F7"/>
    <w:rsid w:val="0025460F"/>
    <w:rsid w:val="0025480F"/>
    <w:rsid w:val="00254A20"/>
    <w:rsid w:val="00254D6A"/>
    <w:rsid w:val="00254DAB"/>
    <w:rsid w:val="00254E5C"/>
    <w:rsid w:val="00255F4A"/>
    <w:rsid w:val="0025612B"/>
    <w:rsid w:val="00256C82"/>
    <w:rsid w:val="00256F7D"/>
    <w:rsid w:val="00256FFC"/>
    <w:rsid w:val="002571A0"/>
    <w:rsid w:val="002579F5"/>
    <w:rsid w:val="00257AC1"/>
    <w:rsid w:val="00257C68"/>
    <w:rsid w:val="002602E4"/>
    <w:rsid w:val="00260BAC"/>
    <w:rsid w:val="002628F4"/>
    <w:rsid w:val="00263B40"/>
    <w:rsid w:val="00263D92"/>
    <w:rsid w:val="00263F3E"/>
    <w:rsid w:val="002653A2"/>
    <w:rsid w:val="00265C44"/>
    <w:rsid w:val="00265DEF"/>
    <w:rsid w:val="00266439"/>
    <w:rsid w:val="00266521"/>
    <w:rsid w:val="0026686F"/>
    <w:rsid w:val="002668E0"/>
    <w:rsid w:val="00266980"/>
    <w:rsid w:val="00267875"/>
    <w:rsid w:val="00267DB7"/>
    <w:rsid w:val="00267E04"/>
    <w:rsid w:val="002704C9"/>
    <w:rsid w:val="002705A2"/>
    <w:rsid w:val="00270B6B"/>
    <w:rsid w:val="00270DBD"/>
    <w:rsid w:val="002717D1"/>
    <w:rsid w:val="002719C1"/>
    <w:rsid w:val="002720F0"/>
    <w:rsid w:val="002723B5"/>
    <w:rsid w:val="00273157"/>
    <w:rsid w:val="002734C9"/>
    <w:rsid w:val="00273730"/>
    <w:rsid w:val="00273886"/>
    <w:rsid w:val="002738BD"/>
    <w:rsid w:val="00273B80"/>
    <w:rsid w:val="00273FE6"/>
    <w:rsid w:val="00274235"/>
    <w:rsid w:val="002745D7"/>
    <w:rsid w:val="00274AFE"/>
    <w:rsid w:val="00275086"/>
    <w:rsid w:val="002750A1"/>
    <w:rsid w:val="002756FC"/>
    <w:rsid w:val="00275AA5"/>
    <w:rsid w:val="00275BF7"/>
    <w:rsid w:val="00275FF0"/>
    <w:rsid w:val="002760F7"/>
    <w:rsid w:val="00276293"/>
    <w:rsid w:val="00276428"/>
    <w:rsid w:val="0027689E"/>
    <w:rsid w:val="00276905"/>
    <w:rsid w:val="00276D3D"/>
    <w:rsid w:val="00276E0D"/>
    <w:rsid w:val="00277062"/>
    <w:rsid w:val="002777D0"/>
    <w:rsid w:val="0027787F"/>
    <w:rsid w:val="00277890"/>
    <w:rsid w:val="00277998"/>
    <w:rsid w:val="00277EBA"/>
    <w:rsid w:val="00280A81"/>
    <w:rsid w:val="00280AA0"/>
    <w:rsid w:val="002816C6"/>
    <w:rsid w:val="00281979"/>
    <w:rsid w:val="00281B1D"/>
    <w:rsid w:val="00281E4B"/>
    <w:rsid w:val="0028244D"/>
    <w:rsid w:val="00282848"/>
    <w:rsid w:val="002828B8"/>
    <w:rsid w:val="002829FB"/>
    <w:rsid w:val="00282B94"/>
    <w:rsid w:val="00282BBE"/>
    <w:rsid w:val="00282C22"/>
    <w:rsid w:val="00282C54"/>
    <w:rsid w:val="00282FC0"/>
    <w:rsid w:val="00282FF8"/>
    <w:rsid w:val="002838D4"/>
    <w:rsid w:val="00283910"/>
    <w:rsid w:val="00283B8D"/>
    <w:rsid w:val="00283D34"/>
    <w:rsid w:val="00283F0F"/>
    <w:rsid w:val="00283F17"/>
    <w:rsid w:val="002844D4"/>
    <w:rsid w:val="002849CD"/>
    <w:rsid w:val="00284EF2"/>
    <w:rsid w:val="002851DB"/>
    <w:rsid w:val="00285693"/>
    <w:rsid w:val="00285860"/>
    <w:rsid w:val="00285E3A"/>
    <w:rsid w:val="00286060"/>
    <w:rsid w:val="002861F6"/>
    <w:rsid w:val="002864E9"/>
    <w:rsid w:val="002868B1"/>
    <w:rsid w:val="0028691A"/>
    <w:rsid w:val="00286A7C"/>
    <w:rsid w:val="00286CE9"/>
    <w:rsid w:val="00286F86"/>
    <w:rsid w:val="00287430"/>
    <w:rsid w:val="002876B0"/>
    <w:rsid w:val="00287EC4"/>
    <w:rsid w:val="00287EC6"/>
    <w:rsid w:val="00287EC9"/>
    <w:rsid w:val="0029116E"/>
    <w:rsid w:val="002911AE"/>
    <w:rsid w:val="002912B7"/>
    <w:rsid w:val="0029251B"/>
    <w:rsid w:val="00292839"/>
    <w:rsid w:val="0029292A"/>
    <w:rsid w:val="0029293D"/>
    <w:rsid w:val="00292B32"/>
    <w:rsid w:val="00292C0A"/>
    <w:rsid w:val="00292D79"/>
    <w:rsid w:val="00292DD6"/>
    <w:rsid w:val="00292EE7"/>
    <w:rsid w:val="0029305C"/>
    <w:rsid w:val="00293861"/>
    <w:rsid w:val="002939E3"/>
    <w:rsid w:val="00293BE7"/>
    <w:rsid w:val="0029416A"/>
    <w:rsid w:val="002944F9"/>
    <w:rsid w:val="0029476B"/>
    <w:rsid w:val="00294917"/>
    <w:rsid w:val="00294CB4"/>
    <w:rsid w:val="002950AB"/>
    <w:rsid w:val="00295596"/>
    <w:rsid w:val="0029567F"/>
    <w:rsid w:val="00295700"/>
    <w:rsid w:val="002958D0"/>
    <w:rsid w:val="00296500"/>
    <w:rsid w:val="00296D1F"/>
    <w:rsid w:val="00297051"/>
    <w:rsid w:val="00297182"/>
    <w:rsid w:val="00297380"/>
    <w:rsid w:val="00297F22"/>
    <w:rsid w:val="00297FCB"/>
    <w:rsid w:val="002A01D9"/>
    <w:rsid w:val="002A0281"/>
    <w:rsid w:val="002A02F1"/>
    <w:rsid w:val="002A0962"/>
    <w:rsid w:val="002A0A1B"/>
    <w:rsid w:val="002A0BC2"/>
    <w:rsid w:val="002A0C82"/>
    <w:rsid w:val="002A1248"/>
    <w:rsid w:val="002A1A93"/>
    <w:rsid w:val="002A1B31"/>
    <w:rsid w:val="002A1CB4"/>
    <w:rsid w:val="002A29C9"/>
    <w:rsid w:val="002A3200"/>
    <w:rsid w:val="002A3448"/>
    <w:rsid w:val="002A3A50"/>
    <w:rsid w:val="002A4071"/>
    <w:rsid w:val="002A43F8"/>
    <w:rsid w:val="002A473D"/>
    <w:rsid w:val="002A493C"/>
    <w:rsid w:val="002A4D00"/>
    <w:rsid w:val="002A528B"/>
    <w:rsid w:val="002A58F7"/>
    <w:rsid w:val="002A62E7"/>
    <w:rsid w:val="002A6C3D"/>
    <w:rsid w:val="002A6D6D"/>
    <w:rsid w:val="002A6E23"/>
    <w:rsid w:val="002A7025"/>
    <w:rsid w:val="002A7065"/>
    <w:rsid w:val="002A7206"/>
    <w:rsid w:val="002A778E"/>
    <w:rsid w:val="002A7C19"/>
    <w:rsid w:val="002A7FB9"/>
    <w:rsid w:val="002B03B3"/>
    <w:rsid w:val="002B04D8"/>
    <w:rsid w:val="002B0577"/>
    <w:rsid w:val="002B05AA"/>
    <w:rsid w:val="002B0751"/>
    <w:rsid w:val="002B0D87"/>
    <w:rsid w:val="002B19D6"/>
    <w:rsid w:val="002B1F91"/>
    <w:rsid w:val="002B219E"/>
    <w:rsid w:val="002B2561"/>
    <w:rsid w:val="002B2960"/>
    <w:rsid w:val="002B29D0"/>
    <w:rsid w:val="002B3FAB"/>
    <w:rsid w:val="002B4546"/>
    <w:rsid w:val="002B45E8"/>
    <w:rsid w:val="002B45F0"/>
    <w:rsid w:val="002B4861"/>
    <w:rsid w:val="002B4903"/>
    <w:rsid w:val="002B49C4"/>
    <w:rsid w:val="002B4A42"/>
    <w:rsid w:val="002B5602"/>
    <w:rsid w:val="002B5856"/>
    <w:rsid w:val="002B5E96"/>
    <w:rsid w:val="002B62E5"/>
    <w:rsid w:val="002B683A"/>
    <w:rsid w:val="002B68DB"/>
    <w:rsid w:val="002B6AF8"/>
    <w:rsid w:val="002B6FE0"/>
    <w:rsid w:val="002B70A1"/>
    <w:rsid w:val="002B71B8"/>
    <w:rsid w:val="002B7650"/>
    <w:rsid w:val="002B7C13"/>
    <w:rsid w:val="002B7C28"/>
    <w:rsid w:val="002B7C57"/>
    <w:rsid w:val="002B7FD7"/>
    <w:rsid w:val="002C0AC6"/>
    <w:rsid w:val="002C0C9B"/>
    <w:rsid w:val="002C0F5B"/>
    <w:rsid w:val="002C10BC"/>
    <w:rsid w:val="002C11AD"/>
    <w:rsid w:val="002C1350"/>
    <w:rsid w:val="002C135C"/>
    <w:rsid w:val="002C1AC0"/>
    <w:rsid w:val="002C1AC8"/>
    <w:rsid w:val="002C258A"/>
    <w:rsid w:val="002C267B"/>
    <w:rsid w:val="002C28F9"/>
    <w:rsid w:val="002C2EB6"/>
    <w:rsid w:val="002C38EC"/>
    <w:rsid w:val="002C3976"/>
    <w:rsid w:val="002C3BB0"/>
    <w:rsid w:val="002C471D"/>
    <w:rsid w:val="002C5172"/>
    <w:rsid w:val="002C5467"/>
    <w:rsid w:val="002C562D"/>
    <w:rsid w:val="002C5677"/>
    <w:rsid w:val="002C61B4"/>
    <w:rsid w:val="002C6267"/>
    <w:rsid w:val="002C7627"/>
    <w:rsid w:val="002C7850"/>
    <w:rsid w:val="002C7A36"/>
    <w:rsid w:val="002C7F47"/>
    <w:rsid w:val="002D03E3"/>
    <w:rsid w:val="002D0878"/>
    <w:rsid w:val="002D0A00"/>
    <w:rsid w:val="002D0CBA"/>
    <w:rsid w:val="002D158A"/>
    <w:rsid w:val="002D15DE"/>
    <w:rsid w:val="002D2056"/>
    <w:rsid w:val="002D23F5"/>
    <w:rsid w:val="002D2797"/>
    <w:rsid w:val="002D2799"/>
    <w:rsid w:val="002D28E4"/>
    <w:rsid w:val="002D2BB7"/>
    <w:rsid w:val="002D348A"/>
    <w:rsid w:val="002D3716"/>
    <w:rsid w:val="002D376A"/>
    <w:rsid w:val="002D3C09"/>
    <w:rsid w:val="002D3C2F"/>
    <w:rsid w:val="002D3EAE"/>
    <w:rsid w:val="002D3F50"/>
    <w:rsid w:val="002D4D12"/>
    <w:rsid w:val="002D4F25"/>
    <w:rsid w:val="002D5067"/>
    <w:rsid w:val="002D52B7"/>
    <w:rsid w:val="002D5DFB"/>
    <w:rsid w:val="002D6098"/>
    <w:rsid w:val="002D642B"/>
    <w:rsid w:val="002D6B24"/>
    <w:rsid w:val="002D6E99"/>
    <w:rsid w:val="002D6F62"/>
    <w:rsid w:val="002D746E"/>
    <w:rsid w:val="002D76B3"/>
    <w:rsid w:val="002D783E"/>
    <w:rsid w:val="002D7E42"/>
    <w:rsid w:val="002E0A61"/>
    <w:rsid w:val="002E0CAC"/>
    <w:rsid w:val="002E0CF8"/>
    <w:rsid w:val="002E0E17"/>
    <w:rsid w:val="002E0EEE"/>
    <w:rsid w:val="002E1009"/>
    <w:rsid w:val="002E1859"/>
    <w:rsid w:val="002E187A"/>
    <w:rsid w:val="002E1B41"/>
    <w:rsid w:val="002E1EAC"/>
    <w:rsid w:val="002E2517"/>
    <w:rsid w:val="002E26A4"/>
    <w:rsid w:val="002E2CDB"/>
    <w:rsid w:val="002E2FCE"/>
    <w:rsid w:val="002E32A4"/>
    <w:rsid w:val="002E369C"/>
    <w:rsid w:val="002E37BA"/>
    <w:rsid w:val="002E4248"/>
    <w:rsid w:val="002E48E8"/>
    <w:rsid w:val="002E4DDD"/>
    <w:rsid w:val="002E55CA"/>
    <w:rsid w:val="002E56CC"/>
    <w:rsid w:val="002E5B20"/>
    <w:rsid w:val="002E5EA0"/>
    <w:rsid w:val="002E60D0"/>
    <w:rsid w:val="002E6149"/>
    <w:rsid w:val="002E61BF"/>
    <w:rsid w:val="002E6571"/>
    <w:rsid w:val="002E6707"/>
    <w:rsid w:val="002E68B4"/>
    <w:rsid w:val="002E6D40"/>
    <w:rsid w:val="002E6D4B"/>
    <w:rsid w:val="002E6FBF"/>
    <w:rsid w:val="002E710A"/>
    <w:rsid w:val="002E71CB"/>
    <w:rsid w:val="002E7215"/>
    <w:rsid w:val="002E784E"/>
    <w:rsid w:val="002E7A2A"/>
    <w:rsid w:val="002E7EBA"/>
    <w:rsid w:val="002F0421"/>
    <w:rsid w:val="002F06AC"/>
    <w:rsid w:val="002F06F6"/>
    <w:rsid w:val="002F0B9B"/>
    <w:rsid w:val="002F0E3F"/>
    <w:rsid w:val="002F0EAE"/>
    <w:rsid w:val="002F1071"/>
    <w:rsid w:val="002F1073"/>
    <w:rsid w:val="002F13C9"/>
    <w:rsid w:val="002F1632"/>
    <w:rsid w:val="002F1CCF"/>
    <w:rsid w:val="002F1E97"/>
    <w:rsid w:val="002F22C0"/>
    <w:rsid w:val="002F28A0"/>
    <w:rsid w:val="002F2D30"/>
    <w:rsid w:val="002F31F3"/>
    <w:rsid w:val="002F322A"/>
    <w:rsid w:val="002F348E"/>
    <w:rsid w:val="002F3664"/>
    <w:rsid w:val="002F3A07"/>
    <w:rsid w:val="002F3A4C"/>
    <w:rsid w:val="002F4093"/>
    <w:rsid w:val="002F42F6"/>
    <w:rsid w:val="002F4CE3"/>
    <w:rsid w:val="002F4F0B"/>
    <w:rsid w:val="002F5527"/>
    <w:rsid w:val="002F5DB8"/>
    <w:rsid w:val="002F658A"/>
    <w:rsid w:val="002F6DC5"/>
    <w:rsid w:val="002F6EB0"/>
    <w:rsid w:val="002F72CB"/>
    <w:rsid w:val="002F74D2"/>
    <w:rsid w:val="002F7639"/>
    <w:rsid w:val="002F76E0"/>
    <w:rsid w:val="002F7951"/>
    <w:rsid w:val="002F7D88"/>
    <w:rsid w:val="0030007B"/>
    <w:rsid w:val="00300DDA"/>
    <w:rsid w:val="00301040"/>
    <w:rsid w:val="00301041"/>
    <w:rsid w:val="0030169A"/>
    <w:rsid w:val="00301D03"/>
    <w:rsid w:val="00301D21"/>
    <w:rsid w:val="00302AA5"/>
    <w:rsid w:val="00302ACF"/>
    <w:rsid w:val="00302BD2"/>
    <w:rsid w:val="00302CB8"/>
    <w:rsid w:val="00303AE9"/>
    <w:rsid w:val="00304B1D"/>
    <w:rsid w:val="00304FB3"/>
    <w:rsid w:val="0030501D"/>
    <w:rsid w:val="00305687"/>
    <w:rsid w:val="00305B6F"/>
    <w:rsid w:val="00305F21"/>
    <w:rsid w:val="00306A40"/>
    <w:rsid w:val="0030734A"/>
    <w:rsid w:val="0030737C"/>
    <w:rsid w:val="00307792"/>
    <w:rsid w:val="0031012D"/>
    <w:rsid w:val="00310758"/>
    <w:rsid w:val="003117E6"/>
    <w:rsid w:val="003120EB"/>
    <w:rsid w:val="003121B6"/>
    <w:rsid w:val="0031221C"/>
    <w:rsid w:val="0031294F"/>
    <w:rsid w:val="00312B02"/>
    <w:rsid w:val="003132AA"/>
    <w:rsid w:val="003132C8"/>
    <w:rsid w:val="00313811"/>
    <w:rsid w:val="003139B4"/>
    <w:rsid w:val="00313A19"/>
    <w:rsid w:val="00313E05"/>
    <w:rsid w:val="00314258"/>
    <w:rsid w:val="00314635"/>
    <w:rsid w:val="00314C5A"/>
    <w:rsid w:val="00315545"/>
    <w:rsid w:val="00315A1C"/>
    <w:rsid w:val="00315A3F"/>
    <w:rsid w:val="00315FDF"/>
    <w:rsid w:val="003162B6"/>
    <w:rsid w:val="003162F8"/>
    <w:rsid w:val="00316367"/>
    <w:rsid w:val="00316B37"/>
    <w:rsid w:val="003170C1"/>
    <w:rsid w:val="003177BE"/>
    <w:rsid w:val="0032023B"/>
    <w:rsid w:val="003206B5"/>
    <w:rsid w:val="0032073E"/>
    <w:rsid w:val="00320764"/>
    <w:rsid w:val="0032076A"/>
    <w:rsid w:val="00320923"/>
    <w:rsid w:val="00320B5B"/>
    <w:rsid w:val="00320C41"/>
    <w:rsid w:val="003210DE"/>
    <w:rsid w:val="0032123E"/>
    <w:rsid w:val="0032168A"/>
    <w:rsid w:val="003216FD"/>
    <w:rsid w:val="003217C5"/>
    <w:rsid w:val="00321D6F"/>
    <w:rsid w:val="00321E4D"/>
    <w:rsid w:val="003220DE"/>
    <w:rsid w:val="00322291"/>
    <w:rsid w:val="00322F67"/>
    <w:rsid w:val="00322F73"/>
    <w:rsid w:val="00323567"/>
    <w:rsid w:val="00323810"/>
    <w:rsid w:val="00323E3E"/>
    <w:rsid w:val="00324112"/>
    <w:rsid w:val="00324760"/>
    <w:rsid w:val="0032478C"/>
    <w:rsid w:val="00324A5B"/>
    <w:rsid w:val="00325866"/>
    <w:rsid w:val="00325EA8"/>
    <w:rsid w:val="00325FC9"/>
    <w:rsid w:val="00325FED"/>
    <w:rsid w:val="00326175"/>
    <w:rsid w:val="003269C1"/>
    <w:rsid w:val="003269D1"/>
    <w:rsid w:val="003274D7"/>
    <w:rsid w:val="00327A00"/>
    <w:rsid w:val="00327DF8"/>
    <w:rsid w:val="003300C2"/>
    <w:rsid w:val="003302B3"/>
    <w:rsid w:val="00330418"/>
    <w:rsid w:val="003304E2"/>
    <w:rsid w:val="00330782"/>
    <w:rsid w:val="003307BF"/>
    <w:rsid w:val="003307CF"/>
    <w:rsid w:val="00330845"/>
    <w:rsid w:val="00330BAD"/>
    <w:rsid w:val="0033102B"/>
    <w:rsid w:val="00331094"/>
    <w:rsid w:val="00331DBA"/>
    <w:rsid w:val="00331DFA"/>
    <w:rsid w:val="00332508"/>
    <w:rsid w:val="003325EE"/>
    <w:rsid w:val="00332605"/>
    <w:rsid w:val="00332675"/>
    <w:rsid w:val="003328B6"/>
    <w:rsid w:val="003329DB"/>
    <w:rsid w:val="00332CA3"/>
    <w:rsid w:val="00333458"/>
    <w:rsid w:val="003334FC"/>
    <w:rsid w:val="003335B8"/>
    <w:rsid w:val="00333ACB"/>
    <w:rsid w:val="00333AFE"/>
    <w:rsid w:val="00333DA2"/>
    <w:rsid w:val="00334593"/>
    <w:rsid w:val="00334A28"/>
    <w:rsid w:val="00334DFA"/>
    <w:rsid w:val="00335FFC"/>
    <w:rsid w:val="00336315"/>
    <w:rsid w:val="00336767"/>
    <w:rsid w:val="00336959"/>
    <w:rsid w:val="00336A4C"/>
    <w:rsid w:val="00336A98"/>
    <w:rsid w:val="00336BFF"/>
    <w:rsid w:val="00336E70"/>
    <w:rsid w:val="003371A6"/>
    <w:rsid w:val="00337287"/>
    <w:rsid w:val="003372E3"/>
    <w:rsid w:val="00337582"/>
    <w:rsid w:val="00337A4E"/>
    <w:rsid w:val="00340CC1"/>
    <w:rsid w:val="00340F09"/>
    <w:rsid w:val="00341380"/>
    <w:rsid w:val="00341EAE"/>
    <w:rsid w:val="00342D57"/>
    <w:rsid w:val="0034318B"/>
    <w:rsid w:val="00343333"/>
    <w:rsid w:val="003441CA"/>
    <w:rsid w:val="00344504"/>
    <w:rsid w:val="00344610"/>
    <w:rsid w:val="00344A27"/>
    <w:rsid w:val="00344EC0"/>
    <w:rsid w:val="0034528B"/>
    <w:rsid w:val="003456F6"/>
    <w:rsid w:val="003458A0"/>
    <w:rsid w:val="003458C2"/>
    <w:rsid w:val="003459CB"/>
    <w:rsid w:val="00345A4C"/>
    <w:rsid w:val="00345BA9"/>
    <w:rsid w:val="00345E0B"/>
    <w:rsid w:val="00345E50"/>
    <w:rsid w:val="00346177"/>
    <w:rsid w:val="0034637D"/>
    <w:rsid w:val="00346462"/>
    <w:rsid w:val="003465C1"/>
    <w:rsid w:val="003466F0"/>
    <w:rsid w:val="00346B22"/>
    <w:rsid w:val="00346CB7"/>
    <w:rsid w:val="00346D21"/>
    <w:rsid w:val="00346FD1"/>
    <w:rsid w:val="00347694"/>
    <w:rsid w:val="003478E3"/>
    <w:rsid w:val="00347928"/>
    <w:rsid w:val="00347AED"/>
    <w:rsid w:val="00347E22"/>
    <w:rsid w:val="0035061B"/>
    <w:rsid w:val="003507D5"/>
    <w:rsid w:val="003507D7"/>
    <w:rsid w:val="00350C51"/>
    <w:rsid w:val="003511A8"/>
    <w:rsid w:val="00351384"/>
    <w:rsid w:val="00351824"/>
    <w:rsid w:val="00351B1A"/>
    <w:rsid w:val="00351C89"/>
    <w:rsid w:val="00351CEA"/>
    <w:rsid w:val="00351D05"/>
    <w:rsid w:val="00351EA9"/>
    <w:rsid w:val="00351F85"/>
    <w:rsid w:val="003521FF"/>
    <w:rsid w:val="00353DAC"/>
    <w:rsid w:val="00353EA4"/>
    <w:rsid w:val="0035436D"/>
    <w:rsid w:val="00354380"/>
    <w:rsid w:val="00354AEB"/>
    <w:rsid w:val="00354FEE"/>
    <w:rsid w:val="0035500B"/>
    <w:rsid w:val="00355374"/>
    <w:rsid w:val="0035549F"/>
    <w:rsid w:val="003556AF"/>
    <w:rsid w:val="003556B9"/>
    <w:rsid w:val="00355D43"/>
    <w:rsid w:val="00356033"/>
    <w:rsid w:val="003564C0"/>
    <w:rsid w:val="00356AA0"/>
    <w:rsid w:val="00356CF3"/>
    <w:rsid w:val="00356E5D"/>
    <w:rsid w:val="003605CA"/>
    <w:rsid w:val="0036111F"/>
    <w:rsid w:val="00361421"/>
    <w:rsid w:val="00361453"/>
    <w:rsid w:val="0036166D"/>
    <w:rsid w:val="00361A59"/>
    <w:rsid w:val="00361C7E"/>
    <w:rsid w:val="00362006"/>
    <w:rsid w:val="0036246F"/>
    <w:rsid w:val="00362E7C"/>
    <w:rsid w:val="00363255"/>
    <w:rsid w:val="0036369F"/>
    <w:rsid w:val="00363E9D"/>
    <w:rsid w:val="00363FBA"/>
    <w:rsid w:val="0036498A"/>
    <w:rsid w:val="00364E37"/>
    <w:rsid w:val="00364E3B"/>
    <w:rsid w:val="0036520E"/>
    <w:rsid w:val="00365239"/>
    <w:rsid w:val="00365B01"/>
    <w:rsid w:val="00365D26"/>
    <w:rsid w:val="003660CE"/>
    <w:rsid w:val="00366137"/>
    <w:rsid w:val="00366382"/>
    <w:rsid w:val="003663B4"/>
    <w:rsid w:val="00366978"/>
    <w:rsid w:val="00366A3A"/>
    <w:rsid w:val="00366CDD"/>
    <w:rsid w:val="00367366"/>
    <w:rsid w:val="00367465"/>
    <w:rsid w:val="00367513"/>
    <w:rsid w:val="00367E42"/>
    <w:rsid w:val="00370602"/>
    <w:rsid w:val="003709E5"/>
    <w:rsid w:val="00371032"/>
    <w:rsid w:val="003710B9"/>
    <w:rsid w:val="003716C3"/>
    <w:rsid w:val="00371793"/>
    <w:rsid w:val="00371804"/>
    <w:rsid w:val="003718AD"/>
    <w:rsid w:val="00371AEE"/>
    <w:rsid w:val="00371E8A"/>
    <w:rsid w:val="003722F5"/>
    <w:rsid w:val="003726C2"/>
    <w:rsid w:val="00372AC0"/>
    <w:rsid w:val="00372BAF"/>
    <w:rsid w:val="00372E9D"/>
    <w:rsid w:val="003733E4"/>
    <w:rsid w:val="0037352E"/>
    <w:rsid w:val="00373533"/>
    <w:rsid w:val="00373902"/>
    <w:rsid w:val="00373B12"/>
    <w:rsid w:val="00373B24"/>
    <w:rsid w:val="00373C83"/>
    <w:rsid w:val="00374435"/>
    <w:rsid w:val="00374A68"/>
    <w:rsid w:val="00374B66"/>
    <w:rsid w:val="00375172"/>
    <w:rsid w:val="003755A2"/>
    <w:rsid w:val="00375617"/>
    <w:rsid w:val="0037577C"/>
    <w:rsid w:val="0037593D"/>
    <w:rsid w:val="00375E1B"/>
    <w:rsid w:val="00375F45"/>
    <w:rsid w:val="003760B9"/>
    <w:rsid w:val="003762AF"/>
    <w:rsid w:val="00376447"/>
    <w:rsid w:val="00376A0D"/>
    <w:rsid w:val="00376CF9"/>
    <w:rsid w:val="00376EDF"/>
    <w:rsid w:val="00376F4E"/>
    <w:rsid w:val="00377065"/>
    <w:rsid w:val="003776EF"/>
    <w:rsid w:val="003801D6"/>
    <w:rsid w:val="00380CB2"/>
    <w:rsid w:val="00380DAE"/>
    <w:rsid w:val="00381486"/>
    <w:rsid w:val="00381881"/>
    <w:rsid w:val="00382019"/>
    <w:rsid w:val="003822A5"/>
    <w:rsid w:val="00382786"/>
    <w:rsid w:val="0038280A"/>
    <w:rsid w:val="00382F63"/>
    <w:rsid w:val="00383001"/>
    <w:rsid w:val="003831B3"/>
    <w:rsid w:val="003837C5"/>
    <w:rsid w:val="00383CE0"/>
    <w:rsid w:val="00384389"/>
    <w:rsid w:val="003844A8"/>
    <w:rsid w:val="003846D0"/>
    <w:rsid w:val="00384975"/>
    <w:rsid w:val="00384F24"/>
    <w:rsid w:val="003852D6"/>
    <w:rsid w:val="0038546C"/>
    <w:rsid w:val="00385990"/>
    <w:rsid w:val="00385B4D"/>
    <w:rsid w:val="003862D2"/>
    <w:rsid w:val="00386657"/>
    <w:rsid w:val="003867A6"/>
    <w:rsid w:val="00386826"/>
    <w:rsid w:val="00386D89"/>
    <w:rsid w:val="00386E35"/>
    <w:rsid w:val="00387060"/>
    <w:rsid w:val="00387264"/>
    <w:rsid w:val="00387A12"/>
    <w:rsid w:val="00387B51"/>
    <w:rsid w:val="00387B85"/>
    <w:rsid w:val="00387BBB"/>
    <w:rsid w:val="00387EA9"/>
    <w:rsid w:val="00387FBF"/>
    <w:rsid w:val="00390256"/>
    <w:rsid w:val="00390360"/>
    <w:rsid w:val="003905F3"/>
    <w:rsid w:val="003906E9"/>
    <w:rsid w:val="00390DE9"/>
    <w:rsid w:val="00390F75"/>
    <w:rsid w:val="0039122D"/>
    <w:rsid w:val="00391517"/>
    <w:rsid w:val="003919D0"/>
    <w:rsid w:val="00391E7F"/>
    <w:rsid w:val="003923AA"/>
    <w:rsid w:val="003925B8"/>
    <w:rsid w:val="0039287F"/>
    <w:rsid w:val="00392B83"/>
    <w:rsid w:val="00393496"/>
    <w:rsid w:val="003935DA"/>
    <w:rsid w:val="0039375C"/>
    <w:rsid w:val="003938BC"/>
    <w:rsid w:val="00393D16"/>
    <w:rsid w:val="00393EE6"/>
    <w:rsid w:val="003940C8"/>
    <w:rsid w:val="003942FF"/>
    <w:rsid w:val="003944F6"/>
    <w:rsid w:val="003946F6"/>
    <w:rsid w:val="00394A2D"/>
    <w:rsid w:val="00394DC5"/>
    <w:rsid w:val="00394F73"/>
    <w:rsid w:val="0039522F"/>
    <w:rsid w:val="003957DE"/>
    <w:rsid w:val="00396239"/>
    <w:rsid w:val="0039645C"/>
    <w:rsid w:val="00396C63"/>
    <w:rsid w:val="0039725D"/>
    <w:rsid w:val="003972B5"/>
    <w:rsid w:val="003974EF"/>
    <w:rsid w:val="003975FA"/>
    <w:rsid w:val="003977F7"/>
    <w:rsid w:val="00397938"/>
    <w:rsid w:val="003A03E3"/>
    <w:rsid w:val="003A0458"/>
    <w:rsid w:val="003A098B"/>
    <w:rsid w:val="003A0F98"/>
    <w:rsid w:val="003A121C"/>
    <w:rsid w:val="003A13F7"/>
    <w:rsid w:val="003A1772"/>
    <w:rsid w:val="003A1954"/>
    <w:rsid w:val="003A1B0F"/>
    <w:rsid w:val="003A1BA0"/>
    <w:rsid w:val="003A1E5D"/>
    <w:rsid w:val="003A1E86"/>
    <w:rsid w:val="003A1E9F"/>
    <w:rsid w:val="003A20F0"/>
    <w:rsid w:val="003A2252"/>
    <w:rsid w:val="003A2D9C"/>
    <w:rsid w:val="003A3027"/>
    <w:rsid w:val="003A3063"/>
    <w:rsid w:val="003A30DB"/>
    <w:rsid w:val="003A3229"/>
    <w:rsid w:val="003A32D6"/>
    <w:rsid w:val="003A333E"/>
    <w:rsid w:val="003A34E3"/>
    <w:rsid w:val="003A3939"/>
    <w:rsid w:val="003A3ABB"/>
    <w:rsid w:val="003A3B08"/>
    <w:rsid w:val="003A3F5A"/>
    <w:rsid w:val="003A44A6"/>
    <w:rsid w:val="003A4558"/>
    <w:rsid w:val="003A4748"/>
    <w:rsid w:val="003A478F"/>
    <w:rsid w:val="003A4F22"/>
    <w:rsid w:val="003A5499"/>
    <w:rsid w:val="003A58EC"/>
    <w:rsid w:val="003A5F88"/>
    <w:rsid w:val="003A5F93"/>
    <w:rsid w:val="003A60D7"/>
    <w:rsid w:val="003A6911"/>
    <w:rsid w:val="003A6995"/>
    <w:rsid w:val="003A6EDD"/>
    <w:rsid w:val="003A6F72"/>
    <w:rsid w:val="003A701A"/>
    <w:rsid w:val="003A7069"/>
    <w:rsid w:val="003A74C1"/>
    <w:rsid w:val="003A797F"/>
    <w:rsid w:val="003A7B3C"/>
    <w:rsid w:val="003B016C"/>
    <w:rsid w:val="003B023D"/>
    <w:rsid w:val="003B0351"/>
    <w:rsid w:val="003B0491"/>
    <w:rsid w:val="003B04E2"/>
    <w:rsid w:val="003B0815"/>
    <w:rsid w:val="003B0945"/>
    <w:rsid w:val="003B0D0D"/>
    <w:rsid w:val="003B10A0"/>
    <w:rsid w:val="003B120B"/>
    <w:rsid w:val="003B1672"/>
    <w:rsid w:val="003B1727"/>
    <w:rsid w:val="003B19A0"/>
    <w:rsid w:val="003B238E"/>
    <w:rsid w:val="003B23FE"/>
    <w:rsid w:val="003B29FA"/>
    <w:rsid w:val="003B2C1F"/>
    <w:rsid w:val="003B2EE4"/>
    <w:rsid w:val="003B3D3C"/>
    <w:rsid w:val="003B4515"/>
    <w:rsid w:val="003B49DE"/>
    <w:rsid w:val="003B49E7"/>
    <w:rsid w:val="003B4B9F"/>
    <w:rsid w:val="003B4C10"/>
    <w:rsid w:val="003B5815"/>
    <w:rsid w:val="003B599B"/>
    <w:rsid w:val="003B5FB4"/>
    <w:rsid w:val="003B5FEA"/>
    <w:rsid w:val="003B66B8"/>
    <w:rsid w:val="003B6928"/>
    <w:rsid w:val="003B6944"/>
    <w:rsid w:val="003B7243"/>
    <w:rsid w:val="003B7658"/>
    <w:rsid w:val="003B768F"/>
    <w:rsid w:val="003B78B1"/>
    <w:rsid w:val="003B7B1F"/>
    <w:rsid w:val="003B7E39"/>
    <w:rsid w:val="003C02F8"/>
    <w:rsid w:val="003C087C"/>
    <w:rsid w:val="003C1868"/>
    <w:rsid w:val="003C1BD4"/>
    <w:rsid w:val="003C3000"/>
    <w:rsid w:val="003C3147"/>
    <w:rsid w:val="003C316E"/>
    <w:rsid w:val="003C3B39"/>
    <w:rsid w:val="003C403F"/>
    <w:rsid w:val="003C4078"/>
    <w:rsid w:val="003C41BE"/>
    <w:rsid w:val="003C42CC"/>
    <w:rsid w:val="003C446B"/>
    <w:rsid w:val="003C4747"/>
    <w:rsid w:val="003C48F6"/>
    <w:rsid w:val="003C4D98"/>
    <w:rsid w:val="003C50D3"/>
    <w:rsid w:val="003C528F"/>
    <w:rsid w:val="003C5420"/>
    <w:rsid w:val="003C557D"/>
    <w:rsid w:val="003C56CC"/>
    <w:rsid w:val="003C5A03"/>
    <w:rsid w:val="003C5B4B"/>
    <w:rsid w:val="003C6390"/>
    <w:rsid w:val="003C6985"/>
    <w:rsid w:val="003C6EFA"/>
    <w:rsid w:val="003C7315"/>
    <w:rsid w:val="003D055B"/>
    <w:rsid w:val="003D08EA"/>
    <w:rsid w:val="003D0CE7"/>
    <w:rsid w:val="003D0E04"/>
    <w:rsid w:val="003D1086"/>
    <w:rsid w:val="003D178B"/>
    <w:rsid w:val="003D1882"/>
    <w:rsid w:val="003D18F0"/>
    <w:rsid w:val="003D1A3A"/>
    <w:rsid w:val="003D1D2C"/>
    <w:rsid w:val="003D2683"/>
    <w:rsid w:val="003D26AD"/>
    <w:rsid w:val="003D2C80"/>
    <w:rsid w:val="003D2CE5"/>
    <w:rsid w:val="003D2F1A"/>
    <w:rsid w:val="003D2F76"/>
    <w:rsid w:val="003D31F1"/>
    <w:rsid w:val="003D3294"/>
    <w:rsid w:val="003D4006"/>
    <w:rsid w:val="003D4162"/>
    <w:rsid w:val="003D43AB"/>
    <w:rsid w:val="003D44C2"/>
    <w:rsid w:val="003D45B6"/>
    <w:rsid w:val="003D45E8"/>
    <w:rsid w:val="003D4A04"/>
    <w:rsid w:val="003D4C52"/>
    <w:rsid w:val="003D4D0F"/>
    <w:rsid w:val="003D5184"/>
    <w:rsid w:val="003D5707"/>
    <w:rsid w:val="003D5969"/>
    <w:rsid w:val="003D5AB2"/>
    <w:rsid w:val="003D5B65"/>
    <w:rsid w:val="003D5BBC"/>
    <w:rsid w:val="003D5C0E"/>
    <w:rsid w:val="003D6333"/>
    <w:rsid w:val="003D6F60"/>
    <w:rsid w:val="003D709A"/>
    <w:rsid w:val="003D77ED"/>
    <w:rsid w:val="003E044D"/>
    <w:rsid w:val="003E0763"/>
    <w:rsid w:val="003E0768"/>
    <w:rsid w:val="003E0793"/>
    <w:rsid w:val="003E0809"/>
    <w:rsid w:val="003E0A4B"/>
    <w:rsid w:val="003E0B15"/>
    <w:rsid w:val="003E0E91"/>
    <w:rsid w:val="003E109B"/>
    <w:rsid w:val="003E1190"/>
    <w:rsid w:val="003E1327"/>
    <w:rsid w:val="003E21F3"/>
    <w:rsid w:val="003E2275"/>
    <w:rsid w:val="003E2844"/>
    <w:rsid w:val="003E2862"/>
    <w:rsid w:val="003E2CD5"/>
    <w:rsid w:val="003E2DF9"/>
    <w:rsid w:val="003E2EEB"/>
    <w:rsid w:val="003E32EB"/>
    <w:rsid w:val="003E35E9"/>
    <w:rsid w:val="003E393C"/>
    <w:rsid w:val="003E3946"/>
    <w:rsid w:val="003E3AB3"/>
    <w:rsid w:val="003E409B"/>
    <w:rsid w:val="003E4558"/>
    <w:rsid w:val="003E4661"/>
    <w:rsid w:val="003E46D8"/>
    <w:rsid w:val="003E47E9"/>
    <w:rsid w:val="003E4AC4"/>
    <w:rsid w:val="003E4B36"/>
    <w:rsid w:val="003E4F7D"/>
    <w:rsid w:val="003E510E"/>
    <w:rsid w:val="003E51AF"/>
    <w:rsid w:val="003E5319"/>
    <w:rsid w:val="003E53CC"/>
    <w:rsid w:val="003E542E"/>
    <w:rsid w:val="003E571E"/>
    <w:rsid w:val="003E5F4B"/>
    <w:rsid w:val="003E5FB8"/>
    <w:rsid w:val="003E6005"/>
    <w:rsid w:val="003E6206"/>
    <w:rsid w:val="003E641B"/>
    <w:rsid w:val="003E661D"/>
    <w:rsid w:val="003E66B5"/>
    <w:rsid w:val="003E66E9"/>
    <w:rsid w:val="003E6B3C"/>
    <w:rsid w:val="003E7365"/>
    <w:rsid w:val="003E75AC"/>
    <w:rsid w:val="003E7966"/>
    <w:rsid w:val="003E7A77"/>
    <w:rsid w:val="003E7F88"/>
    <w:rsid w:val="003F008E"/>
    <w:rsid w:val="003F04F3"/>
    <w:rsid w:val="003F06D6"/>
    <w:rsid w:val="003F0863"/>
    <w:rsid w:val="003F0CFC"/>
    <w:rsid w:val="003F0D6B"/>
    <w:rsid w:val="003F0F91"/>
    <w:rsid w:val="003F114D"/>
    <w:rsid w:val="003F1765"/>
    <w:rsid w:val="003F2567"/>
    <w:rsid w:val="003F2806"/>
    <w:rsid w:val="003F2C0A"/>
    <w:rsid w:val="003F2C86"/>
    <w:rsid w:val="003F3341"/>
    <w:rsid w:val="003F371B"/>
    <w:rsid w:val="003F388D"/>
    <w:rsid w:val="003F3DD4"/>
    <w:rsid w:val="003F4787"/>
    <w:rsid w:val="003F4E00"/>
    <w:rsid w:val="003F528C"/>
    <w:rsid w:val="003F54BD"/>
    <w:rsid w:val="003F5799"/>
    <w:rsid w:val="003F604E"/>
    <w:rsid w:val="003F6110"/>
    <w:rsid w:val="003F648D"/>
    <w:rsid w:val="003F6550"/>
    <w:rsid w:val="003F7143"/>
    <w:rsid w:val="003F7DEF"/>
    <w:rsid w:val="00400ECF"/>
    <w:rsid w:val="0040111E"/>
    <w:rsid w:val="00401657"/>
    <w:rsid w:val="00402577"/>
    <w:rsid w:val="004026ED"/>
    <w:rsid w:val="00402B96"/>
    <w:rsid w:val="00402C80"/>
    <w:rsid w:val="00402D02"/>
    <w:rsid w:val="004032E0"/>
    <w:rsid w:val="00403636"/>
    <w:rsid w:val="00403BC3"/>
    <w:rsid w:val="00403E89"/>
    <w:rsid w:val="00403EFF"/>
    <w:rsid w:val="00403F6E"/>
    <w:rsid w:val="00403FFE"/>
    <w:rsid w:val="004043A0"/>
    <w:rsid w:val="00404522"/>
    <w:rsid w:val="0040461F"/>
    <w:rsid w:val="0040468F"/>
    <w:rsid w:val="004048C0"/>
    <w:rsid w:val="00405377"/>
    <w:rsid w:val="0040579B"/>
    <w:rsid w:val="00405FB2"/>
    <w:rsid w:val="00406331"/>
    <w:rsid w:val="00406556"/>
    <w:rsid w:val="00406D71"/>
    <w:rsid w:val="00406DF7"/>
    <w:rsid w:val="00406EB0"/>
    <w:rsid w:val="00406F4E"/>
    <w:rsid w:val="00406F71"/>
    <w:rsid w:val="004074EB"/>
    <w:rsid w:val="00407BF4"/>
    <w:rsid w:val="00407FAF"/>
    <w:rsid w:val="0041014F"/>
    <w:rsid w:val="0041106B"/>
    <w:rsid w:val="00411654"/>
    <w:rsid w:val="00412116"/>
    <w:rsid w:val="00412371"/>
    <w:rsid w:val="004123F7"/>
    <w:rsid w:val="004126CB"/>
    <w:rsid w:val="00412776"/>
    <w:rsid w:val="00412829"/>
    <w:rsid w:val="00412E5B"/>
    <w:rsid w:val="0041312D"/>
    <w:rsid w:val="00413A48"/>
    <w:rsid w:val="00413A61"/>
    <w:rsid w:val="00414423"/>
    <w:rsid w:val="00414495"/>
    <w:rsid w:val="004151C4"/>
    <w:rsid w:val="004154BD"/>
    <w:rsid w:val="00415580"/>
    <w:rsid w:val="00415B21"/>
    <w:rsid w:val="0041622F"/>
    <w:rsid w:val="0041673A"/>
    <w:rsid w:val="00416961"/>
    <w:rsid w:val="00416C19"/>
    <w:rsid w:val="004172FA"/>
    <w:rsid w:val="00417A86"/>
    <w:rsid w:val="00417B5A"/>
    <w:rsid w:val="004209F9"/>
    <w:rsid w:val="00420A25"/>
    <w:rsid w:val="00420B62"/>
    <w:rsid w:val="00420D28"/>
    <w:rsid w:val="00420E73"/>
    <w:rsid w:val="00421015"/>
    <w:rsid w:val="004210C9"/>
    <w:rsid w:val="00421AAB"/>
    <w:rsid w:val="004221A4"/>
    <w:rsid w:val="0042224D"/>
    <w:rsid w:val="00422371"/>
    <w:rsid w:val="004223CE"/>
    <w:rsid w:val="00422DF5"/>
    <w:rsid w:val="004231F8"/>
    <w:rsid w:val="00423447"/>
    <w:rsid w:val="00423A73"/>
    <w:rsid w:val="004240DB"/>
    <w:rsid w:val="00424704"/>
    <w:rsid w:val="00424727"/>
    <w:rsid w:val="004247B7"/>
    <w:rsid w:val="00424B2B"/>
    <w:rsid w:val="00424EBD"/>
    <w:rsid w:val="00424F9E"/>
    <w:rsid w:val="00424FB1"/>
    <w:rsid w:val="00424FCE"/>
    <w:rsid w:val="004254E7"/>
    <w:rsid w:val="00425AA1"/>
    <w:rsid w:val="00426680"/>
    <w:rsid w:val="00426CC3"/>
    <w:rsid w:val="00426D3A"/>
    <w:rsid w:val="00427D2E"/>
    <w:rsid w:val="00427D4C"/>
    <w:rsid w:val="00427FD8"/>
    <w:rsid w:val="00427FF1"/>
    <w:rsid w:val="00430742"/>
    <w:rsid w:val="004307EF"/>
    <w:rsid w:val="00430862"/>
    <w:rsid w:val="00431196"/>
    <w:rsid w:val="0043163F"/>
    <w:rsid w:val="00431D75"/>
    <w:rsid w:val="00432575"/>
    <w:rsid w:val="004327BC"/>
    <w:rsid w:val="00432FE4"/>
    <w:rsid w:val="004334C1"/>
    <w:rsid w:val="00433803"/>
    <w:rsid w:val="00433992"/>
    <w:rsid w:val="004339BC"/>
    <w:rsid w:val="004339C5"/>
    <w:rsid w:val="00433A1A"/>
    <w:rsid w:val="004349F5"/>
    <w:rsid w:val="00434BB4"/>
    <w:rsid w:val="004356F3"/>
    <w:rsid w:val="00435955"/>
    <w:rsid w:val="00435BF3"/>
    <w:rsid w:val="004361EA"/>
    <w:rsid w:val="00436320"/>
    <w:rsid w:val="0043655E"/>
    <w:rsid w:val="004402E1"/>
    <w:rsid w:val="00440CCF"/>
    <w:rsid w:val="00440F57"/>
    <w:rsid w:val="00440F86"/>
    <w:rsid w:val="00441094"/>
    <w:rsid w:val="00441263"/>
    <w:rsid w:val="00441264"/>
    <w:rsid w:val="00441A28"/>
    <w:rsid w:val="004427FD"/>
    <w:rsid w:val="00442B7D"/>
    <w:rsid w:val="00442FCE"/>
    <w:rsid w:val="0044444F"/>
    <w:rsid w:val="00444810"/>
    <w:rsid w:val="00444D15"/>
    <w:rsid w:val="00445653"/>
    <w:rsid w:val="00445925"/>
    <w:rsid w:val="004459CE"/>
    <w:rsid w:val="00445B9B"/>
    <w:rsid w:val="00445C8C"/>
    <w:rsid w:val="00446058"/>
    <w:rsid w:val="00446417"/>
    <w:rsid w:val="0044651A"/>
    <w:rsid w:val="00446C4C"/>
    <w:rsid w:val="00446FC6"/>
    <w:rsid w:val="00447680"/>
    <w:rsid w:val="004477FB"/>
    <w:rsid w:val="00447B5D"/>
    <w:rsid w:val="00447BAF"/>
    <w:rsid w:val="00447D20"/>
    <w:rsid w:val="00450696"/>
    <w:rsid w:val="004507A0"/>
    <w:rsid w:val="004508CF"/>
    <w:rsid w:val="00450A5D"/>
    <w:rsid w:val="00450B39"/>
    <w:rsid w:val="00450D2D"/>
    <w:rsid w:val="00450F29"/>
    <w:rsid w:val="00451AFD"/>
    <w:rsid w:val="00451BB4"/>
    <w:rsid w:val="00451CE8"/>
    <w:rsid w:val="004522F3"/>
    <w:rsid w:val="0045292B"/>
    <w:rsid w:val="00452D76"/>
    <w:rsid w:val="00452FDE"/>
    <w:rsid w:val="0045317E"/>
    <w:rsid w:val="00453308"/>
    <w:rsid w:val="00453700"/>
    <w:rsid w:val="00453CD2"/>
    <w:rsid w:val="00454943"/>
    <w:rsid w:val="00454C64"/>
    <w:rsid w:val="00454D49"/>
    <w:rsid w:val="004550C4"/>
    <w:rsid w:val="004551A1"/>
    <w:rsid w:val="00455751"/>
    <w:rsid w:val="00455C1B"/>
    <w:rsid w:val="00455C34"/>
    <w:rsid w:val="00455D84"/>
    <w:rsid w:val="00455F1C"/>
    <w:rsid w:val="0045611B"/>
    <w:rsid w:val="0045681E"/>
    <w:rsid w:val="00456F4F"/>
    <w:rsid w:val="00457507"/>
    <w:rsid w:val="004575BE"/>
    <w:rsid w:val="0045775B"/>
    <w:rsid w:val="0045797B"/>
    <w:rsid w:val="00457CC9"/>
    <w:rsid w:val="004601B4"/>
    <w:rsid w:val="00460251"/>
    <w:rsid w:val="004602A0"/>
    <w:rsid w:val="00460596"/>
    <w:rsid w:val="00461038"/>
    <w:rsid w:val="004613F4"/>
    <w:rsid w:val="00461489"/>
    <w:rsid w:val="00461B24"/>
    <w:rsid w:val="00461E61"/>
    <w:rsid w:val="004626AA"/>
    <w:rsid w:val="00462743"/>
    <w:rsid w:val="0046282C"/>
    <w:rsid w:val="00462B4F"/>
    <w:rsid w:val="00462BA7"/>
    <w:rsid w:val="004630EB"/>
    <w:rsid w:val="0046317E"/>
    <w:rsid w:val="004632B3"/>
    <w:rsid w:val="004634DA"/>
    <w:rsid w:val="004638A0"/>
    <w:rsid w:val="00463CA4"/>
    <w:rsid w:val="00463FA8"/>
    <w:rsid w:val="004642DB"/>
    <w:rsid w:val="00464CCE"/>
    <w:rsid w:val="00464D68"/>
    <w:rsid w:val="00465070"/>
    <w:rsid w:val="004658D3"/>
    <w:rsid w:val="00465D5C"/>
    <w:rsid w:val="0046604C"/>
    <w:rsid w:val="004660F6"/>
    <w:rsid w:val="004662DE"/>
    <w:rsid w:val="004664F9"/>
    <w:rsid w:val="00466816"/>
    <w:rsid w:val="00466F39"/>
    <w:rsid w:val="004679F3"/>
    <w:rsid w:val="00467AB4"/>
    <w:rsid w:val="00470091"/>
    <w:rsid w:val="0047052F"/>
    <w:rsid w:val="004707A7"/>
    <w:rsid w:val="00470D8C"/>
    <w:rsid w:val="004710D1"/>
    <w:rsid w:val="00471DB2"/>
    <w:rsid w:val="0047220E"/>
    <w:rsid w:val="00472662"/>
    <w:rsid w:val="00472EE0"/>
    <w:rsid w:val="00473214"/>
    <w:rsid w:val="004732CB"/>
    <w:rsid w:val="00473703"/>
    <w:rsid w:val="00473ABB"/>
    <w:rsid w:val="00474977"/>
    <w:rsid w:val="0047500B"/>
    <w:rsid w:val="00475124"/>
    <w:rsid w:val="00475143"/>
    <w:rsid w:val="00475D86"/>
    <w:rsid w:val="00475E69"/>
    <w:rsid w:val="004763C2"/>
    <w:rsid w:val="004764A4"/>
    <w:rsid w:val="0047656A"/>
    <w:rsid w:val="00476622"/>
    <w:rsid w:val="00476B91"/>
    <w:rsid w:val="00476D84"/>
    <w:rsid w:val="00476DB2"/>
    <w:rsid w:val="00476E50"/>
    <w:rsid w:val="00477B97"/>
    <w:rsid w:val="00477BC7"/>
    <w:rsid w:val="00480672"/>
    <w:rsid w:val="00480944"/>
    <w:rsid w:val="004809B7"/>
    <w:rsid w:val="004819F4"/>
    <w:rsid w:val="00481BDF"/>
    <w:rsid w:val="00481CDB"/>
    <w:rsid w:val="0048206B"/>
    <w:rsid w:val="00482792"/>
    <w:rsid w:val="0048291C"/>
    <w:rsid w:val="00482C3F"/>
    <w:rsid w:val="00482C6F"/>
    <w:rsid w:val="004831A9"/>
    <w:rsid w:val="0048347A"/>
    <w:rsid w:val="0048373A"/>
    <w:rsid w:val="00483BC9"/>
    <w:rsid w:val="00483C03"/>
    <w:rsid w:val="00483C3A"/>
    <w:rsid w:val="00483CD6"/>
    <w:rsid w:val="00483E8E"/>
    <w:rsid w:val="00484065"/>
    <w:rsid w:val="0048444A"/>
    <w:rsid w:val="00484712"/>
    <w:rsid w:val="00484E46"/>
    <w:rsid w:val="0048526D"/>
    <w:rsid w:val="004859FA"/>
    <w:rsid w:val="0048669C"/>
    <w:rsid w:val="00486F45"/>
    <w:rsid w:val="00486F6E"/>
    <w:rsid w:val="00487608"/>
    <w:rsid w:val="00487993"/>
    <w:rsid w:val="00487EEC"/>
    <w:rsid w:val="0049023F"/>
    <w:rsid w:val="00490850"/>
    <w:rsid w:val="004913BC"/>
    <w:rsid w:val="004918AA"/>
    <w:rsid w:val="0049218A"/>
    <w:rsid w:val="00492196"/>
    <w:rsid w:val="0049262A"/>
    <w:rsid w:val="00492F8F"/>
    <w:rsid w:val="00492FED"/>
    <w:rsid w:val="00493690"/>
    <w:rsid w:val="00493A24"/>
    <w:rsid w:val="00493AAE"/>
    <w:rsid w:val="00493D51"/>
    <w:rsid w:val="00493DE9"/>
    <w:rsid w:val="004945A3"/>
    <w:rsid w:val="00494961"/>
    <w:rsid w:val="00494D56"/>
    <w:rsid w:val="00494F75"/>
    <w:rsid w:val="00495000"/>
    <w:rsid w:val="00495C29"/>
    <w:rsid w:val="00495C33"/>
    <w:rsid w:val="00495D3A"/>
    <w:rsid w:val="00495DFF"/>
    <w:rsid w:val="00495E71"/>
    <w:rsid w:val="004960C4"/>
    <w:rsid w:val="00496366"/>
    <w:rsid w:val="00496AD4"/>
    <w:rsid w:val="004979C3"/>
    <w:rsid w:val="00497DB2"/>
    <w:rsid w:val="004A0EE1"/>
    <w:rsid w:val="004A10AD"/>
    <w:rsid w:val="004A19F1"/>
    <w:rsid w:val="004A1ACA"/>
    <w:rsid w:val="004A2478"/>
    <w:rsid w:val="004A3087"/>
    <w:rsid w:val="004A34A6"/>
    <w:rsid w:val="004A3534"/>
    <w:rsid w:val="004A3E5D"/>
    <w:rsid w:val="004A42C7"/>
    <w:rsid w:val="004A468C"/>
    <w:rsid w:val="004A4833"/>
    <w:rsid w:val="004A4913"/>
    <w:rsid w:val="004A5655"/>
    <w:rsid w:val="004A5FF4"/>
    <w:rsid w:val="004A62A5"/>
    <w:rsid w:val="004A680E"/>
    <w:rsid w:val="004A7229"/>
    <w:rsid w:val="004A73DE"/>
    <w:rsid w:val="004A76D5"/>
    <w:rsid w:val="004A76ED"/>
    <w:rsid w:val="004A7984"/>
    <w:rsid w:val="004B0478"/>
    <w:rsid w:val="004B0718"/>
    <w:rsid w:val="004B0791"/>
    <w:rsid w:val="004B0A72"/>
    <w:rsid w:val="004B1056"/>
    <w:rsid w:val="004B12E0"/>
    <w:rsid w:val="004B16FA"/>
    <w:rsid w:val="004B1927"/>
    <w:rsid w:val="004B1BB4"/>
    <w:rsid w:val="004B22A3"/>
    <w:rsid w:val="004B2986"/>
    <w:rsid w:val="004B32B0"/>
    <w:rsid w:val="004B35A4"/>
    <w:rsid w:val="004B3652"/>
    <w:rsid w:val="004B3899"/>
    <w:rsid w:val="004B3B81"/>
    <w:rsid w:val="004B3D4F"/>
    <w:rsid w:val="004B4833"/>
    <w:rsid w:val="004B4B4D"/>
    <w:rsid w:val="004B4D3B"/>
    <w:rsid w:val="004B4F06"/>
    <w:rsid w:val="004B58C8"/>
    <w:rsid w:val="004B5CB8"/>
    <w:rsid w:val="004B5FA3"/>
    <w:rsid w:val="004B6382"/>
    <w:rsid w:val="004B719D"/>
    <w:rsid w:val="004B75C0"/>
    <w:rsid w:val="004B7653"/>
    <w:rsid w:val="004B77AE"/>
    <w:rsid w:val="004B7DF1"/>
    <w:rsid w:val="004C0610"/>
    <w:rsid w:val="004C0945"/>
    <w:rsid w:val="004C0B56"/>
    <w:rsid w:val="004C136D"/>
    <w:rsid w:val="004C14C2"/>
    <w:rsid w:val="004C15F0"/>
    <w:rsid w:val="004C1666"/>
    <w:rsid w:val="004C1C51"/>
    <w:rsid w:val="004C2517"/>
    <w:rsid w:val="004C26FD"/>
    <w:rsid w:val="004C2C63"/>
    <w:rsid w:val="004C2C73"/>
    <w:rsid w:val="004C2DE3"/>
    <w:rsid w:val="004C2E50"/>
    <w:rsid w:val="004C2E55"/>
    <w:rsid w:val="004C2EFD"/>
    <w:rsid w:val="004C3794"/>
    <w:rsid w:val="004C37CE"/>
    <w:rsid w:val="004C383C"/>
    <w:rsid w:val="004C3FD9"/>
    <w:rsid w:val="004C403D"/>
    <w:rsid w:val="004C4086"/>
    <w:rsid w:val="004C4466"/>
    <w:rsid w:val="004C53E3"/>
    <w:rsid w:val="004C5585"/>
    <w:rsid w:val="004C604D"/>
    <w:rsid w:val="004C64F2"/>
    <w:rsid w:val="004C6DC6"/>
    <w:rsid w:val="004C706C"/>
    <w:rsid w:val="004C76C7"/>
    <w:rsid w:val="004C7F15"/>
    <w:rsid w:val="004D00D5"/>
    <w:rsid w:val="004D09B0"/>
    <w:rsid w:val="004D0AA7"/>
    <w:rsid w:val="004D0D00"/>
    <w:rsid w:val="004D1000"/>
    <w:rsid w:val="004D100F"/>
    <w:rsid w:val="004D10CE"/>
    <w:rsid w:val="004D136F"/>
    <w:rsid w:val="004D2001"/>
    <w:rsid w:val="004D2255"/>
    <w:rsid w:val="004D2BDD"/>
    <w:rsid w:val="004D30E4"/>
    <w:rsid w:val="004D3EC7"/>
    <w:rsid w:val="004D4150"/>
    <w:rsid w:val="004D437F"/>
    <w:rsid w:val="004D44AA"/>
    <w:rsid w:val="004D4FEE"/>
    <w:rsid w:val="004D548F"/>
    <w:rsid w:val="004D54CE"/>
    <w:rsid w:val="004D556F"/>
    <w:rsid w:val="004D5653"/>
    <w:rsid w:val="004D5763"/>
    <w:rsid w:val="004D5898"/>
    <w:rsid w:val="004D5B4D"/>
    <w:rsid w:val="004D5BC2"/>
    <w:rsid w:val="004D5D8B"/>
    <w:rsid w:val="004D61B8"/>
    <w:rsid w:val="004D6234"/>
    <w:rsid w:val="004D62EB"/>
    <w:rsid w:val="004D6532"/>
    <w:rsid w:val="004D66E9"/>
    <w:rsid w:val="004D6E62"/>
    <w:rsid w:val="004D6F83"/>
    <w:rsid w:val="004D70A9"/>
    <w:rsid w:val="004D7A3D"/>
    <w:rsid w:val="004D7E04"/>
    <w:rsid w:val="004E0704"/>
    <w:rsid w:val="004E0C11"/>
    <w:rsid w:val="004E0D2F"/>
    <w:rsid w:val="004E0DB8"/>
    <w:rsid w:val="004E10DC"/>
    <w:rsid w:val="004E11CC"/>
    <w:rsid w:val="004E132B"/>
    <w:rsid w:val="004E14D9"/>
    <w:rsid w:val="004E1562"/>
    <w:rsid w:val="004E16EA"/>
    <w:rsid w:val="004E20C5"/>
    <w:rsid w:val="004E374C"/>
    <w:rsid w:val="004E383C"/>
    <w:rsid w:val="004E38A8"/>
    <w:rsid w:val="004E38B6"/>
    <w:rsid w:val="004E3BBD"/>
    <w:rsid w:val="004E3F1F"/>
    <w:rsid w:val="004E4000"/>
    <w:rsid w:val="004E42ED"/>
    <w:rsid w:val="004E43E2"/>
    <w:rsid w:val="004E534B"/>
    <w:rsid w:val="004E5814"/>
    <w:rsid w:val="004E5877"/>
    <w:rsid w:val="004E5B02"/>
    <w:rsid w:val="004E5BFB"/>
    <w:rsid w:val="004E6292"/>
    <w:rsid w:val="004E64D8"/>
    <w:rsid w:val="004E64F5"/>
    <w:rsid w:val="004E7027"/>
    <w:rsid w:val="004E7117"/>
    <w:rsid w:val="004E7F69"/>
    <w:rsid w:val="004F025D"/>
    <w:rsid w:val="004F0511"/>
    <w:rsid w:val="004F0812"/>
    <w:rsid w:val="004F0A1D"/>
    <w:rsid w:val="004F0D0B"/>
    <w:rsid w:val="004F11FD"/>
    <w:rsid w:val="004F15EC"/>
    <w:rsid w:val="004F16AA"/>
    <w:rsid w:val="004F1F9C"/>
    <w:rsid w:val="004F2D98"/>
    <w:rsid w:val="004F2E97"/>
    <w:rsid w:val="004F320D"/>
    <w:rsid w:val="004F33AA"/>
    <w:rsid w:val="004F3B21"/>
    <w:rsid w:val="004F3C91"/>
    <w:rsid w:val="004F3CD6"/>
    <w:rsid w:val="004F3E57"/>
    <w:rsid w:val="004F4361"/>
    <w:rsid w:val="004F47ED"/>
    <w:rsid w:val="004F4976"/>
    <w:rsid w:val="004F4B2A"/>
    <w:rsid w:val="004F4C64"/>
    <w:rsid w:val="004F4C6E"/>
    <w:rsid w:val="004F5EC3"/>
    <w:rsid w:val="004F5FEC"/>
    <w:rsid w:val="004F64BE"/>
    <w:rsid w:val="004F695C"/>
    <w:rsid w:val="004F6A1A"/>
    <w:rsid w:val="004F6A36"/>
    <w:rsid w:val="004F71F2"/>
    <w:rsid w:val="004F73BA"/>
    <w:rsid w:val="004F757A"/>
    <w:rsid w:val="004F7D79"/>
    <w:rsid w:val="004F7F8B"/>
    <w:rsid w:val="00500109"/>
    <w:rsid w:val="0050058E"/>
    <w:rsid w:val="0050091B"/>
    <w:rsid w:val="00500BBE"/>
    <w:rsid w:val="005011AC"/>
    <w:rsid w:val="0050131A"/>
    <w:rsid w:val="00501422"/>
    <w:rsid w:val="00501BA2"/>
    <w:rsid w:val="00501D6A"/>
    <w:rsid w:val="00502092"/>
    <w:rsid w:val="00502635"/>
    <w:rsid w:val="005028DE"/>
    <w:rsid w:val="005029BD"/>
    <w:rsid w:val="00502E97"/>
    <w:rsid w:val="00503395"/>
    <w:rsid w:val="005036E1"/>
    <w:rsid w:val="005038C0"/>
    <w:rsid w:val="00503A2D"/>
    <w:rsid w:val="00503F3B"/>
    <w:rsid w:val="005041D5"/>
    <w:rsid w:val="00504769"/>
    <w:rsid w:val="0050516E"/>
    <w:rsid w:val="00505763"/>
    <w:rsid w:val="0050588D"/>
    <w:rsid w:val="005058AE"/>
    <w:rsid w:val="00506267"/>
    <w:rsid w:val="005063DD"/>
    <w:rsid w:val="0050664F"/>
    <w:rsid w:val="005068CB"/>
    <w:rsid w:val="005069A2"/>
    <w:rsid w:val="00506A3D"/>
    <w:rsid w:val="00506F17"/>
    <w:rsid w:val="005070B1"/>
    <w:rsid w:val="005070B6"/>
    <w:rsid w:val="0050735C"/>
    <w:rsid w:val="005073FC"/>
    <w:rsid w:val="00507A0C"/>
    <w:rsid w:val="00507C6B"/>
    <w:rsid w:val="00510710"/>
    <w:rsid w:val="00510E59"/>
    <w:rsid w:val="00510F50"/>
    <w:rsid w:val="00512142"/>
    <w:rsid w:val="005122FB"/>
    <w:rsid w:val="005123C6"/>
    <w:rsid w:val="00512531"/>
    <w:rsid w:val="00512C99"/>
    <w:rsid w:val="00513036"/>
    <w:rsid w:val="00513165"/>
    <w:rsid w:val="00513243"/>
    <w:rsid w:val="00513549"/>
    <w:rsid w:val="005137D4"/>
    <w:rsid w:val="00513E02"/>
    <w:rsid w:val="00514093"/>
    <w:rsid w:val="00514198"/>
    <w:rsid w:val="00514271"/>
    <w:rsid w:val="00514C2F"/>
    <w:rsid w:val="005151A8"/>
    <w:rsid w:val="00515700"/>
    <w:rsid w:val="00515794"/>
    <w:rsid w:val="00515BFB"/>
    <w:rsid w:val="00515F51"/>
    <w:rsid w:val="005160A0"/>
    <w:rsid w:val="00516CAA"/>
    <w:rsid w:val="00516E61"/>
    <w:rsid w:val="005175F2"/>
    <w:rsid w:val="005178B9"/>
    <w:rsid w:val="00517F85"/>
    <w:rsid w:val="00520244"/>
    <w:rsid w:val="005209FF"/>
    <w:rsid w:val="00520D00"/>
    <w:rsid w:val="00520F37"/>
    <w:rsid w:val="005213FC"/>
    <w:rsid w:val="005215EB"/>
    <w:rsid w:val="00521668"/>
    <w:rsid w:val="005216E0"/>
    <w:rsid w:val="00521CB1"/>
    <w:rsid w:val="005225AD"/>
    <w:rsid w:val="005226A6"/>
    <w:rsid w:val="00522F37"/>
    <w:rsid w:val="00523144"/>
    <w:rsid w:val="00523475"/>
    <w:rsid w:val="00523C74"/>
    <w:rsid w:val="00523CFB"/>
    <w:rsid w:val="005249F7"/>
    <w:rsid w:val="0052582C"/>
    <w:rsid w:val="00525854"/>
    <w:rsid w:val="00525C4E"/>
    <w:rsid w:val="00525F42"/>
    <w:rsid w:val="0052696B"/>
    <w:rsid w:val="00526EF8"/>
    <w:rsid w:val="00527876"/>
    <w:rsid w:val="00527F1E"/>
    <w:rsid w:val="00530164"/>
    <w:rsid w:val="005301FC"/>
    <w:rsid w:val="00530BF2"/>
    <w:rsid w:val="00530F1C"/>
    <w:rsid w:val="00531106"/>
    <w:rsid w:val="00531784"/>
    <w:rsid w:val="005318F9"/>
    <w:rsid w:val="00531C10"/>
    <w:rsid w:val="005321B2"/>
    <w:rsid w:val="00532368"/>
    <w:rsid w:val="005325AC"/>
    <w:rsid w:val="0053271C"/>
    <w:rsid w:val="00532C96"/>
    <w:rsid w:val="00533325"/>
    <w:rsid w:val="00533A44"/>
    <w:rsid w:val="005345D4"/>
    <w:rsid w:val="0053488A"/>
    <w:rsid w:val="00534997"/>
    <w:rsid w:val="0053509A"/>
    <w:rsid w:val="00535238"/>
    <w:rsid w:val="00535371"/>
    <w:rsid w:val="0053544A"/>
    <w:rsid w:val="005357A8"/>
    <w:rsid w:val="00535BA9"/>
    <w:rsid w:val="00535CE0"/>
    <w:rsid w:val="0053675B"/>
    <w:rsid w:val="00536F07"/>
    <w:rsid w:val="005371D5"/>
    <w:rsid w:val="00537255"/>
    <w:rsid w:val="005377ED"/>
    <w:rsid w:val="00537A30"/>
    <w:rsid w:val="00540102"/>
    <w:rsid w:val="005405B6"/>
    <w:rsid w:val="005405CA"/>
    <w:rsid w:val="00540630"/>
    <w:rsid w:val="0054065C"/>
    <w:rsid w:val="00540DBC"/>
    <w:rsid w:val="00540FA1"/>
    <w:rsid w:val="005412A3"/>
    <w:rsid w:val="005412AB"/>
    <w:rsid w:val="0054130E"/>
    <w:rsid w:val="00541744"/>
    <w:rsid w:val="00541826"/>
    <w:rsid w:val="005423E6"/>
    <w:rsid w:val="0054248F"/>
    <w:rsid w:val="005424D5"/>
    <w:rsid w:val="00542CF5"/>
    <w:rsid w:val="00542F0C"/>
    <w:rsid w:val="0054307F"/>
    <w:rsid w:val="005431C4"/>
    <w:rsid w:val="005432CE"/>
    <w:rsid w:val="005432E1"/>
    <w:rsid w:val="005435E0"/>
    <w:rsid w:val="005439E0"/>
    <w:rsid w:val="00543C6E"/>
    <w:rsid w:val="00543EDF"/>
    <w:rsid w:val="00543F7B"/>
    <w:rsid w:val="00543FDD"/>
    <w:rsid w:val="00544166"/>
    <w:rsid w:val="0054465B"/>
    <w:rsid w:val="00544AA5"/>
    <w:rsid w:val="00544D12"/>
    <w:rsid w:val="00544D29"/>
    <w:rsid w:val="00545048"/>
    <w:rsid w:val="00545160"/>
    <w:rsid w:val="00545DFB"/>
    <w:rsid w:val="00546388"/>
    <w:rsid w:val="0054657E"/>
    <w:rsid w:val="0054697B"/>
    <w:rsid w:val="0054725B"/>
    <w:rsid w:val="005474AF"/>
    <w:rsid w:val="005476C0"/>
    <w:rsid w:val="0054782C"/>
    <w:rsid w:val="005479C0"/>
    <w:rsid w:val="00547CDA"/>
    <w:rsid w:val="00547CDE"/>
    <w:rsid w:val="00550004"/>
    <w:rsid w:val="00550B5B"/>
    <w:rsid w:val="00550D8D"/>
    <w:rsid w:val="0055180B"/>
    <w:rsid w:val="00551C2E"/>
    <w:rsid w:val="00551FB2"/>
    <w:rsid w:val="005521F4"/>
    <w:rsid w:val="005522BF"/>
    <w:rsid w:val="005522FB"/>
    <w:rsid w:val="00552341"/>
    <w:rsid w:val="00552535"/>
    <w:rsid w:val="005525AD"/>
    <w:rsid w:val="00552692"/>
    <w:rsid w:val="005531C0"/>
    <w:rsid w:val="0055392E"/>
    <w:rsid w:val="00553A1A"/>
    <w:rsid w:val="0055421A"/>
    <w:rsid w:val="00554745"/>
    <w:rsid w:val="005547D7"/>
    <w:rsid w:val="00554892"/>
    <w:rsid w:val="00554A5E"/>
    <w:rsid w:val="00554D2E"/>
    <w:rsid w:val="00554FDA"/>
    <w:rsid w:val="00555B8E"/>
    <w:rsid w:val="00555BC8"/>
    <w:rsid w:val="00555EB4"/>
    <w:rsid w:val="00555F95"/>
    <w:rsid w:val="0055643D"/>
    <w:rsid w:val="00556D08"/>
    <w:rsid w:val="00556DE6"/>
    <w:rsid w:val="00557AEE"/>
    <w:rsid w:val="00557B6E"/>
    <w:rsid w:val="005601EF"/>
    <w:rsid w:val="0056022E"/>
    <w:rsid w:val="005604BD"/>
    <w:rsid w:val="00560915"/>
    <w:rsid w:val="00560E43"/>
    <w:rsid w:val="00561550"/>
    <w:rsid w:val="0056174D"/>
    <w:rsid w:val="00561CCE"/>
    <w:rsid w:val="00561D13"/>
    <w:rsid w:val="005620EC"/>
    <w:rsid w:val="0056214B"/>
    <w:rsid w:val="00562238"/>
    <w:rsid w:val="005629C8"/>
    <w:rsid w:val="00562A34"/>
    <w:rsid w:val="00562AA0"/>
    <w:rsid w:val="00562B87"/>
    <w:rsid w:val="005630E7"/>
    <w:rsid w:val="00563160"/>
    <w:rsid w:val="00563515"/>
    <w:rsid w:val="00563561"/>
    <w:rsid w:val="005635B9"/>
    <w:rsid w:val="00563A4E"/>
    <w:rsid w:val="00564A79"/>
    <w:rsid w:val="00564C07"/>
    <w:rsid w:val="00564C51"/>
    <w:rsid w:val="00565256"/>
    <w:rsid w:val="005654AE"/>
    <w:rsid w:val="00565C1A"/>
    <w:rsid w:val="00565EEB"/>
    <w:rsid w:val="00565F97"/>
    <w:rsid w:val="005661CA"/>
    <w:rsid w:val="0056631E"/>
    <w:rsid w:val="00566384"/>
    <w:rsid w:val="00566A9A"/>
    <w:rsid w:val="00566FB9"/>
    <w:rsid w:val="0056712E"/>
    <w:rsid w:val="005673F7"/>
    <w:rsid w:val="005674F3"/>
    <w:rsid w:val="005676D1"/>
    <w:rsid w:val="00567AAD"/>
    <w:rsid w:val="00567CA0"/>
    <w:rsid w:val="00567DA7"/>
    <w:rsid w:val="00570087"/>
    <w:rsid w:val="005702A9"/>
    <w:rsid w:val="00570498"/>
    <w:rsid w:val="00570DE3"/>
    <w:rsid w:val="00571043"/>
    <w:rsid w:val="0057129F"/>
    <w:rsid w:val="00571460"/>
    <w:rsid w:val="0057150E"/>
    <w:rsid w:val="00571570"/>
    <w:rsid w:val="00571A42"/>
    <w:rsid w:val="00571E72"/>
    <w:rsid w:val="00571EFB"/>
    <w:rsid w:val="00572A15"/>
    <w:rsid w:val="00572C28"/>
    <w:rsid w:val="005734C9"/>
    <w:rsid w:val="0057370B"/>
    <w:rsid w:val="0057374B"/>
    <w:rsid w:val="0057388D"/>
    <w:rsid w:val="005738A4"/>
    <w:rsid w:val="00573A25"/>
    <w:rsid w:val="00573A77"/>
    <w:rsid w:val="00573CF0"/>
    <w:rsid w:val="00573E42"/>
    <w:rsid w:val="005742D0"/>
    <w:rsid w:val="0057474E"/>
    <w:rsid w:val="005748CA"/>
    <w:rsid w:val="00574C1F"/>
    <w:rsid w:val="00574D30"/>
    <w:rsid w:val="005752BB"/>
    <w:rsid w:val="00575400"/>
    <w:rsid w:val="00575440"/>
    <w:rsid w:val="00575516"/>
    <w:rsid w:val="005756C5"/>
    <w:rsid w:val="00575785"/>
    <w:rsid w:val="0057597B"/>
    <w:rsid w:val="005759E6"/>
    <w:rsid w:val="00575D86"/>
    <w:rsid w:val="00576181"/>
    <w:rsid w:val="00576450"/>
    <w:rsid w:val="0057655A"/>
    <w:rsid w:val="00576BD8"/>
    <w:rsid w:val="00576E22"/>
    <w:rsid w:val="005774DE"/>
    <w:rsid w:val="0057750D"/>
    <w:rsid w:val="00577D12"/>
    <w:rsid w:val="00577F24"/>
    <w:rsid w:val="00577F82"/>
    <w:rsid w:val="00580154"/>
    <w:rsid w:val="00580501"/>
    <w:rsid w:val="0058067D"/>
    <w:rsid w:val="00580837"/>
    <w:rsid w:val="0058086F"/>
    <w:rsid w:val="00580B48"/>
    <w:rsid w:val="00580CD6"/>
    <w:rsid w:val="00580D02"/>
    <w:rsid w:val="005812DA"/>
    <w:rsid w:val="00582202"/>
    <w:rsid w:val="005825BD"/>
    <w:rsid w:val="005826F5"/>
    <w:rsid w:val="00582916"/>
    <w:rsid w:val="00582CDB"/>
    <w:rsid w:val="00582D43"/>
    <w:rsid w:val="0058400C"/>
    <w:rsid w:val="005844F2"/>
    <w:rsid w:val="00584724"/>
    <w:rsid w:val="00584A8C"/>
    <w:rsid w:val="00584EA2"/>
    <w:rsid w:val="0058509D"/>
    <w:rsid w:val="005853A7"/>
    <w:rsid w:val="00585A1B"/>
    <w:rsid w:val="005865E2"/>
    <w:rsid w:val="005869ED"/>
    <w:rsid w:val="00587494"/>
    <w:rsid w:val="00587664"/>
    <w:rsid w:val="00587F37"/>
    <w:rsid w:val="00590630"/>
    <w:rsid w:val="00590C25"/>
    <w:rsid w:val="00590EA8"/>
    <w:rsid w:val="0059110C"/>
    <w:rsid w:val="005916A0"/>
    <w:rsid w:val="00591ABF"/>
    <w:rsid w:val="00591B48"/>
    <w:rsid w:val="00591BBC"/>
    <w:rsid w:val="00591C1B"/>
    <w:rsid w:val="0059243A"/>
    <w:rsid w:val="0059260C"/>
    <w:rsid w:val="00592BAD"/>
    <w:rsid w:val="00592BF2"/>
    <w:rsid w:val="00593084"/>
    <w:rsid w:val="005931CE"/>
    <w:rsid w:val="00593458"/>
    <w:rsid w:val="0059376A"/>
    <w:rsid w:val="005940A9"/>
    <w:rsid w:val="00594A03"/>
    <w:rsid w:val="00594BEB"/>
    <w:rsid w:val="005959E5"/>
    <w:rsid w:val="005960D5"/>
    <w:rsid w:val="005961B2"/>
    <w:rsid w:val="005961ED"/>
    <w:rsid w:val="0059637F"/>
    <w:rsid w:val="005964C1"/>
    <w:rsid w:val="00596F25"/>
    <w:rsid w:val="005973E8"/>
    <w:rsid w:val="00597734"/>
    <w:rsid w:val="005978DC"/>
    <w:rsid w:val="005979B4"/>
    <w:rsid w:val="00597BA5"/>
    <w:rsid w:val="00597F18"/>
    <w:rsid w:val="005A0503"/>
    <w:rsid w:val="005A08F4"/>
    <w:rsid w:val="005A10BF"/>
    <w:rsid w:val="005A113E"/>
    <w:rsid w:val="005A1822"/>
    <w:rsid w:val="005A1972"/>
    <w:rsid w:val="005A1A08"/>
    <w:rsid w:val="005A24C8"/>
    <w:rsid w:val="005A2A67"/>
    <w:rsid w:val="005A2ACC"/>
    <w:rsid w:val="005A2B74"/>
    <w:rsid w:val="005A2C12"/>
    <w:rsid w:val="005A2CA3"/>
    <w:rsid w:val="005A3144"/>
    <w:rsid w:val="005A35AA"/>
    <w:rsid w:val="005A36BB"/>
    <w:rsid w:val="005A3A65"/>
    <w:rsid w:val="005A3A74"/>
    <w:rsid w:val="005A3B8D"/>
    <w:rsid w:val="005A3BDA"/>
    <w:rsid w:val="005A42B9"/>
    <w:rsid w:val="005A47AE"/>
    <w:rsid w:val="005A4B6C"/>
    <w:rsid w:val="005A4F21"/>
    <w:rsid w:val="005A5126"/>
    <w:rsid w:val="005A597F"/>
    <w:rsid w:val="005A6410"/>
    <w:rsid w:val="005A6E43"/>
    <w:rsid w:val="005A6E83"/>
    <w:rsid w:val="005A7652"/>
    <w:rsid w:val="005A7715"/>
    <w:rsid w:val="005A7AE5"/>
    <w:rsid w:val="005A7C83"/>
    <w:rsid w:val="005A7CD1"/>
    <w:rsid w:val="005B06F0"/>
    <w:rsid w:val="005B0BB0"/>
    <w:rsid w:val="005B1042"/>
    <w:rsid w:val="005B1147"/>
    <w:rsid w:val="005B114C"/>
    <w:rsid w:val="005B1271"/>
    <w:rsid w:val="005B1306"/>
    <w:rsid w:val="005B1339"/>
    <w:rsid w:val="005B1A67"/>
    <w:rsid w:val="005B2374"/>
    <w:rsid w:val="005B2498"/>
    <w:rsid w:val="005B2897"/>
    <w:rsid w:val="005B2986"/>
    <w:rsid w:val="005B2E56"/>
    <w:rsid w:val="005B2E61"/>
    <w:rsid w:val="005B3163"/>
    <w:rsid w:val="005B3269"/>
    <w:rsid w:val="005B392D"/>
    <w:rsid w:val="005B3C98"/>
    <w:rsid w:val="005B48A5"/>
    <w:rsid w:val="005B493C"/>
    <w:rsid w:val="005B4CEA"/>
    <w:rsid w:val="005B4DDE"/>
    <w:rsid w:val="005B5240"/>
    <w:rsid w:val="005B58F7"/>
    <w:rsid w:val="005B591E"/>
    <w:rsid w:val="005B5EDC"/>
    <w:rsid w:val="005B6B66"/>
    <w:rsid w:val="005B6C67"/>
    <w:rsid w:val="005B6E2B"/>
    <w:rsid w:val="005B6E3B"/>
    <w:rsid w:val="005B724D"/>
    <w:rsid w:val="005B778D"/>
    <w:rsid w:val="005C0229"/>
    <w:rsid w:val="005C0512"/>
    <w:rsid w:val="005C075F"/>
    <w:rsid w:val="005C08AE"/>
    <w:rsid w:val="005C0FC3"/>
    <w:rsid w:val="005C1375"/>
    <w:rsid w:val="005C14CA"/>
    <w:rsid w:val="005C15D3"/>
    <w:rsid w:val="005C1E08"/>
    <w:rsid w:val="005C227D"/>
    <w:rsid w:val="005C2892"/>
    <w:rsid w:val="005C2A82"/>
    <w:rsid w:val="005C3784"/>
    <w:rsid w:val="005C38A1"/>
    <w:rsid w:val="005C390C"/>
    <w:rsid w:val="005C3969"/>
    <w:rsid w:val="005C3B19"/>
    <w:rsid w:val="005C3E8C"/>
    <w:rsid w:val="005C3EB9"/>
    <w:rsid w:val="005C4350"/>
    <w:rsid w:val="005C45FA"/>
    <w:rsid w:val="005C5207"/>
    <w:rsid w:val="005C53CF"/>
    <w:rsid w:val="005C58A6"/>
    <w:rsid w:val="005C5933"/>
    <w:rsid w:val="005C5BD5"/>
    <w:rsid w:val="005C5D36"/>
    <w:rsid w:val="005C5D8A"/>
    <w:rsid w:val="005C5FC9"/>
    <w:rsid w:val="005C5FFC"/>
    <w:rsid w:val="005C61FC"/>
    <w:rsid w:val="005C68C8"/>
    <w:rsid w:val="005C68D1"/>
    <w:rsid w:val="005C6AF0"/>
    <w:rsid w:val="005C6F5E"/>
    <w:rsid w:val="005C6FB1"/>
    <w:rsid w:val="005C7350"/>
    <w:rsid w:val="005C738E"/>
    <w:rsid w:val="005C7588"/>
    <w:rsid w:val="005C77F1"/>
    <w:rsid w:val="005C7EFB"/>
    <w:rsid w:val="005D0078"/>
    <w:rsid w:val="005D02E2"/>
    <w:rsid w:val="005D0679"/>
    <w:rsid w:val="005D08B7"/>
    <w:rsid w:val="005D0913"/>
    <w:rsid w:val="005D092C"/>
    <w:rsid w:val="005D0FB9"/>
    <w:rsid w:val="005D10BF"/>
    <w:rsid w:val="005D1855"/>
    <w:rsid w:val="005D1B6B"/>
    <w:rsid w:val="005D1BEB"/>
    <w:rsid w:val="005D1D75"/>
    <w:rsid w:val="005D200B"/>
    <w:rsid w:val="005D22D2"/>
    <w:rsid w:val="005D2342"/>
    <w:rsid w:val="005D23CF"/>
    <w:rsid w:val="005D2F29"/>
    <w:rsid w:val="005D3093"/>
    <w:rsid w:val="005D3462"/>
    <w:rsid w:val="005D443C"/>
    <w:rsid w:val="005D4653"/>
    <w:rsid w:val="005D6563"/>
    <w:rsid w:val="005D699D"/>
    <w:rsid w:val="005D6A62"/>
    <w:rsid w:val="005D6DAD"/>
    <w:rsid w:val="005D7413"/>
    <w:rsid w:val="005D763F"/>
    <w:rsid w:val="005D7953"/>
    <w:rsid w:val="005D7BCB"/>
    <w:rsid w:val="005D7D79"/>
    <w:rsid w:val="005E01BA"/>
    <w:rsid w:val="005E01BE"/>
    <w:rsid w:val="005E06F6"/>
    <w:rsid w:val="005E0847"/>
    <w:rsid w:val="005E0AE8"/>
    <w:rsid w:val="005E0EF7"/>
    <w:rsid w:val="005E143C"/>
    <w:rsid w:val="005E18E8"/>
    <w:rsid w:val="005E191C"/>
    <w:rsid w:val="005E30BB"/>
    <w:rsid w:val="005E3112"/>
    <w:rsid w:val="005E3DA8"/>
    <w:rsid w:val="005E420A"/>
    <w:rsid w:val="005E43FA"/>
    <w:rsid w:val="005E4A19"/>
    <w:rsid w:val="005E4C0C"/>
    <w:rsid w:val="005E4E81"/>
    <w:rsid w:val="005E55E9"/>
    <w:rsid w:val="005E5D00"/>
    <w:rsid w:val="005E5F28"/>
    <w:rsid w:val="005E6A15"/>
    <w:rsid w:val="005E6D5E"/>
    <w:rsid w:val="005E721B"/>
    <w:rsid w:val="005E747E"/>
    <w:rsid w:val="005E7551"/>
    <w:rsid w:val="005E7DB8"/>
    <w:rsid w:val="005E7E78"/>
    <w:rsid w:val="005E7EE7"/>
    <w:rsid w:val="005F0A42"/>
    <w:rsid w:val="005F10BD"/>
    <w:rsid w:val="005F116E"/>
    <w:rsid w:val="005F15D4"/>
    <w:rsid w:val="005F15E4"/>
    <w:rsid w:val="005F162F"/>
    <w:rsid w:val="005F1972"/>
    <w:rsid w:val="005F2094"/>
    <w:rsid w:val="005F23F6"/>
    <w:rsid w:val="005F2625"/>
    <w:rsid w:val="005F3023"/>
    <w:rsid w:val="005F37C8"/>
    <w:rsid w:val="005F38AA"/>
    <w:rsid w:val="005F3B26"/>
    <w:rsid w:val="005F403B"/>
    <w:rsid w:val="005F4249"/>
    <w:rsid w:val="005F4E5B"/>
    <w:rsid w:val="005F504D"/>
    <w:rsid w:val="005F5395"/>
    <w:rsid w:val="005F5C3F"/>
    <w:rsid w:val="005F5EC3"/>
    <w:rsid w:val="005F5F70"/>
    <w:rsid w:val="005F6459"/>
    <w:rsid w:val="005F665A"/>
    <w:rsid w:val="005F66D1"/>
    <w:rsid w:val="005F6D8D"/>
    <w:rsid w:val="005F78B9"/>
    <w:rsid w:val="005F78E8"/>
    <w:rsid w:val="005F7C08"/>
    <w:rsid w:val="005F7CD3"/>
    <w:rsid w:val="0060004F"/>
    <w:rsid w:val="006006B1"/>
    <w:rsid w:val="00600B02"/>
    <w:rsid w:val="00600CF3"/>
    <w:rsid w:val="00600E75"/>
    <w:rsid w:val="00600F71"/>
    <w:rsid w:val="00600FC7"/>
    <w:rsid w:val="00600FE7"/>
    <w:rsid w:val="00601B1E"/>
    <w:rsid w:val="00602132"/>
    <w:rsid w:val="00602768"/>
    <w:rsid w:val="00602781"/>
    <w:rsid w:val="00602805"/>
    <w:rsid w:val="00602D43"/>
    <w:rsid w:val="00602D75"/>
    <w:rsid w:val="00603332"/>
    <w:rsid w:val="00603468"/>
    <w:rsid w:val="006036B1"/>
    <w:rsid w:val="00603911"/>
    <w:rsid w:val="00603CBC"/>
    <w:rsid w:val="00603D01"/>
    <w:rsid w:val="00603D07"/>
    <w:rsid w:val="00603E64"/>
    <w:rsid w:val="006040CD"/>
    <w:rsid w:val="00604249"/>
    <w:rsid w:val="00604567"/>
    <w:rsid w:val="00604891"/>
    <w:rsid w:val="00604B28"/>
    <w:rsid w:val="0060585A"/>
    <w:rsid w:val="00605B8E"/>
    <w:rsid w:val="00605C04"/>
    <w:rsid w:val="00605D2F"/>
    <w:rsid w:val="00605FC7"/>
    <w:rsid w:val="00606686"/>
    <w:rsid w:val="006066E1"/>
    <w:rsid w:val="006066EC"/>
    <w:rsid w:val="006066ED"/>
    <w:rsid w:val="006071E6"/>
    <w:rsid w:val="00607546"/>
    <w:rsid w:val="00607762"/>
    <w:rsid w:val="00607F12"/>
    <w:rsid w:val="0061004A"/>
    <w:rsid w:val="00610309"/>
    <w:rsid w:val="00610335"/>
    <w:rsid w:val="00610742"/>
    <w:rsid w:val="0061089F"/>
    <w:rsid w:val="00610A5F"/>
    <w:rsid w:val="00610ADC"/>
    <w:rsid w:val="00610BE4"/>
    <w:rsid w:val="00611311"/>
    <w:rsid w:val="00611E17"/>
    <w:rsid w:val="00612AB3"/>
    <w:rsid w:val="00612D97"/>
    <w:rsid w:val="0061354F"/>
    <w:rsid w:val="006145C3"/>
    <w:rsid w:val="006146E3"/>
    <w:rsid w:val="00614B10"/>
    <w:rsid w:val="00614E0C"/>
    <w:rsid w:val="0061525B"/>
    <w:rsid w:val="0061556E"/>
    <w:rsid w:val="00615636"/>
    <w:rsid w:val="0061579C"/>
    <w:rsid w:val="00615B07"/>
    <w:rsid w:val="00615C5D"/>
    <w:rsid w:val="0061620C"/>
    <w:rsid w:val="00616B90"/>
    <w:rsid w:val="00616D8F"/>
    <w:rsid w:val="00616F35"/>
    <w:rsid w:val="0061728D"/>
    <w:rsid w:val="0061748E"/>
    <w:rsid w:val="006174B3"/>
    <w:rsid w:val="006205D1"/>
    <w:rsid w:val="006206B3"/>
    <w:rsid w:val="006208B6"/>
    <w:rsid w:val="0062113D"/>
    <w:rsid w:val="00621655"/>
    <w:rsid w:val="006217BE"/>
    <w:rsid w:val="006220FD"/>
    <w:rsid w:val="00622196"/>
    <w:rsid w:val="00622388"/>
    <w:rsid w:val="0062241B"/>
    <w:rsid w:val="00622C5D"/>
    <w:rsid w:val="006230C4"/>
    <w:rsid w:val="00623477"/>
    <w:rsid w:val="00623D2F"/>
    <w:rsid w:val="00623DF6"/>
    <w:rsid w:val="00624F6C"/>
    <w:rsid w:val="00625C0C"/>
    <w:rsid w:val="00625DDB"/>
    <w:rsid w:val="00625F72"/>
    <w:rsid w:val="00626109"/>
    <w:rsid w:val="00626215"/>
    <w:rsid w:val="006267A3"/>
    <w:rsid w:val="00627006"/>
    <w:rsid w:val="00627432"/>
    <w:rsid w:val="00627801"/>
    <w:rsid w:val="00627BA4"/>
    <w:rsid w:val="00627EBD"/>
    <w:rsid w:val="00630A14"/>
    <w:rsid w:val="00630A46"/>
    <w:rsid w:val="00630AFA"/>
    <w:rsid w:val="00630C44"/>
    <w:rsid w:val="006311AF"/>
    <w:rsid w:val="0063127D"/>
    <w:rsid w:val="006313C7"/>
    <w:rsid w:val="0063171C"/>
    <w:rsid w:val="00631C4D"/>
    <w:rsid w:val="006326DC"/>
    <w:rsid w:val="006326EF"/>
    <w:rsid w:val="00632C0B"/>
    <w:rsid w:val="00632FCF"/>
    <w:rsid w:val="00633277"/>
    <w:rsid w:val="006340E0"/>
    <w:rsid w:val="00634235"/>
    <w:rsid w:val="0063465E"/>
    <w:rsid w:val="00634719"/>
    <w:rsid w:val="00634870"/>
    <w:rsid w:val="006349B3"/>
    <w:rsid w:val="00634C69"/>
    <w:rsid w:val="006350CE"/>
    <w:rsid w:val="00635BDB"/>
    <w:rsid w:val="0063646E"/>
    <w:rsid w:val="0063719E"/>
    <w:rsid w:val="00637450"/>
    <w:rsid w:val="00637532"/>
    <w:rsid w:val="00640549"/>
    <w:rsid w:val="00640897"/>
    <w:rsid w:val="00640FC7"/>
    <w:rsid w:val="00641492"/>
    <w:rsid w:val="0064160F"/>
    <w:rsid w:val="00641679"/>
    <w:rsid w:val="00641905"/>
    <w:rsid w:val="00641B73"/>
    <w:rsid w:val="00641EB9"/>
    <w:rsid w:val="00642522"/>
    <w:rsid w:val="00642694"/>
    <w:rsid w:val="00642DB4"/>
    <w:rsid w:val="00642E5D"/>
    <w:rsid w:val="00643030"/>
    <w:rsid w:val="006434AF"/>
    <w:rsid w:val="00643571"/>
    <w:rsid w:val="006442CA"/>
    <w:rsid w:val="0064464F"/>
    <w:rsid w:val="00644D66"/>
    <w:rsid w:val="00644FE9"/>
    <w:rsid w:val="00645155"/>
    <w:rsid w:val="006452F4"/>
    <w:rsid w:val="006456C0"/>
    <w:rsid w:val="006462DF"/>
    <w:rsid w:val="0064645F"/>
    <w:rsid w:val="00646779"/>
    <w:rsid w:val="00646C04"/>
    <w:rsid w:val="00647453"/>
    <w:rsid w:val="00647583"/>
    <w:rsid w:val="006476C2"/>
    <w:rsid w:val="006479CE"/>
    <w:rsid w:val="00647C65"/>
    <w:rsid w:val="00650012"/>
    <w:rsid w:val="006503AF"/>
    <w:rsid w:val="0065080E"/>
    <w:rsid w:val="00650865"/>
    <w:rsid w:val="006509F7"/>
    <w:rsid w:val="00650A6F"/>
    <w:rsid w:val="00650FA0"/>
    <w:rsid w:val="00651144"/>
    <w:rsid w:val="00652019"/>
    <w:rsid w:val="00652157"/>
    <w:rsid w:val="0065247C"/>
    <w:rsid w:val="006526DD"/>
    <w:rsid w:val="00652855"/>
    <w:rsid w:val="00653077"/>
    <w:rsid w:val="006538C5"/>
    <w:rsid w:val="00653929"/>
    <w:rsid w:val="00653E1A"/>
    <w:rsid w:val="00653F70"/>
    <w:rsid w:val="00654176"/>
    <w:rsid w:val="00654259"/>
    <w:rsid w:val="00654335"/>
    <w:rsid w:val="00654364"/>
    <w:rsid w:val="00654BB4"/>
    <w:rsid w:val="00654D55"/>
    <w:rsid w:val="00654E23"/>
    <w:rsid w:val="00654F2B"/>
    <w:rsid w:val="00654FCB"/>
    <w:rsid w:val="006550AC"/>
    <w:rsid w:val="00655403"/>
    <w:rsid w:val="00655A32"/>
    <w:rsid w:val="0065633F"/>
    <w:rsid w:val="00656FF4"/>
    <w:rsid w:val="00657012"/>
    <w:rsid w:val="00657461"/>
    <w:rsid w:val="0065792E"/>
    <w:rsid w:val="00657C47"/>
    <w:rsid w:val="00657C4B"/>
    <w:rsid w:val="006601AF"/>
    <w:rsid w:val="0066070A"/>
    <w:rsid w:val="0066079B"/>
    <w:rsid w:val="00660B2B"/>
    <w:rsid w:val="00660BE6"/>
    <w:rsid w:val="006612B3"/>
    <w:rsid w:val="00661478"/>
    <w:rsid w:val="0066271D"/>
    <w:rsid w:val="00662BC1"/>
    <w:rsid w:val="006631F5"/>
    <w:rsid w:val="0066332B"/>
    <w:rsid w:val="00663577"/>
    <w:rsid w:val="00663762"/>
    <w:rsid w:val="006638C1"/>
    <w:rsid w:val="006639EE"/>
    <w:rsid w:val="00663A44"/>
    <w:rsid w:val="00663C6A"/>
    <w:rsid w:val="00663DBB"/>
    <w:rsid w:val="00663F04"/>
    <w:rsid w:val="0066403B"/>
    <w:rsid w:val="00664163"/>
    <w:rsid w:val="00664AD9"/>
    <w:rsid w:val="00664D59"/>
    <w:rsid w:val="006654DE"/>
    <w:rsid w:val="006659B7"/>
    <w:rsid w:val="00665B4B"/>
    <w:rsid w:val="00665ED5"/>
    <w:rsid w:val="00666714"/>
    <w:rsid w:val="00666BCA"/>
    <w:rsid w:val="00670088"/>
    <w:rsid w:val="0067043C"/>
    <w:rsid w:val="00670737"/>
    <w:rsid w:val="006707D6"/>
    <w:rsid w:val="00670D6D"/>
    <w:rsid w:val="00671060"/>
    <w:rsid w:val="006713AF"/>
    <w:rsid w:val="006714D9"/>
    <w:rsid w:val="0067160F"/>
    <w:rsid w:val="00672AB1"/>
    <w:rsid w:val="00672E1B"/>
    <w:rsid w:val="00672FF5"/>
    <w:rsid w:val="006730D3"/>
    <w:rsid w:val="0067325F"/>
    <w:rsid w:val="00673291"/>
    <w:rsid w:val="006732F4"/>
    <w:rsid w:val="0067332E"/>
    <w:rsid w:val="006736FD"/>
    <w:rsid w:val="00673745"/>
    <w:rsid w:val="00673770"/>
    <w:rsid w:val="0067391B"/>
    <w:rsid w:val="0067420A"/>
    <w:rsid w:val="00674690"/>
    <w:rsid w:val="00674859"/>
    <w:rsid w:val="006758EE"/>
    <w:rsid w:val="00675BEF"/>
    <w:rsid w:val="00676060"/>
    <w:rsid w:val="00676265"/>
    <w:rsid w:val="0067653D"/>
    <w:rsid w:val="00676DCE"/>
    <w:rsid w:val="00676E40"/>
    <w:rsid w:val="006770D1"/>
    <w:rsid w:val="00677275"/>
    <w:rsid w:val="00677AD5"/>
    <w:rsid w:val="00677B55"/>
    <w:rsid w:val="00677C47"/>
    <w:rsid w:val="00677C49"/>
    <w:rsid w:val="00677D3A"/>
    <w:rsid w:val="0068015C"/>
    <w:rsid w:val="0068069C"/>
    <w:rsid w:val="006809B7"/>
    <w:rsid w:val="00681244"/>
    <w:rsid w:val="00681365"/>
    <w:rsid w:val="006813B9"/>
    <w:rsid w:val="00681643"/>
    <w:rsid w:val="00682AB6"/>
    <w:rsid w:val="00683090"/>
    <w:rsid w:val="00683460"/>
    <w:rsid w:val="0068347F"/>
    <w:rsid w:val="006837DD"/>
    <w:rsid w:val="00683B42"/>
    <w:rsid w:val="006842F2"/>
    <w:rsid w:val="006844B2"/>
    <w:rsid w:val="006849AC"/>
    <w:rsid w:val="006853A6"/>
    <w:rsid w:val="006855CC"/>
    <w:rsid w:val="00685BAF"/>
    <w:rsid w:val="00685C79"/>
    <w:rsid w:val="006861B8"/>
    <w:rsid w:val="00686475"/>
    <w:rsid w:val="00686A84"/>
    <w:rsid w:val="00686B78"/>
    <w:rsid w:val="00686CB5"/>
    <w:rsid w:val="00687358"/>
    <w:rsid w:val="00687EE3"/>
    <w:rsid w:val="0069019D"/>
    <w:rsid w:val="0069044D"/>
    <w:rsid w:val="00690581"/>
    <w:rsid w:val="006906FB"/>
    <w:rsid w:val="00690A46"/>
    <w:rsid w:val="00690E9F"/>
    <w:rsid w:val="00691154"/>
    <w:rsid w:val="0069122A"/>
    <w:rsid w:val="006916A0"/>
    <w:rsid w:val="0069196C"/>
    <w:rsid w:val="00691C14"/>
    <w:rsid w:val="006923F2"/>
    <w:rsid w:val="00692630"/>
    <w:rsid w:val="00692A6F"/>
    <w:rsid w:val="00692B4B"/>
    <w:rsid w:val="006933FD"/>
    <w:rsid w:val="0069359D"/>
    <w:rsid w:val="0069363E"/>
    <w:rsid w:val="00693D95"/>
    <w:rsid w:val="00693F7C"/>
    <w:rsid w:val="0069405F"/>
    <w:rsid w:val="006942E3"/>
    <w:rsid w:val="0069452F"/>
    <w:rsid w:val="00694C76"/>
    <w:rsid w:val="00694DA4"/>
    <w:rsid w:val="00694F4E"/>
    <w:rsid w:val="0069517C"/>
    <w:rsid w:val="006952D8"/>
    <w:rsid w:val="0069591A"/>
    <w:rsid w:val="00695AA3"/>
    <w:rsid w:val="00695C76"/>
    <w:rsid w:val="00696082"/>
    <w:rsid w:val="006963F5"/>
    <w:rsid w:val="006964B6"/>
    <w:rsid w:val="00696A0B"/>
    <w:rsid w:val="00696DEB"/>
    <w:rsid w:val="006971CF"/>
    <w:rsid w:val="006974D3"/>
    <w:rsid w:val="00697586"/>
    <w:rsid w:val="0069777D"/>
    <w:rsid w:val="00697C5F"/>
    <w:rsid w:val="00697D98"/>
    <w:rsid w:val="00697E43"/>
    <w:rsid w:val="00697F51"/>
    <w:rsid w:val="006A02C4"/>
    <w:rsid w:val="006A0349"/>
    <w:rsid w:val="006A07D5"/>
    <w:rsid w:val="006A07DC"/>
    <w:rsid w:val="006A15F3"/>
    <w:rsid w:val="006A1604"/>
    <w:rsid w:val="006A26B2"/>
    <w:rsid w:val="006A2F46"/>
    <w:rsid w:val="006A3607"/>
    <w:rsid w:val="006A373B"/>
    <w:rsid w:val="006A3AA3"/>
    <w:rsid w:val="006A3F66"/>
    <w:rsid w:val="006A4339"/>
    <w:rsid w:val="006A4AA0"/>
    <w:rsid w:val="006A4EF9"/>
    <w:rsid w:val="006A50E1"/>
    <w:rsid w:val="006A54A8"/>
    <w:rsid w:val="006A55DA"/>
    <w:rsid w:val="006A5AC5"/>
    <w:rsid w:val="006A5E22"/>
    <w:rsid w:val="006A60C3"/>
    <w:rsid w:val="006A6590"/>
    <w:rsid w:val="006A6D03"/>
    <w:rsid w:val="006A708B"/>
    <w:rsid w:val="006A7715"/>
    <w:rsid w:val="006B01DA"/>
    <w:rsid w:val="006B0F01"/>
    <w:rsid w:val="006B1366"/>
    <w:rsid w:val="006B14A0"/>
    <w:rsid w:val="006B1A1F"/>
    <w:rsid w:val="006B1A24"/>
    <w:rsid w:val="006B1A71"/>
    <w:rsid w:val="006B1DE5"/>
    <w:rsid w:val="006B251E"/>
    <w:rsid w:val="006B2959"/>
    <w:rsid w:val="006B2A98"/>
    <w:rsid w:val="006B2AC9"/>
    <w:rsid w:val="006B3240"/>
    <w:rsid w:val="006B33EC"/>
    <w:rsid w:val="006B389A"/>
    <w:rsid w:val="006B391E"/>
    <w:rsid w:val="006B3CF3"/>
    <w:rsid w:val="006B3D14"/>
    <w:rsid w:val="006B3E98"/>
    <w:rsid w:val="006B4178"/>
    <w:rsid w:val="006B4330"/>
    <w:rsid w:val="006B44B1"/>
    <w:rsid w:val="006B4972"/>
    <w:rsid w:val="006B5220"/>
    <w:rsid w:val="006B5222"/>
    <w:rsid w:val="006B5DF3"/>
    <w:rsid w:val="006B5F39"/>
    <w:rsid w:val="006B5FB7"/>
    <w:rsid w:val="006B6722"/>
    <w:rsid w:val="006B69F6"/>
    <w:rsid w:val="006B6B37"/>
    <w:rsid w:val="006B6E9D"/>
    <w:rsid w:val="006B7032"/>
    <w:rsid w:val="006B7183"/>
    <w:rsid w:val="006B71B8"/>
    <w:rsid w:val="006B72D5"/>
    <w:rsid w:val="006B75BD"/>
    <w:rsid w:val="006B7E7E"/>
    <w:rsid w:val="006B7FD7"/>
    <w:rsid w:val="006B7FF7"/>
    <w:rsid w:val="006C0645"/>
    <w:rsid w:val="006C0FBA"/>
    <w:rsid w:val="006C10E1"/>
    <w:rsid w:val="006C1367"/>
    <w:rsid w:val="006C18D1"/>
    <w:rsid w:val="006C1DC0"/>
    <w:rsid w:val="006C2485"/>
    <w:rsid w:val="006C2769"/>
    <w:rsid w:val="006C32A8"/>
    <w:rsid w:val="006C3361"/>
    <w:rsid w:val="006C3C0D"/>
    <w:rsid w:val="006C454C"/>
    <w:rsid w:val="006C4719"/>
    <w:rsid w:val="006C4858"/>
    <w:rsid w:val="006C4E1D"/>
    <w:rsid w:val="006C4F92"/>
    <w:rsid w:val="006C5294"/>
    <w:rsid w:val="006C5371"/>
    <w:rsid w:val="006C545B"/>
    <w:rsid w:val="006C610F"/>
    <w:rsid w:val="006C6544"/>
    <w:rsid w:val="006C6811"/>
    <w:rsid w:val="006C6D3F"/>
    <w:rsid w:val="006C717D"/>
    <w:rsid w:val="006C732E"/>
    <w:rsid w:val="006C7769"/>
    <w:rsid w:val="006C7CA6"/>
    <w:rsid w:val="006C7DFE"/>
    <w:rsid w:val="006D04D5"/>
    <w:rsid w:val="006D052E"/>
    <w:rsid w:val="006D05A2"/>
    <w:rsid w:val="006D0628"/>
    <w:rsid w:val="006D0D2D"/>
    <w:rsid w:val="006D0ECB"/>
    <w:rsid w:val="006D118E"/>
    <w:rsid w:val="006D1FA3"/>
    <w:rsid w:val="006D2154"/>
    <w:rsid w:val="006D2247"/>
    <w:rsid w:val="006D2342"/>
    <w:rsid w:val="006D250E"/>
    <w:rsid w:val="006D25AF"/>
    <w:rsid w:val="006D27E7"/>
    <w:rsid w:val="006D2E66"/>
    <w:rsid w:val="006D3470"/>
    <w:rsid w:val="006D4A93"/>
    <w:rsid w:val="006D4B2B"/>
    <w:rsid w:val="006D4D16"/>
    <w:rsid w:val="006D4F2D"/>
    <w:rsid w:val="006D5842"/>
    <w:rsid w:val="006D5905"/>
    <w:rsid w:val="006D5B91"/>
    <w:rsid w:val="006D5DAB"/>
    <w:rsid w:val="006D5E24"/>
    <w:rsid w:val="006D5FBD"/>
    <w:rsid w:val="006D6336"/>
    <w:rsid w:val="006D63DC"/>
    <w:rsid w:val="006D66ED"/>
    <w:rsid w:val="006D6A83"/>
    <w:rsid w:val="006D6BDC"/>
    <w:rsid w:val="006D73C8"/>
    <w:rsid w:val="006D76EC"/>
    <w:rsid w:val="006D7BF8"/>
    <w:rsid w:val="006D7ED7"/>
    <w:rsid w:val="006E0025"/>
    <w:rsid w:val="006E03F6"/>
    <w:rsid w:val="006E0613"/>
    <w:rsid w:val="006E0905"/>
    <w:rsid w:val="006E0D7D"/>
    <w:rsid w:val="006E0FAF"/>
    <w:rsid w:val="006E162C"/>
    <w:rsid w:val="006E177B"/>
    <w:rsid w:val="006E1857"/>
    <w:rsid w:val="006E189E"/>
    <w:rsid w:val="006E18D6"/>
    <w:rsid w:val="006E22C1"/>
    <w:rsid w:val="006E2372"/>
    <w:rsid w:val="006E2713"/>
    <w:rsid w:val="006E299F"/>
    <w:rsid w:val="006E2ABE"/>
    <w:rsid w:val="006E2C0F"/>
    <w:rsid w:val="006E3160"/>
    <w:rsid w:val="006E3481"/>
    <w:rsid w:val="006E35A7"/>
    <w:rsid w:val="006E3893"/>
    <w:rsid w:val="006E38A8"/>
    <w:rsid w:val="006E3E4F"/>
    <w:rsid w:val="006E3F5D"/>
    <w:rsid w:val="006E409B"/>
    <w:rsid w:val="006E477A"/>
    <w:rsid w:val="006E49D5"/>
    <w:rsid w:val="006E50E7"/>
    <w:rsid w:val="006E5EED"/>
    <w:rsid w:val="006E618E"/>
    <w:rsid w:val="006E6E6F"/>
    <w:rsid w:val="006E73C9"/>
    <w:rsid w:val="006E7870"/>
    <w:rsid w:val="006F07A3"/>
    <w:rsid w:val="006F0DE7"/>
    <w:rsid w:val="006F0ED1"/>
    <w:rsid w:val="006F14E1"/>
    <w:rsid w:val="006F178B"/>
    <w:rsid w:val="006F2C06"/>
    <w:rsid w:val="006F3A32"/>
    <w:rsid w:val="006F3B63"/>
    <w:rsid w:val="006F4565"/>
    <w:rsid w:val="006F49CE"/>
    <w:rsid w:val="006F4A3F"/>
    <w:rsid w:val="006F4D5D"/>
    <w:rsid w:val="006F4E94"/>
    <w:rsid w:val="006F4FE1"/>
    <w:rsid w:val="006F5881"/>
    <w:rsid w:val="006F62BE"/>
    <w:rsid w:val="006F634F"/>
    <w:rsid w:val="006F658D"/>
    <w:rsid w:val="006F69B0"/>
    <w:rsid w:val="006F6AD4"/>
    <w:rsid w:val="006F6C43"/>
    <w:rsid w:val="006F6CC6"/>
    <w:rsid w:val="006F6D57"/>
    <w:rsid w:val="006F6DDC"/>
    <w:rsid w:val="006F6E49"/>
    <w:rsid w:val="006F75EB"/>
    <w:rsid w:val="006F76FA"/>
    <w:rsid w:val="006F77B0"/>
    <w:rsid w:val="006F7921"/>
    <w:rsid w:val="00700252"/>
    <w:rsid w:val="007004F2"/>
    <w:rsid w:val="00700759"/>
    <w:rsid w:val="00700C6F"/>
    <w:rsid w:val="007011DC"/>
    <w:rsid w:val="007019AD"/>
    <w:rsid w:val="00702B14"/>
    <w:rsid w:val="00702F26"/>
    <w:rsid w:val="0070343E"/>
    <w:rsid w:val="00703672"/>
    <w:rsid w:val="00703B19"/>
    <w:rsid w:val="00703D4A"/>
    <w:rsid w:val="00703E80"/>
    <w:rsid w:val="007041D0"/>
    <w:rsid w:val="007041F7"/>
    <w:rsid w:val="00704566"/>
    <w:rsid w:val="007048C9"/>
    <w:rsid w:val="00704E2D"/>
    <w:rsid w:val="0070533A"/>
    <w:rsid w:val="00705583"/>
    <w:rsid w:val="00705C9A"/>
    <w:rsid w:val="00705CB5"/>
    <w:rsid w:val="00705EAD"/>
    <w:rsid w:val="00706117"/>
    <w:rsid w:val="007064D2"/>
    <w:rsid w:val="00706AC8"/>
    <w:rsid w:val="00706EAB"/>
    <w:rsid w:val="00706F8B"/>
    <w:rsid w:val="00707045"/>
    <w:rsid w:val="0070707B"/>
    <w:rsid w:val="0070762C"/>
    <w:rsid w:val="00707B25"/>
    <w:rsid w:val="00707C74"/>
    <w:rsid w:val="00710C4D"/>
    <w:rsid w:val="0071125A"/>
    <w:rsid w:val="00711296"/>
    <w:rsid w:val="007116B4"/>
    <w:rsid w:val="0071216B"/>
    <w:rsid w:val="00712204"/>
    <w:rsid w:val="00712799"/>
    <w:rsid w:val="00712A25"/>
    <w:rsid w:val="00713274"/>
    <w:rsid w:val="007136A3"/>
    <w:rsid w:val="007136A9"/>
    <w:rsid w:val="00713B71"/>
    <w:rsid w:val="00713CD7"/>
    <w:rsid w:val="0071406C"/>
    <w:rsid w:val="007143CC"/>
    <w:rsid w:val="0071447B"/>
    <w:rsid w:val="0071488E"/>
    <w:rsid w:val="00714A68"/>
    <w:rsid w:val="00714E23"/>
    <w:rsid w:val="00714F96"/>
    <w:rsid w:val="007153EC"/>
    <w:rsid w:val="00715714"/>
    <w:rsid w:val="0071574B"/>
    <w:rsid w:val="00715804"/>
    <w:rsid w:val="00715C22"/>
    <w:rsid w:val="00715C65"/>
    <w:rsid w:val="00715D54"/>
    <w:rsid w:val="00715DAF"/>
    <w:rsid w:val="007160D3"/>
    <w:rsid w:val="007161D0"/>
    <w:rsid w:val="007163BE"/>
    <w:rsid w:val="007164D1"/>
    <w:rsid w:val="0071665A"/>
    <w:rsid w:val="00716C74"/>
    <w:rsid w:val="0071754A"/>
    <w:rsid w:val="007176EE"/>
    <w:rsid w:val="007179F4"/>
    <w:rsid w:val="00717C89"/>
    <w:rsid w:val="00717D38"/>
    <w:rsid w:val="00717D49"/>
    <w:rsid w:val="007202C1"/>
    <w:rsid w:val="007203C9"/>
    <w:rsid w:val="00720C53"/>
    <w:rsid w:val="007217CF"/>
    <w:rsid w:val="00721860"/>
    <w:rsid w:val="00721DD2"/>
    <w:rsid w:val="00721E77"/>
    <w:rsid w:val="007221AC"/>
    <w:rsid w:val="007222C6"/>
    <w:rsid w:val="007223AB"/>
    <w:rsid w:val="0072263E"/>
    <w:rsid w:val="007227BA"/>
    <w:rsid w:val="00723072"/>
    <w:rsid w:val="0072357F"/>
    <w:rsid w:val="00723A52"/>
    <w:rsid w:val="00723EA7"/>
    <w:rsid w:val="007241D9"/>
    <w:rsid w:val="007245C0"/>
    <w:rsid w:val="007246AF"/>
    <w:rsid w:val="007246B8"/>
    <w:rsid w:val="00724A24"/>
    <w:rsid w:val="00724EB9"/>
    <w:rsid w:val="00724F8B"/>
    <w:rsid w:val="007254D0"/>
    <w:rsid w:val="007257C0"/>
    <w:rsid w:val="007258FD"/>
    <w:rsid w:val="00725A14"/>
    <w:rsid w:val="00725DF9"/>
    <w:rsid w:val="00725E74"/>
    <w:rsid w:val="0072617B"/>
    <w:rsid w:val="007264AC"/>
    <w:rsid w:val="00726890"/>
    <w:rsid w:val="007269DD"/>
    <w:rsid w:val="00726BA5"/>
    <w:rsid w:val="00726C35"/>
    <w:rsid w:val="007275BF"/>
    <w:rsid w:val="0072788A"/>
    <w:rsid w:val="007279F3"/>
    <w:rsid w:val="00730384"/>
    <w:rsid w:val="00730583"/>
    <w:rsid w:val="007308B6"/>
    <w:rsid w:val="00730AA7"/>
    <w:rsid w:val="00730B01"/>
    <w:rsid w:val="00730CBD"/>
    <w:rsid w:val="00730E29"/>
    <w:rsid w:val="00730E2F"/>
    <w:rsid w:val="00730FA9"/>
    <w:rsid w:val="007312C3"/>
    <w:rsid w:val="00731360"/>
    <w:rsid w:val="0073150D"/>
    <w:rsid w:val="00731913"/>
    <w:rsid w:val="00731D5E"/>
    <w:rsid w:val="0073200E"/>
    <w:rsid w:val="007332B4"/>
    <w:rsid w:val="007337D7"/>
    <w:rsid w:val="00733802"/>
    <w:rsid w:val="00733B4D"/>
    <w:rsid w:val="00733C9D"/>
    <w:rsid w:val="00733DA9"/>
    <w:rsid w:val="00733E2B"/>
    <w:rsid w:val="0073455D"/>
    <w:rsid w:val="00734580"/>
    <w:rsid w:val="007345D2"/>
    <w:rsid w:val="007345DA"/>
    <w:rsid w:val="00734EC5"/>
    <w:rsid w:val="00734F91"/>
    <w:rsid w:val="0073569C"/>
    <w:rsid w:val="00735993"/>
    <w:rsid w:val="00735EEF"/>
    <w:rsid w:val="00735F29"/>
    <w:rsid w:val="00735F32"/>
    <w:rsid w:val="007366C6"/>
    <w:rsid w:val="00736D8F"/>
    <w:rsid w:val="00737994"/>
    <w:rsid w:val="00740553"/>
    <w:rsid w:val="007406BB"/>
    <w:rsid w:val="00740AA1"/>
    <w:rsid w:val="00740C03"/>
    <w:rsid w:val="00740DA1"/>
    <w:rsid w:val="00741A89"/>
    <w:rsid w:val="00741B2C"/>
    <w:rsid w:val="00742015"/>
    <w:rsid w:val="0074251A"/>
    <w:rsid w:val="007429F0"/>
    <w:rsid w:val="00742BFA"/>
    <w:rsid w:val="007433FF"/>
    <w:rsid w:val="00743903"/>
    <w:rsid w:val="00743A58"/>
    <w:rsid w:val="00744A57"/>
    <w:rsid w:val="00744AD8"/>
    <w:rsid w:val="00744F05"/>
    <w:rsid w:val="00744FE4"/>
    <w:rsid w:val="007455A0"/>
    <w:rsid w:val="00745BED"/>
    <w:rsid w:val="00745FC4"/>
    <w:rsid w:val="007466EC"/>
    <w:rsid w:val="007467A5"/>
    <w:rsid w:val="00746F5E"/>
    <w:rsid w:val="007472FC"/>
    <w:rsid w:val="00747651"/>
    <w:rsid w:val="0074789F"/>
    <w:rsid w:val="00747BA4"/>
    <w:rsid w:val="00747E9F"/>
    <w:rsid w:val="00750056"/>
    <w:rsid w:val="00750763"/>
    <w:rsid w:val="007515B8"/>
    <w:rsid w:val="00751AAD"/>
    <w:rsid w:val="00751BB9"/>
    <w:rsid w:val="00751DA5"/>
    <w:rsid w:val="007526D4"/>
    <w:rsid w:val="007527F9"/>
    <w:rsid w:val="00752BC4"/>
    <w:rsid w:val="0075316D"/>
    <w:rsid w:val="00753174"/>
    <w:rsid w:val="00753AE0"/>
    <w:rsid w:val="00753C3A"/>
    <w:rsid w:val="007540BB"/>
    <w:rsid w:val="0075414B"/>
    <w:rsid w:val="00754338"/>
    <w:rsid w:val="0075434B"/>
    <w:rsid w:val="007545AE"/>
    <w:rsid w:val="0075481A"/>
    <w:rsid w:val="00754B76"/>
    <w:rsid w:val="007551CD"/>
    <w:rsid w:val="0075568B"/>
    <w:rsid w:val="00755734"/>
    <w:rsid w:val="007557F9"/>
    <w:rsid w:val="00755B56"/>
    <w:rsid w:val="007560C2"/>
    <w:rsid w:val="007565F4"/>
    <w:rsid w:val="00757508"/>
    <w:rsid w:val="00757790"/>
    <w:rsid w:val="0076006C"/>
    <w:rsid w:val="007603FE"/>
    <w:rsid w:val="0076063C"/>
    <w:rsid w:val="00760C08"/>
    <w:rsid w:val="00760D31"/>
    <w:rsid w:val="00761567"/>
    <w:rsid w:val="007620DA"/>
    <w:rsid w:val="00762747"/>
    <w:rsid w:val="007627EC"/>
    <w:rsid w:val="007630E8"/>
    <w:rsid w:val="0076317D"/>
    <w:rsid w:val="007631DD"/>
    <w:rsid w:val="00763646"/>
    <w:rsid w:val="00763670"/>
    <w:rsid w:val="0076373B"/>
    <w:rsid w:val="00763AEC"/>
    <w:rsid w:val="00763BA1"/>
    <w:rsid w:val="00764A68"/>
    <w:rsid w:val="00764E20"/>
    <w:rsid w:val="00764EC3"/>
    <w:rsid w:val="00764F84"/>
    <w:rsid w:val="007653A8"/>
    <w:rsid w:val="007654B2"/>
    <w:rsid w:val="00765A0C"/>
    <w:rsid w:val="00765AAD"/>
    <w:rsid w:val="00765DF2"/>
    <w:rsid w:val="00765E6D"/>
    <w:rsid w:val="00766150"/>
    <w:rsid w:val="007663ED"/>
    <w:rsid w:val="007669EA"/>
    <w:rsid w:val="00766A19"/>
    <w:rsid w:val="00766CEB"/>
    <w:rsid w:val="00767124"/>
    <w:rsid w:val="007678E4"/>
    <w:rsid w:val="00767BCA"/>
    <w:rsid w:val="00767F7B"/>
    <w:rsid w:val="0077078F"/>
    <w:rsid w:val="007707BC"/>
    <w:rsid w:val="007708D9"/>
    <w:rsid w:val="00770945"/>
    <w:rsid w:val="00770B3D"/>
    <w:rsid w:val="00770D99"/>
    <w:rsid w:val="0077111C"/>
    <w:rsid w:val="00771676"/>
    <w:rsid w:val="00771C1A"/>
    <w:rsid w:val="00771C97"/>
    <w:rsid w:val="00772086"/>
    <w:rsid w:val="007720CF"/>
    <w:rsid w:val="00772385"/>
    <w:rsid w:val="0077265C"/>
    <w:rsid w:val="007727CD"/>
    <w:rsid w:val="0077295A"/>
    <w:rsid w:val="00772F09"/>
    <w:rsid w:val="00772FC5"/>
    <w:rsid w:val="007731CB"/>
    <w:rsid w:val="00773AAD"/>
    <w:rsid w:val="007740B0"/>
    <w:rsid w:val="00774291"/>
    <w:rsid w:val="00774717"/>
    <w:rsid w:val="0077490A"/>
    <w:rsid w:val="00775AE2"/>
    <w:rsid w:val="00775BB2"/>
    <w:rsid w:val="00775C56"/>
    <w:rsid w:val="00775C90"/>
    <w:rsid w:val="00775CE4"/>
    <w:rsid w:val="00775D21"/>
    <w:rsid w:val="00775EDD"/>
    <w:rsid w:val="007764AF"/>
    <w:rsid w:val="0077653B"/>
    <w:rsid w:val="007767C9"/>
    <w:rsid w:val="0077684A"/>
    <w:rsid w:val="00776A59"/>
    <w:rsid w:val="00776C0A"/>
    <w:rsid w:val="00777151"/>
    <w:rsid w:val="007773C1"/>
    <w:rsid w:val="00777916"/>
    <w:rsid w:val="00777BD9"/>
    <w:rsid w:val="00777C0D"/>
    <w:rsid w:val="00777DCA"/>
    <w:rsid w:val="00777F9D"/>
    <w:rsid w:val="00780632"/>
    <w:rsid w:val="007807E7"/>
    <w:rsid w:val="00780FA9"/>
    <w:rsid w:val="0078103C"/>
    <w:rsid w:val="0078106E"/>
    <w:rsid w:val="007813F5"/>
    <w:rsid w:val="00781639"/>
    <w:rsid w:val="0078192B"/>
    <w:rsid w:val="00782BDA"/>
    <w:rsid w:val="00782EC6"/>
    <w:rsid w:val="00782ED4"/>
    <w:rsid w:val="00782FDB"/>
    <w:rsid w:val="00782FE2"/>
    <w:rsid w:val="007834E5"/>
    <w:rsid w:val="00784FF6"/>
    <w:rsid w:val="0078521D"/>
    <w:rsid w:val="00785856"/>
    <w:rsid w:val="007862E9"/>
    <w:rsid w:val="007869E0"/>
    <w:rsid w:val="00786AF7"/>
    <w:rsid w:val="00786B94"/>
    <w:rsid w:val="007870A1"/>
    <w:rsid w:val="007870FB"/>
    <w:rsid w:val="00787842"/>
    <w:rsid w:val="00787A00"/>
    <w:rsid w:val="00787B14"/>
    <w:rsid w:val="00787FF2"/>
    <w:rsid w:val="007900C7"/>
    <w:rsid w:val="00790E5B"/>
    <w:rsid w:val="00790FAE"/>
    <w:rsid w:val="00791086"/>
    <w:rsid w:val="007910A3"/>
    <w:rsid w:val="00791475"/>
    <w:rsid w:val="007914B4"/>
    <w:rsid w:val="0079191F"/>
    <w:rsid w:val="00791B16"/>
    <w:rsid w:val="0079221F"/>
    <w:rsid w:val="0079234F"/>
    <w:rsid w:val="00792485"/>
    <w:rsid w:val="007928B5"/>
    <w:rsid w:val="00792CA6"/>
    <w:rsid w:val="00793DCB"/>
    <w:rsid w:val="00794A07"/>
    <w:rsid w:val="00794CF3"/>
    <w:rsid w:val="00794D3A"/>
    <w:rsid w:val="0079505D"/>
    <w:rsid w:val="007950A4"/>
    <w:rsid w:val="007950A6"/>
    <w:rsid w:val="007956A5"/>
    <w:rsid w:val="007959B9"/>
    <w:rsid w:val="00795B20"/>
    <w:rsid w:val="00795CF4"/>
    <w:rsid w:val="00795E20"/>
    <w:rsid w:val="00796D9E"/>
    <w:rsid w:val="007971C9"/>
    <w:rsid w:val="00797380"/>
    <w:rsid w:val="00797558"/>
    <w:rsid w:val="00797773"/>
    <w:rsid w:val="00797AED"/>
    <w:rsid w:val="007A0577"/>
    <w:rsid w:val="007A0879"/>
    <w:rsid w:val="007A19F4"/>
    <w:rsid w:val="007A238D"/>
    <w:rsid w:val="007A24B4"/>
    <w:rsid w:val="007A346C"/>
    <w:rsid w:val="007A3690"/>
    <w:rsid w:val="007A397A"/>
    <w:rsid w:val="007A3D19"/>
    <w:rsid w:val="007A3F1E"/>
    <w:rsid w:val="007A3F94"/>
    <w:rsid w:val="007A48E1"/>
    <w:rsid w:val="007A4944"/>
    <w:rsid w:val="007A4959"/>
    <w:rsid w:val="007A4CA6"/>
    <w:rsid w:val="007A4D19"/>
    <w:rsid w:val="007A4F5F"/>
    <w:rsid w:val="007A53DC"/>
    <w:rsid w:val="007A5B5D"/>
    <w:rsid w:val="007A5B6E"/>
    <w:rsid w:val="007A66DF"/>
    <w:rsid w:val="007A67E9"/>
    <w:rsid w:val="007A6992"/>
    <w:rsid w:val="007A71DC"/>
    <w:rsid w:val="007A77AE"/>
    <w:rsid w:val="007A7878"/>
    <w:rsid w:val="007A7DCD"/>
    <w:rsid w:val="007B0A75"/>
    <w:rsid w:val="007B0D28"/>
    <w:rsid w:val="007B0F37"/>
    <w:rsid w:val="007B195A"/>
    <w:rsid w:val="007B1E5C"/>
    <w:rsid w:val="007B203C"/>
    <w:rsid w:val="007B2129"/>
    <w:rsid w:val="007B2310"/>
    <w:rsid w:val="007B2377"/>
    <w:rsid w:val="007B2EA4"/>
    <w:rsid w:val="007B415B"/>
    <w:rsid w:val="007B4D1C"/>
    <w:rsid w:val="007B4E4A"/>
    <w:rsid w:val="007B5364"/>
    <w:rsid w:val="007B548C"/>
    <w:rsid w:val="007B5F1A"/>
    <w:rsid w:val="007B6A51"/>
    <w:rsid w:val="007B6C08"/>
    <w:rsid w:val="007B6E3E"/>
    <w:rsid w:val="007B6FB6"/>
    <w:rsid w:val="007B7061"/>
    <w:rsid w:val="007B7134"/>
    <w:rsid w:val="007B76B1"/>
    <w:rsid w:val="007B79BB"/>
    <w:rsid w:val="007B7B9F"/>
    <w:rsid w:val="007B7C7E"/>
    <w:rsid w:val="007B7F80"/>
    <w:rsid w:val="007C03B3"/>
    <w:rsid w:val="007C07EF"/>
    <w:rsid w:val="007C0857"/>
    <w:rsid w:val="007C0917"/>
    <w:rsid w:val="007C094E"/>
    <w:rsid w:val="007C0DEC"/>
    <w:rsid w:val="007C0EBE"/>
    <w:rsid w:val="007C1033"/>
    <w:rsid w:val="007C151C"/>
    <w:rsid w:val="007C16F0"/>
    <w:rsid w:val="007C1FBB"/>
    <w:rsid w:val="007C223F"/>
    <w:rsid w:val="007C2715"/>
    <w:rsid w:val="007C2912"/>
    <w:rsid w:val="007C2BEF"/>
    <w:rsid w:val="007C329D"/>
    <w:rsid w:val="007C37F7"/>
    <w:rsid w:val="007C3D8B"/>
    <w:rsid w:val="007C3F70"/>
    <w:rsid w:val="007C40B5"/>
    <w:rsid w:val="007C410C"/>
    <w:rsid w:val="007C46A5"/>
    <w:rsid w:val="007C4A0E"/>
    <w:rsid w:val="007C4A3D"/>
    <w:rsid w:val="007C4BB7"/>
    <w:rsid w:val="007C55B1"/>
    <w:rsid w:val="007C5668"/>
    <w:rsid w:val="007C57C5"/>
    <w:rsid w:val="007C58AC"/>
    <w:rsid w:val="007C5B69"/>
    <w:rsid w:val="007C5F46"/>
    <w:rsid w:val="007C6849"/>
    <w:rsid w:val="007C69C1"/>
    <w:rsid w:val="007C709D"/>
    <w:rsid w:val="007C747A"/>
    <w:rsid w:val="007C7604"/>
    <w:rsid w:val="007C79E1"/>
    <w:rsid w:val="007C7C4C"/>
    <w:rsid w:val="007C7D5E"/>
    <w:rsid w:val="007D00CE"/>
    <w:rsid w:val="007D0EAF"/>
    <w:rsid w:val="007D0F7C"/>
    <w:rsid w:val="007D14D5"/>
    <w:rsid w:val="007D1AAE"/>
    <w:rsid w:val="007D1ABD"/>
    <w:rsid w:val="007D1DDE"/>
    <w:rsid w:val="007D2197"/>
    <w:rsid w:val="007D2330"/>
    <w:rsid w:val="007D2504"/>
    <w:rsid w:val="007D26BE"/>
    <w:rsid w:val="007D2BE5"/>
    <w:rsid w:val="007D2F3F"/>
    <w:rsid w:val="007D3542"/>
    <w:rsid w:val="007D434F"/>
    <w:rsid w:val="007D451A"/>
    <w:rsid w:val="007D4704"/>
    <w:rsid w:val="007D4E5B"/>
    <w:rsid w:val="007D55E3"/>
    <w:rsid w:val="007D56BB"/>
    <w:rsid w:val="007D5A37"/>
    <w:rsid w:val="007D5EA1"/>
    <w:rsid w:val="007D5F30"/>
    <w:rsid w:val="007D6370"/>
    <w:rsid w:val="007D6A5E"/>
    <w:rsid w:val="007D6BA0"/>
    <w:rsid w:val="007D6E82"/>
    <w:rsid w:val="007D73A8"/>
    <w:rsid w:val="007D7519"/>
    <w:rsid w:val="007D7A77"/>
    <w:rsid w:val="007D7E33"/>
    <w:rsid w:val="007D7F1A"/>
    <w:rsid w:val="007E0ABB"/>
    <w:rsid w:val="007E0C66"/>
    <w:rsid w:val="007E0CC1"/>
    <w:rsid w:val="007E199C"/>
    <w:rsid w:val="007E1A43"/>
    <w:rsid w:val="007E1E8B"/>
    <w:rsid w:val="007E2797"/>
    <w:rsid w:val="007E2841"/>
    <w:rsid w:val="007E29EA"/>
    <w:rsid w:val="007E2FC3"/>
    <w:rsid w:val="007E34CA"/>
    <w:rsid w:val="007E3544"/>
    <w:rsid w:val="007E375A"/>
    <w:rsid w:val="007E3BED"/>
    <w:rsid w:val="007E3DFD"/>
    <w:rsid w:val="007E3EF0"/>
    <w:rsid w:val="007E425A"/>
    <w:rsid w:val="007E46BD"/>
    <w:rsid w:val="007E4E4A"/>
    <w:rsid w:val="007E5250"/>
    <w:rsid w:val="007E5672"/>
    <w:rsid w:val="007E567F"/>
    <w:rsid w:val="007E6426"/>
    <w:rsid w:val="007E6D41"/>
    <w:rsid w:val="007E6DAB"/>
    <w:rsid w:val="007E6E3C"/>
    <w:rsid w:val="007E6FCE"/>
    <w:rsid w:val="007E7392"/>
    <w:rsid w:val="007E7593"/>
    <w:rsid w:val="007E7C2F"/>
    <w:rsid w:val="007E7CD8"/>
    <w:rsid w:val="007E7ECE"/>
    <w:rsid w:val="007E7F34"/>
    <w:rsid w:val="007F0BC8"/>
    <w:rsid w:val="007F129E"/>
    <w:rsid w:val="007F17D5"/>
    <w:rsid w:val="007F18D9"/>
    <w:rsid w:val="007F205F"/>
    <w:rsid w:val="007F20F5"/>
    <w:rsid w:val="007F27DD"/>
    <w:rsid w:val="007F2F11"/>
    <w:rsid w:val="007F2F8E"/>
    <w:rsid w:val="007F330A"/>
    <w:rsid w:val="007F35A0"/>
    <w:rsid w:val="007F38E0"/>
    <w:rsid w:val="007F38EE"/>
    <w:rsid w:val="007F39EC"/>
    <w:rsid w:val="007F3A60"/>
    <w:rsid w:val="007F3C2D"/>
    <w:rsid w:val="007F441F"/>
    <w:rsid w:val="007F46D6"/>
    <w:rsid w:val="007F490E"/>
    <w:rsid w:val="007F51B6"/>
    <w:rsid w:val="007F561E"/>
    <w:rsid w:val="007F596E"/>
    <w:rsid w:val="007F5FDD"/>
    <w:rsid w:val="007F60E4"/>
    <w:rsid w:val="007F6C33"/>
    <w:rsid w:val="007F709D"/>
    <w:rsid w:val="007F7974"/>
    <w:rsid w:val="007F7E33"/>
    <w:rsid w:val="00800829"/>
    <w:rsid w:val="0080147F"/>
    <w:rsid w:val="00801B49"/>
    <w:rsid w:val="008020D8"/>
    <w:rsid w:val="008021BF"/>
    <w:rsid w:val="00802555"/>
    <w:rsid w:val="0080262A"/>
    <w:rsid w:val="008028BE"/>
    <w:rsid w:val="00803076"/>
    <w:rsid w:val="008035BC"/>
    <w:rsid w:val="008036FD"/>
    <w:rsid w:val="008039B3"/>
    <w:rsid w:val="00803A62"/>
    <w:rsid w:val="00803D0D"/>
    <w:rsid w:val="008040E3"/>
    <w:rsid w:val="00804BF1"/>
    <w:rsid w:val="008055F3"/>
    <w:rsid w:val="0080566B"/>
    <w:rsid w:val="00805BCE"/>
    <w:rsid w:val="00805F8A"/>
    <w:rsid w:val="008062CA"/>
    <w:rsid w:val="008063E0"/>
    <w:rsid w:val="0080661C"/>
    <w:rsid w:val="00806740"/>
    <w:rsid w:val="0080709B"/>
    <w:rsid w:val="0080712D"/>
    <w:rsid w:val="00807409"/>
    <w:rsid w:val="0080744E"/>
    <w:rsid w:val="0080753D"/>
    <w:rsid w:val="008106CE"/>
    <w:rsid w:val="00810FB1"/>
    <w:rsid w:val="00811180"/>
    <w:rsid w:val="008115E8"/>
    <w:rsid w:val="008118E4"/>
    <w:rsid w:val="00811921"/>
    <w:rsid w:val="00811F88"/>
    <w:rsid w:val="00812A02"/>
    <w:rsid w:val="00812B38"/>
    <w:rsid w:val="00812EA9"/>
    <w:rsid w:val="00812F3B"/>
    <w:rsid w:val="0081369D"/>
    <w:rsid w:val="00813700"/>
    <w:rsid w:val="00813766"/>
    <w:rsid w:val="00813A37"/>
    <w:rsid w:val="00813D76"/>
    <w:rsid w:val="0081413A"/>
    <w:rsid w:val="00814525"/>
    <w:rsid w:val="0081488E"/>
    <w:rsid w:val="00814E63"/>
    <w:rsid w:val="008150A2"/>
    <w:rsid w:val="008153F0"/>
    <w:rsid w:val="00815887"/>
    <w:rsid w:val="00815ADC"/>
    <w:rsid w:val="008174D3"/>
    <w:rsid w:val="00817600"/>
    <w:rsid w:val="00817756"/>
    <w:rsid w:val="008179FE"/>
    <w:rsid w:val="00817E56"/>
    <w:rsid w:val="00817E9A"/>
    <w:rsid w:val="00820778"/>
    <w:rsid w:val="00820E0E"/>
    <w:rsid w:val="00820E5D"/>
    <w:rsid w:val="0082155C"/>
    <w:rsid w:val="008218B6"/>
    <w:rsid w:val="008219AB"/>
    <w:rsid w:val="00822D36"/>
    <w:rsid w:val="00822E83"/>
    <w:rsid w:val="008233C8"/>
    <w:rsid w:val="008234B3"/>
    <w:rsid w:val="008236F8"/>
    <w:rsid w:val="00823853"/>
    <w:rsid w:val="008239CC"/>
    <w:rsid w:val="00823C2C"/>
    <w:rsid w:val="00824624"/>
    <w:rsid w:val="00824796"/>
    <w:rsid w:val="00824816"/>
    <w:rsid w:val="008248CE"/>
    <w:rsid w:val="00824EED"/>
    <w:rsid w:val="008255CB"/>
    <w:rsid w:val="00825A29"/>
    <w:rsid w:val="00825E72"/>
    <w:rsid w:val="00825EA4"/>
    <w:rsid w:val="0082664B"/>
    <w:rsid w:val="00826728"/>
    <w:rsid w:val="00826DD1"/>
    <w:rsid w:val="0082724B"/>
    <w:rsid w:val="00827D5C"/>
    <w:rsid w:val="00830329"/>
    <w:rsid w:val="008305EC"/>
    <w:rsid w:val="008305FE"/>
    <w:rsid w:val="008308AC"/>
    <w:rsid w:val="0083094D"/>
    <w:rsid w:val="00830AAF"/>
    <w:rsid w:val="00830EA8"/>
    <w:rsid w:val="00830EB6"/>
    <w:rsid w:val="00831005"/>
    <w:rsid w:val="00831125"/>
    <w:rsid w:val="008313DB"/>
    <w:rsid w:val="0083179C"/>
    <w:rsid w:val="008317A6"/>
    <w:rsid w:val="008317B1"/>
    <w:rsid w:val="0083187F"/>
    <w:rsid w:val="00831BA6"/>
    <w:rsid w:val="00831BDC"/>
    <w:rsid w:val="00831CDA"/>
    <w:rsid w:val="00831F04"/>
    <w:rsid w:val="00832591"/>
    <w:rsid w:val="00832E74"/>
    <w:rsid w:val="00832E82"/>
    <w:rsid w:val="00833252"/>
    <w:rsid w:val="008332E8"/>
    <w:rsid w:val="008337D1"/>
    <w:rsid w:val="00833913"/>
    <w:rsid w:val="00833B9D"/>
    <w:rsid w:val="00833D3C"/>
    <w:rsid w:val="00834670"/>
    <w:rsid w:val="00834B26"/>
    <w:rsid w:val="00834B4F"/>
    <w:rsid w:val="00834E3B"/>
    <w:rsid w:val="00835335"/>
    <w:rsid w:val="00835BC7"/>
    <w:rsid w:val="00836106"/>
    <w:rsid w:val="008368E1"/>
    <w:rsid w:val="00836BD6"/>
    <w:rsid w:val="00836DA4"/>
    <w:rsid w:val="00837543"/>
    <w:rsid w:val="00837580"/>
    <w:rsid w:val="00837853"/>
    <w:rsid w:val="00837B52"/>
    <w:rsid w:val="00837F8C"/>
    <w:rsid w:val="0084005C"/>
    <w:rsid w:val="008401B6"/>
    <w:rsid w:val="00840500"/>
    <w:rsid w:val="008407C3"/>
    <w:rsid w:val="008410C2"/>
    <w:rsid w:val="00842198"/>
    <w:rsid w:val="00842429"/>
    <w:rsid w:val="0084273A"/>
    <w:rsid w:val="008428D1"/>
    <w:rsid w:val="00843317"/>
    <w:rsid w:val="00843632"/>
    <w:rsid w:val="00843965"/>
    <w:rsid w:val="00843BE9"/>
    <w:rsid w:val="00843DBA"/>
    <w:rsid w:val="00843FD6"/>
    <w:rsid w:val="008442E8"/>
    <w:rsid w:val="00844338"/>
    <w:rsid w:val="00844E01"/>
    <w:rsid w:val="00844E8A"/>
    <w:rsid w:val="00845023"/>
    <w:rsid w:val="008451A8"/>
    <w:rsid w:val="0084597B"/>
    <w:rsid w:val="00845EDC"/>
    <w:rsid w:val="00845F09"/>
    <w:rsid w:val="00846023"/>
    <w:rsid w:val="008461B1"/>
    <w:rsid w:val="00846352"/>
    <w:rsid w:val="00846530"/>
    <w:rsid w:val="00846545"/>
    <w:rsid w:val="00846B7A"/>
    <w:rsid w:val="00846D49"/>
    <w:rsid w:val="00846D7C"/>
    <w:rsid w:val="00846E1B"/>
    <w:rsid w:val="0084752A"/>
    <w:rsid w:val="0084781B"/>
    <w:rsid w:val="00847922"/>
    <w:rsid w:val="00850208"/>
    <w:rsid w:val="0085056D"/>
    <w:rsid w:val="0085097D"/>
    <w:rsid w:val="00850A04"/>
    <w:rsid w:val="00850C69"/>
    <w:rsid w:val="00850D93"/>
    <w:rsid w:val="008511C9"/>
    <w:rsid w:val="008515B7"/>
    <w:rsid w:val="008517C5"/>
    <w:rsid w:val="00851AB7"/>
    <w:rsid w:val="00851E86"/>
    <w:rsid w:val="00851E9E"/>
    <w:rsid w:val="0085217B"/>
    <w:rsid w:val="00852CD5"/>
    <w:rsid w:val="00853011"/>
    <w:rsid w:val="00853085"/>
    <w:rsid w:val="00853185"/>
    <w:rsid w:val="0085357D"/>
    <w:rsid w:val="008535FA"/>
    <w:rsid w:val="00853727"/>
    <w:rsid w:val="00853791"/>
    <w:rsid w:val="00853D58"/>
    <w:rsid w:val="00854098"/>
    <w:rsid w:val="00854165"/>
    <w:rsid w:val="0085463F"/>
    <w:rsid w:val="008546F6"/>
    <w:rsid w:val="00854CC5"/>
    <w:rsid w:val="008553AE"/>
    <w:rsid w:val="00855D79"/>
    <w:rsid w:val="00855DC7"/>
    <w:rsid w:val="00855F83"/>
    <w:rsid w:val="0085618E"/>
    <w:rsid w:val="00856569"/>
    <w:rsid w:val="008567A0"/>
    <w:rsid w:val="008567B7"/>
    <w:rsid w:val="0085692C"/>
    <w:rsid w:val="00856A24"/>
    <w:rsid w:val="00856A49"/>
    <w:rsid w:val="00856B77"/>
    <w:rsid w:val="008574E9"/>
    <w:rsid w:val="008600C4"/>
    <w:rsid w:val="008609D2"/>
    <w:rsid w:val="00861457"/>
    <w:rsid w:val="00861577"/>
    <w:rsid w:val="0086171A"/>
    <w:rsid w:val="0086187B"/>
    <w:rsid w:val="00861ED8"/>
    <w:rsid w:val="00862F49"/>
    <w:rsid w:val="0086357B"/>
    <w:rsid w:val="00863E5E"/>
    <w:rsid w:val="00863EE4"/>
    <w:rsid w:val="00863F4A"/>
    <w:rsid w:val="0086404B"/>
    <w:rsid w:val="008640CA"/>
    <w:rsid w:val="008641BD"/>
    <w:rsid w:val="008644A1"/>
    <w:rsid w:val="00864718"/>
    <w:rsid w:val="0086473E"/>
    <w:rsid w:val="00864D40"/>
    <w:rsid w:val="00864D88"/>
    <w:rsid w:val="0086500D"/>
    <w:rsid w:val="00865134"/>
    <w:rsid w:val="0086523C"/>
    <w:rsid w:val="00865DBB"/>
    <w:rsid w:val="00866332"/>
    <w:rsid w:val="0086694E"/>
    <w:rsid w:val="00866BA7"/>
    <w:rsid w:val="00867038"/>
    <w:rsid w:val="008679F6"/>
    <w:rsid w:val="00867B14"/>
    <w:rsid w:val="00867CF5"/>
    <w:rsid w:val="00867E1D"/>
    <w:rsid w:val="00867E93"/>
    <w:rsid w:val="00867EA2"/>
    <w:rsid w:val="00867F1B"/>
    <w:rsid w:val="00867F38"/>
    <w:rsid w:val="0087044B"/>
    <w:rsid w:val="00870F10"/>
    <w:rsid w:val="00871086"/>
    <w:rsid w:val="00871166"/>
    <w:rsid w:val="0087149C"/>
    <w:rsid w:val="00871905"/>
    <w:rsid w:val="00871A70"/>
    <w:rsid w:val="00871BFB"/>
    <w:rsid w:val="00871C3D"/>
    <w:rsid w:val="008725BC"/>
    <w:rsid w:val="00872AD7"/>
    <w:rsid w:val="008732D4"/>
    <w:rsid w:val="008732FF"/>
    <w:rsid w:val="008736C3"/>
    <w:rsid w:val="0087409F"/>
    <w:rsid w:val="00874D8D"/>
    <w:rsid w:val="00874DBC"/>
    <w:rsid w:val="00874E0A"/>
    <w:rsid w:val="00875179"/>
    <w:rsid w:val="0087521A"/>
    <w:rsid w:val="00875911"/>
    <w:rsid w:val="0087635E"/>
    <w:rsid w:val="00876405"/>
    <w:rsid w:val="008765FA"/>
    <w:rsid w:val="008766B9"/>
    <w:rsid w:val="00877C4B"/>
    <w:rsid w:val="00877CE4"/>
    <w:rsid w:val="00877E05"/>
    <w:rsid w:val="00877EDB"/>
    <w:rsid w:val="008805AE"/>
    <w:rsid w:val="008805EF"/>
    <w:rsid w:val="0088098E"/>
    <w:rsid w:val="00880A11"/>
    <w:rsid w:val="00880D0E"/>
    <w:rsid w:val="00880D1C"/>
    <w:rsid w:val="00881197"/>
    <w:rsid w:val="008811BA"/>
    <w:rsid w:val="008811E7"/>
    <w:rsid w:val="00881BAD"/>
    <w:rsid w:val="008827B9"/>
    <w:rsid w:val="008828A9"/>
    <w:rsid w:val="00882D35"/>
    <w:rsid w:val="00882E9F"/>
    <w:rsid w:val="008833DD"/>
    <w:rsid w:val="008837C5"/>
    <w:rsid w:val="00883F18"/>
    <w:rsid w:val="0088479C"/>
    <w:rsid w:val="00884F02"/>
    <w:rsid w:val="00885529"/>
    <w:rsid w:val="00885A47"/>
    <w:rsid w:val="00886064"/>
    <w:rsid w:val="00886073"/>
    <w:rsid w:val="00886203"/>
    <w:rsid w:val="0088620B"/>
    <w:rsid w:val="008865DC"/>
    <w:rsid w:val="0088680D"/>
    <w:rsid w:val="008869BC"/>
    <w:rsid w:val="00886CA8"/>
    <w:rsid w:val="00887177"/>
    <w:rsid w:val="00887816"/>
    <w:rsid w:val="00887983"/>
    <w:rsid w:val="00887E1F"/>
    <w:rsid w:val="00887F13"/>
    <w:rsid w:val="0089036A"/>
    <w:rsid w:val="008910B9"/>
    <w:rsid w:val="00891D49"/>
    <w:rsid w:val="00893033"/>
    <w:rsid w:val="0089309B"/>
    <w:rsid w:val="00893106"/>
    <w:rsid w:val="0089353D"/>
    <w:rsid w:val="00893693"/>
    <w:rsid w:val="00893BD0"/>
    <w:rsid w:val="00893FB6"/>
    <w:rsid w:val="0089433B"/>
    <w:rsid w:val="0089435D"/>
    <w:rsid w:val="00894953"/>
    <w:rsid w:val="00894BEB"/>
    <w:rsid w:val="00894C9B"/>
    <w:rsid w:val="00895541"/>
    <w:rsid w:val="008955ED"/>
    <w:rsid w:val="00895A5B"/>
    <w:rsid w:val="00895B9E"/>
    <w:rsid w:val="00895EF4"/>
    <w:rsid w:val="00896044"/>
    <w:rsid w:val="00896061"/>
    <w:rsid w:val="00896068"/>
    <w:rsid w:val="008964A3"/>
    <w:rsid w:val="00897120"/>
    <w:rsid w:val="00897775"/>
    <w:rsid w:val="008A007E"/>
    <w:rsid w:val="008A153B"/>
    <w:rsid w:val="008A168A"/>
    <w:rsid w:val="008A232B"/>
    <w:rsid w:val="008A2512"/>
    <w:rsid w:val="008A2778"/>
    <w:rsid w:val="008A2D9E"/>
    <w:rsid w:val="008A2DF2"/>
    <w:rsid w:val="008A30EF"/>
    <w:rsid w:val="008A3543"/>
    <w:rsid w:val="008A3842"/>
    <w:rsid w:val="008A39D3"/>
    <w:rsid w:val="008A4521"/>
    <w:rsid w:val="008A467A"/>
    <w:rsid w:val="008A53A2"/>
    <w:rsid w:val="008A53DD"/>
    <w:rsid w:val="008A5625"/>
    <w:rsid w:val="008A5B9A"/>
    <w:rsid w:val="008A5F51"/>
    <w:rsid w:val="008A605A"/>
    <w:rsid w:val="008A6271"/>
    <w:rsid w:val="008A63E9"/>
    <w:rsid w:val="008A6777"/>
    <w:rsid w:val="008A6792"/>
    <w:rsid w:val="008A684C"/>
    <w:rsid w:val="008A6A31"/>
    <w:rsid w:val="008A7023"/>
    <w:rsid w:val="008A722D"/>
    <w:rsid w:val="008A793B"/>
    <w:rsid w:val="008A7A23"/>
    <w:rsid w:val="008A7CE4"/>
    <w:rsid w:val="008B0304"/>
    <w:rsid w:val="008B0598"/>
    <w:rsid w:val="008B0661"/>
    <w:rsid w:val="008B1644"/>
    <w:rsid w:val="008B1C5E"/>
    <w:rsid w:val="008B202B"/>
    <w:rsid w:val="008B2145"/>
    <w:rsid w:val="008B2345"/>
    <w:rsid w:val="008B2567"/>
    <w:rsid w:val="008B2B0A"/>
    <w:rsid w:val="008B2C97"/>
    <w:rsid w:val="008B2CD8"/>
    <w:rsid w:val="008B3884"/>
    <w:rsid w:val="008B420D"/>
    <w:rsid w:val="008B4888"/>
    <w:rsid w:val="008B49A7"/>
    <w:rsid w:val="008B4FCB"/>
    <w:rsid w:val="008B56CA"/>
    <w:rsid w:val="008B59B4"/>
    <w:rsid w:val="008B5AF2"/>
    <w:rsid w:val="008B6077"/>
    <w:rsid w:val="008B60C8"/>
    <w:rsid w:val="008B6C70"/>
    <w:rsid w:val="008B7604"/>
    <w:rsid w:val="008B76CA"/>
    <w:rsid w:val="008B7BFE"/>
    <w:rsid w:val="008C035D"/>
    <w:rsid w:val="008C03D7"/>
    <w:rsid w:val="008C0798"/>
    <w:rsid w:val="008C086A"/>
    <w:rsid w:val="008C0A3D"/>
    <w:rsid w:val="008C0ED8"/>
    <w:rsid w:val="008C11F5"/>
    <w:rsid w:val="008C1BA3"/>
    <w:rsid w:val="008C20B2"/>
    <w:rsid w:val="008C22BF"/>
    <w:rsid w:val="008C25A3"/>
    <w:rsid w:val="008C267B"/>
    <w:rsid w:val="008C30CE"/>
    <w:rsid w:val="008C3982"/>
    <w:rsid w:val="008C3A53"/>
    <w:rsid w:val="008C3EFC"/>
    <w:rsid w:val="008C43EA"/>
    <w:rsid w:val="008C5028"/>
    <w:rsid w:val="008C5D95"/>
    <w:rsid w:val="008C5EB0"/>
    <w:rsid w:val="008C6094"/>
    <w:rsid w:val="008C70DF"/>
    <w:rsid w:val="008C7125"/>
    <w:rsid w:val="008C763C"/>
    <w:rsid w:val="008C771F"/>
    <w:rsid w:val="008C7735"/>
    <w:rsid w:val="008C78E7"/>
    <w:rsid w:val="008C7BED"/>
    <w:rsid w:val="008C7EFD"/>
    <w:rsid w:val="008C7FBE"/>
    <w:rsid w:val="008D09AD"/>
    <w:rsid w:val="008D0C17"/>
    <w:rsid w:val="008D10A5"/>
    <w:rsid w:val="008D116E"/>
    <w:rsid w:val="008D14E8"/>
    <w:rsid w:val="008D1521"/>
    <w:rsid w:val="008D1A4F"/>
    <w:rsid w:val="008D1E4D"/>
    <w:rsid w:val="008D2419"/>
    <w:rsid w:val="008D2608"/>
    <w:rsid w:val="008D274E"/>
    <w:rsid w:val="008D2A72"/>
    <w:rsid w:val="008D2BC1"/>
    <w:rsid w:val="008D3574"/>
    <w:rsid w:val="008D36F1"/>
    <w:rsid w:val="008D38A5"/>
    <w:rsid w:val="008D39C8"/>
    <w:rsid w:val="008D3A38"/>
    <w:rsid w:val="008D3DBC"/>
    <w:rsid w:val="008D3F56"/>
    <w:rsid w:val="008D4181"/>
    <w:rsid w:val="008D4578"/>
    <w:rsid w:val="008D4EC3"/>
    <w:rsid w:val="008D5275"/>
    <w:rsid w:val="008D5596"/>
    <w:rsid w:val="008D55AB"/>
    <w:rsid w:val="008D56F4"/>
    <w:rsid w:val="008D578A"/>
    <w:rsid w:val="008D5B49"/>
    <w:rsid w:val="008D5D17"/>
    <w:rsid w:val="008D5F33"/>
    <w:rsid w:val="008D5FA1"/>
    <w:rsid w:val="008D61FD"/>
    <w:rsid w:val="008D63E4"/>
    <w:rsid w:val="008D644D"/>
    <w:rsid w:val="008D6551"/>
    <w:rsid w:val="008D6AEA"/>
    <w:rsid w:val="008D6FDE"/>
    <w:rsid w:val="008D7578"/>
    <w:rsid w:val="008D788A"/>
    <w:rsid w:val="008D7994"/>
    <w:rsid w:val="008D79D2"/>
    <w:rsid w:val="008D7EE1"/>
    <w:rsid w:val="008E0017"/>
    <w:rsid w:val="008E0AF7"/>
    <w:rsid w:val="008E139F"/>
    <w:rsid w:val="008E20BE"/>
    <w:rsid w:val="008E2444"/>
    <w:rsid w:val="008E2A0D"/>
    <w:rsid w:val="008E2AF4"/>
    <w:rsid w:val="008E2BD4"/>
    <w:rsid w:val="008E2D55"/>
    <w:rsid w:val="008E3097"/>
    <w:rsid w:val="008E3290"/>
    <w:rsid w:val="008E3411"/>
    <w:rsid w:val="008E35B5"/>
    <w:rsid w:val="008E37E1"/>
    <w:rsid w:val="008E38B4"/>
    <w:rsid w:val="008E399A"/>
    <w:rsid w:val="008E3EC0"/>
    <w:rsid w:val="008E40AF"/>
    <w:rsid w:val="008E4107"/>
    <w:rsid w:val="008E41E2"/>
    <w:rsid w:val="008E42CB"/>
    <w:rsid w:val="008E441C"/>
    <w:rsid w:val="008E45C8"/>
    <w:rsid w:val="008E4CE7"/>
    <w:rsid w:val="008E50D8"/>
    <w:rsid w:val="008E564E"/>
    <w:rsid w:val="008E5A8F"/>
    <w:rsid w:val="008E5AEA"/>
    <w:rsid w:val="008E5B18"/>
    <w:rsid w:val="008E5C2E"/>
    <w:rsid w:val="008E5FE0"/>
    <w:rsid w:val="008E658C"/>
    <w:rsid w:val="008E67E1"/>
    <w:rsid w:val="008E6AB2"/>
    <w:rsid w:val="008E6E3C"/>
    <w:rsid w:val="008E72FC"/>
    <w:rsid w:val="008E756D"/>
    <w:rsid w:val="008E760A"/>
    <w:rsid w:val="008E7A23"/>
    <w:rsid w:val="008E7CD7"/>
    <w:rsid w:val="008F0040"/>
    <w:rsid w:val="008F05A0"/>
    <w:rsid w:val="008F0834"/>
    <w:rsid w:val="008F09AB"/>
    <w:rsid w:val="008F0BD2"/>
    <w:rsid w:val="008F0EA9"/>
    <w:rsid w:val="008F0F68"/>
    <w:rsid w:val="008F12B9"/>
    <w:rsid w:val="008F1C28"/>
    <w:rsid w:val="008F1D24"/>
    <w:rsid w:val="008F1E5B"/>
    <w:rsid w:val="008F26AE"/>
    <w:rsid w:val="008F271E"/>
    <w:rsid w:val="008F2AEB"/>
    <w:rsid w:val="008F2F0E"/>
    <w:rsid w:val="008F31E9"/>
    <w:rsid w:val="008F3D90"/>
    <w:rsid w:val="008F4390"/>
    <w:rsid w:val="008F5092"/>
    <w:rsid w:val="008F51A8"/>
    <w:rsid w:val="008F54E2"/>
    <w:rsid w:val="008F559D"/>
    <w:rsid w:val="008F5D60"/>
    <w:rsid w:val="008F6547"/>
    <w:rsid w:val="008F6689"/>
    <w:rsid w:val="008F6A3D"/>
    <w:rsid w:val="008F6A95"/>
    <w:rsid w:val="008F6F4C"/>
    <w:rsid w:val="008F7318"/>
    <w:rsid w:val="008F7684"/>
    <w:rsid w:val="008F7C21"/>
    <w:rsid w:val="008F7C64"/>
    <w:rsid w:val="00900160"/>
    <w:rsid w:val="0090035B"/>
    <w:rsid w:val="009004D7"/>
    <w:rsid w:val="009005D0"/>
    <w:rsid w:val="00900BB9"/>
    <w:rsid w:val="00901343"/>
    <w:rsid w:val="00901906"/>
    <w:rsid w:val="00901AF5"/>
    <w:rsid w:val="00901D70"/>
    <w:rsid w:val="00901E92"/>
    <w:rsid w:val="00902D29"/>
    <w:rsid w:val="00902F96"/>
    <w:rsid w:val="00903152"/>
    <w:rsid w:val="00903226"/>
    <w:rsid w:val="00903749"/>
    <w:rsid w:val="009039BD"/>
    <w:rsid w:val="009042DF"/>
    <w:rsid w:val="009047AD"/>
    <w:rsid w:val="00904AD7"/>
    <w:rsid w:val="00904E67"/>
    <w:rsid w:val="009050A7"/>
    <w:rsid w:val="00905101"/>
    <w:rsid w:val="0090530E"/>
    <w:rsid w:val="0090542E"/>
    <w:rsid w:val="00905441"/>
    <w:rsid w:val="0090561B"/>
    <w:rsid w:val="009057A1"/>
    <w:rsid w:val="00905D86"/>
    <w:rsid w:val="00906168"/>
    <w:rsid w:val="009061A0"/>
    <w:rsid w:val="009062ED"/>
    <w:rsid w:val="00906676"/>
    <w:rsid w:val="009066D4"/>
    <w:rsid w:val="00906835"/>
    <w:rsid w:val="00907036"/>
    <w:rsid w:val="009071C1"/>
    <w:rsid w:val="00907331"/>
    <w:rsid w:val="00907D51"/>
    <w:rsid w:val="00907F74"/>
    <w:rsid w:val="00910603"/>
    <w:rsid w:val="00910A90"/>
    <w:rsid w:val="00910B26"/>
    <w:rsid w:val="00910BA5"/>
    <w:rsid w:val="0091100B"/>
    <w:rsid w:val="00912037"/>
    <w:rsid w:val="009123B2"/>
    <w:rsid w:val="0091251F"/>
    <w:rsid w:val="009126A5"/>
    <w:rsid w:val="0091286A"/>
    <w:rsid w:val="00912C7E"/>
    <w:rsid w:val="00912CAC"/>
    <w:rsid w:val="009131F5"/>
    <w:rsid w:val="00913858"/>
    <w:rsid w:val="009138F5"/>
    <w:rsid w:val="00913A73"/>
    <w:rsid w:val="00913CC1"/>
    <w:rsid w:val="00913D48"/>
    <w:rsid w:val="00913E87"/>
    <w:rsid w:val="00914851"/>
    <w:rsid w:val="009149C0"/>
    <w:rsid w:val="00914C4A"/>
    <w:rsid w:val="00914D57"/>
    <w:rsid w:val="00914F48"/>
    <w:rsid w:val="00914FEF"/>
    <w:rsid w:val="009153FC"/>
    <w:rsid w:val="00915B4B"/>
    <w:rsid w:val="009160FA"/>
    <w:rsid w:val="009169FC"/>
    <w:rsid w:val="00916B74"/>
    <w:rsid w:val="00917078"/>
    <w:rsid w:val="009172E8"/>
    <w:rsid w:val="009173DA"/>
    <w:rsid w:val="0091763B"/>
    <w:rsid w:val="00917688"/>
    <w:rsid w:val="00917B48"/>
    <w:rsid w:val="009206F4"/>
    <w:rsid w:val="00920702"/>
    <w:rsid w:val="00920ABB"/>
    <w:rsid w:val="00920B9D"/>
    <w:rsid w:val="00920D1F"/>
    <w:rsid w:val="0092120A"/>
    <w:rsid w:val="00921232"/>
    <w:rsid w:val="00921243"/>
    <w:rsid w:val="0092147B"/>
    <w:rsid w:val="009215E3"/>
    <w:rsid w:val="00921993"/>
    <w:rsid w:val="00921D84"/>
    <w:rsid w:val="00922282"/>
    <w:rsid w:val="00922452"/>
    <w:rsid w:val="009225F4"/>
    <w:rsid w:val="00922B8A"/>
    <w:rsid w:val="00922FF7"/>
    <w:rsid w:val="00923259"/>
    <w:rsid w:val="0092374B"/>
    <w:rsid w:val="0092454A"/>
    <w:rsid w:val="009245C4"/>
    <w:rsid w:val="00924682"/>
    <w:rsid w:val="009249D7"/>
    <w:rsid w:val="00924AFA"/>
    <w:rsid w:val="00925513"/>
    <w:rsid w:val="00925C04"/>
    <w:rsid w:val="00925C5F"/>
    <w:rsid w:val="00925E6A"/>
    <w:rsid w:val="00926087"/>
    <w:rsid w:val="0092645E"/>
    <w:rsid w:val="009272ED"/>
    <w:rsid w:val="00927A03"/>
    <w:rsid w:val="00927E65"/>
    <w:rsid w:val="00927FD5"/>
    <w:rsid w:val="00930EFC"/>
    <w:rsid w:val="00930F91"/>
    <w:rsid w:val="0093103B"/>
    <w:rsid w:val="00931325"/>
    <w:rsid w:val="00931979"/>
    <w:rsid w:val="00931B2B"/>
    <w:rsid w:val="00931F4C"/>
    <w:rsid w:val="00932007"/>
    <w:rsid w:val="00932052"/>
    <w:rsid w:val="0093215D"/>
    <w:rsid w:val="009322DF"/>
    <w:rsid w:val="00932614"/>
    <w:rsid w:val="009326E8"/>
    <w:rsid w:val="00932702"/>
    <w:rsid w:val="00932895"/>
    <w:rsid w:val="00932CA9"/>
    <w:rsid w:val="00932D96"/>
    <w:rsid w:val="00932F69"/>
    <w:rsid w:val="0093319F"/>
    <w:rsid w:val="00933E28"/>
    <w:rsid w:val="0093420D"/>
    <w:rsid w:val="009343E0"/>
    <w:rsid w:val="009345E4"/>
    <w:rsid w:val="0093463C"/>
    <w:rsid w:val="0093480E"/>
    <w:rsid w:val="00934B1F"/>
    <w:rsid w:val="00934FB8"/>
    <w:rsid w:val="00935989"/>
    <w:rsid w:val="00935C5E"/>
    <w:rsid w:val="00935D02"/>
    <w:rsid w:val="009368F5"/>
    <w:rsid w:val="00936DEA"/>
    <w:rsid w:val="009372B0"/>
    <w:rsid w:val="00937652"/>
    <w:rsid w:val="009379A1"/>
    <w:rsid w:val="009379E0"/>
    <w:rsid w:val="00937BB8"/>
    <w:rsid w:val="009404EB"/>
    <w:rsid w:val="0094075F"/>
    <w:rsid w:val="00940B7D"/>
    <w:rsid w:val="00940E17"/>
    <w:rsid w:val="00940FCC"/>
    <w:rsid w:val="00941122"/>
    <w:rsid w:val="0094121A"/>
    <w:rsid w:val="00941570"/>
    <w:rsid w:val="009416FA"/>
    <w:rsid w:val="00941A84"/>
    <w:rsid w:val="00941E5E"/>
    <w:rsid w:val="00942051"/>
    <w:rsid w:val="0094244D"/>
    <w:rsid w:val="00942C11"/>
    <w:rsid w:val="00942CB9"/>
    <w:rsid w:val="00943260"/>
    <w:rsid w:val="00943312"/>
    <w:rsid w:val="0094346D"/>
    <w:rsid w:val="00943539"/>
    <w:rsid w:val="00943841"/>
    <w:rsid w:val="00943A1A"/>
    <w:rsid w:val="00943AD7"/>
    <w:rsid w:val="00943C2C"/>
    <w:rsid w:val="00943D35"/>
    <w:rsid w:val="00944139"/>
    <w:rsid w:val="0094487B"/>
    <w:rsid w:val="0094504C"/>
    <w:rsid w:val="00945309"/>
    <w:rsid w:val="009454BD"/>
    <w:rsid w:val="009458EA"/>
    <w:rsid w:val="00945DEA"/>
    <w:rsid w:val="00945E4C"/>
    <w:rsid w:val="00945F7A"/>
    <w:rsid w:val="00946553"/>
    <w:rsid w:val="009465BC"/>
    <w:rsid w:val="00946654"/>
    <w:rsid w:val="00946A31"/>
    <w:rsid w:val="00946F06"/>
    <w:rsid w:val="00946F32"/>
    <w:rsid w:val="009471DE"/>
    <w:rsid w:val="0094723B"/>
    <w:rsid w:val="00947852"/>
    <w:rsid w:val="00947D80"/>
    <w:rsid w:val="0095001B"/>
    <w:rsid w:val="0095003F"/>
    <w:rsid w:val="009504C1"/>
    <w:rsid w:val="009505BB"/>
    <w:rsid w:val="00950659"/>
    <w:rsid w:val="00951252"/>
    <w:rsid w:val="00951407"/>
    <w:rsid w:val="00951BC5"/>
    <w:rsid w:val="00951CCE"/>
    <w:rsid w:val="00951E31"/>
    <w:rsid w:val="00951EF6"/>
    <w:rsid w:val="0095216C"/>
    <w:rsid w:val="009521FD"/>
    <w:rsid w:val="009529CF"/>
    <w:rsid w:val="00952C82"/>
    <w:rsid w:val="00952E98"/>
    <w:rsid w:val="00953166"/>
    <w:rsid w:val="00953D93"/>
    <w:rsid w:val="00954267"/>
    <w:rsid w:val="009546EB"/>
    <w:rsid w:val="009547E8"/>
    <w:rsid w:val="00954A7A"/>
    <w:rsid w:val="009553C1"/>
    <w:rsid w:val="00955C30"/>
    <w:rsid w:val="00955ED9"/>
    <w:rsid w:val="00955FEB"/>
    <w:rsid w:val="00956212"/>
    <w:rsid w:val="00956504"/>
    <w:rsid w:val="0095661D"/>
    <w:rsid w:val="0095680E"/>
    <w:rsid w:val="00957001"/>
    <w:rsid w:val="0095743C"/>
    <w:rsid w:val="009576D3"/>
    <w:rsid w:val="00957AF3"/>
    <w:rsid w:val="00957ED5"/>
    <w:rsid w:val="00957EDF"/>
    <w:rsid w:val="00960171"/>
    <w:rsid w:val="00960227"/>
    <w:rsid w:val="009604E2"/>
    <w:rsid w:val="00960BC5"/>
    <w:rsid w:val="00961283"/>
    <w:rsid w:val="00961387"/>
    <w:rsid w:val="00961570"/>
    <w:rsid w:val="0096180C"/>
    <w:rsid w:val="009619FA"/>
    <w:rsid w:val="00961C70"/>
    <w:rsid w:val="00961E85"/>
    <w:rsid w:val="009625B2"/>
    <w:rsid w:val="0096262C"/>
    <w:rsid w:val="00962A26"/>
    <w:rsid w:val="00962EE0"/>
    <w:rsid w:val="00963CDB"/>
    <w:rsid w:val="0096409D"/>
    <w:rsid w:val="009640ED"/>
    <w:rsid w:val="00965388"/>
    <w:rsid w:val="009653F8"/>
    <w:rsid w:val="00965A1B"/>
    <w:rsid w:val="00965ADB"/>
    <w:rsid w:val="00965BBB"/>
    <w:rsid w:val="00965C45"/>
    <w:rsid w:val="009664E5"/>
    <w:rsid w:val="00966DB3"/>
    <w:rsid w:val="00967076"/>
    <w:rsid w:val="00967088"/>
    <w:rsid w:val="00967930"/>
    <w:rsid w:val="00967B35"/>
    <w:rsid w:val="00967C67"/>
    <w:rsid w:val="00970A49"/>
    <w:rsid w:val="00970BE0"/>
    <w:rsid w:val="00970D47"/>
    <w:rsid w:val="009719D9"/>
    <w:rsid w:val="00972132"/>
    <w:rsid w:val="009729A7"/>
    <w:rsid w:val="00972B09"/>
    <w:rsid w:val="00972DF5"/>
    <w:rsid w:val="00973533"/>
    <w:rsid w:val="00973B51"/>
    <w:rsid w:val="00973C2F"/>
    <w:rsid w:val="00974403"/>
    <w:rsid w:val="0097536A"/>
    <w:rsid w:val="00975422"/>
    <w:rsid w:val="00975569"/>
    <w:rsid w:val="00975A88"/>
    <w:rsid w:val="00975BA1"/>
    <w:rsid w:val="00976160"/>
    <w:rsid w:val="009762E8"/>
    <w:rsid w:val="00976408"/>
    <w:rsid w:val="0097645A"/>
    <w:rsid w:val="0097682E"/>
    <w:rsid w:val="00976C76"/>
    <w:rsid w:val="00977356"/>
    <w:rsid w:val="0097737F"/>
    <w:rsid w:val="00977942"/>
    <w:rsid w:val="00977D59"/>
    <w:rsid w:val="00977DA9"/>
    <w:rsid w:val="00980413"/>
    <w:rsid w:val="00980C31"/>
    <w:rsid w:val="009810B9"/>
    <w:rsid w:val="00981432"/>
    <w:rsid w:val="009815A1"/>
    <w:rsid w:val="009815B2"/>
    <w:rsid w:val="00981611"/>
    <w:rsid w:val="009820F5"/>
    <w:rsid w:val="00982320"/>
    <w:rsid w:val="009826BC"/>
    <w:rsid w:val="00982911"/>
    <w:rsid w:val="00982BF5"/>
    <w:rsid w:val="00982C21"/>
    <w:rsid w:val="009830E4"/>
    <w:rsid w:val="009830F4"/>
    <w:rsid w:val="0098389F"/>
    <w:rsid w:val="00983D83"/>
    <w:rsid w:val="00983FF4"/>
    <w:rsid w:val="009845A9"/>
    <w:rsid w:val="0098493D"/>
    <w:rsid w:val="00984D25"/>
    <w:rsid w:val="00984F77"/>
    <w:rsid w:val="009851CC"/>
    <w:rsid w:val="00985C5D"/>
    <w:rsid w:val="009861B0"/>
    <w:rsid w:val="00986561"/>
    <w:rsid w:val="00986620"/>
    <w:rsid w:val="009868A8"/>
    <w:rsid w:val="00986B7E"/>
    <w:rsid w:val="0098731F"/>
    <w:rsid w:val="009877A3"/>
    <w:rsid w:val="00987F64"/>
    <w:rsid w:val="00987FAA"/>
    <w:rsid w:val="00990126"/>
    <w:rsid w:val="00990144"/>
    <w:rsid w:val="00990152"/>
    <w:rsid w:val="0099047D"/>
    <w:rsid w:val="00990920"/>
    <w:rsid w:val="00990AB4"/>
    <w:rsid w:val="00990B47"/>
    <w:rsid w:val="00990BA0"/>
    <w:rsid w:val="00990F1A"/>
    <w:rsid w:val="009916B8"/>
    <w:rsid w:val="00991832"/>
    <w:rsid w:val="00992490"/>
    <w:rsid w:val="009924E8"/>
    <w:rsid w:val="00992A9A"/>
    <w:rsid w:val="00992CE7"/>
    <w:rsid w:val="00992EA7"/>
    <w:rsid w:val="00993E42"/>
    <w:rsid w:val="00994099"/>
    <w:rsid w:val="00994134"/>
    <w:rsid w:val="00994365"/>
    <w:rsid w:val="009945BD"/>
    <w:rsid w:val="009947C3"/>
    <w:rsid w:val="00994809"/>
    <w:rsid w:val="00994AD9"/>
    <w:rsid w:val="00994BB4"/>
    <w:rsid w:val="009959B8"/>
    <w:rsid w:val="009964CF"/>
    <w:rsid w:val="0099664B"/>
    <w:rsid w:val="00996717"/>
    <w:rsid w:val="00996A81"/>
    <w:rsid w:val="00996DC2"/>
    <w:rsid w:val="00996F36"/>
    <w:rsid w:val="00997019"/>
    <w:rsid w:val="009A0499"/>
    <w:rsid w:val="009A051C"/>
    <w:rsid w:val="009A0D39"/>
    <w:rsid w:val="009A10CF"/>
    <w:rsid w:val="009A135E"/>
    <w:rsid w:val="009A14E2"/>
    <w:rsid w:val="009A1640"/>
    <w:rsid w:val="009A17CB"/>
    <w:rsid w:val="009A18B3"/>
    <w:rsid w:val="009A1D0C"/>
    <w:rsid w:val="009A215E"/>
    <w:rsid w:val="009A2730"/>
    <w:rsid w:val="009A29A9"/>
    <w:rsid w:val="009A2B88"/>
    <w:rsid w:val="009A2F15"/>
    <w:rsid w:val="009A3243"/>
    <w:rsid w:val="009A330F"/>
    <w:rsid w:val="009A3564"/>
    <w:rsid w:val="009A35DA"/>
    <w:rsid w:val="009A37B6"/>
    <w:rsid w:val="009A3F76"/>
    <w:rsid w:val="009A3F96"/>
    <w:rsid w:val="009A4216"/>
    <w:rsid w:val="009A425C"/>
    <w:rsid w:val="009A4571"/>
    <w:rsid w:val="009A49FE"/>
    <w:rsid w:val="009A4B50"/>
    <w:rsid w:val="009A55BC"/>
    <w:rsid w:val="009A5F7F"/>
    <w:rsid w:val="009A6495"/>
    <w:rsid w:val="009A6EEC"/>
    <w:rsid w:val="009A72DA"/>
    <w:rsid w:val="009A73E2"/>
    <w:rsid w:val="009A7DC8"/>
    <w:rsid w:val="009A7EAF"/>
    <w:rsid w:val="009B006F"/>
    <w:rsid w:val="009B0783"/>
    <w:rsid w:val="009B0992"/>
    <w:rsid w:val="009B0ABE"/>
    <w:rsid w:val="009B0B4C"/>
    <w:rsid w:val="009B0F8E"/>
    <w:rsid w:val="009B1165"/>
    <w:rsid w:val="009B14B8"/>
    <w:rsid w:val="009B1945"/>
    <w:rsid w:val="009B1D75"/>
    <w:rsid w:val="009B1E40"/>
    <w:rsid w:val="009B1F6C"/>
    <w:rsid w:val="009B2308"/>
    <w:rsid w:val="009B2383"/>
    <w:rsid w:val="009B25B0"/>
    <w:rsid w:val="009B28B1"/>
    <w:rsid w:val="009B2DB7"/>
    <w:rsid w:val="009B41D3"/>
    <w:rsid w:val="009B4373"/>
    <w:rsid w:val="009B456D"/>
    <w:rsid w:val="009B47D1"/>
    <w:rsid w:val="009B50DD"/>
    <w:rsid w:val="009B5759"/>
    <w:rsid w:val="009B58F9"/>
    <w:rsid w:val="009B5C64"/>
    <w:rsid w:val="009B5F4A"/>
    <w:rsid w:val="009B6114"/>
    <w:rsid w:val="009B617B"/>
    <w:rsid w:val="009B6642"/>
    <w:rsid w:val="009B6769"/>
    <w:rsid w:val="009B6A25"/>
    <w:rsid w:val="009B6A36"/>
    <w:rsid w:val="009B6A93"/>
    <w:rsid w:val="009B7411"/>
    <w:rsid w:val="009B752F"/>
    <w:rsid w:val="009B79C9"/>
    <w:rsid w:val="009C0413"/>
    <w:rsid w:val="009C0577"/>
    <w:rsid w:val="009C0F77"/>
    <w:rsid w:val="009C12BF"/>
    <w:rsid w:val="009C199C"/>
    <w:rsid w:val="009C1F9F"/>
    <w:rsid w:val="009C21B8"/>
    <w:rsid w:val="009C363C"/>
    <w:rsid w:val="009C3D58"/>
    <w:rsid w:val="009C3EE5"/>
    <w:rsid w:val="009C45BC"/>
    <w:rsid w:val="009C5D22"/>
    <w:rsid w:val="009C5F36"/>
    <w:rsid w:val="009C5FD1"/>
    <w:rsid w:val="009C6583"/>
    <w:rsid w:val="009C6BF1"/>
    <w:rsid w:val="009C6E0A"/>
    <w:rsid w:val="009C6F33"/>
    <w:rsid w:val="009C6F67"/>
    <w:rsid w:val="009C7129"/>
    <w:rsid w:val="009C746E"/>
    <w:rsid w:val="009C7BA8"/>
    <w:rsid w:val="009C7BAC"/>
    <w:rsid w:val="009C7DFC"/>
    <w:rsid w:val="009D0062"/>
    <w:rsid w:val="009D024E"/>
    <w:rsid w:val="009D027F"/>
    <w:rsid w:val="009D03C6"/>
    <w:rsid w:val="009D050B"/>
    <w:rsid w:val="009D0B14"/>
    <w:rsid w:val="009D0B62"/>
    <w:rsid w:val="009D0C12"/>
    <w:rsid w:val="009D0D9E"/>
    <w:rsid w:val="009D0E63"/>
    <w:rsid w:val="009D12F4"/>
    <w:rsid w:val="009D1871"/>
    <w:rsid w:val="009D19B7"/>
    <w:rsid w:val="009D19B8"/>
    <w:rsid w:val="009D1B1E"/>
    <w:rsid w:val="009D1F70"/>
    <w:rsid w:val="009D29B2"/>
    <w:rsid w:val="009D32FC"/>
    <w:rsid w:val="009D3452"/>
    <w:rsid w:val="009D3700"/>
    <w:rsid w:val="009D371D"/>
    <w:rsid w:val="009D417B"/>
    <w:rsid w:val="009D41DF"/>
    <w:rsid w:val="009D42A8"/>
    <w:rsid w:val="009D42B0"/>
    <w:rsid w:val="009D42E2"/>
    <w:rsid w:val="009D4756"/>
    <w:rsid w:val="009D48CC"/>
    <w:rsid w:val="009D4B2D"/>
    <w:rsid w:val="009D52D2"/>
    <w:rsid w:val="009D5420"/>
    <w:rsid w:val="009D54F1"/>
    <w:rsid w:val="009D5B86"/>
    <w:rsid w:val="009D6369"/>
    <w:rsid w:val="009D64D1"/>
    <w:rsid w:val="009D661D"/>
    <w:rsid w:val="009D6895"/>
    <w:rsid w:val="009D6A0A"/>
    <w:rsid w:val="009D6FBC"/>
    <w:rsid w:val="009D70FF"/>
    <w:rsid w:val="009D732A"/>
    <w:rsid w:val="009D7648"/>
    <w:rsid w:val="009D7ABC"/>
    <w:rsid w:val="009D7F9F"/>
    <w:rsid w:val="009E06A0"/>
    <w:rsid w:val="009E0B84"/>
    <w:rsid w:val="009E14AF"/>
    <w:rsid w:val="009E15F0"/>
    <w:rsid w:val="009E1648"/>
    <w:rsid w:val="009E165D"/>
    <w:rsid w:val="009E18B1"/>
    <w:rsid w:val="009E1C62"/>
    <w:rsid w:val="009E23FA"/>
    <w:rsid w:val="009E2703"/>
    <w:rsid w:val="009E2E2C"/>
    <w:rsid w:val="009E36E7"/>
    <w:rsid w:val="009E37EF"/>
    <w:rsid w:val="009E38FD"/>
    <w:rsid w:val="009E3C2F"/>
    <w:rsid w:val="009E40A2"/>
    <w:rsid w:val="009E4170"/>
    <w:rsid w:val="009E4270"/>
    <w:rsid w:val="009E4476"/>
    <w:rsid w:val="009E4B1F"/>
    <w:rsid w:val="009E4B58"/>
    <w:rsid w:val="009E50C6"/>
    <w:rsid w:val="009E5950"/>
    <w:rsid w:val="009E5976"/>
    <w:rsid w:val="009E664B"/>
    <w:rsid w:val="009E66A6"/>
    <w:rsid w:val="009E6ADC"/>
    <w:rsid w:val="009E6F8F"/>
    <w:rsid w:val="009E73B6"/>
    <w:rsid w:val="009E7788"/>
    <w:rsid w:val="009F013D"/>
    <w:rsid w:val="009F0189"/>
    <w:rsid w:val="009F0356"/>
    <w:rsid w:val="009F098A"/>
    <w:rsid w:val="009F0AF2"/>
    <w:rsid w:val="009F0C18"/>
    <w:rsid w:val="009F11FD"/>
    <w:rsid w:val="009F13BC"/>
    <w:rsid w:val="009F14A6"/>
    <w:rsid w:val="009F2A7D"/>
    <w:rsid w:val="009F2C40"/>
    <w:rsid w:val="009F2E0B"/>
    <w:rsid w:val="009F2F94"/>
    <w:rsid w:val="009F3343"/>
    <w:rsid w:val="009F39BB"/>
    <w:rsid w:val="009F3A39"/>
    <w:rsid w:val="009F43C8"/>
    <w:rsid w:val="009F4432"/>
    <w:rsid w:val="009F443E"/>
    <w:rsid w:val="009F4571"/>
    <w:rsid w:val="009F465A"/>
    <w:rsid w:val="009F46D1"/>
    <w:rsid w:val="009F478A"/>
    <w:rsid w:val="009F4931"/>
    <w:rsid w:val="009F5627"/>
    <w:rsid w:val="009F575D"/>
    <w:rsid w:val="009F5815"/>
    <w:rsid w:val="009F6319"/>
    <w:rsid w:val="009F644F"/>
    <w:rsid w:val="009F69CF"/>
    <w:rsid w:val="009F6F74"/>
    <w:rsid w:val="009F75EA"/>
    <w:rsid w:val="009F7A14"/>
    <w:rsid w:val="009F7E49"/>
    <w:rsid w:val="00A00052"/>
    <w:rsid w:val="00A00860"/>
    <w:rsid w:val="00A011FF"/>
    <w:rsid w:val="00A01C8C"/>
    <w:rsid w:val="00A01DD7"/>
    <w:rsid w:val="00A021C7"/>
    <w:rsid w:val="00A02728"/>
    <w:rsid w:val="00A02BF7"/>
    <w:rsid w:val="00A02E21"/>
    <w:rsid w:val="00A0332A"/>
    <w:rsid w:val="00A03361"/>
    <w:rsid w:val="00A0355D"/>
    <w:rsid w:val="00A038DD"/>
    <w:rsid w:val="00A03C1A"/>
    <w:rsid w:val="00A041F7"/>
    <w:rsid w:val="00A04259"/>
    <w:rsid w:val="00A04437"/>
    <w:rsid w:val="00A045B5"/>
    <w:rsid w:val="00A047B5"/>
    <w:rsid w:val="00A04AB6"/>
    <w:rsid w:val="00A04D3F"/>
    <w:rsid w:val="00A053B0"/>
    <w:rsid w:val="00A053B6"/>
    <w:rsid w:val="00A05919"/>
    <w:rsid w:val="00A059AF"/>
    <w:rsid w:val="00A05AD0"/>
    <w:rsid w:val="00A05B14"/>
    <w:rsid w:val="00A05B16"/>
    <w:rsid w:val="00A05C70"/>
    <w:rsid w:val="00A06448"/>
    <w:rsid w:val="00A06862"/>
    <w:rsid w:val="00A06B57"/>
    <w:rsid w:val="00A072D1"/>
    <w:rsid w:val="00A07694"/>
    <w:rsid w:val="00A07883"/>
    <w:rsid w:val="00A078FB"/>
    <w:rsid w:val="00A100ED"/>
    <w:rsid w:val="00A10B85"/>
    <w:rsid w:val="00A10BBA"/>
    <w:rsid w:val="00A10C91"/>
    <w:rsid w:val="00A10F4D"/>
    <w:rsid w:val="00A1147F"/>
    <w:rsid w:val="00A115F1"/>
    <w:rsid w:val="00A11D7B"/>
    <w:rsid w:val="00A12243"/>
    <w:rsid w:val="00A12285"/>
    <w:rsid w:val="00A12AD8"/>
    <w:rsid w:val="00A12AF5"/>
    <w:rsid w:val="00A12B28"/>
    <w:rsid w:val="00A138C8"/>
    <w:rsid w:val="00A13970"/>
    <w:rsid w:val="00A13EAD"/>
    <w:rsid w:val="00A13F1E"/>
    <w:rsid w:val="00A14198"/>
    <w:rsid w:val="00A14AD4"/>
    <w:rsid w:val="00A150E2"/>
    <w:rsid w:val="00A1550C"/>
    <w:rsid w:val="00A155F9"/>
    <w:rsid w:val="00A15836"/>
    <w:rsid w:val="00A15B67"/>
    <w:rsid w:val="00A15E5C"/>
    <w:rsid w:val="00A16669"/>
    <w:rsid w:val="00A1671B"/>
    <w:rsid w:val="00A168F6"/>
    <w:rsid w:val="00A16980"/>
    <w:rsid w:val="00A16C3C"/>
    <w:rsid w:val="00A16F48"/>
    <w:rsid w:val="00A1716E"/>
    <w:rsid w:val="00A1718C"/>
    <w:rsid w:val="00A171D5"/>
    <w:rsid w:val="00A1748F"/>
    <w:rsid w:val="00A17B17"/>
    <w:rsid w:val="00A17B3E"/>
    <w:rsid w:val="00A20BEE"/>
    <w:rsid w:val="00A20C36"/>
    <w:rsid w:val="00A21155"/>
    <w:rsid w:val="00A21320"/>
    <w:rsid w:val="00A21CCE"/>
    <w:rsid w:val="00A21D34"/>
    <w:rsid w:val="00A21D70"/>
    <w:rsid w:val="00A21E32"/>
    <w:rsid w:val="00A22419"/>
    <w:rsid w:val="00A228D6"/>
    <w:rsid w:val="00A22CFA"/>
    <w:rsid w:val="00A22EF2"/>
    <w:rsid w:val="00A22FC9"/>
    <w:rsid w:val="00A23122"/>
    <w:rsid w:val="00A2316F"/>
    <w:rsid w:val="00A23208"/>
    <w:rsid w:val="00A23302"/>
    <w:rsid w:val="00A2342A"/>
    <w:rsid w:val="00A2377C"/>
    <w:rsid w:val="00A23E41"/>
    <w:rsid w:val="00A23F92"/>
    <w:rsid w:val="00A242EF"/>
    <w:rsid w:val="00A24E4C"/>
    <w:rsid w:val="00A25097"/>
    <w:rsid w:val="00A25332"/>
    <w:rsid w:val="00A25642"/>
    <w:rsid w:val="00A25D8F"/>
    <w:rsid w:val="00A25F6D"/>
    <w:rsid w:val="00A266AA"/>
    <w:rsid w:val="00A26B41"/>
    <w:rsid w:val="00A26D03"/>
    <w:rsid w:val="00A27441"/>
    <w:rsid w:val="00A275EB"/>
    <w:rsid w:val="00A27705"/>
    <w:rsid w:val="00A304D8"/>
    <w:rsid w:val="00A305CA"/>
    <w:rsid w:val="00A30DEF"/>
    <w:rsid w:val="00A30E91"/>
    <w:rsid w:val="00A31399"/>
    <w:rsid w:val="00A31436"/>
    <w:rsid w:val="00A315EC"/>
    <w:rsid w:val="00A31F2C"/>
    <w:rsid w:val="00A321DB"/>
    <w:rsid w:val="00A331CB"/>
    <w:rsid w:val="00A33478"/>
    <w:rsid w:val="00A336AD"/>
    <w:rsid w:val="00A33784"/>
    <w:rsid w:val="00A33A85"/>
    <w:rsid w:val="00A33B1C"/>
    <w:rsid w:val="00A33DA3"/>
    <w:rsid w:val="00A33F38"/>
    <w:rsid w:val="00A34482"/>
    <w:rsid w:val="00A34B3A"/>
    <w:rsid w:val="00A34BEE"/>
    <w:rsid w:val="00A35044"/>
    <w:rsid w:val="00A353C0"/>
    <w:rsid w:val="00A358DB"/>
    <w:rsid w:val="00A36B46"/>
    <w:rsid w:val="00A36E34"/>
    <w:rsid w:val="00A3787B"/>
    <w:rsid w:val="00A37D4C"/>
    <w:rsid w:val="00A40482"/>
    <w:rsid w:val="00A40839"/>
    <w:rsid w:val="00A40F52"/>
    <w:rsid w:val="00A4109F"/>
    <w:rsid w:val="00A410C6"/>
    <w:rsid w:val="00A41103"/>
    <w:rsid w:val="00A41294"/>
    <w:rsid w:val="00A415CB"/>
    <w:rsid w:val="00A41689"/>
    <w:rsid w:val="00A41A9B"/>
    <w:rsid w:val="00A41AAB"/>
    <w:rsid w:val="00A41B9C"/>
    <w:rsid w:val="00A41CE2"/>
    <w:rsid w:val="00A432E8"/>
    <w:rsid w:val="00A4360A"/>
    <w:rsid w:val="00A43A7D"/>
    <w:rsid w:val="00A43D81"/>
    <w:rsid w:val="00A43E13"/>
    <w:rsid w:val="00A44540"/>
    <w:rsid w:val="00A44723"/>
    <w:rsid w:val="00A447E9"/>
    <w:rsid w:val="00A44B5F"/>
    <w:rsid w:val="00A4526A"/>
    <w:rsid w:val="00A4530A"/>
    <w:rsid w:val="00A455E9"/>
    <w:rsid w:val="00A456E8"/>
    <w:rsid w:val="00A45A26"/>
    <w:rsid w:val="00A45B49"/>
    <w:rsid w:val="00A4648D"/>
    <w:rsid w:val="00A468B6"/>
    <w:rsid w:val="00A468CD"/>
    <w:rsid w:val="00A46908"/>
    <w:rsid w:val="00A46A0D"/>
    <w:rsid w:val="00A46FB0"/>
    <w:rsid w:val="00A470CB"/>
    <w:rsid w:val="00A47330"/>
    <w:rsid w:val="00A4760D"/>
    <w:rsid w:val="00A47616"/>
    <w:rsid w:val="00A47716"/>
    <w:rsid w:val="00A4783F"/>
    <w:rsid w:val="00A47B81"/>
    <w:rsid w:val="00A47D0D"/>
    <w:rsid w:val="00A47F25"/>
    <w:rsid w:val="00A50035"/>
    <w:rsid w:val="00A5019C"/>
    <w:rsid w:val="00A504BD"/>
    <w:rsid w:val="00A50690"/>
    <w:rsid w:val="00A50753"/>
    <w:rsid w:val="00A50E5D"/>
    <w:rsid w:val="00A511CA"/>
    <w:rsid w:val="00A51490"/>
    <w:rsid w:val="00A51632"/>
    <w:rsid w:val="00A517C2"/>
    <w:rsid w:val="00A519C3"/>
    <w:rsid w:val="00A51F2D"/>
    <w:rsid w:val="00A52058"/>
    <w:rsid w:val="00A523CE"/>
    <w:rsid w:val="00A52552"/>
    <w:rsid w:val="00A52625"/>
    <w:rsid w:val="00A52751"/>
    <w:rsid w:val="00A52A20"/>
    <w:rsid w:val="00A52B19"/>
    <w:rsid w:val="00A52DA1"/>
    <w:rsid w:val="00A53195"/>
    <w:rsid w:val="00A53440"/>
    <w:rsid w:val="00A534E5"/>
    <w:rsid w:val="00A537B7"/>
    <w:rsid w:val="00A53973"/>
    <w:rsid w:val="00A53FFD"/>
    <w:rsid w:val="00A5420F"/>
    <w:rsid w:val="00A5461F"/>
    <w:rsid w:val="00A54A62"/>
    <w:rsid w:val="00A55214"/>
    <w:rsid w:val="00A552BC"/>
    <w:rsid w:val="00A555C2"/>
    <w:rsid w:val="00A55628"/>
    <w:rsid w:val="00A55889"/>
    <w:rsid w:val="00A55C91"/>
    <w:rsid w:val="00A5691B"/>
    <w:rsid w:val="00A56BB9"/>
    <w:rsid w:val="00A56CD2"/>
    <w:rsid w:val="00A56E4A"/>
    <w:rsid w:val="00A5706C"/>
    <w:rsid w:val="00A57A51"/>
    <w:rsid w:val="00A57CA5"/>
    <w:rsid w:val="00A60366"/>
    <w:rsid w:val="00A6055D"/>
    <w:rsid w:val="00A61073"/>
    <w:rsid w:val="00A61464"/>
    <w:rsid w:val="00A61885"/>
    <w:rsid w:val="00A61BFC"/>
    <w:rsid w:val="00A628B1"/>
    <w:rsid w:val="00A6299B"/>
    <w:rsid w:val="00A62AC9"/>
    <w:rsid w:val="00A62F20"/>
    <w:rsid w:val="00A638D2"/>
    <w:rsid w:val="00A63AC0"/>
    <w:rsid w:val="00A64249"/>
    <w:rsid w:val="00A644F5"/>
    <w:rsid w:val="00A64B47"/>
    <w:rsid w:val="00A64C8E"/>
    <w:rsid w:val="00A64CCB"/>
    <w:rsid w:val="00A64E56"/>
    <w:rsid w:val="00A65171"/>
    <w:rsid w:val="00A652D3"/>
    <w:rsid w:val="00A65BC4"/>
    <w:rsid w:val="00A65C59"/>
    <w:rsid w:val="00A65CF8"/>
    <w:rsid w:val="00A66877"/>
    <w:rsid w:val="00A66A03"/>
    <w:rsid w:val="00A66C7D"/>
    <w:rsid w:val="00A67115"/>
    <w:rsid w:val="00A675F5"/>
    <w:rsid w:val="00A7012F"/>
    <w:rsid w:val="00A70378"/>
    <w:rsid w:val="00A70799"/>
    <w:rsid w:val="00A70C17"/>
    <w:rsid w:val="00A71212"/>
    <w:rsid w:val="00A71245"/>
    <w:rsid w:val="00A716D2"/>
    <w:rsid w:val="00A718EB"/>
    <w:rsid w:val="00A71C1A"/>
    <w:rsid w:val="00A71C57"/>
    <w:rsid w:val="00A71D59"/>
    <w:rsid w:val="00A71FEA"/>
    <w:rsid w:val="00A722F9"/>
    <w:rsid w:val="00A72505"/>
    <w:rsid w:val="00A7252D"/>
    <w:rsid w:val="00A728C8"/>
    <w:rsid w:val="00A72989"/>
    <w:rsid w:val="00A73386"/>
    <w:rsid w:val="00A738ED"/>
    <w:rsid w:val="00A73D59"/>
    <w:rsid w:val="00A73FE8"/>
    <w:rsid w:val="00A7411E"/>
    <w:rsid w:val="00A760CB"/>
    <w:rsid w:val="00A76360"/>
    <w:rsid w:val="00A764EB"/>
    <w:rsid w:val="00A7666E"/>
    <w:rsid w:val="00A76C55"/>
    <w:rsid w:val="00A777A4"/>
    <w:rsid w:val="00A77A3C"/>
    <w:rsid w:val="00A80EC7"/>
    <w:rsid w:val="00A81052"/>
    <w:rsid w:val="00A816D0"/>
    <w:rsid w:val="00A81E54"/>
    <w:rsid w:val="00A82117"/>
    <w:rsid w:val="00A8225A"/>
    <w:rsid w:val="00A82503"/>
    <w:rsid w:val="00A8271A"/>
    <w:rsid w:val="00A82A48"/>
    <w:rsid w:val="00A83200"/>
    <w:rsid w:val="00A8336C"/>
    <w:rsid w:val="00A8354B"/>
    <w:rsid w:val="00A8369A"/>
    <w:rsid w:val="00A83822"/>
    <w:rsid w:val="00A8398C"/>
    <w:rsid w:val="00A83ACB"/>
    <w:rsid w:val="00A83EBB"/>
    <w:rsid w:val="00A84711"/>
    <w:rsid w:val="00A847DA"/>
    <w:rsid w:val="00A84993"/>
    <w:rsid w:val="00A849AC"/>
    <w:rsid w:val="00A84E18"/>
    <w:rsid w:val="00A8562C"/>
    <w:rsid w:val="00A85A27"/>
    <w:rsid w:val="00A85AF1"/>
    <w:rsid w:val="00A85E82"/>
    <w:rsid w:val="00A85EA1"/>
    <w:rsid w:val="00A860E8"/>
    <w:rsid w:val="00A86430"/>
    <w:rsid w:val="00A86779"/>
    <w:rsid w:val="00A868EC"/>
    <w:rsid w:val="00A86946"/>
    <w:rsid w:val="00A86B65"/>
    <w:rsid w:val="00A874DE"/>
    <w:rsid w:val="00A8778D"/>
    <w:rsid w:val="00A878E2"/>
    <w:rsid w:val="00A87B24"/>
    <w:rsid w:val="00A901CD"/>
    <w:rsid w:val="00A9040F"/>
    <w:rsid w:val="00A9058C"/>
    <w:rsid w:val="00A90647"/>
    <w:rsid w:val="00A90775"/>
    <w:rsid w:val="00A90CF1"/>
    <w:rsid w:val="00A90DD3"/>
    <w:rsid w:val="00A91122"/>
    <w:rsid w:val="00A9136E"/>
    <w:rsid w:val="00A9196A"/>
    <w:rsid w:val="00A91A9B"/>
    <w:rsid w:val="00A920E9"/>
    <w:rsid w:val="00A925C6"/>
    <w:rsid w:val="00A92656"/>
    <w:rsid w:val="00A92D2E"/>
    <w:rsid w:val="00A93439"/>
    <w:rsid w:val="00A934D1"/>
    <w:rsid w:val="00A935E9"/>
    <w:rsid w:val="00A9362D"/>
    <w:rsid w:val="00A9389A"/>
    <w:rsid w:val="00A9399D"/>
    <w:rsid w:val="00A93ABB"/>
    <w:rsid w:val="00A93CD1"/>
    <w:rsid w:val="00A93D49"/>
    <w:rsid w:val="00A94145"/>
    <w:rsid w:val="00A941C3"/>
    <w:rsid w:val="00A94692"/>
    <w:rsid w:val="00A946C6"/>
    <w:rsid w:val="00A94BAE"/>
    <w:rsid w:val="00A94BEF"/>
    <w:rsid w:val="00A95046"/>
    <w:rsid w:val="00A950F7"/>
    <w:rsid w:val="00A95257"/>
    <w:rsid w:val="00A9545F"/>
    <w:rsid w:val="00A9560B"/>
    <w:rsid w:val="00A95710"/>
    <w:rsid w:val="00A9590B"/>
    <w:rsid w:val="00A959C7"/>
    <w:rsid w:val="00A96584"/>
    <w:rsid w:val="00A96DA2"/>
    <w:rsid w:val="00A9743B"/>
    <w:rsid w:val="00A97467"/>
    <w:rsid w:val="00A9786D"/>
    <w:rsid w:val="00A97BD6"/>
    <w:rsid w:val="00A97CB7"/>
    <w:rsid w:val="00A97DCC"/>
    <w:rsid w:val="00AA0153"/>
    <w:rsid w:val="00AA0350"/>
    <w:rsid w:val="00AA044B"/>
    <w:rsid w:val="00AA04E7"/>
    <w:rsid w:val="00AA0AE8"/>
    <w:rsid w:val="00AA0BD2"/>
    <w:rsid w:val="00AA0D73"/>
    <w:rsid w:val="00AA14F8"/>
    <w:rsid w:val="00AA15BC"/>
    <w:rsid w:val="00AA1620"/>
    <w:rsid w:val="00AA1708"/>
    <w:rsid w:val="00AA1737"/>
    <w:rsid w:val="00AA1FB7"/>
    <w:rsid w:val="00AA222D"/>
    <w:rsid w:val="00AA2304"/>
    <w:rsid w:val="00AA23C4"/>
    <w:rsid w:val="00AA24AD"/>
    <w:rsid w:val="00AA32F2"/>
    <w:rsid w:val="00AA3370"/>
    <w:rsid w:val="00AA34D6"/>
    <w:rsid w:val="00AA3525"/>
    <w:rsid w:val="00AA3A4A"/>
    <w:rsid w:val="00AA3BEE"/>
    <w:rsid w:val="00AA3CFB"/>
    <w:rsid w:val="00AA4484"/>
    <w:rsid w:val="00AA45DA"/>
    <w:rsid w:val="00AA48BF"/>
    <w:rsid w:val="00AA4E26"/>
    <w:rsid w:val="00AA50A9"/>
    <w:rsid w:val="00AA579A"/>
    <w:rsid w:val="00AA57D2"/>
    <w:rsid w:val="00AA5C9E"/>
    <w:rsid w:val="00AA60AF"/>
    <w:rsid w:val="00AA63D8"/>
    <w:rsid w:val="00AA66F2"/>
    <w:rsid w:val="00AA66FE"/>
    <w:rsid w:val="00AA670B"/>
    <w:rsid w:val="00AA6864"/>
    <w:rsid w:val="00AA6889"/>
    <w:rsid w:val="00AA6A5A"/>
    <w:rsid w:val="00AA7105"/>
    <w:rsid w:val="00AA714D"/>
    <w:rsid w:val="00AA7586"/>
    <w:rsid w:val="00AA7C24"/>
    <w:rsid w:val="00AA7D1E"/>
    <w:rsid w:val="00AA7F4A"/>
    <w:rsid w:val="00AB0CEC"/>
    <w:rsid w:val="00AB0D31"/>
    <w:rsid w:val="00AB11BE"/>
    <w:rsid w:val="00AB1746"/>
    <w:rsid w:val="00AB186E"/>
    <w:rsid w:val="00AB19A9"/>
    <w:rsid w:val="00AB1C52"/>
    <w:rsid w:val="00AB29F4"/>
    <w:rsid w:val="00AB4223"/>
    <w:rsid w:val="00AB577E"/>
    <w:rsid w:val="00AB6198"/>
    <w:rsid w:val="00AB6245"/>
    <w:rsid w:val="00AB62B6"/>
    <w:rsid w:val="00AB6555"/>
    <w:rsid w:val="00AB6A54"/>
    <w:rsid w:val="00AB6B00"/>
    <w:rsid w:val="00AB6C8B"/>
    <w:rsid w:val="00AB6DDA"/>
    <w:rsid w:val="00AB7375"/>
    <w:rsid w:val="00AB7745"/>
    <w:rsid w:val="00AB790A"/>
    <w:rsid w:val="00AC0BD3"/>
    <w:rsid w:val="00AC1170"/>
    <w:rsid w:val="00AC13E1"/>
    <w:rsid w:val="00AC1928"/>
    <w:rsid w:val="00AC1A50"/>
    <w:rsid w:val="00AC1B8C"/>
    <w:rsid w:val="00AC1C32"/>
    <w:rsid w:val="00AC1D47"/>
    <w:rsid w:val="00AC1FE1"/>
    <w:rsid w:val="00AC233A"/>
    <w:rsid w:val="00AC2593"/>
    <w:rsid w:val="00AC2977"/>
    <w:rsid w:val="00AC3582"/>
    <w:rsid w:val="00AC376D"/>
    <w:rsid w:val="00AC39E5"/>
    <w:rsid w:val="00AC3B1C"/>
    <w:rsid w:val="00AC3ECA"/>
    <w:rsid w:val="00AC469C"/>
    <w:rsid w:val="00AC48F3"/>
    <w:rsid w:val="00AC4A52"/>
    <w:rsid w:val="00AC4ACB"/>
    <w:rsid w:val="00AC4C2B"/>
    <w:rsid w:val="00AC4E20"/>
    <w:rsid w:val="00AC513B"/>
    <w:rsid w:val="00AC55E2"/>
    <w:rsid w:val="00AC5855"/>
    <w:rsid w:val="00AC5A20"/>
    <w:rsid w:val="00AC5C83"/>
    <w:rsid w:val="00AC5E20"/>
    <w:rsid w:val="00AC600B"/>
    <w:rsid w:val="00AC63C1"/>
    <w:rsid w:val="00AC70D4"/>
    <w:rsid w:val="00AC71A0"/>
    <w:rsid w:val="00AC7867"/>
    <w:rsid w:val="00AD0084"/>
    <w:rsid w:val="00AD012D"/>
    <w:rsid w:val="00AD048C"/>
    <w:rsid w:val="00AD06D7"/>
    <w:rsid w:val="00AD084A"/>
    <w:rsid w:val="00AD0B3F"/>
    <w:rsid w:val="00AD0F84"/>
    <w:rsid w:val="00AD1147"/>
    <w:rsid w:val="00AD1359"/>
    <w:rsid w:val="00AD1888"/>
    <w:rsid w:val="00AD1992"/>
    <w:rsid w:val="00AD1AD8"/>
    <w:rsid w:val="00AD24D9"/>
    <w:rsid w:val="00AD2990"/>
    <w:rsid w:val="00AD2C4A"/>
    <w:rsid w:val="00AD2FEA"/>
    <w:rsid w:val="00AD3209"/>
    <w:rsid w:val="00AD32A2"/>
    <w:rsid w:val="00AD32C1"/>
    <w:rsid w:val="00AD36E9"/>
    <w:rsid w:val="00AD38E8"/>
    <w:rsid w:val="00AD3E73"/>
    <w:rsid w:val="00AD45B8"/>
    <w:rsid w:val="00AD48BD"/>
    <w:rsid w:val="00AD4AAF"/>
    <w:rsid w:val="00AD4BE5"/>
    <w:rsid w:val="00AD4E40"/>
    <w:rsid w:val="00AD4F07"/>
    <w:rsid w:val="00AD5812"/>
    <w:rsid w:val="00AD5835"/>
    <w:rsid w:val="00AD5B24"/>
    <w:rsid w:val="00AD5CE6"/>
    <w:rsid w:val="00AD6371"/>
    <w:rsid w:val="00AD6D89"/>
    <w:rsid w:val="00AD6DAC"/>
    <w:rsid w:val="00AD6E95"/>
    <w:rsid w:val="00AD7353"/>
    <w:rsid w:val="00AE0893"/>
    <w:rsid w:val="00AE0E3A"/>
    <w:rsid w:val="00AE0F77"/>
    <w:rsid w:val="00AE125E"/>
    <w:rsid w:val="00AE13CB"/>
    <w:rsid w:val="00AE1680"/>
    <w:rsid w:val="00AE1808"/>
    <w:rsid w:val="00AE1885"/>
    <w:rsid w:val="00AE1D3E"/>
    <w:rsid w:val="00AE1D88"/>
    <w:rsid w:val="00AE1EE3"/>
    <w:rsid w:val="00AE20C3"/>
    <w:rsid w:val="00AE2512"/>
    <w:rsid w:val="00AE2B9C"/>
    <w:rsid w:val="00AE2C10"/>
    <w:rsid w:val="00AE32E5"/>
    <w:rsid w:val="00AE37E9"/>
    <w:rsid w:val="00AE3B1D"/>
    <w:rsid w:val="00AE3DCD"/>
    <w:rsid w:val="00AE3E13"/>
    <w:rsid w:val="00AE3F0B"/>
    <w:rsid w:val="00AE3F1C"/>
    <w:rsid w:val="00AE3FE7"/>
    <w:rsid w:val="00AE47F2"/>
    <w:rsid w:val="00AE48AD"/>
    <w:rsid w:val="00AE4B21"/>
    <w:rsid w:val="00AE4B22"/>
    <w:rsid w:val="00AE4FEC"/>
    <w:rsid w:val="00AE5243"/>
    <w:rsid w:val="00AE545B"/>
    <w:rsid w:val="00AE5909"/>
    <w:rsid w:val="00AE5F06"/>
    <w:rsid w:val="00AE5FCA"/>
    <w:rsid w:val="00AE6248"/>
    <w:rsid w:val="00AE65F7"/>
    <w:rsid w:val="00AE66C5"/>
    <w:rsid w:val="00AE6BB3"/>
    <w:rsid w:val="00AE6C57"/>
    <w:rsid w:val="00AE6CB2"/>
    <w:rsid w:val="00AE6D3B"/>
    <w:rsid w:val="00AE7335"/>
    <w:rsid w:val="00AE733C"/>
    <w:rsid w:val="00AE7562"/>
    <w:rsid w:val="00AE78CB"/>
    <w:rsid w:val="00AF0795"/>
    <w:rsid w:val="00AF09A5"/>
    <w:rsid w:val="00AF0E82"/>
    <w:rsid w:val="00AF0E91"/>
    <w:rsid w:val="00AF0F34"/>
    <w:rsid w:val="00AF10CE"/>
    <w:rsid w:val="00AF1485"/>
    <w:rsid w:val="00AF18A6"/>
    <w:rsid w:val="00AF2378"/>
    <w:rsid w:val="00AF26E0"/>
    <w:rsid w:val="00AF28F3"/>
    <w:rsid w:val="00AF2C05"/>
    <w:rsid w:val="00AF2C2F"/>
    <w:rsid w:val="00AF2C85"/>
    <w:rsid w:val="00AF2E00"/>
    <w:rsid w:val="00AF3EE0"/>
    <w:rsid w:val="00AF401E"/>
    <w:rsid w:val="00AF4BC9"/>
    <w:rsid w:val="00AF4BF5"/>
    <w:rsid w:val="00AF51C2"/>
    <w:rsid w:val="00AF51E9"/>
    <w:rsid w:val="00AF5427"/>
    <w:rsid w:val="00AF5847"/>
    <w:rsid w:val="00AF5A7A"/>
    <w:rsid w:val="00AF5C52"/>
    <w:rsid w:val="00AF5DE5"/>
    <w:rsid w:val="00AF62AA"/>
    <w:rsid w:val="00AF6482"/>
    <w:rsid w:val="00AF69E1"/>
    <w:rsid w:val="00AF6A46"/>
    <w:rsid w:val="00AF6B68"/>
    <w:rsid w:val="00AF6C18"/>
    <w:rsid w:val="00AF7121"/>
    <w:rsid w:val="00AF72FB"/>
    <w:rsid w:val="00AF7572"/>
    <w:rsid w:val="00AF769C"/>
    <w:rsid w:val="00AF7904"/>
    <w:rsid w:val="00AF7F00"/>
    <w:rsid w:val="00B001C3"/>
    <w:rsid w:val="00B003F3"/>
    <w:rsid w:val="00B004C4"/>
    <w:rsid w:val="00B00641"/>
    <w:rsid w:val="00B00E81"/>
    <w:rsid w:val="00B00FD1"/>
    <w:rsid w:val="00B018EC"/>
    <w:rsid w:val="00B01E03"/>
    <w:rsid w:val="00B01F51"/>
    <w:rsid w:val="00B023AF"/>
    <w:rsid w:val="00B025F6"/>
    <w:rsid w:val="00B02701"/>
    <w:rsid w:val="00B0280B"/>
    <w:rsid w:val="00B029D8"/>
    <w:rsid w:val="00B02CA8"/>
    <w:rsid w:val="00B030CE"/>
    <w:rsid w:val="00B03C68"/>
    <w:rsid w:val="00B04077"/>
    <w:rsid w:val="00B043A4"/>
    <w:rsid w:val="00B04630"/>
    <w:rsid w:val="00B04839"/>
    <w:rsid w:val="00B04881"/>
    <w:rsid w:val="00B04BD8"/>
    <w:rsid w:val="00B05068"/>
    <w:rsid w:val="00B05782"/>
    <w:rsid w:val="00B05C11"/>
    <w:rsid w:val="00B05EF3"/>
    <w:rsid w:val="00B063EE"/>
    <w:rsid w:val="00B068F2"/>
    <w:rsid w:val="00B06B9D"/>
    <w:rsid w:val="00B06EAC"/>
    <w:rsid w:val="00B071AB"/>
    <w:rsid w:val="00B071DA"/>
    <w:rsid w:val="00B07EA0"/>
    <w:rsid w:val="00B101B3"/>
    <w:rsid w:val="00B1020D"/>
    <w:rsid w:val="00B10229"/>
    <w:rsid w:val="00B10734"/>
    <w:rsid w:val="00B10B19"/>
    <w:rsid w:val="00B119C0"/>
    <w:rsid w:val="00B11DF5"/>
    <w:rsid w:val="00B11ED3"/>
    <w:rsid w:val="00B11FCB"/>
    <w:rsid w:val="00B125E7"/>
    <w:rsid w:val="00B12877"/>
    <w:rsid w:val="00B12A81"/>
    <w:rsid w:val="00B13481"/>
    <w:rsid w:val="00B134A2"/>
    <w:rsid w:val="00B13B73"/>
    <w:rsid w:val="00B13DB3"/>
    <w:rsid w:val="00B13DC1"/>
    <w:rsid w:val="00B1422B"/>
    <w:rsid w:val="00B14943"/>
    <w:rsid w:val="00B149AE"/>
    <w:rsid w:val="00B14BD1"/>
    <w:rsid w:val="00B15995"/>
    <w:rsid w:val="00B161A8"/>
    <w:rsid w:val="00B16982"/>
    <w:rsid w:val="00B16DB3"/>
    <w:rsid w:val="00B16FA0"/>
    <w:rsid w:val="00B17390"/>
    <w:rsid w:val="00B175CA"/>
    <w:rsid w:val="00B1765A"/>
    <w:rsid w:val="00B17A4E"/>
    <w:rsid w:val="00B17C71"/>
    <w:rsid w:val="00B17CF3"/>
    <w:rsid w:val="00B200DE"/>
    <w:rsid w:val="00B20668"/>
    <w:rsid w:val="00B20674"/>
    <w:rsid w:val="00B2071A"/>
    <w:rsid w:val="00B20756"/>
    <w:rsid w:val="00B216BA"/>
    <w:rsid w:val="00B21768"/>
    <w:rsid w:val="00B21E22"/>
    <w:rsid w:val="00B2209E"/>
    <w:rsid w:val="00B221C5"/>
    <w:rsid w:val="00B222AF"/>
    <w:rsid w:val="00B22671"/>
    <w:rsid w:val="00B22727"/>
    <w:rsid w:val="00B22839"/>
    <w:rsid w:val="00B230DC"/>
    <w:rsid w:val="00B231DC"/>
    <w:rsid w:val="00B232D5"/>
    <w:rsid w:val="00B2394D"/>
    <w:rsid w:val="00B23A16"/>
    <w:rsid w:val="00B23D82"/>
    <w:rsid w:val="00B2417F"/>
    <w:rsid w:val="00B2468D"/>
    <w:rsid w:val="00B2490E"/>
    <w:rsid w:val="00B24D50"/>
    <w:rsid w:val="00B24F21"/>
    <w:rsid w:val="00B25793"/>
    <w:rsid w:val="00B25C55"/>
    <w:rsid w:val="00B26C3F"/>
    <w:rsid w:val="00B2724B"/>
    <w:rsid w:val="00B275A0"/>
    <w:rsid w:val="00B27CE0"/>
    <w:rsid w:val="00B30017"/>
    <w:rsid w:val="00B306E1"/>
    <w:rsid w:val="00B310A4"/>
    <w:rsid w:val="00B31A36"/>
    <w:rsid w:val="00B31C75"/>
    <w:rsid w:val="00B31D93"/>
    <w:rsid w:val="00B31F82"/>
    <w:rsid w:val="00B32344"/>
    <w:rsid w:val="00B32735"/>
    <w:rsid w:val="00B32EB5"/>
    <w:rsid w:val="00B32F5C"/>
    <w:rsid w:val="00B332F1"/>
    <w:rsid w:val="00B33641"/>
    <w:rsid w:val="00B3371C"/>
    <w:rsid w:val="00B33BEF"/>
    <w:rsid w:val="00B33D5C"/>
    <w:rsid w:val="00B33E0A"/>
    <w:rsid w:val="00B345DE"/>
    <w:rsid w:val="00B3472F"/>
    <w:rsid w:val="00B34AC9"/>
    <w:rsid w:val="00B34B42"/>
    <w:rsid w:val="00B359FE"/>
    <w:rsid w:val="00B36475"/>
    <w:rsid w:val="00B36776"/>
    <w:rsid w:val="00B36BA1"/>
    <w:rsid w:val="00B36BE9"/>
    <w:rsid w:val="00B37028"/>
    <w:rsid w:val="00B3710B"/>
    <w:rsid w:val="00B372D1"/>
    <w:rsid w:val="00B3734C"/>
    <w:rsid w:val="00B3749A"/>
    <w:rsid w:val="00B37C92"/>
    <w:rsid w:val="00B400EC"/>
    <w:rsid w:val="00B40212"/>
    <w:rsid w:val="00B40C49"/>
    <w:rsid w:val="00B41598"/>
    <w:rsid w:val="00B4221F"/>
    <w:rsid w:val="00B425D9"/>
    <w:rsid w:val="00B427A0"/>
    <w:rsid w:val="00B42A67"/>
    <w:rsid w:val="00B42EDB"/>
    <w:rsid w:val="00B4300E"/>
    <w:rsid w:val="00B4310A"/>
    <w:rsid w:val="00B436CE"/>
    <w:rsid w:val="00B43FB1"/>
    <w:rsid w:val="00B44191"/>
    <w:rsid w:val="00B441EE"/>
    <w:rsid w:val="00B44630"/>
    <w:rsid w:val="00B4482C"/>
    <w:rsid w:val="00B44A99"/>
    <w:rsid w:val="00B44D66"/>
    <w:rsid w:val="00B45081"/>
    <w:rsid w:val="00B4553A"/>
    <w:rsid w:val="00B45604"/>
    <w:rsid w:val="00B4591A"/>
    <w:rsid w:val="00B45EAB"/>
    <w:rsid w:val="00B4666B"/>
    <w:rsid w:val="00B46750"/>
    <w:rsid w:val="00B46960"/>
    <w:rsid w:val="00B46A75"/>
    <w:rsid w:val="00B46CC5"/>
    <w:rsid w:val="00B47809"/>
    <w:rsid w:val="00B47A8A"/>
    <w:rsid w:val="00B50062"/>
    <w:rsid w:val="00B50473"/>
    <w:rsid w:val="00B5068E"/>
    <w:rsid w:val="00B506DB"/>
    <w:rsid w:val="00B5091B"/>
    <w:rsid w:val="00B50CCB"/>
    <w:rsid w:val="00B51569"/>
    <w:rsid w:val="00B51A4A"/>
    <w:rsid w:val="00B51B1D"/>
    <w:rsid w:val="00B51C21"/>
    <w:rsid w:val="00B51DEE"/>
    <w:rsid w:val="00B5230D"/>
    <w:rsid w:val="00B52512"/>
    <w:rsid w:val="00B52686"/>
    <w:rsid w:val="00B52730"/>
    <w:rsid w:val="00B5298A"/>
    <w:rsid w:val="00B52B3C"/>
    <w:rsid w:val="00B52C08"/>
    <w:rsid w:val="00B530E3"/>
    <w:rsid w:val="00B531D3"/>
    <w:rsid w:val="00B53438"/>
    <w:rsid w:val="00B53588"/>
    <w:rsid w:val="00B53ECE"/>
    <w:rsid w:val="00B541BB"/>
    <w:rsid w:val="00B54EEB"/>
    <w:rsid w:val="00B54FD2"/>
    <w:rsid w:val="00B5535A"/>
    <w:rsid w:val="00B55696"/>
    <w:rsid w:val="00B558B2"/>
    <w:rsid w:val="00B55925"/>
    <w:rsid w:val="00B55FD3"/>
    <w:rsid w:val="00B56F88"/>
    <w:rsid w:val="00B570B2"/>
    <w:rsid w:val="00B57631"/>
    <w:rsid w:val="00B577E2"/>
    <w:rsid w:val="00B60150"/>
    <w:rsid w:val="00B60923"/>
    <w:rsid w:val="00B60DCB"/>
    <w:rsid w:val="00B6126C"/>
    <w:rsid w:val="00B613FE"/>
    <w:rsid w:val="00B61485"/>
    <w:rsid w:val="00B618EC"/>
    <w:rsid w:val="00B61A96"/>
    <w:rsid w:val="00B61ACB"/>
    <w:rsid w:val="00B61B72"/>
    <w:rsid w:val="00B61D16"/>
    <w:rsid w:val="00B61E15"/>
    <w:rsid w:val="00B622B0"/>
    <w:rsid w:val="00B62463"/>
    <w:rsid w:val="00B627FA"/>
    <w:rsid w:val="00B632F0"/>
    <w:rsid w:val="00B63B07"/>
    <w:rsid w:val="00B65331"/>
    <w:rsid w:val="00B654C2"/>
    <w:rsid w:val="00B65719"/>
    <w:rsid w:val="00B65AC1"/>
    <w:rsid w:val="00B65AF9"/>
    <w:rsid w:val="00B65B82"/>
    <w:rsid w:val="00B66128"/>
    <w:rsid w:val="00B6650C"/>
    <w:rsid w:val="00B665AA"/>
    <w:rsid w:val="00B665B4"/>
    <w:rsid w:val="00B66AF6"/>
    <w:rsid w:val="00B66C85"/>
    <w:rsid w:val="00B67108"/>
    <w:rsid w:val="00B67385"/>
    <w:rsid w:val="00B67898"/>
    <w:rsid w:val="00B700C2"/>
    <w:rsid w:val="00B702B5"/>
    <w:rsid w:val="00B70576"/>
    <w:rsid w:val="00B705D8"/>
    <w:rsid w:val="00B70B49"/>
    <w:rsid w:val="00B70F2B"/>
    <w:rsid w:val="00B70FA2"/>
    <w:rsid w:val="00B71394"/>
    <w:rsid w:val="00B71BC5"/>
    <w:rsid w:val="00B71DC5"/>
    <w:rsid w:val="00B72992"/>
    <w:rsid w:val="00B72CB0"/>
    <w:rsid w:val="00B73328"/>
    <w:rsid w:val="00B739B1"/>
    <w:rsid w:val="00B73A76"/>
    <w:rsid w:val="00B74074"/>
    <w:rsid w:val="00B7407C"/>
    <w:rsid w:val="00B748CF"/>
    <w:rsid w:val="00B74CB5"/>
    <w:rsid w:val="00B75B71"/>
    <w:rsid w:val="00B75BDB"/>
    <w:rsid w:val="00B75F32"/>
    <w:rsid w:val="00B76058"/>
    <w:rsid w:val="00B7639F"/>
    <w:rsid w:val="00B76A7C"/>
    <w:rsid w:val="00B76BB7"/>
    <w:rsid w:val="00B76E62"/>
    <w:rsid w:val="00B77797"/>
    <w:rsid w:val="00B77958"/>
    <w:rsid w:val="00B77A6D"/>
    <w:rsid w:val="00B8047A"/>
    <w:rsid w:val="00B812C7"/>
    <w:rsid w:val="00B81449"/>
    <w:rsid w:val="00B81D4F"/>
    <w:rsid w:val="00B82EFE"/>
    <w:rsid w:val="00B82FCE"/>
    <w:rsid w:val="00B832EF"/>
    <w:rsid w:val="00B8368B"/>
    <w:rsid w:val="00B83758"/>
    <w:rsid w:val="00B83A26"/>
    <w:rsid w:val="00B83A3D"/>
    <w:rsid w:val="00B83CCE"/>
    <w:rsid w:val="00B83DF0"/>
    <w:rsid w:val="00B83E5C"/>
    <w:rsid w:val="00B84368"/>
    <w:rsid w:val="00B84A30"/>
    <w:rsid w:val="00B84B52"/>
    <w:rsid w:val="00B852B0"/>
    <w:rsid w:val="00B85458"/>
    <w:rsid w:val="00B85465"/>
    <w:rsid w:val="00B8549E"/>
    <w:rsid w:val="00B860C6"/>
    <w:rsid w:val="00B864DB"/>
    <w:rsid w:val="00B86B06"/>
    <w:rsid w:val="00B86B39"/>
    <w:rsid w:val="00B874B5"/>
    <w:rsid w:val="00B8762E"/>
    <w:rsid w:val="00B876D5"/>
    <w:rsid w:val="00B87C93"/>
    <w:rsid w:val="00B87C94"/>
    <w:rsid w:val="00B87EC8"/>
    <w:rsid w:val="00B901CE"/>
    <w:rsid w:val="00B90216"/>
    <w:rsid w:val="00B9067F"/>
    <w:rsid w:val="00B90ACA"/>
    <w:rsid w:val="00B91604"/>
    <w:rsid w:val="00B9190F"/>
    <w:rsid w:val="00B91A2D"/>
    <w:rsid w:val="00B91E57"/>
    <w:rsid w:val="00B9270A"/>
    <w:rsid w:val="00B92720"/>
    <w:rsid w:val="00B928CC"/>
    <w:rsid w:val="00B928DC"/>
    <w:rsid w:val="00B92C94"/>
    <w:rsid w:val="00B92F6F"/>
    <w:rsid w:val="00B9327C"/>
    <w:rsid w:val="00B93307"/>
    <w:rsid w:val="00B9340A"/>
    <w:rsid w:val="00B9388B"/>
    <w:rsid w:val="00B938FC"/>
    <w:rsid w:val="00B93AEF"/>
    <w:rsid w:val="00B93B98"/>
    <w:rsid w:val="00B940C0"/>
    <w:rsid w:val="00B941CD"/>
    <w:rsid w:val="00B94998"/>
    <w:rsid w:val="00B949BE"/>
    <w:rsid w:val="00B952AE"/>
    <w:rsid w:val="00B953B3"/>
    <w:rsid w:val="00B953C2"/>
    <w:rsid w:val="00B955B1"/>
    <w:rsid w:val="00B959CB"/>
    <w:rsid w:val="00B95A7A"/>
    <w:rsid w:val="00B95D2D"/>
    <w:rsid w:val="00B9638C"/>
    <w:rsid w:val="00B964A9"/>
    <w:rsid w:val="00B96667"/>
    <w:rsid w:val="00B9667D"/>
    <w:rsid w:val="00B966BB"/>
    <w:rsid w:val="00B967D6"/>
    <w:rsid w:val="00B96CD1"/>
    <w:rsid w:val="00B96E82"/>
    <w:rsid w:val="00B97185"/>
    <w:rsid w:val="00B97306"/>
    <w:rsid w:val="00B973FA"/>
    <w:rsid w:val="00B974F7"/>
    <w:rsid w:val="00B976C5"/>
    <w:rsid w:val="00BA023C"/>
    <w:rsid w:val="00BA0366"/>
    <w:rsid w:val="00BA0435"/>
    <w:rsid w:val="00BA0BDE"/>
    <w:rsid w:val="00BA0F58"/>
    <w:rsid w:val="00BA121A"/>
    <w:rsid w:val="00BA138A"/>
    <w:rsid w:val="00BA1CE3"/>
    <w:rsid w:val="00BA1F94"/>
    <w:rsid w:val="00BA210B"/>
    <w:rsid w:val="00BA23E9"/>
    <w:rsid w:val="00BA2456"/>
    <w:rsid w:val="00BA25C3"/>
    <w:rsid w:val="00BA2BB1"/>
    <w:rsid w:val="00BA2D20"/>
    <w:rsid w:val="00BA2D3F"/>
    <w:rsid w:val="00BA32C7"/>
    <w:rsid w:val="00BA33B4"/>
    <w:rsid w:val="00BA3626"/>
    <w:rsid w:val="00BA3662"/>
    <w:rsid w:val="00BA3D0F"/>
    <w:rsid w:val="00BA4014"/>
    <w:rsid w:val="00BA46B2"/>
    <w:rsid w:val="00BA4A94"/>
    <w:rsid w:val="00BA4B06"/>
    <w:rsid w:val="00BA4CA8"/>
    <w:rsid w:val="00BA5447"/>
    <w:rsid w:val="00BA5B1D"/>
    <w:rsid w:val="00BA5C66"/>
    <w:rsid w:val="00BA5E44"/>
    <w:rsid w:val="00BA6326"/>
    <w:rsid w:val="00BA6454"/>
    <w:rsid w:val="00BA6466"/>
    <w:rsid w:val="00BA654D"/>
    <w:rsid w:val="00BA667E"/>
    <w:rsid w:val="00BA6C6C"/>
    <w:rsid w:val="00BA6D2B"/>
    <w:rsid w:val="00BA7521"/>
    <w:rsid w:val="00BA753B"/>
    <w:rsid w:val="00BA76C0"/>
    <w:rsid w:val="00BA79EC"/>
    <w:rsid w:val="00BA7BFD"/>
    <w:rsid w:val="00BA7F11"/>
    <w:rsid w:val="00BB0007"/>
    <w:rsid w:val="00BB090F"/>
    <w:rsid w:val="00BB0D0B"/>
    <w:rsid w:val="00BB118F"/>
    <w:rsid w:val="00BB120A"/>
    <w:rsid w:val="00BB1387"/>
    <w:rsid w:val="00BB1AA3"/>
    <w:rsid w:val="00BB1B41"/>
    <w:rsid w:val="00BB2C55"/>
    <w:rsid w:val="00BB327F"/>
    <w:rsid w:val="00BB3562"/>
    <w:rsid w:val="00BB43D0"/>
    <w:rsid w:val="00BB45A8"/>
    <w:rsid w:val="00BB4B5B"/>
    <w:rsid w:val="00BB4C42"/>
    <w:rsid w:val="00BB4EAA"/>
    <w:rsid w:val="00BB5102"/>
    <w:rsid w:val="00BB5112"/>
    <w:rsid w:val="00BB5187"/>
    <w:rsid w:val="00BB5643"/>
    <w:rsid w:val="00BB574F"/>
    <w:rsid w:val="00BB57F0"/>
    <w:rsid w:val="00BB5B20"/>
    <w:rsid w:val="00BB5F5D"/>
    <w:rsid w:val="00BB6102"/>
    <w:rsid w:val="00BB6298"/>
    <w:rsid w:val="00BB6437"/>
    <w:rsid w:val="00BB6663"/>
    <w:rsid w:val="00BB69C6"/>
    <w:rsid w:val="00BB74A7"/>
    <w:rsid w:val="00BB7637"/>
    <w:rsid w:val="00BB7836"/>
    <w:rsid w:val="00BB78E6"/>
    <w:rsid w:val="00BC061E"/>
    <w:rsid w:val="00BC064F"/>
    <w:rsid w:val="00BC0815"/>
    <w:rsid w:val="00BC0AC1"/>
    <w:rsid w:val="00BC0BE2"/>
    <w:rsid w:val="00BC0BF9"/>
    <w:rsid w:val="00BC0CEE"/>
    <w:rsid w:val="00BC0DE6"/>
    <w:rsid w:val="00BC11E2"/>
    <w:rsid w:val="00BC167E"/>
    <w:rsid w:val="00BC207B"/>
    <w:rsid w:val="00BC251C"/>
    <w:rsid w:val="00BC2604"/>
    <w:rsid w:val="00BC2A75"/>
    <w:rsid w:val="00BC37AF"/>
    <w:rsid w:val="00BC3938"/>
    <w:rsid w:val="00BC3A4F"/>
    <w:rsid w:val="00BC4ADD"/>
    <w:rsid w:val="00BC5105"/>
    <w:rsid w:val="00BC520C"/>
    <w:rsid w:val="00BC56C8"/>
    <w:rsid w:val="00BC62FE"/>
    <w:rsid w:val="00BC6A91"/>
    <w:rsid w:val="00BC75E2"/>
    <w:rsid w:val="00BC7C00"/>
    <w:rsid w:val="00BC7E61"/>
    <w:rsid w:val="00BC7EA6"/>
    <w:rsid w:val="00BD047F"/>
    <w:rsid w:val="00BD056E"/>
    <w:rsid w:val="00BD09CF"/>
    <w:rsid w:val="00BD10C7"/>
    <w:rsid w:val="00BD139F"/>
    <w:rsid w:val="00BD1BA4"/>
    <w:rsid w:val="00BD1DBB"/>
    <w:rsid w:val="00BD1EC0"/>
    <w:rsid w:val="00BD265C"/>
    <w:rsid w:val="00BD268B"/>
    <w:rsid w:val="00BD2709"/>
    <w:rsid w:val="00BD2CD1"/>
    <w:rsid w:val="00BD3395"/>
    <w:rsid w:val="00BD3562"/>
    <w:rsid w:val="00BD3823"/>
    <w:rsid w:val="00BD399C"/>
    <w:rsid w:val="00BD411C"/>
    <w:rsid w:val="00BD432F"/>
    <w:rsid w:val="00BD493F"/>
    <w:rsid w:val="00BD4967"/>
    <w:rsid w:val="00BD4D87"/>
    <w:rsid w:val="00BD4DA8"/>
    <w:rsid w:val="00BD5471"/>
    <w:rsid w:val="00BD55BA"/>
    <w:rsid w:val="00BD5983"/>
    <w:rsid w:val="00BD5A4F"/>
    <w:rsid w:val="00BD5A7E"/>
    <w:rsid w:val="00BD66EA"/>
    <w:rsid w:val="00BD6895"/>
    <w:rsid w:val="00BD6A20"/>
    <w:rsid w:val="00BD6A77"/>
    <w:rsid w:val="00BD6D0E"/>
    <w:rsid w:val="00BD71D5"/>
    <w:rsid w:val="00BD7C7B"/>
    <w:rsid w:val="00BE01CB"/>
    <w:rsid w:val="00BE02E1"/>
    <w:rsid w:val="00BE05AE"/>
    <w:rsid w:val="00BE0737"/>
    <w:rsid w:val="00BE0E8C"/>
    <w:rsid w:val="00BE1097"/>
    <w:rsid w:val="00BE14CB"/>
    <w:rsid w:val="00BE1569"/>
    <w:rsid w:val="00BE1F4A"/>
    <w:rsid w:val="00BE2492"/>
    <w:rsid w:val="00BE26BB"/>
    <w:rsid w:val="00BE2813"/>
    <w:rsid w:val="00BE29F9"/>
    <w:rsid w:val="00BE2B2B"/>
    <w:rsid w:val="00BE30D8"/>
    <w:rsid w:val="00BE31D7"/>
    <w:rsid w:val="00BE330D"/>
    <w:rsid w:val="00BE33D0"/>
    <w:rsid w:val="00BE4108"/>
    <w:rsid w:val="00BE4308"/>
    <w:rsid w:val="00BE4862"/>
    <w:rsid w:val="00BE4A73"/>
    <w:rsid w:val="00BE4D35"/>
    <w:rsid w:val="00BE578E"/>
    <w:rsid w:val="00BE59D9"/>
    <w:rsid w:val="00BE5EAE"/>
    <w:rsid w:val="00BE636F"/>
    <w:rsid w:val="00BE66C1"/>
    <w:rsid w:val="00BE6C4B"/>
    <w:rsid w:val="00BE71F0"/>
    <w:rsid w:val="00BE725B"/>
    <w:rsid w:val="00BE757F"/>
    <w:rsid w:val="00BE75E2"/>
    <w:rsid w:val="00BE7643"/>
    <w:rsid w:val="00BE7691"/>
    <w:rsid w:val="00BE7788"/>
    <w:rsid w:val="00BE7888"/>
    <w:rsid w:val="00BE78FE"/>
    <w:rsid w:val="00BE7CDA"/>
    <w:rsid w:val="00BE7DC4"/>
    <w:rsid w:val="00BF0096"/>
    <w:rsid w:val="00BF01B6"/>
    <w:rsid w:val="00BF028D"/>
    <w:rsid w:val="00BF04CF"/>
    <w:rsid w:val="00BF05AD"/>
    <w:rsid w:val="00BF07C1"/>
    <w:rsid w:val="00BF2740"/>
    <w:rsid w:val="00BF2797"/>
    <w:rsid w:val="00BF2DB8"/>
    <w:rsid w:val="00BF2EC2"/>
    <w:rsid w:val="00BF3106"/>
    <w:rsid w:val="00BF3580"/>
    <w:rsid w:val="00BF394D"/>
    <w:rsid w:val="00BF3B96"/>
    <w:rsid w:val="00BF3C8C"/>
    <w:rsid w:val="00BF4514"/>
    <w:rsid w:val="00BF47F0"/>
    <w:rsid w:val="00BF49A6"/>
    <w:rsid w:val="00BF4EEF"/>
    <w:rsid w:val="00BF51CA"/>
    <w:rsid w:val="00BF547D"/>
    <w:rsid w:val="00BF5D25"/>
    <w:rsid w:val="00BF60BB"/>
    <w:rsid w:val="00BF6700"/>
    <w:rsid w:val="00BF6CAA"/>
    <w:rsid w:val="00BF70D7"/>
    <w:rsid w:val="00BF753A"/>
    <w:rsid w:val="00BF770B"/>
    <w:rsid w:val="00BF779E"/>
    <w:rsid w:val="00BF77C7"/>
    <w:rsid w:val="00BF7DFC"/>
    <w:rsid w:val="00C005C5"/>
    <w:rsid w:val="00C0097E"/>
    <w:rsid w:val="00C01189"/>
    <w:rsid w:val="00C011BD"/>
    <w:rsid w:val="00C014CE"/>
    <w:rsid w:val="00C014F5"/>
    <w:rsid w:val="00C01E56"/>
    <w:rsid w:val="00C02738"/>
    <w:rsid w:val="00C02D56"/>
    <w:rsid w:val="00C02FA2"/>
    <w:rsid w:val="00C03411"/>
    <w:rsid w:val="00C035FD"/>
    <w:rsid w:val="00C03867"/>
    <w:rsid w:val="00C03EB6"/>
    <w:rsid w:val="00C03EF3"/>
    <w:rsid w:val="00C04121"/>
    <w:rsid w:val="00C04552"/>
    <w:rsid w:val="00C047BC"/>
    <w:rsid w:val="00C04C73"/>
    <w:rsid w:val="00C058C3"/>
    <w:rsid w:val="00C05AD1"/>
    <w:rsid w:val="00C0611A"/>
    <w:rsid w:val="00C06161"/>
    <w:rsid w:val="00C0647F"/>
    <w:rsid w:val="00C064C3"/>
    <w:rsid w:val="00C0653A"/>
    <w:rsid w:val="00C06B76"/>
    <w:rsid w:val="00C0729B"/>
    <w:rsid w:val="00C101AC"/>
    <w:rsid w:val="00C10573"/>
    <w:rsid w:val="00C10983"/>
    <w:rsid w:val="00C109E6"/>
    <w:rsid w:val="00C10AEE"/>
    <w:rsid w:val="00C110B1"/>
    <w:rsid w:val="00C11386"/>
    <w:rsid w:val="00C117BB"/>
    <w:rsid w:val="00C11F8B"/>
    <w:rsid w:val="00C12026"/>
    <w:rsid w:val="00C120A3"/>
    <w:rsid w:val="00C120B1"/>
    <w:rsid w:val="00C120EB"/>
    <w:rsid w:val="00C123E5"/>
    <w:rsid w:val="00C1266B"/>
    <w:rsid w:val="00C12834"/>
    <w:rsid w:val="00C12A63"/>
    <w:rsid w:val="00C12DFA"/>
    <w:rsid w:val="00C13506"/>
    <w:rsid w:val="00C13659"/>
    <w:rsid w:val="00C1368E"/>
    <w:rsid w:val="00C13837"/>
    <w:rsid w:val="00C13973"/>
    <w:rsid w:val="00C14201"/>
    <w:rsid w:val="00C14471"/>
    <w:rsid w:val="00C14C15"/>
    <w:rsid w:val="00C14C41"/>
    <w:rsid w:val="00C14CA3"/>
    <w:rsid w:val="00C1523B"/>
    <w:rsid w:val="00C15271"/>
    <w:rsid w:val="00C15345"/>
    <w:rsid w:val="00C1552A"/>
    <w:rsid w:val="00C1552B"/>
    <w:rsid w:val="00C15AA7"/>
    <w:rsid w:val="00C16069"/>
    <w:rsid w:val="00C160BF"/>
    <w:rsid w:val="00C1636B"/>
    <w:rsid w:val="00C16D58"/>
    <w:rsid w:val="00C16F07"/>
    <w:rsid w:val="00C17064"/>
    <w:rsid w:val="00C172F6"/>
    <w:rsid w:val="00C17579"/>
    <w:rsid w:val="00C200A0"/>
    <w:rsid w:val="00C2066F"/>
    <w:rsid w:val="00C20A72"/>
    <w:rsid w:val="00C2106C"/>
    <w:rsid w:val="00C2131B"/>
    <w:rsid w:val="00C2144F"/>
    <w:rsid w:val="00C219F4"/>
    <w:rsid w:val="00C21F60"/>
    <w:rsid w:val="00C21F74"/>
    <w:rsid w:val="00C220E4"/>
    <w:rsid w:val="00C222D7"/>
    <w:rsid w:val="00C2294A"/>
    <w:rsid w:val="00C24555"/>
    <w:rsid w:val="00C247A7"/>
    <w:rsid w:val="00C24AE2"/>
    <w:rsid w:val="00C24C44"/>
    <w:rsid w:val="00C24CBD"/>
    <w:rsid w:val="00C2518E"/>
    <w:rsid w:val="00C256DA"/>
    <w:rsid w:val="00C2579E"/>
    <w:rsid w:val="00C25CCE"/>
    <w:rsid w:val="00C25F59"/>
    <w:rsid w:val="00C260DF"/>
    <w:rsid w:val="00C2630E"/>
    <w:rsid w:val="00C26440"/>
    <w:rsid w:val="00C26930"/>
    <w:rsid w:val="00C2693E"/>
    <w:rsid w:val="00C26BE8"/>
    <w:rsid w:val="00C26F5B"/>
    <w:rsid w:val="00C27462"/>
    <w:rsid w:val="00C27716"/>
    <w:rsid w:val="00C2772D"/>
    <w:rsid w:val="00C2773D"/>
    <w:rsid w:val="00C27949"/>
    <w:rsid w:val="00C30212"/>
    <w:rsid w:val="00C30946"/>
    <w:rsid w:val="00C30D69"/>
    <w:rsid w:val="00C310F9"/>
    <w:rsid w:val="00C31408"/>
    <w:rsid w:val="00C3164D"/>
    <w:rsid w:val="00C31775"/>
    <w:rsid w:val="00C31A9E"/>
    <w:rsid w:val="00C326B4"/>
    <w:rsid w:val="00C328CC"/>
    <w:rsid w:val="00C32CD9"/>
    <w:rsid w:val="00C330D8"/>
    <w:rsid w:val="00C3401B"/>
    <w:rsid w:val="00C34A8A"/>
    <w:rsid w:val="00C354F8"/>
    <w:rsid w:val="00C3575E"/>
    <w:rsid w:val="00C358A3"/>
    <w:rsid w:val="00C35CF7"/>
    <w:rsid w:val="00C35D89"/>
    <w:rsid w:val="00C35E6A"/>
    <w:rsid w:val="00C363DF"/>
    <w:rsid w:val="00C36FE1"/>
    <w:rsid w:val="00C371E0"/>
    <w:rsid w:val="00C373CF"/>
    <w:rsid w:val="00C3776E"/>
    <w:rsid w:val="00C3798D"/>
    <w:rsid w:val="00C37B3A"/>
    <w:rsid w:val="00C37CB3"/>
    <w:rsid w:val="00C400CA"/>
    <w:rsid w:val="00C40A85"/>
    <w:rsid w:val="00C41BD3"/>
    <w:rsid w:val="00C423A9"/>
    <w:rsid w:val="00C42ACC"/>
    <w:rsid w:val="00C42B46"/>
    <w:rsid w:val="00C42EF4"/>
    <w:rsid w:val="00C430BF"/>
    <w:rsid w:val="00C430DE"/>
    <w:rsid w:val="00C43311"/>
    <w:rsid w:val="00C43356"/>
    <w:rsid w:val="00C434DB"/>
    <w:rsid w:val="00C434E6"/>
    <w:rsid w:val="00C43555"/>
    <w:rsid w:val="00C43655"/>
    <w:rsid w:val="00C4372E"/>
    <w:rsid w:val="00C43AF7"/>
    <w:rsid w:val="00C43F0F"/>
    <w:rsid w:val="00C44216"/>
    <w:rsid w:val="00C4451E"/>
    <w:rsid w:val="00C445C9"/>
    <w:rsid w:val="00C44677"/>
    <w:rsid w:val="00C44783"/>
    <w:rsid w:val="00C44898"/>
    <w:rsid w:val="00C4491C"/>
    <w:rsid w:val="00C44B0D"/>
    <w:rsid w:val="00C44B8E"/>
    <w:rsid w:val="00C4539E"/>
    <w:rsid w:val="00C45552"/>
    <w:rsid w:val="00C45BA4"/>
    <w:rsid w:val="00C45C6E"/>
    <w:rsid w:val="00C45DA5"/>
    <w:rsid w:val="00C45F16"/>
    <w:rsid w:val="00C4657B"/>
    <w:rsid w:val="00C46934"/>
    <w:rsid w:val="00C46D64"/>
    <w:rsid w:val="00C46E1C"/>
    <w:rsid w:val="00C47D02"/>
    <w:rsid w:val="00C506DE"/>
    <w:rsid w:val="00C50D40"/>
    <w:rsid w:val="00C514A5"/>
    <w:rsid w:val="00C514B4"/>
    <w:rsid w:val="00C51A65"/>
    <w:rsid w:val="00C5213A"/>
    <w:rsid w:val="00C522D5"/>
    <w:rsid w:val="00C522F3"/>
    <w:rsid w:val="00C524DC"/>
    <w:rsid w:val="00C52D73"/>
    <w:rsid w:val="00C5367E"/>
    <w:rsid w:val="00C53AB0"/>
    <w:rsid w:val="00C53AE2"/>
    <w:rsid w:val="00C54222"/>
    <w:rsid w:val="00C54595"/>
    <w:rsid w:val="00C54915"/>
    <w:rsid w:val="00C54A19"/>
    <w:rsid w:val="00C54C88"/>
    <w:rsid w:val="00C54F5A"/>
    <w:rsid w:val="00C54FB1"/>
    <w:rsid w:val="00C55A00"/>
    <w:rsid w:val="00C55B5C"/>
    <w:rsid w:val="00C55D48"/>
    <w:rsid w:val="00C55E64"/>
    <w:rsid w:val="00C55F5B"/>
    <w:rsid w:val="00C565B5"/>
    <w:rsid w:val="00C56B7A"/>
    <w:rsid w:val="00C56D42"/>
    <w:rsid w:val="00C56FA2"/>
    <w:rsid w:val="00C5739C"/>
    <w:rsid w:val="00C6004F"/>
    <w:rsid w:val="00C60E82"/>
    <w:rsid w:val="00C60F97"/>
    <w:rsid w:val="00C61203"/>
    <w:rsid w:val="00C614BE"/>
    <w:rsid w:val="00C618EE"/>
    <w:rsid w:val="00C6195E"/>
    <w:rsid w:val="00C6196A"/>
    <w:rsid w:val="00C619A2"/>
    <w:rsid w:val="00C61F8C"/>
    <w:rsid w:val="00C62362"/>
    <w:rsid w:val="00C6240A"/>
    <w:rsid w:val="00C646A5"/>
    <w:rsid w:val="00C64AEC"/>
    <w:rsid w:val="00C64B1F"/>
    <w:rsid w:val="00C64CF1"/>
    <w:rsid w:val="00C64EFD"/>
    <w:rsid w:val="00C653DB"/>
    <w:rsid w:val="00C65511"/>
    <w:rsid w:val="00C659E1"/>
    <w:rsid w:val="00C65D52"/>
    <w:rsid w:val="00C65FE6"/>
    <w:rsid w:val="00C66420"/>
    <w:rsid w:val="00C6656E"/>
    <w:rsid w:val="00C66BA8"/>
    <w:rsid w:val="00C66D97"/>
    <w:rsid w:val="00C66F55"/>
    <w:rsid w:val="00C67339"/>
    <w:rsid w:val="00C6772B"/>
    <w:rsid w:val="00C67B95"/>
    <w:rsid w:val="00C67CFC"/>
    <w:rsid w:val="00C70480"/>
    <w:rsid w:val="00C7077F"/>
    <w:rsid w:val="00C7084B"/>
    <w:rsid w:val="00C70F50"/>
    <w:rsid w:val="00C71014"/>
    <w:rsid w:val="00C71195"/>
    <w:rsid w:val="00C711AE"/>
    <w:rsid w:val="00C71717"/>
    <w:rsid w:val="00C71C84"/>
    <w:rsid w:val="00C71D44"/>
    <w:rsid w:val="00C71F9C"/>
    <w:rsid w:val="00C7226E"/>
    <w:rsid w:val="00C7250F"/>
    <w:rsid w:val="00C725C6"/>
    <w:rsid w:val="00C72865"/>
    <w:rsid w:val="00C72A20"/>
    <w:rsid w:val="00C730EA"/>
    <w:rsid w:val="00C7338B"/>
    <w:rsid w:val="00C73741"/>
    <w:rsid w:val="00C7395B"/>
    <w:rsid w:val="00C73CC1"/>
    <w:rsid w:val="00C73D0D"/>
    <w:rsid w:val="00C73EC8"/>
    <w:rsid w:val="00C741F6"/>
    <w:rsid w:val="00C74300"/>
    <w:rsid w:val="00C74AC3"/>
    <w:rsid w:val="00C74B41"/>
    <w:rsid w:val="00C7537C"/>
    <w:rsid w:val="00C753B4"/>
    <w:rsid w:val="00C761D4"/>
    <w:rsid w:val="00C76211"/>
    <w:rsid w:val="00C76392"/>
    <w:rsid w:val="00C7654D"/>
    <w:rsid w:val="00C770C7"/>
    <w:rsid w:val="00C7768E"/>
    <w:rsid w:val="00C778D1"/>
    <w:rsid w:val="00C77C39"/>
    <w:rsid w:val="00C77FD5"/>
    <w:rsid w:val="00C8022F"/>
    <w:rsid w:val="00C802F9"/>
    <w:rsid w:val="00C80F6B"/>
    <w:rsid w:val="00C80FA6"/>
    <w:rsid w:val="00C813B1"/>
    <w:rsid w:val="00C813C0"/>
    <w:rsid w:val="00C814A2"/>
    <w:rsid w:val="00C819A7"/>
    <w:rsid w:val="00C823E0"/>
    <w:rsid w:val="00C82636"/>
    <w:rsid w:val="00C837A6"/>
    <w:rsid w:val="00C83BAC"/>
    <w:rsid w:val="00C83BCA"/>
    <w:rsid w:val="00C83C73"/>
    <w:rsid w:val="00C83D0B"/>
    <w:rsid w:val="00C84512"/>
    <w:rsid w:val="00C84522"/>
    <w:rsid w:val="00C84768"/>
    <w:rsid w:val="00C84897"/>
    <w:rsid w:val="00C85211"/>
    <w:rsid w:val="00C854BB"/>
    <w:rsid w:val="00C856CF"/>
    <w:rsid w:val="00C85D65"/>
    <w:rsid w:val="00C8623A"/>
    <w:rsid w:val="00C864F9"/>
    <w:rsid w:val="00C8658B"/>
    <w:rsid w:val="00C8663D"/>
    <w:rsid w:val="00C86F9C"/>
    <w:rsid w:val="00C8718F"/>
    <w:rsid w:val="00C87FDA"/>
    <w:rsid w:val="00C90106"/>
    <w:rsid w:val="00C9024F"/>
    <w:rsid w:val="00C90432"/>
    <w:rsid w:val="00C904E0"/>
    <w:rsid w:val="00C90634"/>
    <w:rsid w:val="00C90D22"/>
    <w:rsid w:val="00C916B6"/>
    <w:rsid w:val="00C916D0"/>
    <w:rsid w:val="00C91784"/>
    <w:rsid w:val="00C918E4"/>
    <w:rsid w:val="00C91BBE"/>
    <w:rsid w:val="00C91DF7"/>
    <w:rsid w:val="00C9268D"/>
    <w:rsid w:val="00C92B6C"/>
    <w:rsid w:val="00C9329B"/>
    <w:rsid w:val="00C937F8"/>
    <w:rsid w:val="00C939EB"/>
    <w:rsid w:val="00C9407C"/>
    <w:rsid w:val="00C9442E"/>
    <w:rsid w:val="00C94713"/>
    <w:rsid w:val="00C94832"/>
    <w:rsid w:val="00C94CE8"/>
    <w:rsid w:val="00C94D81"/>
    <w:rsid w:val="00C94EBD"/>
    <w:rsid w:val="00C959DC"/>
    <w:rsid w:val="00C95D61"/>
    <w:rsid w:val="00C95E3D"/>
    <w:rsid w:val="00C960A2"/>
    <w:rsid w:val="00C960AF"/>
    <w:rsid w:val="00C96624"/>
    <w:rsid w:val="00C96875"/>
    <w:rsid w:val="00C96C53"/>
    <w:rsid w:val="00C96E48"/>
    <w:rsid w:val="00C97283"/>
    <w:rsid w:val="00C973EF"/>
    <w:rsid w:val="00C977A8"/>
    <w:rsid w:val="00C97E8D"/>
    <w:rsid w:val="00CA0176"/>
    <w:rsid w:val="00CA0ADF"/>
    <w:rsid w:val="00CA0FB6"/>
    <w:rsid w:val="00CA11B9"/>
    <w:rsid w:val="00CA2B75"/>
    <w:rsid w:val="00CA2BB8"/>
    <w:rsid w:val="00CA3356"/>
    <w:rsid w:val="00CA354C"/>
    <w:rsid w:val="00CA3AEE"/>
    <w:rsid w:val="00CA44C6"/>
    <w:rsid w:val="00CA461E"/>
    <w:rsid w:val="00CA494E"/>
    <w:rsid w:val="00CA4962"/>
    <w:rsid w:val="00CA50BE"/>
    <w:rsid w:val="00CA568C"/>
    <w:rsid w:val="00CA5891"/>
    <w:rsid w:val="00CA5D81"/>
    <w:rsid w:val="00CA6474"/>
    <w:rsid w:val="00CA68E7"/>
    <w:rsid w:val="00CA6F9D"/>
    <w:rsid w:val="00CA71A6"/>
    <w:rsid w:val="00CA7F6C"/>
    <w:rsid w:val="00CA7FFE"/>
    <w:rsid w:val="00CB24D7"/>
    <w:rsid w:val="00CB24F1"/>
    <w:rsid w:val="00CB2527"/>
    <w:rsid w:val="00CB2597"/>
    <w:rsid w:val="00CB28EC"/>
    <w:rsid w:val="00CB2A2A"/>
    <w:rsid w:val="00CB2DBF"/>
    <w:rsid w:val="00CB2DED"/>
    <w:rsid w:val="00CB38A2"/>
    <w:rsid w:val="00CB38AA"/>
    <w:rsid w:val="00CB4540"/>
    <w:rsid w:val="00CB46D4"/>
    <w:rsid w:val="00CB47FB"/>
    <w:rsid w:val="00CB4A8B"/>
    <w:rsid w:val="00CB4B6C"/>
    <w:rsid w:val="00CB4D1C"/>
    <w:rsid w:val="00CB5194"/>
    <w:rsid w:val="00CB56B1"/>
    <w:rsid w:val="00CB646C"/>
    <w:rsid w:val="00CB6A2A"/>
    <w:rsid w:val="00CB6B60"/>
    <w:rsid w:val="00CB6B89"/>
    <w:rsid w:val="00CB6E00"/>
    <w:rsid w:val="00CB7673"/>
    <w:rsid w:val="00CB7AE8"/>
    <w:rsid w:val="00CC0102"/>
    <w:rsid w:val="00CC01BD"/>
    <w:rsid w:val="00CC0418"/>
    <w:rsid w:val="00CC0742"/>
    <w:rsid w:val="00CC091F"/>
    <w:rsid w:val="00CC12BC"/>
    <w:rsid w:val="00CC136C"/>
    <w:rsid w:val="00CC19C9"/>
    <w:rsid w:val="00CC1C16"/>
    <w:rsid w:val="00CC1CEC"/>
    <w:rsid w:val="00CC1D69"/>
    <w:rsid w:val="00CC2127"/>
    <w:rsid w:val="00CC23CD"/>
    <w:rsid w:val="00CC2455"/>
    <w:rsid w:val="00CC260D"/>
    <w:rsid w:val="00CC27B0"/>
    <w:rsid w:val="00CC2872"/>
    <w:rsid w:val="00CC29F3"/>
    <w:rsid w:val="00CC2EEC"/>
    <w:rsid w:val="00CC382B"/>
    <w:rsid w:val="00CC3967"/>
    <w:rsid w:val="00CC3BF1"/>
    <w:rsid w:val="00CC4A17"/>
    <w:rsid w:val="00CC4FDB"/>
    <w:rsid w:val="00CC5254"/>
    <w:rsid w:val="00CC5512"/>
    <w:rsid w:val="00CC5E60"/>
    <w:rsid w:val="00CC69F1"/>
    <w:rsid w:val="00CC6BA1"/>
    <w:rsid w:val="00CC78A0"/>
    <w:rsid w:val="00CC790E"/>
    <w:rsid w:val="00CC7AAB"/>
    <w:rsid w:val="00CD0821"/>
    <w:rsid w:val="00CD0DF1"/>
    <w:rsid w:val="00CD0EBD"/>
    <w:rsid w:val="00CD0F52"/>
    <w:rsid w:val="00CD0F8E"/>
    <w:rsid w:val="00CD10E9"/>
    <w:rsid w:val="00CD1254"/>
    <w:rsid w:val="00CD138A"/>
    <w:rsid w:val="00CD16FC"/>
    <w:rsid w:val="00CD1A0A"/>
    <w:rsid w:val="00CD28C4"/>
    <w:rsid w:val="00CD2B5E"/>
    <w:rsid w:val="00CD2C4F"/>
    <w:rsid w:val="00CD2DF3"/>
    <w:rsid w:val="00CD2ECB"/>
    <w:rsid w:val="00CD32FA"/>
    <w:rsid w:val="00CD345A"/>
    <w:rsid w:val="00CD3A79"/>
    <w:rsid w:val="00CD3D37"/>
    <w:rsid w:val="00CD427D"/>
    <w:rsid w:val="00CD490B"/>
    <w:rsid w:val="00CD4942"/>
    <w:rsid w:val="00CD50C3"/>
    <w:rsid w:val="00CD5196"/>
    <w:rsid w:val="00CD51B6"/>
    <w:rsid w:val="00CD59C5"/>
    <w:rsid w:val="00CD5A7E"/>
    <w:rsid w:val="00CD5D10"/>
    <w:rsid w:val="00CD5F9E"/>
    <w:rsid w:val="00CD5FA5"/>
    <w:rsid w:val="00CD6214"/>
    <w:rsid w:val="00CD6885"/>
    <w:rsid w:val="00CD7260"/>
    <w:rsid w:val="00CD799B"/>
    <w:rsid w:val="00CD7D32"/>
    <w:rsid w:val="00CD7E7B"/>
    <w:rsid w:val="00CE02A3"/>
    <w:rsid w:val="00CE0437"/>
    <w:rsid w:val="00CE06D0"/>
    <w:rsid w:val="00CE0CC2"/>
    <w:rsid w:val="00CE1067"/>
    <w:rsid w:val="00CE1118"/>
    <w:rsid w:val="00CE1382"/>
    <w:rsid w:val="00CE1440"/>
    <w:rsid w:val="00CE16A3"/>
    <w:rsid w:val="00CE1A7F"/>
    <w:rsid w:val="00CE2462"/>
    <w:rsid w:val="00CE2559"/>
    <w:rsid w:val="00CE2572"/>
    <w:rsid w:val="00CE34CE"/>
    <w:rsid w:val="00CE3575"/>
    <w:rsid w:val="00CE3D38"/>
    <w:rsid w:val="00CE3D9E"/>
    <w:rsid w:val="00CE3E0B"/>
    <w:rsid w:val="00CE449E"/>
    <w:rsid w:val="00CE46E8"/>
    <w:rsid w:val="00CE4AAF"/>
    <w:rsid w:val="00CE4AE3"/>
    <w:rsid w:val="00CE4C67"/>
    <w:rsid w:val="00CE4C8F"/>
    <w:rsid w:val="00CE4E39"/>
    <w:rsid w:val="00CE4EA7"/>
    <w:rsid w:val="00CE501A"/>
    <w:rsid w:val="00CE54CF"/>
    <w:rsid w:val="00CE57FC"/>
    <w:rsid w:val="00CE582A"/>
    <w:rsid w:val="00CE5925"/>
    <w:rsid w:val="00CE5A59"/>
    <w:rsid w:val="00CE5F59"/>
    <w:rsid w:val="00CE609B"/>
    <w:rsid w:val="00CE673D"/>
    <w:rsid w:val="00CE6E44"/>
    <w:rsid w:val="00CE7083"/>
    <w:rsid w:val="00CE71D7"/>
    <w:rsid w:val="00CE7303"/>
    <w:rsid w:val="00CE7707"/>
    <w:rsid w:val="00CE7769"/>
    <w:rsid w:val="00CE77B7"/>
    <w:rsid w:val="00CE792E"/>
    <w:rsid w:val="00CE7F12"/>
    <w:rsid w:val="00CE7F5B"/>
    <w:rsid w:val="00CF085F"/>
    <w:rsid w:val="00CF0A31"/>
    <w:rsid w:val="00CF0B4D"/>
    <w:rsid w:val="00CF0F72"/>
    <w:rsid w:val="00CF1076"/>
    <w:rsid w:val="00CF11DA"/>
    <w:rsid w:val="00CF19C6"/>
    <w:rsid w:val="00CF1B17"/>
    <w:rsid w:val="00CF1EE5"/>
    <w:rsid w:val="00CF22D6"/>
    <w:rsid w:val="00CF2371"/>
    <w:rsid w:val="00CF277E"/>
    <w:rsid w:val="00CF2E5A"/>
    <w:rsid w:val="00CF3CD4"/>
    <w:rsid w:val="00CF4A89"/>
    <w:rsid w:val="00CF4B66"/>
    <w:rsid w:val="00CF4C39"/>
    <w:rsid w:val="00CF5239"/>
    <w:rsid w:val="00CF58D3"/>
    <w:rsid w:val="00CF622D"/>
    <w:rsid w:val="00CF6419"/>
    <w:rsid w:val="00CF646A"/>
    <w:rsid w:val="00CF6525"/>
    <w:rsid w:val="00CF6920"/>
    <w:rsid w:val="00CF6B3B"/>
    <w:rsid w:val="00CF6C56"/>
    <w:rsid w:val="00CF6CCD"/>
    <w:rsid w:val="00CF70F0"/>
    <w:rsid w:val="00CF75BA"/>
    <w:rsid w:val="00D00297"/>
    <w:rsid w:val="00D00B57"/>
    <w:rsid w:val="00D016BE"/>
    <w:rsid w:val="00D01849"/>
    <w:rsid w:val="00D018B1"/>
    <w:rsid w:val="00D01FA7"/>
    <w:rsid w:val="00D024FD"/>
    <w:rsid w:val="00D027FD"/>
    <w:rsid w:val="00D02992"/>
    <w:rsid w:val="00D02CC7"/>
    <w:rsid w:val="00D03130"/>
    <w:rsid w:val="00D033ED"/>
    <w:rsid w:val="00D0346E"/>
    <w:rsid w:val="00D0357A"/>
    <w:rsid w:val="00D044A1"/>
    <w:rsid w:val="00D04574"/>
    <w:rsid w:val="00D04873"/>
    <w:rsid w:val="00D04FB3"/>
    <w:rsid w:val="00D0530C"/>
    <w:rsid w:val="00D057B4"/>
    <w:rsid w:val="00D058CD"/>
    <w:rsid w:val="00D05C7E"/>
    <w:rsid w:val="00D05FC1"/>
    <w:rsid w:val="00D06259"/>
    <w:rsid w:val="00D064D1"/>
    <w:rsid w:val="00D06A40"/>
    <w:rsid w:val="00D06B6A"/>
    <w:rsid w:val="00D06C29"/>
    <w:rsid w:val="00D07888"/>
    <w:rsid w:val="00D078A5"/>
    <w:rsid w:val="00D07927"/>
    <w:rsid w:val="00D07C80"/>
    <w:rsid w:val="00D10344"/>
    <w:rsid w:val="00D109AE"/>
    <w:rsid w:val="00D10B0C"/>
    <w:rsid w:val="00D11B44"/>
    <w:rsid w:val="00D11E2E"/>
    <w:rsid w:val="00D120F0"/>
    <w:rsid w:val="00D122A4"/>
    <w:rsid w:val="00D1261E"/>
    <w:rsid w:val="00D1264D"/>
    <w:rsid w:val="00D12880"/>
    <w:rsid w:val="00D12D24"/>
    <w:rsid w:val="00D1306D"/>
    <w:rsid w:val="00D13240"/>
    <w:rsid w:val="00D13B50"/>
    <w:rsid w:val="00D13E82"/>
    <w:rsid w:val="00D14A78"/>
    <w:rsid w:val="00D14E14"/>
    <w:rsid w:val="00D14EFE"/>
    <w:rsid w:val="00D155EC"/>
    <w:rsid w:val="00D15872"/>
    <w:rsid w:val="00D158B9"/>
    <w:rsid w:val="00D15B02"/>
    <w:rsid w:val="00D15C67"/>
    <w:rsid w:val="00D164A8"/>
    <w:rsid w:val="00D164FB"/>
    <w:rsid w:val="00D16EE6"/>
    <w:rsid w:val="00D16F97"/>
    <w:rsid w:val="00D17131"/>
    <w:rsid w:val="00D171A3"/>
    <w:rsid w:val="00D17501"/>
    <w:rsid w:val="00D17576"/>
    <w:rsid w:val="00D1779F"/>
    <w:rsid w:val="00D177DE"/>
    <w:rsid w:val="00D17B0F"/>
    <w:rsid w:val="00D20117"/>
    <w:rsid w:val="00D202BE"/>
    <w:rsid w:val="00D20A9A"/>
    <w:rsid w:val="00D20CD0"/>
    <w:rsid w:val="00D20EA3"/>
    <w:rsid w:val="00D21F0A"/>
    <w:rsid w:val="00D220DF"/>
    <w:rsid w:val="00D22109"/>
    <w:rsid w:val="00D22190"/>
    <w:rsid w:val="00D227C3"/>
    <w:rsid w:val="00D2320A"/>
    <w:rsid w:val="00D2351D"/>
    <w:rsid w:val="00D235DE"/>
    <w:rsid w:val="00D23FD7"/>
    <w:rsid w:val="00D2419D"/>
    <w:rsid w:val="00D24B8A"/>
    <w:rsid w:val="00D24EF4"/>
    <w:rsid w:val="00D25677"/>
    <w:rsid w:val="00D25A19"/>
    <w:rsid w:val="00D25D60"/>
    <w:rsid w:val="00D2611C"/>
    <w:rsid w:val="00D2626B"/>
    <w:rsid w:val="00D26A40"/>
    <w:rsid w:val="00D26B2A"/>
    <w:rsid w:val="00D27AAB"/>
    <w:rsid w:val="00D27DA1"/>
    <w:rsid w:val="00D30185"/>
    <w:rsid w:val="00D3055C"/>
    <w:rsid w:val="00D30A48"/>
    <w:rsid w:val="00D30CB8"/>
    <w:rsid w:val="00D311E5"/>
    <w:rsid w:val="00D31930"/>
    <w:rsid w:val="00D3199E"/>
    <w:rsid w:val="00D31A61"/>
    <w:rsid w:val="00D31F88"/>
    <w:rsid w:val="00D323F7"/>
    <w:rsid w:val="00D32527"/>
    <w:rsid w:val="00D32BEA"/>
    <w:rsid w:val="00D32F9B"/>
    <w:rsid w:val="00D33005"/>
    <w:rsid w:val="00D3311D"/>
    <w:rsid w:val="00D332AE"/>
    <w:rsid w:val="00D334C8"/>
    <w:rsid w:val="00D33539"/>
    <w:rsid w:val="00D3357F"/>
    <w:rsid w:val="00D3382B"/>
    <w:rsid w:val="00D33DC3"/>
    <w:rsid w:val="00D33DEB"/>
    <w:rsid w:val="00D34008"/>
    <w:rsid w:val="00D34215"/>
    <w:rsid w:val="00D34306"/>
    <w:rsid w:val="00D3449E"/>
    <w:rsid w:val="00D3465D"/>
    <w:rsid w:val="00D34B12"/>
    <w:rsid w:val="00D34BD6"/>
    <w:rsid w:val="00D34F02"/>
    <w:rsid w:val="00D34FF0"/>
    <w:rsid w:val="00D351BD"/>
    <w:rsid w:val="00D36050"/>
    <w:rsid w:val="00D3614D"/>
    <w:rsid w:val="00D361C3"/>
    <w:rsid w:val="00D36543"/>
    <w:rsid w:val="00D366A4"/>
    <w:rsid w:val="00D374E0"/>
    <w:rsid w:val="00D3770B"/>
    <w:rsid w:val="00D37B01"/>
    <w:rsid w:val="00D37C8C"/>
    <w:rsid w:val="00D37D28"/>
    <w:rsid w:val="00D37DCF"/>
    <w:rsid w:val="00D40330"/>
    <w:rsid w:val="00D41052"/>
    <w:rsid w:val="00D4125C"/>
    <w:rsid w:val="00D414A5"/>
    <w:rsid w:val="00D41501"/>
    <w:rsid w:val="00D41767"/>
    <w:rsid w:val="00D417EA"/>
    <w:rsid w:val="00D41990"/>
    <w:rsid w:val="00D41D28"/>
    <w:rsid w:val="00D42167"/>
    <w:rsid w:val="00D426E1"/>
    <w:rsid w:val="00D4276A"/>
    <w:rsid w:val="00D427D0"/>
    <w:rsid w:val="00D42A98"/>
    <w:rsid w:val="00D42B7C"/>
    <w:rsid w:val="00D43072"/>
    <w:rsid w:val="00D43241"/>
    <w:rsid w:val="00D432B4"/>
    <w:rsid w:val="00D4346F"/>
    <w:rsid w:val="00D43F02"/>
    <w:rsid w:val="00D43F75"/>
    <w:rsid w:val="00D442C9"/>
    <w:rsid w:val="00D445E6"/>
    <w:rsid w:val="00D4476A"/>
    <w:rsid w:val="00D45136"/>
    <w:rsid w:val="00D454A2"/>
    <w:rsid w:val="00D45D69"/>
    <w:rsid w:val="00D46018"/>
    <w:rsid w:val="00D460B6"/>
    <w:rsid w:val="00D46102"/>
    <w:rsid w:val="00D46363"/>
    <w:rsid w:val="00D468AC"/>
    <w:rsid w:val="00D4693A"/>
    <w:rsid w:val="00D46A65"/>
    <w:rsid w:val="00D46D83"/>
    <w:rsid w:val="00D471B3"/>
    <w:rsid w:val="00D474DC"/>
    <w:rsid w:val="00D4799A"/>
    <w:rsid w:val="00D47AF4"/>
    <w:rsid w:val="00D47B4A"/>
    <w:rsid w:val="00D47D5E"/>
    <w:rsid w:val="00D50047"/>
    <w:rsid w:val="00D501BE"/>
    <w:rsid w:val="00D50786"/>
    <w:rsid w:val="00D50BFE"/>
    <w:rsid w:val="00D50CB6"/>
    <w:rsid w:val="00D50E77"/>
    <w:rsid w:val="00D50EA3"/>
    <w:rsid w:val="00D50EFC"/>
    <w:rsid w:val="00D51020"/>
    <w:rsid w:val="00D51366"/>
    <w:rsid w:val="00D51D9A"/>
    <w:rsid w:val="00D521CF"/>
    <w:rsid w:val="00D52287"/>
    <w:rsid w:val="00D52664"/>
    <w:rsid w:val="00D528F1"/>
    <w:rsid w:val="00D52B7A"/>
    <w:rsid w:val="00D52F12"/>
    <w:rsid w:val="00D53F19"/>
    <w:rsid w:val="00D542BB"/>
    <w:rsid w:val="00D545E8"/>
    <w:rsid w:val="00D54B8F"/>
    <w:rsid w:val="00D54BE4"/>
    <w:rsid w:val="00D54E0B"/>
    <w:rsid w:val="00D555D4"/>
    <w:rsid w:val="00D558C5"/>
    <w:rsid w:val="00D55B9F"/>
    <w:rsid w:val="00D560EE"/>
    <w:rsid w:val="00D5617B"/>
    <w:rsid w:val="00D5633E"/>
    <w:rsid w:val="00D563F2"/>
    <w:rsid w:val="00D56549"/>
    <w:rsid w:val="00D56581"/>
    <w:rsid w:val="00D56674"/>
    <w:rsid w:val="00D56B21"/>
    <w:rsid w:val="00D56C90"/>
    <w:rsid w:val="00D574BA"/>
    <w:rsid w:val="00D57C61"/>
    <w:rsid w:val="00D57CCD"/>
    <w:rsid w:val="00D604B3"/>
    <w:rsid w:val="00D605A9"/>
    <w:rsid w:val="00D607FE"/>
    <w:rsid w:val="00D60DDA"/>
    <w:rsid w:val="00D60E96"/>
    <w:rsid w:val="00D61783"/>
    <w:rsid w:val="00D61B14"/>
    <w:rsid w:val="00D62089"/>
    <w:rsid w:val="00D62291"/>
    <w:rsid w:val="00D62C17"/>
    <w:rsid w:val="00D62FCC"/>
    <w:rsid w:val="00D631A8"/>
    <w:rsid w:val="00D63D9C"/>
    <w:rsid w:val="00D63FD5"/>
    <w:rsid w:val="00D641ED"/>
    <w:rsid w:val="00D64315"/>
    <w:rsid w:val="00D647D8"/>
    <w:rsid w:val="00D64A23"/>
    <w:rsid w:val="00D65531"/>
    <w:rsid w:val="00D65A8F"/>
    <w:rsid w:val="00D65DC9"/>
    <w:rsid w:val="00D66175"/>
    <w:rsid w:val="00D664F8"/>
    <w:rsid w:val="00D666C3"/>
    <w:rsid w:val="00D6689B"/>
    <w:rsid w:val="00D674F8"/>
    <w:rsid w:val="00D6751D"/>
    <w:rsid w:val="00D678FE"/>
    <w:rsid w:val="00D67ED6"/>
    <w:rsid w:val="00D7003E"/>
    <w:rsid w:val="00D7061E"/>
    <w:rsid w:val="00D7095C"/>
    <w:rsid w:val="00D70A7E"/>
    <w:rsid w:val="00D70B4E"/>
    <w:rsid w:val="00D70ECD"/>
    <w:rsid w:val="00D711E5"/>
    <w:rsid w:val="00D71532"/>
    <w:rsid w:val="00D7180F"/>
    <w:rsid w:val="00D71917"/>
    <w:rsid w:val="00D71BDB"/>
    <w:rsid w:val="00D71CCA"/>
    <w:rsid w:val="00D7210B"/>
    <w:rsid w:val="00D725E7"/>
    <w:rsid w:val="00D72D87"/>
    <w:rsid w:val="00D73718"/>
    <w:rsid w:val="00D73910"/>
    <w:rsid w:val="00D73B8F"/>
    <w:rsid w:val="00D742B2"/>
    <w:rsid w:val="00D743B5"/>
    <w:rsid w:val="00D7456A"/>
    <w:rsid w:val="00D75090"/>
    <w:rsid w:val="00D75520"/>
    <w:rsid w:val="00D75EFF"/>
    <w:rsid w:val="00D7610A"/>
    <w:rsid w:val="00D76367"/>
    <w:rsid w:val="00D76379"/>
    <w:rsid w:val="00D764A5"/>
    <w:rsid w:val="00D765D9"/>
    <w:rsid w:val="00D76C0A"/>
    <w:rsid w:val="00D772A3"/>
    <w:rsid w:val="00D774D1"/>
    <w:rsid w:val="00D77624"/>
    <w:rsid w:val="00D777B1"/>
    <w:rsid w:val="00D77877"/>
    <w:rsid w:val="00D77C53"/>
    <w:rsid w:val="00D77D49"/>
    <w:rsid w:val="00D77EC7"/>
    <w:rsid w:val="00D802C6"/>
    <w:rsid w:val="00D80B01"/>
    <w:rsid w:val="00D80B33"/>
    <w:rsid w:val="00D81310"/>
    <w:rsid w:val="00D81759"/>
    <w:rsid w:val="00D821E1"/>
    <w:rsid w:val="00D8224F"/>
    <w:rsid w:val="00D8231D"/>
    <w:rsid w:val="00D8233F"/>
    <w:rsid w:val="00D82B0F"/>
    <w:rsid w:val="00D82BD2"/>
    <w:rsid w:val="00D83132"/>
    <w:rsid w:val="00D83510"/>
    <w:rsid w:val="00D83845"/>
    <w:rsid w:val="00D84200"/>
    <w:rsid w:val="00D85183"/>
    <w:rsid w:val="00D851FD"/>
    <w:rsid w:val="00D8526A"/>
    <w:rsid w:val="00D85542"/>
    <w:rsid w:val="00D85871"/>
    <w:rsid w:val="00D8621C"/>
    <w:rsid w:val="00D8630C"/>
    <w:rsid w:val="00D86891"/>
    <w:rsid w:val="00D86E69"/>
    <w:rsid w:val="00D86EE0"/>
    <w:rsid w:val="00D87A19"/>
    <w:rsid w:val="00D902EF"/>
    <w:rsid w:val="00D90F25"/>
    <w:rsid w:val="00D90FF6"/>
    <w:rsid w:val="00D91401"/>
    <w:rsid w:val="00D9267D"/>
    <w:rsid w:val="00D928C7"/>
    <w:rsid w:val="00D93122"/>
    <w:rsid w:val="00D934A1"/>
    <w:rsid w:val="00D939C1"/>
    <w:rsid w:val="00D93C72"/>
    <w:rsid w:val="00D94391"/>
    <w:rsid w:val="00D94625"/>
    <w:rsid w:val="00D94841"/>
    <w:rsid w:val="00D94D1D"/>
    <w:rsid w:val="00D94DA9"/>
    <w:rsid w:val="00D94F98"/>
    <w:rsid w:val="00D95049"/>
    <w:rsid w:val="00D9527C"/>
    <w:rsid w:val="00D957B6"/>
    <w:rsid w:val="00D95BCB"/>
    <w:rsid w:val="00D95C9C"/>
    <w:rsid w:val="00D95DE7"/>
    <w:rsid w:val="00D96035"/>
    <w:rsid w:val="00D963E7"/>
    <w:rsid w:val="00D96959"/>
    <w:rsid w:val="00D96FCA"/>
    <w:rsid w:val="00D97367"/>
    <w:rsid w:val="00D974D3"/>
    <w:rsid w:val="00D97CA1"/>
    <w:rsid w:val="00DA0023"/>
    <w:rsid w:val="00DA0761"/>
    <w:rsid w:val="00DA0D02"/>
    <w:rsid w:val="00DA1EE1"/>
    <w:rsid w:val="00DA21B0"/>
    <w:rsid w:val="00DA24EC"/>
    <w:rsid w:val="00DA2634"/>
    <w:rsid w:val="00DA265C"/>
    <w:rsid w:val="00DA2918"/>
    <w:rsid w:val="00DA2A7E"/>
    <w:rsid w:val="00DA31EF"/>
    <w:rsid w:val="00DA3352"/>
    <w:rsid w:val="00DA41F4"/>
    <w:rsid w:val="00DA43E7"/>
    <w:rsid w:val="00DA4523"/>
    <w:rsid w:val="00DA4D57"/>
    <w:rsid w:val="00DA503A"/>
    <w:rsid w:val="00DA5AB8"/>
    <w:rsid w:val="00DA5D4B"/>
    <w:rsid w:val="00DA603C"/>
    <w:rsid w:val="00DA612B"/>
    <w:rsid w:val="00DA6674"/>
    <w:rsid w:val="00DA67F0"/>
    <w:rsid w:val="00DA6A8A"/>
    <w:rsid w:val="00DA6AE0"/>
    <w:rsid w:val="00DA7ED8"/>
    <w:rsid w:val="00DB0186"/>
    <w:rsid w:val="00DB05A4"/>
    <w:rsid w:val="00DB06D5"/>
    <w:rsid w:val="00DB0C17"/>
    <w:rsid w:val="00DB0D3E"/>
    <w:rsid w:val="00DB0DD9"/>
    <w:rsid w:val="00DB0E5A"/>
    <w:rsid w:val="00DB1066"/>
    <w:rsid w:val="00DB10C3"/>
    <w:rsid w:val="00DB166B"/>
    <w:rsid w:val="00DB2427"/>
    <w:rsid w:val="00DB270F"/>
    <w:rsid w:val="00DB323E"/>
    <w:rsid w:val="00DB32D5"/>
    <w:rsid w:val="00DB341B"/>
    <w:rsid w:val="00DB3C8B"/>
    <w:rsid w:val="00DB3D89"/>
    <w:rsid w:val="00DB4301"/>
    <w:rsid w:val="00DB44B9"/>
    <w:rsid w:val="00DB494B"/>
    <w:rsid w:val="00DB49A8"/>
    <w:rsid w:val="00DB4B89"/>
    <w:rsid w:val="00DB4D55"/>
    <w:rsid w:val="00DB4E2A"/>
    <w:rsid w:val="00DB52FE"/>
    <w:rsid w:val="00DB53EB"/>
    <w:rsid w:val="00DB5716"/>
    <w:rsid w:val="00DB5873"/>
    <w:rsid w:val="00DB58FA"/>
    <w:rsid w:val="00DB5F1D"/>
    <w:rsid w:val="00DB60AB"/>
    <w:rsid w:val="00DB6761"/>
    <w:rsid w:val="00DB6797"/>
    <w:rsid w:val="00DB6B66"/>
    <w:rsid w:val="00DB6C1C"/>
    <w:rsid w:val="00DB7228"/>
    <w:rsid w:val="00DB72BA"/>
    <w:rsid w:val="00DB72FD"/>
    <w:rsid w:val="00DB7359"/>
    <w:rsid w:val="00DB744A"/>
    <w:rsid w:val="00DB7517"/>
    <w:rsid w:val="00DB7647"/>
    <w:rsid w:val="00DB7B40"/>
    <w:rsid w:val="00DC0645"/>
    <w:rsid w:val="00DC06FF"/>
    <w:rsid w:val="00DC08C4"/>
    <w:rsid w:val="00DC0B98"/>
    <w:rsid w:val="00DC0F48"/>
    <w:rsid w:val="00DC10B6"/>
    <w:rsid w:val="00DC113E"/>
    <w:rsid w:val="00DC115D"/>
    <w:rsid w:val="00DC184C"/>
    <w:rsid w:val="00DC24F1"/>
    <w:rsid w:val="00DC2544"/>
    <w:rsid w:val="00DC28FF"/>
    <w:rsid w:val="00DC2A64"/>
    <w:rsid w:val="00DC2FC6"/>
    <w:rsid w:val="00DC3049"/>
    <w:rsid w:val="00DC3229"/>
    <w:rsid w:val="00DC3668"/>
    <w:rsid w:val="00DC3708"/>
    <w:rsid w:val="00DC3772"/>
    <w:rsid w:val="00DC4061"/>
    <w:rsid w:val="00DC435F"/>
    <w:rsid w:val="00DC4F6A"/>
    <w:rsid w:val="00DC4FB0"/>
    <w:rsid w:val="00DC5014"/>
    <w:rsid w:val="00DC5048"/>
    <w:rsid w:val="00DC5462"/>
    <w:rsid w:val="00DC59F1"/>
    <w:rsid w:val="00DC5E57"/>
    <w:rsid w:val="00DC5EF4"/>
    <w:rsid w:val="00DC6498"/>
    <w:rsid w:val="00DC66A9"/>
    <w:rsid w:val="00DC696C"/>
    <w:rsid w:val="00DC6CA0"/>
    <w:rsid w:val="00DC6E27"/>
    <w:rsid w:val="00DC6FAA"/>
    <w:rsid w:val="00DC723A"/>
    <w:rsid w:val="00DC7312"/>
    <w:rsid w:val="00DC7460"/>
    <w:rsid w:val="00DC7470"/>
    <w:rsid w:val="00DC77E7"/>
    <w:rsid w:val="00DC7827"/>
    <w:rsid w:val="00DC79F7"/>
    <w:rsid w:val="00DC7D6D"/>
    <w:rsid w:val="00DD04EC"/>
    <w:rsid w:val="00DD15D5"/>
    <w:rsid w:val="00DD1ACF"/>
    <w:rsid w:val="00DD1B94"/>
    <w:rsid w:val="00DD1CF7"/>
    <w:rsid w:val="00DD1D79"/>
    <w:rsid w:val="00DD1E1E"/>
    <w:rsid w:val="00DD223F"/>
    <w:rsid w:val="00DD251F"/>
    <w:rsid w:val="00DD273C"/>
    <w:rsid w:val="00DD2947"/>
    <w:rsid w:val="00DD2EE8"/>
    <w:rsid w:val="00DD359A"/>
    <w:rsid w:val="00DD3687"/>
    <w:rsid w:val="00DD3D3B"/>
    <w:rsid w:val="00DD3E9D"/>
    <w:rsid w:val="00DD3EC2"/>
    <w:rsid w:val="00DD3ED1"/>
    <w:rsid w:val="00DD4029"/>
    <w:rsid w:val="00DD41A0"/>
    <w:rsid w:val="00DD41F5"/>
    <w:rsid w:val="00DD4720"/>
    <w:rsid w:val="00DD4AC9"/>
    <w:rsid w:val="00DD4C23"/>
    <w:rsid w:val="00DD4CC3"/>
    <w:rsid w:val="00DD524F"/>
    <w:rsid w:val="00DD5AAF"/>
    <w:rsid w:val="00DD5AB8"/>
    <w:rsid w:val="00DD5D15"/>
    <w:rsid w:val="00DD642D"/>
    <w:rsid w:val="00DD736D"/>
    <w:rsid w:val="00DD73FA"/>
    <w:rsid w:val="00DD7417"/>
    <w:rsid w:val="00DD745D"/>
    <w:rsid w:val="00DD74EA"/>
    <w:rsid w:val="00DD750A"/>
    <w:rsid w:val="00DD76ED"/>
    <w:rsid w:val="00DD7766"/>
    <w:rsid w:val="00DD7930"/>
    <w:rsid w:val="00DD7E4E"/>
    <w:rsid w:val="00DD7EAF"/>
    <w:rsid w:val="00DD7F05"/>
    <w:rsid w:val="00DE01DC"/>
    <w:rsid w:val="00DE0A93"/>
    <w:rsid w:val="00DE0E45"/>
    <w:rsid w:val="00DE0F08"/>
    <w:rsid w:val="00DE1105"/>
    <w:rsid w:val="00DE19FE"/>
    <w:rsid w:val="00DE1A12"/>
    <w:rsid w:val="00DE1C65"/>
    <w:rsid w:val="00DE21BA"/>
    <w:rsid w:val="00DE28DC"/>
    <w:rsid w:val="00DE3057"/>
    <w:rsid w:val="00DE30C3"/>
    <w:rsid w:val="00DE398C"/>
    <w:rsid w:val="00DE3C67"/>
    <w:rsid w:val="00DE3D57"/>
    <w:rsid w:val="00DE40DC"/>
    <w:rsid w:val="00DE414B"/>
    <w:rsid w:val="00DE4783"/>
    <w:rsid w:val="00DE4C05"/>
    <w:rsid w:val="00DE4C4F"/>
    <w:rsid w:val="00DE4CA2"/>
    <w:rsid w:val="00DE55DC"/>
    <w:rsid w:val="00DE583A"/>
    <w:rsid w:val="00DE5D3C"/>
    <w:rsid w:val="00DE5F5B"/>
    <w:rsid w:val="00DE61E2"/>
    <w:rsid w:val="00DE63EE"/>
    <w:rsid w:val="00DE7566"/>
    <w:rsid w:val="00DE772D"/>
    <w:rsid w:val="00DE7D70"/>
    <w:rsid w:val="00DF0336"/>
    <w:rsid w:val="00DF0FA6"/>
    <w:rsid w:val="00DF0FE4"/>
    <w:rsid w:val="00DF183C"/>
    <w:rsid w:val="00DF18FB"/>
    <w:rsid w:val="00DF2521"/>
    <w:rsid w:val="00DF261E"/>
    <w:rsid w:val="00DF305F"/>
    <w:rsid w:val="00DF3D76"/>
    <w:rsid w:val="00DF3E56"/>
    <w:rsid w:val="00DF3F19"/>
    <w:rsid w:val="00DF4CFD"/>
    <w:rsid w:val="00DF4D97"/>
    <w:rsid w:val="00DF521D"/>
    <w:rsid w:val="00DF5562"/>
    <w:rsid w:val="00DF556B"/>
    <w:rsid w:val="00DF56B4"/>
    <w:rsid w:val="00DF576F"/>
    <w:rsid w:val="00DF590C"/>
    <w:rsid w:val="00DF65C5"/>
    <w:rsid w:val="00DF6B45"/>
    <w:rsid w:val="00DF6F98"/>
    <w:rsid w:val="00DF73D1"/>
    <w:rsid w:val="00DF74BE"/>
    <w:rsid w:val="00DF7B18"/>
    <w:rsid w:val="00DF7D37"/>
    <w:rsid w:val="00E000A8"/>
    <w:rsid w:val="00E003EB"/>
    <w:rsid w:val="00E00521"/>
    <w:rsid w:val="00E008A8"/>
    <w:rsid w:val="00E00DE0"/>
    <w:rsid w:val="00E0108C"/>
    <w:rsid w:val="00E0197F"/>
    <w:rsid w:val="00E02010"/>
    <w:rsid w:val="00E02335"/>
    <w:rsid w:val="00E02389"/>
    <w:rsid w:val="00E023A5"/>
    <w:rsid w:val="00E02834"/>
    <w:rsid w:val="00E0286D"/>
    <w:rsid w:val="00E02B15"/>
    <w:rsid w:val="00E02D41"/>
    <w:rsid w:val="00E03436"/>
    <w:rsid w:val="00E03A5D"/>
    <w:rsid w:val="00E03D08"/>
    <w:rsid w:val="00E040F4"/>
    <w:rsid w:val="00E043A6"/>
    <w:rsid w:val="00E049E0"/>
    <w:rsid w:val="00E04B71"/>
    <w:rsid w:val="00E04D16"/>
    <w:rsid w:val="00E04D76"/>
    <w:rsid w:val="00E04EC5"/>
    <w:rsid w:val="00E04ED5"/>
    <w:rsid w:val="00E04F69"/>
    <w:rsid w:val="00E066A1"/>
    <w:rsid w:val="00E066CC"/>
    <w:rsid w:val="00E06EDB"/>
    <w:rsid w:val="00E06EFB"/>
    <w:rsid w:val="00E0705E"/>
    <w:rsid w:val="00E070C3"/>
    <w:rsid w:val="00E07353"/>
    <w:rsid w:val="00E07380"/>
    <w:rsid w:val="00E07676"/>
    <w:rsid w:val="00E07E9B"/>
    <w:rsid w:val="00E10092"/>
    <w:rsid w:val="00E101EB"/>
    <w:rsid w:val="00E104CF"/>
    <w:rsid w:val="00E1050B"/>
    <w:rsid w:val="00E10553"/>
    <w:rsid w:val="00E10C4F"/>
    <w:rsid w:val="00E111F1"/>
    <w:rsid w:val="00E1133F"/>
    <w:rsid w:val="00E11577"/>
    <w:rsid w:val="00E1175D"/>
    <w:rsid w:val="00E11FAD"/>
    <w:rsid w:val="00E1232E"/>
    <w:rsid w:val="00E12777"/>
    <w:rsid w:val="00E12DF7"/>
    <w:rsid w:val="00E12E48"/>
    <w:rsid w:val="00E13264"/>
    <w:rsid w:val="00E13484"/>
    <w:rsid w:val="00E13603"/>
    <w:rsid w:val="00E1373F"/>
    <w:rsid w:val="00E1376C"/>
    <w:rsid w:val="00E13839"/>
    <w:rsid w:val="00E13AC1"/>
    <w:rsid w:val="00E143E0"/>
    <w:rsid w:val="00E1477F"/>
    <w:rsid w:val="00E147BF"/>
    <w:rsid w:val="00E14DE0"/>
    <w:rsid w:val="00E1518B"/>
    <w:rsid w:val="00E15379"/>
    <w:rsid w:val="00E15AA6"/>
    <w:rsid w:val="00E15B8C"/>
    <w:rsid w:val="00E15BAC"/>
    <w:rsid w:val="00E15D5E"/>
    <w:rsid w:val="00E15D8B"/>
    <w:rsid w:val="00E16053"/>
    <w:rsid w:val="00E16287"/>
    <w:rsid w:val="00E16838"/>
    <w:rsid w:val="00E16CFD"/>
    <w:rsid w:val="00E173EB"/>
    <w:rsid w:val="00E17683"/>
    <w:rsid w:val="00E178F8"/>
    <w:rsid w:val="00E178FC"/>
    <w:rsid w:val="00E17BE2"/>
    <w:rsid w:val="00E17CD5"/>
    <w:rsid w:val="00E17F6E"/>
    <w:rsid w:val="00E20259"/>
    <w:rsid w:val="00E2045B"/>
    <w:rsid w:val="00E20718"/>
    <w:rsid w:val="00E20A50"/>
    <w:rsid w:val="00E20B78"/>
    <w:rsid w:val="00E21D87"/>
    <w:rsid w:val="00E224AD"/>
    <w:rsid w:val="00E224BD"/>
    <w:rsid w:val="00E227FF"/>
    <w:rsid w:val="00E228FD"/>
    <w:rsid w:val="00E229F7"/>
    <w:rsid w:val="00E22B38"/>
    <w:rsid w:val="00E22BA4"/>
    <w:rsid w:val="00E22BD9"/>
    <w:rsid w:val="00E22BE9"/>
    <w:rsid w:val="00E22D06"/>
    <w:rsid w:val="00E22E08"/>
    <w:rsid w:val="00E23897"/>
    <w:rsid w:val="00E24484"/>
    <w:rsid w:val="00E24D27"/>
    <w:rsid w:val="00E24FF9"/>
    <w:rsid w:val="00E251B9"/>
    <w:rsid w:val="00E251EA"/>
    <w:rsid w:val="00E25469"/>
    <w:rsid w:val="00E255BE"/>
    <w:rsid w:val="00E2569A"/>
    <w:rsid w:val="00E25CFD"/>
    <w:rsid w:val="00E26215"/>
    <w:rsid w:val="00E26246"/>
    <w:rsid w:val="00E26282"/>
    <w:rsid w:val="00E26B4D"/>
    <w:rsid w:val="00E26E46"/>
    <w:rsid w:val="00E26FA8"/>
    <w:rsid w:val="00E272A9"/>
    <w:rsid w:val="00E27BAF"/>
    <w:rsid w:val="00E30E8E"/>
    <w:rsid w:val="00E3128B"/>
    <w:rsid w:val="00E312A5"/>
    <w:rsid w:val="00E31C9A"/>
    <w:rsid w:val="00E31CFE"/>
    <w:rsid w:val="00E31D3A"/>
    <w:rsid w:val="00E31EC3"/>
    <w:rsid w:val="00E31FB7"/>
    <w:rsid w:val="00E320D0"/>
    <w:rsid w:val="00E3210B"/>
    <w:rsid w:val="00E324D9"/>
    <w:rsid w:val="00E326ED"/>
    <w:rsid w:val="00E32980"/>
    <w:rsid w:val="00E330E4"/>
    <w:rsid w:val="00E33742"/>
    <w:rsid w:val="00E33A56"/>
    <w:rsid w:val="00E34447"/>
    <w:rsid w:val="00E347E7"/>
    <w:rsid w:val="00E34885"/>
    <w:rsid w:val="00E349CC"/>
    <w:rsid w:val="00E34D17"/>
    <w:rsid w:val="00E354A0"/>
    <w:rsid w:val="00E35583"/>
    <w:rsid w:val="00E357D7"/>
    <w:rsid w:val="00E36022"/>
    <w:rsid w:val="00E36098"/>
    <w:rsid w:val="00E36313"/>
    <w:rsid w:val="00E36621"/>
    <w:rsid w:val="00E366D0"/>
    <w:rsid w:val="00E36890"/>
    <w:rsid w:val="00E37A90"/>
    <w:rsid w:val="00E37DEF"/>
    <w:rsid w:val="00E37E76"/>
    <w:rsid w:val="00E400CF"/>
    <w:rsid w:val="00E4036D"/>
    <w:rsid w:val="00E4040D"/>
    <w:rsid w:val="00E40580"/>
    <w:rsid w:val="00E406B0"/>
    <w:rsid w:val="00E408F0"/>
    <w:rsid w:val="00E409D2"/>
    <w:rsid w:val="00E40BC2"/>
    <w:rsid w:val="00E40E8E"/>
    <w:rsid w:val="00E40EF7"/>
    <w:rsid w:val="00E40FF5"/>
    <w:rsid w:val="00E4115A"/>
    <w:rsid w:val="00E4152A"/>
    <w:rsid w:val="00E418C6"/>
    <w:rsid w:val="00E418CB"/>
    <w:rsid w:val="00E41AB6"/>
    <w:rsid w:val="00E41F06"/>
    <w:rsid w:val="00E4208F"/>
    <w:rsid w:val="00E42355"/>
    <w:rsid w:val="00E4254A"/>
    <w:rsid w:val="00E42644"/>
    <w:rsid w:val="00E42CA0"/>
    <w:rsid w:val="00E430B9"/>
    <w:rsid w:val="00E43451"/>
    <w:rsid w:val="00E43642"/>
    <w:rsid w:val="00E43E05"/>
    <w:rsid w:val="00E440F6"/>
    <w:rsid w:val="00E44258"/>
    <w:rsid w:val="00E44D5B"/>
    <w:rsid w:val="00E45463"/>
    <w:rsid w:val="00E459A6"/>
    <w:rsid w:val="00E46208"/>
    <w:rsid w:val="00E46364"/>
    <w:rsid w:val="00E46632"/>
    <w:rsid w:val="00E4673D"/>
    <w:rsid w:val="00E469DF"/>
    <w:rsid w:val="00E46BC5"/>
    <w:rsid w:val="00E47450"/>
    <w:rsid w:val="00E47B62"/>
    <w:rsid w:val="00E47E5F"/>
    <w:rsid w:val="00E500C8"/>
    <w:rsid w:val="00E50486"/>
    <w:rsid w:val="00E50584"/>
    <w:rsid w:val="00E50787"/>
    <w:rsid w:val="00E50DC9"/>
    <w:rsid w:val="00E50DE9"/>
    <w:rsid w:val="00E50E03"/>
    <w:rsid w:val="00E51072"/>
    <w:rsid w:val="00E5149D"/>
    <w:rsid w:val="00E518C1"/>
    <w:rsid w:val="00E51B08"/>
    <w:rsid w:val="00E52E55"/>
    <w:rsid w:val="00E5364D"/>
    <w:rsid w:val="00E53A88"/>
    <w:rsid w:val="00E53C93"/>
    <w:rsid w:val="00E540C9"/>
    <w:rsid w:val="00E540DC"/>
    <w:rsid w:val="00E54653"/>
    <w:rsid w:val="00E54B38"/>
    <w:rsid w:val="00E54C4B"/>
    <w:rsid w:val="00E554E3"/>
    <w:rsid w:val="00E56260"/>
    <w:rsid w:val="00E5655B"/>
    <w:rsid w:val="00E566C5"/>
    <w:rsid w:val="00E566FF"/>
    <w:rsid w:val="00E569D3"/>
    <w:rsid w:val="00E57017"/>
    <w:rsid w:val="00E570D1"/>
    <w:rsid w:val="00E5727D"/>
    <w:rsid w:val="00E6039A"/>
    <w:rsid w:val="00E609DE"/>
    <w:rsid w:val="00E61620"/>
    <w:rsid w:val="00E6184A"/>
    <w:rsid w:val="00E61C2F"/>
    <w:rsid w:val="00E620CF"/>
    <w:rsid w:val="00E62389"/>
    <w:rsid w:val="00E625CF"/>
    <w:rsid w:val="00E6274D"/>
    <w:rsid w:val="00E632E6"/>
    <w:rsid w:val="00E63507"/>
    <w:rsid w:val="00E636AA"/>
    <w:rsid w:val="00E639C8"/>
    <w:rsid w:val="00E64346"/>
    <w:rsid w:val="00E645E8"/>
    <w:rsid w:val="00E64982"/>
    <w:rsid w:val="00E64AAB"/>
    <w:rsid w:val="00E64F3A"/>
    <w:rsid w:val="00E652B4"/>
    <w:rsid w:val="00E656A5"/>
    <w:rsid w:val="00E65730"/>
    <w:rsid w:val="00E65B1C"/>
    <w:rsid w:val="00E65B59"/>
    <w:rsid w:val="00E65DAC"/>
    <w:rsid w:val="00E65FF8"/>
    <w:rsid w:val="00E661F9"/>
    <w:rsid w:val="00E66257"/>
    <w:rsid w:val="00E665F7"/>
    <w:rsid w:val="00E67212"/>
    <w:rsid w:val="00E673E8"/>
    <w:rsid w:val="00E67851"/>
    <w:rsid w:val="00E67D8D"/>
    <w:rsid w:val="00E70662"/>
    <w:rsid w:val="00E707CD"/>
    <w:rsid w:val="00E7089C"/>
    <w:rsid w:val="00E7089F"/>
    <w:rsid w:val="00E70C69"/>
    <w:rsid w:val="00E70CE5"/>
    <w:rsid w:val="00E714B8"/>
    <w:rsid w:val="00E72777"/>
    <w:rsid w:val="00E72D8E"/>
    <w:rsid w:val="00E72DE2"/>
    <w:rsid w:val="00E73033"/>
    <w:rsid w:val="00E73545"/>
    <w:rsid w:val="00E7392B"/>
    <w:rsid w:val="00E73D42"/>
    <w:rsid w:val="00E73D48"/>
    <w:rsid w:val="00E74022"/>
    <w:rsid w:val="00E7441E"/>
    <w:rsid w:val="00E747FF"/>
    <w:rsid w:val="00E748AD"/>
    <w:rsid w:val="00E74ED7"/>
    <w:rsid w:val="00E7532B"/>
    <w:rsid w:val="00E753A4"/>
    <w:rsid w:val="00E757B8"/>
    <w:rsid w:val="00E75F41"/>
    <w:rsid w:val="00E7600B"/>
    <w:rsid w:val="00E7627A"/>
    <w:rsid w:val="00E76457"/>
    <w:rsid w:val="00E76997"/>
    <w:rsid w:val="00E76AEB"/>
    <w:rsid w:val="00E77399"/>
    <w:rsid w:val="00E773F9"/>
    <w:rsid w:val="00E775A8"/>
    <w:rsid w:val="00E77EE5"/>
    <w:rsid w:val="00E80E0D"/>
    <w:rsid w:val="00E8111E"/>
    <w:rsid w:val="00E81329"/>
    <w:rsid w:val="00E8132F"/>
    <w:rsid w:val="00E8143E"/>
    <w:rsid w:val="00E81545"/>
    <w:rsid w:val="00E81A39"/>
    <w:rsid w:val="00E81B8D"/>
    <w:rsid w:val="00E821F7"/>
    <w:rsid w:val="00E82622"/>
    <w:rsid w:val="00E828F9"/>
    <w:rsid w:val="00E82A41"/>
    <w:rsid w:val="00E82EFF"/>
    <w:rsid w:val="00E82F61"/>
    <w:rsid w:val="00E8359B"/>
    <w:rsid w:val="00E83634"/>
    <w:rsid w:val="00E83896"/>
    <w:rsid w:val="00E83B20"/>
    <w:rsid w:val="00E8400A"/>
    <w:rsid w:val="00E84211"/>
    <w:rsid w:val="00E8455F"/>
    <w:rsid w:val="00E84987"/>
    <w:rsid w:val="00E854C7"/>
    <w:rsid w:val="00E856D0"/>
    <w:rsid w:val="00E8661F"/>
    <w:rsid w:val="00E8687C"/>
    <w:rsid w:val="00E86E36"/>
    <w:rsid w:val="00E87BA9"/>
    <w:rsid w:val="00E90165"/>
    <w:rsid w:val="00E9040D"/>
    <w:rsid w:val="00E90D2D"/>
    <w:rsid w:val="00E9121F"/>
    <w:rsid w:val="00E913F7"/>
    <w:rsid w:val="00E915A1"/>
    <w:rsid w:val="00E91C0B"/>
    <w:rsid w:val="00E91D93"/>
    <w:rsid w:val="00E91E4B"/>
    <w:rsid w:val="00E9272D"/>
    <w:rsid w:val="00E92D22"/>
    <w:rsid w:val="00E92DE3"/>
    <w:rsid w:val="00E9382C"/>
    <w:rsid w:val="00E940CA"/>
    <w:rsid w:val="00E940EB"/>
    <w:rsid w:val="00E94799"/>
    <w:rsid w:val="00E947FE"/>
    <w:rsid w:val="00E952A9"/>
    <w:rsid w:val="00E95810"/>
    <w:rsid w:val="00E95A9C"/>
    <w:rsid w:val="00E95BB4"/>
    <w:rsid w:val="00E95E68"/>
    <w:rsid w:val="00E965DF"/>
    <w:rsid w:val="00E96720"/>
    <w:rsid w:val="00E969B0"/>
    <w:rsid w:val="00E96B01"/>
    <w:rsid w:val="00E96EB1"/>
    <w:rsid w:val="00E97181"/>
    <w:rsid w:val="00E97293"/>
    <w:rsid w:val="00EA082A"/>
    <w:rsid w:val="00EA0CEE"/>
    <w:rsid w:val="00EA0F5C"/>
    <w:rsid w:val="00EA12EC"/>
    <w:rsid w:val="00EA1923"/>
    <w:rsid w:val="00EA1CF1"/>
    <w:rsid w:val="00EA23AC"/>
    <w:rsid w:val="00EA269A"/>
    <w:rsid w:val="00EA2A90"/>
    <w:rsid w:val="00EA2F63"/>
    <w:rsid w:val="00EA30FF"/>
    <w:rsid w:val="00EA3971"/>
    <w:rsid w:val="00EA3EBD"/>
    <w:rsid w:val="00EA3FB6"/>
    <w:rsid w:val="00EA4453"/>
    <w:rsid w:val="00EA48E3"/>
    <w:rsid w:val="00EA4AFE"/>
    <w:rsid w:val="00EA58E7"/>
    <w:rsid w:val="00EA5958"/>
    <w:rsid w:val="00EA5DDE"/>
    <w:rsid w:val="00EA5E3B"/>
    <w:rsid w:val="00EA602F"/>
    <w:rsid w:val="00EA6096"/>
    <w:rsid w:val="00EA60E6"/>
    <w:rsid w:val="00EA6537"/>
    <w:rsid w:val="00EA6F59"/>
    <w:rsid w:val="00EA78BC"/>
    <w:rsid w:val="00EA7B24"/>
    <w:rsid w:val="00EA7B79"/>
    <w:rsid w:val="00EA7BB5"/>
    <w:rsid w:val="00EA7E58"/>
    <w:rsid w:val="00EB03FE"/>
    <w:rsid w:val="00EB0584"/>
    <w:rsid w:val="00EB085A"/>
    <w:rsid w:val="00EB0DBB"/>
    <w:rsid w:val="00EB13D3"/>
    <w:rsid w:val="00EB140C"/>
    <w:rsid w:val="00EB17E2"/>
    <w:rsid w:val="00EB1B6D"/>
    <w:rsid w:val="00EB1C78"/>
    <w:rsid w:val="00EB252D"/>
    <w:rsid w:val="00EB2BA7"/>
    <w:rsid w:val="00EB2F8C"/>
    <w:rsid w:val="00EB2FE8"/>
    <w:rsid w:val="00EB33BC"/>
    <w:rsid w:val="00EB3D13"/>
    <w:rsid w:val="00EB3FD4"/>
    <w:rsid w:val="00EB438E"/>
    <w:rsid w:val="00EB4470"/>
    <w:rsid w:val="00EB4669"/>
    <w:rsid w:val="00EB46DC"/>
    <w:rsid w:val="00EB4B79"/>
    <w:rsid w:val="00EB5074"/>
    <w:rsid w:val="00EB5366"/>
    <w:rsid w:val="00EB5783"/>
    <w:rsid w:val="00EB5C5A"/>
    <w:rsid w:val="00EB5CD4"/>
    <w:rsid w:val="00EB6179"/>
    <w:rsid w:val="00EB6404"/>
    <w:rsid w:val="00EB6577"/>
    <w:rsid w:val="00EB6681"/>
    <w:rsid w:val="00EB6881"/>
    <w:rsid w:val="00EB69E2"/>
    <w:rsid w:val="00EB6ED8"/>
    <w:rsid w:val="00EB7111"/>
    <w:rsid w:val="00EB715F"/>
    <w:rsid w:val="00EB7182"/>
    <w:rsid w:val="00EB766E"/>
    <w:rsid w:val="00EB7E34"/>
    <w:rsid w:val="00EC0263"/>
    <w:rsid w:val="00EC05FB"/>
    <w:rsid w:val="00EC0826"/>
    <w:rsid w:val="00EC0AA7"/>
    <w:rsid w:val="00EC15D4"/>
    <w:rsid w:val="00EC1778"/>
    <w:rsid w:val="00EC1996"/>
    <w:rsid w:val="00EC1A46"/>
    <w:rsid w:val="00EC1A49"/>
    <w:rsid w:val="00EC1C58"/>
    <w:rsid w:val="00EC1F97"/>
    <w:rsid w:val="00EC2169"/>
    <w:rsid w:val="00EC2469"/>
    <w:rsid w:val="00EC2FB4"/>
    <w:rsid w:val="00EC3048"/>
    <w:rsid w:val="00EC3F17"/>
    <w:rsid w:val="00EC3F67"/>
    <w:rsid w:val="00EC4070"/>
    <w:rsid w:val="00EC41FF"/>
    <w:rsid w:val="00EC435F"/>
    <w:rsid w:val="00EC43A7"/>
    <w:rsid w:val="00EC440B"/>
    <w:rsid w:val="00EC46CD"/>
    <w:rsid w:val="00EC4912"/>
    <w:rsid w:val="00EC4BCF"/>
    <w:rsid w:val="00EC635D"/>
    <w:rsid w:val="00EC6BC0"/>
    <w:rsid w:val="00EC6BEE"/>
    <w:rsid w:val="00EC6C8C"/>
    <w:rsid w:val="00EC6E83"/>
    <w:rsid w:val="00EC7048"/>
    <w:rsid w:val="00EC759E"/>
    <w:rsid w:val="00EC7B94"/>
    <w:rsid w:val="00EC7C96"/>
    <w:rsid w:val="00EC7D3B"/>
    <w:rsid w:val="00ED0091"/>
    <w:rsid w:val="00ED05C9"/>
    <w:rsid w:val="00ED1336"/>
    <w:rsid w:val="00ED1600"/>
    <w:rsid w:val="00ED17E1"/>
    <w:rsid w:val="00ED17F6"/>
    <w:rsid w:val="00ED18A6"/>
    <w:rsid w:val="00ED1975"/>
    <w:rsid w:val="00ED1A16"/>
    <w:rsid w:val="00ED259A"/>
    <w:rsid w:val="00ED2783"/>
    <w:rsid w:val="00ED2B83"/>
    <w:rsid w:val="00ED2F20"/>
    <w:rsid w:val="00ED315C"/>
    <w:rsid w:val="00ED38A8"/>
    <w:rsid w:val="00ED407C"/>
    <w:rsid w:val="00ED45D7"/>
    <w:rsid w:val="00ED45F5"/>
    <w:rsid w:val="00ED4FDB"/>
    <w:rsid w:val="00ED5492"/>
    <w:rsid w:val="00ED5AAF"/>
    <w:rsid w:val="00ED5F2C"/>
    <w:rsid w:val="00ED61E6"/>
    <w:rsid w:val="00ED62AA"/>
    <w:rsid w:val="00ED668C"/>
    <w:rsid w:val="00ED6F23"/>
    <w:rsid w:val="00ED7073"/>
    <w:rsid w:val="00ED7233"/>
    <w:rsid w:val="00ED729E"/>
    <w:rsid w:val="00ED759C"/>
    <w:rsid w:val="00ED75FE"/>
    <w:rsid w:val="00ED78CA"/>
    <w:rsid w:val="00ED7DE3"/>
    <w:rsid w:val="00ED7F7E"/>
    <w:rsid w:val="00EE011D"/>
    <w:rsid w:val="00EE01CB"/>
    <w:rsid w:val="00EE0369"/>
    <w:rsid w:val="00EE06A9"/>
    <w:rsid w:val="00EE0C17"/>
    <w:rsid w:val="00EE0F6A"/>
    <w:rsid w:val="00EE1327"/>
    <w:rsid w:val="00EE1B12"/>
    <w:rsid w:val="00EE1EF4"/>
    <w:rsid w:val="00EE228A"/>
    <w:rsid w:val="00EE22DB"/>
    <w:rsid w:val="00EE2474"/>
    <w:rsid w:val="00EE2AF1"/>
    <w:rsid w:val="00EE3053"/>
    <w:rsid w:val="00EE3155"/>
    <w:rsid w:val="00EE4225"/>
    <w:rsid w:val="00EE42E8"/>
    <w:rsid w:val="00EE45B0"/>
    <w:rsid w:val="00EE4A28"/>
    <w:rsid w:val="00EE4BDD"/>
    <w:rsid w:val="00EE4C5A"/>
    <w:rsid w:val="00EE5031"/>
    <w:rsid w:val="00EE5163"/>
    <w:rsid w:val="00EE5AB6"/>
    <w:rsid w:val="00EE6148"/>
    <w:rsid w:val="00EE61D8"/>
    <w:rsid w:val="00EE6353"/>
    <w:rsid w:val="00EE63E4"/>
    <w:rsid w:val="00EE6803"/>
    <w:rsid w:val="00EE6A2B"/>
    <w:rsid w:val="00EE6B22"/>
    <w:rsid w:val="00EE6D32"/>
    <w:rsid w:val="00EE6E0B"/>
    <w:rsid w:val="00EE73A3"/>
    <w:rsid w:val="00EE7D32"/>
    <w:rsid w:val="00EF003F"/>
    <w:rsid w:val="00EF0141"/>
    <w:rsid w:val="00EF1410"/>
    <w:rsid w:val="00EF1458"/>
    <w:rsid w:val="00EF15F6"/>
    <w:rsid w:val="00EF1787"/>
    <w:rsid w:val="00EF1930"/>
    <w:rsid w:val="00EF194B"/>
    <w:rsid w:val="00EF25BC"/>
    <w:rsid w:val="00EF2B85"/>
    <w:rsid w:val="00EF2C73"/>
    <w:rsid w:val="00EF2FE4"/>
    <w:rsid w:val="00EF3159"/>
    <w:rsid w:val="00EF3E66"/>
    <w:rsid w:val="00EF41B6"/>
    <w:rsid w:val="00EF43EF"/>
    <w:rsid w:val="00EF5636"/>
    <w:rsid w:val="00EF56E0"/>
    <w:rsid w:val="00EF5C2F"/>
    <w:rsid w:val="00EF5FC7"/>
    <w:rsid w:val="00EF614A"/>
    <w:rsid w:val="00EF677E"/>
    <w:rsid w:val="00EF6853"/>
    <w:rsid w:val="00EF6A35"/>
    <w:rsid w:val="00EF6A93"/>
    <w:rsid w:val="00EF6BA1"/>
    <w:rsid w:val="00EF6C9A"/>
    <w:rsid w:val="00EF766D"/>
    <w:rsid w:val="00EF76D9"/>
    <w:rsid w:val="00EF7A99"/>
    <w:rsid w:val="00EF7B7F"/>
    <w:rsid w:val="00EF7EC9"/>
    <w:rsid w:val="00F007D4"/>
    <w:rsid w:val="00F010FD"/>
    <w:rsid w:val="00F013B7"/>
    <w:rsid w:val="00F01692"/>
    <w:rsid w:val="00F01A47"/>
    <w:rsid w:val="00F020EB"/>
    <w:rsid w:val="00F024BD"/>
    <w:rsid w:val="00F026B4"/>
    <w:rsid w:val="00F02AA7"/>
    <w:rsid w:val="00F03414"/>
    <w:rsid w:val="00F039A6"/>
    <w:rsid w:val="00F054D3"/>
    <w:rsid w:val="00F055C6"/>
    <w:rsid w:val="00F055F4"/>
    <w:rsid w:val="00F05821"/>
    <w:rsid w:val="00F05B97"/>
    <w:rsid w:val="00F06101"/>
    <w:rsid w:val="00F0628A"/>
    <w:rsid w:val="00F06412"/>
    <w:rsid w:val="00F065C8"/>
    <w:rsid w:val="00F06C49"/>
    <w:rsid w:val="00F073A0"/>
    <w:rsid w:val="00F0743B"/>
    <w:rsid w:val="00F074B8"/>
    <w:rsid w:val="00F0766C"/>
    <w:rsid w:val="00F07784"/>
    <w:rsid w:val="00F0799F"/>
    <w:rsid w:val="00F07A09"/>
    <w:rsid w:val="00F07AF8"/>
    <w:rsid w:val="00F07FAE"/>
    <w:rsid w:val="00F10ACD"/>
    <w:rsid w:val="00F10BBD"/>
    <w:rsid w:val="00F10C32"/>
    <w:rsid w:val="00F10E30"/>
    <w:rsid w:val="00F11C46"/>
    <w:rsid w:val="00F126BD"/>
    <w:rsid w:val="00F12B6A"/>
    <w:rsid w:val="00F12CAB"/>
    <w:rsid w:val="00F130E4"/>
    <w:rsid w:val="00F131FA"/>
    <w:rsid w:val="00F13AB1"/>
    <w:rsid w:val="00F13D38"/>
    <w:rsid w:val="00F13ECC"/>
    <w:rsid w:val="00F13ED5"/>
    <w:rsid w:val="00F1404D"/>
    <w:rsid w:val="00F1478B"/>
    <w:rsid w:val="00F14AA2"/>
    <w:rsid w:val="00F15023"/>
    <w:rsid w:val="00F152F0"/>
    <w:rsid w:val="00F153B5"/>
    <w:rsid w:val="00F155A3"/>
    <w:rsid w:val="00F1563D"/>
    <w:rsid w:val="00F15BE3"/>
    <w:rsid w:val="00F16811"/>
    <w:rsid w:val="00F16FF8"/>
    <w:rsid w:val="00F17027"/>
    <w:rsid w:val="00F17208"/>
    <w:rsid w:val="00F17278"/>
    <w:rsid w:val="00F17656"/>
    <w:rsid w:val="00F17B20"/>
    <w:rsid w:val="00F17D11"/>
    <w:rsid w:val="00F17DED"/>
    <w:rsid w:val="00F2014E"/>
    <w:rsid w:val="00F2025E"/>
    <w:rsid w:val="00F20B7B"/>
    <w:rsid w:val="00F20FDA"/>
    <w:rsid w:val="00F218DA"/>
    <w:rsid w:val="00F21950"/>
    <w:rsid w:val="00F21DF1"/>
    <w:rsid w:val="00F222E3"/>
    <w:rsid w:val="00F22A96"/>
    <w:rsid w:val="00F22D3D"/>
    <w:rsid w:val="00F22F10"/>
    <w:rsid w:val="00F23983"/>
    <w:rsid w:val="00F23A81"/>
    <w:rsid w:val="00F23BAD"/>
    <w:rsid w:val="00F23E21"/>
    <w:rsid w:val="00F23EDE"/>
    <w:rsid w:val="00F23F04"/>
    <w:rsid w:val="00F2426D"/>
    <w:rsid w:val="00F2434A"/>
    <w:rsid w:val="00F24816"/>
    <w:rsid w:val="00F24F4B"/>
    <w:rsid w:val="00F2514A"/>
    <w:rsid w:val="00F25311"/>
    <w:rsid w:val="00F2572B"/>
    <w:rsid w:val="00F25C3B"/>
    <w:rsid w:val="00F25DAA"/>
    <w:rsid w:val="00F260C0"/>
    <w:rsid w:val="00F26136"/>
    <w:rsid w:val="00F26BD2"/>
    <w:rsid w:val="00F274E2"/>
    <w:rsid w:val="00F27B5F"/>
    <w:rsid w:val="00F27B64"/>
    <w:rsid w:val="00F27E53"/>
    <w:rsid w:val="00F27EA8"/>
    <w:rsid w:val="00F27F24"/>
    <w:rsid w:val="00F3000B"/>
    <w:rsid w:val="00F300AA"/>
    <w:rsid w:val="00F301F1"/>
    <w:rsid w:val="00F306F8"/>
    <w:rsid w:val="00F30818"/>
    <w:rsid w:val="00F30B63"/>
    <w:rsid w:val="00F30C01"/>
    <w:rsid w:val="00F30DBF"/>
    <w:rsid w:val="00F3118B"/>
    <w:rsid w:val="00F31425"/>
    <w:rsid w:val="00F31688"/>
    <w:rsid w:val="00F31DCA"/>
    <w:rsid w:val="00F31E63"/>
    <w:rsid w:val="00F32158"/>
    <w:rsid w:val="00F32671"/>
    <w:rsid w:val="00F32839"/>
    <w:rsid w:val="00F32F32"/>
    <w:rsid w:val="00F330F1"/>
    <w:rsid w:val="00F33781"/>
    <w:rsid w:val="00F337AA"/>
    <w:rsid w:val="00F3382F"/>
    <w:rsid w:val="00F349D9"/>
    <w:rsid w:val="00F34F64"/>
    <w:rsid w:val="00F35005"/>
    <w:rsid w:val="00F3502B"/>
    <w:rsid w:val="00F3511A"/>
    <w:rsid w:val="00F352B9"/>
    <w:rsid w:val="00F3534A"/>
    <w:rsid w:val="00F353CB"/>
    <w:rsid w:val="00F356D9"/>
    <w:rsid w:val="00F35769"/>
    <w:rsid w:val="00F35969"/>
    <w:rsid w:val="00F36498"/>
    <w:rsid w:val="00F365B7"/>
    <w:rsid w:val="00F36683"/>
    <w:rsid w:val="00F3684F"/>
    <w:rsid w:val="00F36A1F"/>
    <w:rsid w:val="00F36CBC"/>
    <w:rsid w:val="00F36D58"/>
    <w:rsid w:val="00F3784C"/>
    <w:rsid w:val="00F3793B"/>
    <w:rsid w:val="00F402CB"/>
    <w:rsid w:val="00F4053C"/>
    <w:rsid w:val="00F405C0"/>
    <w:rsid w:val="00F40AD1"/>
    <w:rsid w:val="00F40E4D"/>
    <w:rsid w:val="00F41372"/>
    <w:rsid w:val="00F41784"/>
    <w:rsid w:val="00F41994"/>
    <w:rsid w:val="00F41C7A"/>
    <w:rsid w:val="00F42274"/>
    <w:rsid w:val="00F42442"/>
    <w:rsid w:val="00F42547"/>
    <w:rsid w:val="00F425A6"/>
    <w:rsid w:val="00F42ACB"/>
    <w:rsid w:val="00F42DE0"/>
    <w:rsid w:val="00F42EC5"/>
    <w:rsid w:val="00F42FD4"/>
    <w:rsid w:val="00F43233"/>
    <w:rsid w:val="00F432B0"/>
    <w:rsid w:val="00F433E5"/>
    <w:rsid w:val="00F43786"/>
    <w:rsid w:val="00F43EB0"/>
    <w:rsid w:val="00F445E3"/>
    <w:rsid w:val="00F445F4"/>
    <w:rsid w:val="00F448DF"/>
    <w:rsid w:val="00F44BE6"/>
    <w:rsid w:val="00F44C84"/>
    <w:rsid w:val="00F44D1B"/>
    <w:rsid w:val="00F44E33"/>
    <w:rsid w:val="00F4517A"/>
    <w:rsid w:val="00F455C6"/>
    <w:rsid w:val="00F4574E"/>
    <w:rsid w:val="00F457CE"/>
    <w:rsid w:val="00F4582D"/>
    <w:rsid w:val="00F4611B"/>
    <w:rsid w:val="00F4661F"/>
    <w:rsid w:val="00F46987"/>
    <w:rsid w:val="00F46A81"/>
    <w:rsid w:val="00F46B68"/>
    <w:rsid w:val="00F47051"/>
    <w:rsid w:val="00F47871"/>
    <w:rsid w:val="00F503A9"/>
    <w:rsid w:val="00F504C5"/>
    <w:rsid w:val="00F50944"/>
    <w:rsid w:val="00F50BE5"/>
    <w:rsid w:val="00F512F3"/>
    <w:rsid w:val="00F51876"/>
    <w:rsid w:val="00F51906"/>
    <w:rsid w:val="00F52BF2"/>
    <w:rsid w:val="00F52E34"/>
    <w:rsid w:val="00F52F01"/>
    <w:rsid w:val="00F53025"/>
    <w:rsid w:val="00F534B3"/>
    <w:rsid w:val="00F53C09"/>
    <w:rsid w:val="00F53C97"/>
    <w:rsid w:val="00F54105"/>
    <w:rsid w:val="00F5417F"/>
    <w:rsid w:val="00F54274"/>
    <w:rsid w:val="00F54322"/>
    <w:rsid w:val="00F54541"/>
    <w:rsid w:val="00F54581"/>
    <w:rsid w:val="00F54D0F"/>
    <w:rsid w:val="00F5518E"/>
    <w:rsid w:val="00F5565C"/>
    <w:rsid w:val="00F557C4"/>
    <w:rsid w:val="00F55B6E"/>
    <w:rsid w:val="00F56431"/>
    <w:rsid w:val="00F56908"/>
    <w:rsid w:val="00F57C5C"/>
    <w:rsid w:val="00F6015A"/>
    <w:rsid w:val="00F60A12"/>
    <w:rsid w:val="00F60E90"/>
    <w:rsid w:val="00F60F18"/>
    <w:rsid w:val="00F61183"/>
    <w:rsid w:val="00F612A4"/>
    <w:rsid w:val="00F6174E"/>
    <w:rsid w:val="00F62458"/>
    <w:rsid w:val="00F62483"/>
    <w:rsid w:val="00F6256D"/>
    <w:rsid w:val="00F62AA3"/>
    <w:rsid w:val="00F62BF0"/>
    <w:rsid w:val="00F62EED"/>
    <w:rsid w:val="00F62EFD"/>
    <w:rsid w:val="00F6317C"/>
    <w:rsid w:val="00F63278"/>
    <w:rsid w:val="00F632CF"/>
    <w:rsid w:val="00F63389"/>
    <w:rsid w:val="00F63922"/>
    <w:rsid w:val="00F63A73"/>
    <w:rsid w:val="00F63CA4"/>
    <w:rsid w:val="00F63EC6"/>
    <w:rsid w:val="00F63F54"/>
    <w:rsid w:val="00F64B94"/>
    <w:rsid w:val="00F64BAB"/>
    <w:rsid w:val="00F64C95"/>
    <w:rsid w:val="00F654F1"/>
    <w:rsid w:val="00F6569E"/>
    <w:rsid w:val="00F65910"/>
    <w:rsid w:val="00F65BA5"/>
    <w:rsid w:val="00F66056"/>
    <w:rsid w:val="00F6664D"/>
    <w:rsid w:val="00F669E2"/>
    <w:rsid w:val="00F66B54"/>
    <w:rsid w:val="00F67C83"/>
    <w:rsid w:val="00F701E2"/>
    <w:rsid w:val="00F70564"/>
    <w:rsid w:val="00F70F5A"/>
    <w:rsid w:val="00F71097"/>
    <w:rsid w:val="00F71B4D"/>
    <w:rsid w:val="00F71D91"/>
    <w:rsid w:val="00F71FB9"/>
    <w:rsid w:val="00F720E3"/>
    <w:rsid w:val="00F720E4"/>
    <w:rsid w:val="00F72DFB"/>
    <w:rsid w:val="00F73526"/>
    <w:rsid w:val="00F735F8"/>
    <w:rsid w:val="00F7434D"/>
    <w:rsid w:val="00F7492E"/>
    <w:rsid w:val="00F749BB"/>
    <w:rsid w:val="00F74B91"/>
    <w:rsid w:val="00F74BBF"/>
    <w:rsid w:val="00F752CD"/>
    <w:rsid w:val="00F754D0"/>
    <w:rsid w:val="00F75578"/>
    <w:rsid w:val="00F75936"/>
    <w:rsid w:val="00F75B70"/>
    <w:rsid w:val="00F75F9D"/>
    <w:rsid w:val="00F76075"/>
    <w:rsid w:val="00F76243"/>
    <w:rsid w:val="00F76319"/>
    <w:rsid w:val="00F76DC7"/>
    <w:rsid w:val="00F772C3"/>
    <w:rsid w:val="00F772FB"/>
    <w:rsid w:val="00F77BF9"/>
    <w:rsid w:val="00F77C89"/>
    <w:rsid w:val="00F77D36"/>
    <w:rsid w:val="00F77F5A"/>
    <w:rsid w:val="00F803CF"/>
    <w:rsid w:val="00F80AFC"/>
    <w:rsid w:val="00F80B17"/>
    <w:rsid w:val="00F811E6"/>
    <w:rsid w:val="00F81806"/>
    <w:rsid w:val="00F81A3F"/>
    <w:rsid w:val="00F81ECA"/>
    <w:rsid w:val="00F82314"/>
    <w:rsid w:val="00F82415"/>
    <w:rsid w:val="00F824AF"/>
    <w:rsid w:val="00F82AC9"/>
    <w:rsid w:val="00F82B69"/>
    <w:rsid w:val="00F82C10"/>
    <w:rsid w:val="00F82C93"/>
    <w:rsid w:val="00F82DF6"/>
    <w:rsid w:val="00F8394B"/>
    <w:rsid w:val="00F83D4D"/>
    <w:rsid w:val="00F83F50"/>
    <w:rsid w:val="00F84021"/>
    <w:rsid w:val="00F843E3"/>
    <w:rsid w:val="00F848F7"/>
    <w:rsid w:val="00F84A28"/>
    <w:rsid w:val="00F851EF"/>
    <w:rsid w:val="00F852F4"/>
    <w:rsid w:val="00F8541B"/>
    <w:rsid w:val="00F85ED3"/>
    <w:rsid w:val="00F86173"/>
    <w:rsid w:val="00F86253"/>
    <w:rsid w:val="00F86666"/>
    <w:rsid w:val="00F86A68"/>
    <w:rsid w:val="00F86AC0"/>
    <w:rsid w:val="00F86BAA"/>
    <w:rsid w:val="00F87023"/>
    <w:rsid w:val="00F8706F"/>
    <w:rsid w:val="00F873D7"/>
    <w:rsid w:val="00F87C85"/>
    <w:rsid w:val="00F87DD7"/>
    <w:rsid w:val="00F9001A"/>
    <w:rsid w:val="00F90546"/>
    <w:rsid w:val="00F90673"/>
    <w:rsid w:val="00F906E4"/>
    <w:rsid w:val="00F909D2"/>
    <w:rsid w:val="00F909E3"/>
    <w:rsid w:val="00F90A14"/>
    <w:rsid w:val="00F9177A"/>
    <w:rsid w:val="00F917E9"/>
    <w:rsid w:val="00F918E7"/>
    <w:rsid w:val="00F91DE8"/>
    <w:rsid w:val="00F91FCA"/>
    <w:rsid w:val="00F923E8"/>
    <w:rsid w:val="00F9279E"/>
    <w:rsid w:val="00F92882"/>
    <w:rsid w:val="00F936F3"/>
    <w:rsid w:val="00F93C9B"/>
    <w:rsid w:val="00F93CEE"/>
    <w:rsid w:val="00F93F92"/>
    <w:rsid w:val="00F944B9"/>
    <w:rsid w:val="00F94730"/>
    <w:rsid w:val="00F949BE"/>
    <w:rsid w:val="00F94C2C"/>
    <w:rsid w:val="00F94D39"/>
    <w:rsid w:val="00F94EAF"/>
    <w:rsid w:val="00F952DE"/>
    <w:rsid w:val="00F95814"/>
    <w:rsid w:val="00F95C94"/>
    <w:rsid w:val="00F95D49"/>
    <w:rsid w:val="00F96030"/>
    <w:rsid w:val="00F96058"/>
    <w:rsid w:val="00F9633C"/>
    <w:rsid w:val="00F96539"/>
    <w:rsid w:val="00F96D30"/>
    <w:rsid w:val="00F96F18"/>
    <w:rsid w:val="00F96FEB"/>
    <w:rsid w:val="00F97098"/>
    <w:rsid w:val="00F9755E"/>
    <w:rsid w:val="00F97C74"/>
    <w:rsid w:val="00FA031B"/>
    <w:rsid w:val="00FA06A9"/>
    <w:rsid w:val="00FA0C53"/>
    <w:rsid w:val="00FA157D"/>
    <w:rsid w:val="00FA172B"/>
    <w:rsid w:val="00FA190C"/>
    <w:rsid w:val="00FA1A40"/>
    <w:rsid w:val="00FA23EA"/>
    <w:rsid w:val="00FA36B9"/>
    <w:rsid w:val="00FA3974"/>
    <w:rsid w:val="00FA4028"/>
    <w:rsid w:val="00FA402F"/>
    <w:rsid w:val="00FA4AFA"/>
    <w:rsid w:val="00FA4EF4"/>
    <w:rsid w:val="00FA5358"/>
    <w:rsid w:val="00FA5366"/>
    <w:rsid w:val="00FA5955"/>
    <w:rsid w:val="00FA59F1"/>
    <w:rsid w:val="00FA619D"/>
    <w:rsid w:val="00FA61F1"/>
    <w:rsid w:val="00FA640A"/>
    <w:rsid w:val="00FA64F1"/>
    <w:rsid w:val="00FA6662"/>
    <w:rsid w:val="00FA6A53"/>
    <w:rsid w:val="00FA7C68"/>
    <w:rsid w:val="00FA7D62"/>
    <w:rsid w:val="00FB00D2"/>
    <w:rsid w:val="00FB0534"/>
    <w:rsid w:val="00FB0BE7"/>
    <w:rsid w:val="00FB0DD3"/>
    <w:rsid w:val="00FB12F3"/>
    <w:rsid w:val="00FB1803"/>
    <w:rsid w:val="00FB1A23"/>
    <w:rsid w:val="00FB1B09"/>
    <w:rsid w:val="00FB1E59"/>
    <w:rsid w:val="00FB1F77"/>
    <w:rsid w:val="00FB215B"/>
    <w:rsid w:val="00FB2D3A"/>
    <w:rsid w:val="00FB2F4A"/>
    <w:rsid w:val="00FB3AC8"/>
    <w:rsid w:val="00FB3E1A"/>
    <w:rsid w:val="00FB3FBE"/>
    <w:rsid w:val="00FB4111"/>
    <w:rsid w:val="00FB43EF"/>
    <w:rsid w:val="00FB4823"/>
    <w:rsid w:val="00FB48E1"/>
    <w:rsid w:val="00FB4908"/>
    <w:rsid w:val="00FB49B9"/>
    <w:rsid w:val="00FB5234"/>
    <w:rsid w:val="00FB5298"/>
    <w:rsid w:val="00FB5374"/>
    <w:rsid w:val="00FB53F9"/>
    <w:rsid w:val="00FB5463"/>
    <w:rsid w:val="00FB56A8"/>
    <w:rsid w:val="00FB57B0"/>
    <w:rsid w:val="00FB5E3E"/>
    <w:rsid w:val="00FB634C"/>
    <w:rsid w:val="00FB63E1"/>
    <w:rsid w:val="00FB6810"/>
    <w:rsid w:val="00FB6884"/>
    <w:rsid w:val="00FB69AD"/>
    <w:rsid w:val="00FB6A0A"/>
    <w:rsid w:val="00FB6C27"/>
    <w:rsid w:val="00FB713F"/>
    <w:rsid w:val="00FB74B0"/>
    <w:rsid w:val="00FB7521"/>
    <w:rsid w:val="00FB7740"/>
    <w:rsid w:val="00FB792D"/>
    <w:rsid w:val="00FC05E8"/>
    <w:rsid w:val="00FC078B"/>
    <w:rsid w:val="00FC0896"/>
    <w:rsid w:val="00FC0A40"/>
    <w:rsid w:val="00FC177A"/>
    <w:rsid w:val="00FC1FA6"/>
    <w:rsid w:val="00FC2130"/>
    <w:rsid w:val="00FC2268"/>
    <w:rsid w:val="00FC2349"/>
    <w:rsid w:val="00FC237E"/>
    <w:rsid w:val="00FC2A9A"/>
    <w:rsid w:val="00FC2B51"/>
    <w:rsid w:val="00FC2CE4"/>
    <w:rsid w:val="00FC3A62"/>
    <w:rsid w:val="00FC3CAB"/>
    <w:rsid w:val="00FC3F8D"/>
    <w:rsid w:val="00FC4616"/>
    <w:rsid w:val="00FC496C"/>
    <w:rsid w:val="00FC4EF0"/>
    <w:rsid w:val="00FC4F1A"/>
    <w:rsid w:val="00FC5181"/>
    <w:rsid w:val="00FC51BD"/>
    <w:rsid w:val="00FC5724"/>
    <w:rsid w:val="00FC57CF"/>
    <w:rsid w:val="00FC5B0D"/>
    <w:rsid w:val="00FC5F26"/>
    <w:rsid w:val="00FC625B"/>
    <w:rsid w:val="00FC64AC"/>
    <w:rsid w:val="00FC692E"/>
    <w:rsid w:val="00FC6B3B"/>
    <w:rsid w:val="00FC6C4F"/>
    <w:rsid w:val="00FC6C50"/>
    <w:rsid w:val="00FC6D95"/>
    <w:rsid w:val="00FC6F94"/>
    <w:rsid w:val="00FC7368"/>
    <w:rsid w:val="00FC747A"/>
    <w:rsid w:val="00FC760B"/>
    <w:rsid w:val="00FC7B36"/>
    <w:rsid w:val="00FC7B96"/>
    <w:rsid w:val="00FC7ED8"/>
    <w:rsid w:val="00FD00CB"/>
    <w:rsid w:val="00FD08E4"/>
    <w:rsid w:val="00FD0FF2"/>
    <w:rsid w:val="00FD1198"/>
    <w:rsid w:val="00FD1748"/>
    <w:rsid w:val="00FD1801"/>
    <w:rsid w:val="00FD1A7E"/>
    <w:rsid w:val="00FD1BCD"/>
    <w:rsid w:val="00FD1BFE"/>
    <w:rsid w:val="00FD1C5F"/>
    <w:rsid w:val="00FD1D8D"/>
    <w:rsid w:val="00FD1DE6"/>
    <w:rsid w:val="00FD2C94"/>
    <w:rsid w:val="00FD3580"/>
    <w:rsid w:val="00FD364F"/>
    <w:rsid w:val="00FD41FA"/>
    <w:rsid w:val="00FD44CE"/>
    <w:rsid w:val="00FD4FD8"/>
    <w:rsid w:val="00FD52E3"/>
    <w:rsid w:val="00FD53EB"/>
    <w:rsid w:val="00FD5A71"/>
    <w:rsid w:val="00FD5BFF"/>
    <w:rsid w:val="00FD5D82"/>
    <w:rsid w:val="00FD5F6B"/>
    <w:rsid w:val="00FD626F"/>
    <w:rsid w:val="00FD6772"/>
    <w:rsid w:val="00FD6A70"/>
    <w:rsid w:val="00FD6B12"/>
    <w:rsid w:val="00FD6C8C"/>
    <w:rsid w:val="00FD6CC7"/>
    <w:rsid w:val="00FD6F6B"/>
    <w:rsid w:val="00FD70A1"/>
    <w:rsid w:val="00FD74D1"/>
    <w:rsid w:val="00FD77F6"/>
    <w:rsid w:val="00FD78A8"/>
    <w:rsid w:val="00FD7C14"/>
    <w:rsid w:val="00FD7E60"/>
    <w:rsid w:val="00FD7E9E"/>
    <w:rsid w:val="00FE0096"/>
    <w:rsid w:val="00FE01A7"/>
    <w:rsid w:val="00FE08E2"/>
    <w:rsid w:val="00FE0D69"/>
    <w:rsid w:val="00FE11F8"/>
    <w:rsid w:val="00FE136B"/>
    <w:rsid w:val="00FE1626"/>
    <w:rsid w:val="00FE17B2"/>
    <w:rsid w:val="00FE1A17"/>
    <w:rsid w:val="00FE1DE8"/>
    <w:rsid w:val="00FE1E5E"/>
    <w:rsid w:val="00FE25A4"/>
    <w:rsid w:val="00FE275C"/>
    <w:rsid w:val="00FE291F"/>
    <w:rsid w:val="00FE29B2"/>
    <w:rsid w:val="00FE2BA7"/>
    <w:rsid w:val="00FE2E68"/>
    <w:rsid w:val="00FE3530"/>
    <w:rsid w:val="00FE356F"/>
    <w:rsid w:val="00FE4AE8"/>
    <w:rsid w:val="00FE4DE5"/>
    <w:rsid w:val="00FE50F3"/>
    <w:rsid w:val="00FE5275"/>
    <w:rsid w:val="00FE5A7A"/>
    <w:rsid w:val="00FE6344"/>
    <w:rsid w:val="00FE6432"/>
    <w:rsid w:val="00FE69F2"/>
    <w:rsid w:val="00FE6C6A"/>
    <w:rsid w:val="00FE737C"/>
    <w:rsid w:val="00FE75B4"/>
    <w:rsid w:val="00FE77D0"/>
    <w:rsid w:val="00FE7D5F"/>
    <w:rsid w:val="00FF0016"/>
    <w:rsid w:val="00FF05DD"/>
    <w:rsid w:val="00FF0A82"/>
    <w:rsid w:val="00FF0AC7"/>
    <w:rsid w:val="00FF0DEF"/>
    <w:rsid w:val="00FF0E36"/>
    <w:rsid w:val="00FF0E82"/>
    <w:rsid w:val="00FF1140"/>
    <w:rsid w:val="00FF119B"/>
    <w:rsid w:val="00FF1998"/>
    <w:rsid w:val="00FF1A43"/>
    <w:rsid w:val="00FF1B90"/>
    <w:rsid w:val="00FF1C83"/>
    <w:rsid w:val="00FF1EF3"/>
    <w:rsid w:val="00FF1F65"/>
    <w:rsid w:val="00FF257A"/>
    <w:rsid w:val="00FF278D"/>
    <w:rsid w:val="00FF2B3A"/>
    <w:rsid w:val="00FF2C0C"/>
    <w:rsid w:val="00FF2F26"/>
    <w:rsid w:val="00FF2FC4"/>
    <w:rsid w:val="00FF3170"/>
    <w:rsid w:val="00FF31A1"/>
    <w:rsid w:val="00FF336F"/>
    <w:rsid w:val="00FF3426"/>
    <w:rsid w:val="00FF4134"/>
    <w:rsid w:val="00FF4242"/>
    <w:rsid w:val="00FF43AB"/>
    <w:rsid w:val="00FF49A5"/>
    <w:rsid w:val="00FF4A9D"/>
    <w:rsid w:val="00FF4E87"/>
    <w:rsid w:val="00FF4FED"/>
    <w:rsid w:val="00FF51B4"/>
    <w:rsid w:val="00FF56A1"/>
    <w:rsid w:val="00FF5DDD"/>
    <w:rsid w:val="00FF5FB8"/>
    <w:rsid w:val="00FF692A"/>
    <w:rsid w:val="00FF6F5E"/>
    <w:rsid w:val="00FF707A"/>
    <w:rsid w:val="00FF753E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1"/>
    </o:shapelayout>
  </w:shapeDefaults>
  <w:decimalSymbol w:val="."/>
  <w:listSeparator w:val=","/>
  <w15:docId w15:val="{090EAA28-7D66-409B-9660-63F06FC1C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64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C3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9C3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C3EE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C3EE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C3EE5"/>
    <w:rPr>
      <w:rFonts w:cs="Times New Roman"/>
      <w:b/>
      <w:bCs/>
    </w:rPr>
  </w:style>
  <w:style w:type="paragraph" w:styleId="ListBullet">
    <w:name w:val="List Bullet"/>
    <w:basedOn w:val="Normal"/>
    <w:rsid w:val="009C3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C3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C3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C3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C3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C3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C3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C3EE5"/>
    <w:pPr>
      <w:ind w:left="284"/>
    </w:pPr>
  </w:style>
  <w:style w:type="paragraph" w:customStyle="1" w:styleId="AAFrameAddress">
    <w:name w:val="AA Frame Address"/>
    <w:basedOn w:val="Heading1"/>
    <w:rsid w:val="009C3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9C3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C3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C3EE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C3EE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C3EE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C3EE5"/>
    <w:pPr>
      <w:ind w:left="851" w:hanging="284"/>
    </w:pPr>
  </w:style>
  <w:style w:type="paragraph" w:styleId="Index4">
    <w:name w:val="index 4"/>
    <w:basedOn w:val="Normal"/>
    <w:next w:val="Normal"/>
    <w:semiHidden/>
    <w:rsid w:val="009C3EE5"/>
    <w:pPr>
      <w:ind w:left="1135" w:hanging="284"/>
    </w:pPr>
  </w:style>
  <w:style w:type="paragraph" w:styleId="Index6">
    <w:name w:val="index 6"/>
    <w:basedOn w:val="Normal"/>
    <w:next w:val="Normal"/>
    <w:semiHidden/>
    <w:rsid w:val="009C3EE5"/>
    <w:pPr>
      <w:ind w:left="1702" w:hanging="284"/>
    </w:pPr>
  </w:style>
  <w:style w:type="paragraph" w:styleId="Index5">
    <w:name w:val="index 5"/>
    <w:basedOn w:val="Normal"/>
    <w:next w:val="Normal"/>
    <w:semiHidden/>
    <w:rsid w:val="009C3EE5"/>
    <w:pPr>
      <w:ind w:left="1418" w:hanging="284"/>
    </w:pPr>
  </w:style>
  <w:style w:type="paragraph" w:styleId="Index7">
    <w:name w:val="index 7"/>
    <w:basedOn w:val="Normal"/>
    <w:next w:val="Normal"/>
    <w:semiHidden/>
    <w:rsid w:val="009C3EE5"/>
    <w:pPr>
      <w:ind w:left="1985" w:hanging="284"/>
    </w:pPr>
  </w:style>
  <w:style w:type="paragraph" w:styleId="Index8">
    <w:name w:val="index 8"/>
    <w:basedOn w:val="Normal"/>
    <w:next w:val="Normal"/>
    <w:semiHidden/>
    <w:rsid w:val="009C3EE5"/>
    <w:pPr>
      <w:ind w:left="2269" w:hanging="284"/>
    </w:pPr>
  </w:style>
  <w:style w:type="paragraph" w:styleId="Index9">
    <w:name w:val="index 9"/>
    <w:basedOn w:val="Normal"/>
    <w:next w:val="Normal"/>
    <w:semiHidden/>
    <w:rsid w:val="009C3EE5"/>
    <w:pPr>
      <w:ind w:left="2552" w:hanging="284"/>
    </w:pPr>
  </w:style>
  <w:style w:type="paragraph" w:styleId="TOC2">
    <w:name w:val="toc 2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C3EE5"/>
    <w:pPr>
      <w:ind w:left="851"/>
    </w:pPr>
  </w:style>
  <w:style w:type="paragraph" w:styleId="TOC5">
    <w:name w:val="toc 5"/>
    <w:basedOn w:val="Normal"/>
    <w:next w:val="Normal"/>
    <w:semiHidden/>
    <w:rsid w:val="009C3EE5"/>
    <w:pPr>
      <w:ind w:left="1134"/>
    </w:pPr>
  </w:style>
  <w:style w:type="paragraph" w:styleId="TOC6">
    <w:name w:val="toc 6"/>
    <w:basedOn w:val="Normal"/>
    <w:next w:val="Normal"/>
    <w:semiHidden/>
    <w:rsid w:val="009C3EE5"/>
    <w:pPr>
      <w:ind w:left="1418"/>
    </w:pPr>
  </w:style>
  <w:style w:type="paragraph" w:styleId="TOC7">
    <w:name w:val="toc 7"/>
    <w:basedOn w:val="Normal"/>
    <w:next w:val="Normal"/>
    <w:semiHidden/>
    <w:rsid w:val="009C3EE5"/>
    <w:pPr>
      <w:ind w:left="1701"/>
    </w:pPr>
  </w:style>
  <w:style w:type="paragraph" w:styleId="TOC8">
    <w:name w:val="toc 8"/>
    <w:basedOn w:val="Normal"/>
    <w:next w:val="Normal"/>
    <w:semiHidden/>
    <w:rsid w:val="009C3EE5"/>
    <w:pPr>
      <w:ind w:left="1985"/>
    </w:pPr>
  </w:style>
  <w:style w:type="paragraph" w:styleId="TOC9">
    <w:name w:val="toc 9"/>
    <w:basedOn w:val="Normal"/>
    <w:next w:val="Normal"/>
    <w:semiHidden/>
    <w:rsid w:val="009C3EE5"/>
    <w:pPr>
      <w:ind w:left="2268"/>
    </w:pPr>
  </w:style>
  <w:style w:type="paragraph" w:styleId="TableofFigures">
    <w:name w:val="table of figures"/>
    <w:basedOn w:val="Normal"/>
    <w:next w:val="Normal"/>
    <w:semiHidden/>
    <w:rsid w:val="009C3EE5"/>
    <w:pPr>
      <w:ind w:left="567" w:hanging="567"/>
    </w:pPr>
  </w:style>
  <w:style w:type="paragraph" w:styleId="ListBullet5">
    <w:name w:val="List Bullet 5"/>
    <w:basedOn w:val="Normal"/>
    <w:rsid w:val="009C3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C3EE5"/>
    <w:pPr>
      <w:spacing w:after="120"/>
    </w:pPr>
  </w:style>
  <w:style w:type="paragraph" w:styleId="BodyTextFirstIndent">
    <w:name w:val="Body Text First Indent"/>
    <w:basedOn w:val="BodyText"/>
    <w:rsid w:val="009C3EE5"/>
    <w:pPr>
      <w:ind w:firstLine="284"/>
    </w:pPr>
  </w:style>
  <w:style w:type="paragraph" w:styleId="BodyTextIndent">
    <w:name w:val="Body Text Indent"/>
    <w:basedOn w:val="Normal"/>
    <w:rsid w:val="009C3EE5"/>
    <w:pPr>
      <w:spacing w:after="120"/>
      <w:ind w:left="283"/>
    </w:pPr>
  </w:style>
  <w:style w:type="paragraph" w:styleId="BodyTextFirstIndent2">
    <w:name w:val="Body Text First Indent 2"/>
    <w:basedOn w:val="BodyTextIndent"/>
    <w:rsid w:val="009C3EE5"/>
    <w:pPr>
      <w:ind w:left="284" w:firstLine="284"/>
    </w:pPr>
  </w:style>
  <w:style w:type="character" w:styleId="Strong">
    <w:name w:val="Strong"/>
    <w:qFormat/>
    <w:rsid w:val="009C3EE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C3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C3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C3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C3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C3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C3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C3EE5"/>
    <w:pPr>
      <w:framePr w:h="1054" w:wrap="around" w:y="5920"/>
    </w:pPr>
  </w:style>
  <w:style w:type="paragraph" w:customStyle="1" w:styleId="ReportHeading3">
    <w:name w:val="ReportHeading3"/>
    <w:basedOn w:val="ReportHeading2"/>
    <w:rsid w:val="009C3EE5"/>
    <w:pPr>
      <w:framePr w:h="443" w:wrap="around" w:y="8223"/>
    </w:pPr>
  </w:style>
  <w:style w:type="paragraph" w:customStyle="1" w:styleId="a">
    <w:name w:val="¢éÍ¤ÇÒ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C3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C3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C3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C3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3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C3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9C3EE5"/>
  </w:style>
  <w:style w:type="paragraph" w:styleId="BodyText2">
    <w:name w:val="Body Text 2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3D5B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18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D5B65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uiPriority w:val="99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E72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E721B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paragraph" w:customStyle="1" w:styleId="acctmergecolhdg">
    <w:name w:val="acct merge col hdg"/>
    <w:aliases w:val="mh"/>
    <w:basedOn w:val="Normal"/>
    <w:rsid w:val="00A1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4B079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2"/>
    <w:locked/>
    <w:rsid w:val="00F86253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42D8A"/>
    <w:rPr>
      <w:rFonts w:ascii="Arial" w:hAnsi="Arial"/>
      <w:sz w:val="18"/>
      <w:szCs w:val="18"/>
    </w:rPr>
  </w:style>
  <w:style w:type="character" w:customStyle="1" w:styleId="Heading1Char1">
    <w:name w:val="Heading 1 Char1"/>
    <w:rsid w:val="00BF6C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5D09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0913"/>
    <w:rPr>
      <w:sz w:val="20"/>
      <w:szCs w:val="25"/>
    </w:rPr>
  </w:style>
  <w:style w:type="character" w:customStyle="1" w:styleId="CommentTextChar">
    <w:name w:val="Comment Text Char"/>
    <w:link w:val="CommentText"/>
    <w:rsid w:val="005D091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D0913"/>
    <w:rPr>
      <w:b/>
      <w:bCs/>
    </w:rPr>
  </w:style>
  <w:style w:type="character" w:customStyle="1" w:styleId="CommentSubjectChar">
    <w:name w:val="Comment Subject Char"/>
    <w:link w:val="CommentSubject"/>
    <w:rsid w:val="005D0913"/>
    <w:rPr>
      <w:rFonts w:ascii="Arial" w:hAnsi="Arial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unhideWhenUsed/>
    <w:rsid w:val="00832E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832E82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832E82"/>
    <w:rPr>
      <w:vertAlign w:val="superscript"/>
    </w:rPr>
  </w:style>
  <w:style w:type="character" w:customStyle="1" w:styleId="HeaderChar1">
    <w:name w:val="Header Char1"/>
    <w:rsid w:val="000B6EC9"/>
    <w:rPr>
      <w:rFonts w:ascii="Arial" w:eastAsia="Times New Roman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E0842"/>
    <w:rPr>
      <w:rFonts w:cs="Times New Roman"/>
      <w:sz w:val="22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545048"/>
    <w:pPr>
      <w:ind w:left="720"/>
      <w:contextualSpacing/>
    </w:pPr>
    <w:rPr>
      <w:szCs w:val="22"/>
    </w:rPr>
  </w:style>
  <w:style w:type="paragraph" w:styleId="NoSpacing">
    <w:name w:val="No Spacing"/>
    <w:uiPriority w:val="1"/>
    <w:qFormat/>
    <w:rsid w:val="00820E5D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3905F3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62458"/>
    <w:rPr>
      <w:rFonts w:ascii="Arial" w:hAnsi="Arial"/>
      <w:sz w:val="18"/>
      <w:szCs w:val="22"/>
    </w:rPr>
  </w:style>
  <w:style w:type="table" w:customStyle="1" w:styleId="TableGrid5">
    <w:name w:val="Table Grid5"/>
    <w:basedOn w:val="TableNormal"/>
    <w:next w:val="TableGrid"/>
    <w:uiPriority w:val="59"/>
    <w:rsid w:val="00600E7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columnheading">
    <w:name w:val="acct column heading"/>
    <w:aliases w:val="ac"/>
    <w:basedOn w:val="Normal"/>
    <w:rsid w:val="006905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289AC-C4AF-473A-9CB4-82D6412E2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482</TotalTime>
  <Pages>63</Pages>
  <Words>12694</Words>
  <Characters>72356</Characters>
  <Application>Microsoft Office Word</Application>
  <DocSecurity>0</DocSecurity>
  <Lines>602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สระบุรีเทคนิคคอนกรีต จำกัด</vt:lpstr>
      <vt:lpstr>บริษัท สระบุรีเทคนิคคอนกรีต จำกัด</vt:lpstr>
    </vt:vector>
  </TitlesOfParts>
  <Company>KPMG</Company>
  <LinksUpToDate>false</LinksUpToDate>
  <CharactersWithSpaces>84881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สระบุรีเทคนิคคอนกรีต จำกัด</dc:title>
  <dc:subject/>
  <dc:creator>user</dc:creator>
  <cp:keywords/>
  <cp:lastModifiedBy>mayuree  natawan</cp:lastModifiedBy>
  <cp:revision>17</cp:revision>
  <cp:lastPrinted>2021-02-08T08:01:00Z</cp:lastPrinted>
  <dcterms:created xsi:type="dcterms:W3CDTF">2021-02-24T05:21:00Z</dcterms:created>
  <dcterms:modified xsi:type="dcterms:W3CDTF">2021-03-28T05:54:00Z</dcterms:modified>
</cp:coreProperties>
</file>