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A552BC" w:rsidRPr="000431FA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9215D1"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ระหว่างกาล         </w:t>
            </w:r>
            <w:r w:rsidR="00B95BBD"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A51632" w:rsidRPr="000431FA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0431FA" w:rsidRDefault="00334C11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1632" w:rsidRPr="000431F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0431F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4C11"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C77D8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77D8" w:rsidRPr="000431FA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C77D8" w:rsidRPr="000431FA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C77D8" w:rsidRPr="000431FA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552BC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0431F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77D8"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0431F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0431FA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D1FC0" w:rsidRPr="000431FA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D1FC0" w:rsidRPr="000431FA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AD1FC0" w:rsidRPr="000431FA" w:rsidTr="00F36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F36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1FC0" w:rsidRPr="000431FA" w:rsidRDefault="00AD1FC0" w:rsidP="00F36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F36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0431F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0431F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1FC0" w:rsidRPr="000431F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0431F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0431F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0431F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0431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0431FA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0431FA">
        <w:rPr>
          <w:rFonts w:ascii="Angsana New" w:hAnsi="Angsana New" w:hint="cs"/>
          <w:sz w:val="30"/>
          <w:szCs w:val="30"/>
          <w:cs/>
        </w:rPr>
        <w:t>คณะ</w:t>
      </w:r>
      <w:r w:rsidRPr="000431FA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0431F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C703C" w:rsidRPr="000431FA">
        <w:rPr>
          <w:rFonts w:ascii="Angsana New" w:hAnsi="Angsana New"/>
          <w:sz w:val="30"/>
          <w:szCs w:val="30"/>
        </w:rPr>
        <w:t>1</w:t>
      </w:r>
      <w:r w:rsidR="00F420DC" w:rsidRPr="000431FA">
        <w:rPr>
          <w:rFonts w:ascii="Angsana New" w:hAnsi="Angsana New"/>
          <w:sz w:val="30"/>
          <w:szCs w:val="30"/>
        </w:rPr>
        <w:t>1</w:t>
      </w:r>
      <w:r w:rsidR="006C703C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212A49" w:rsidRPr="000431FA">
        <w:rPr>
          <w:rFonts w:ascii="Angsana New" w:hAnsi="Angsana New" w:hint="cs"/>
          <w:sz w:val="30"/>
          <w:szCs w:val="30"/>
          <w:cs/>
        </w:rPr>
        <w:t>พฤษภาคม</w:t>
      </w:r>
      <w:r w:rsidR="00E343EA" w:rsidRPr="000431FA">
        <w:rPr>
          <w:rFonts w:ascii="Angsana New" w:hAnsi="Angsana New"/>
          <w:sz w:val="30"/>
          <w:szCs w:val="30"/>
        </w:rPr>
        <w:t xml:space="preserve"> 2564</w:t>
      </w:r>
    </w:p>
    <w:p w:rsidR="007D451A" w:rsidRPr="000431FA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0431FA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31FA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431FA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0431F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6B14A0" w:rsidRPr="000431FA">
        <w:rPr>
          <w:rFonts w:ascii="Angsana New" w:hAnsi="Angsana New"/>
          <w:sz w:val="30"/>
          <w:szCs w:val="30"/>
          <w:cs/>
        </w:rPr>
        <w:t>(เดิมชื่อ</w:t>
      </w:r>
      <w:r w:rsidR="008A2512" w:rsidRPr="000431FA">
        <w:rPr>
          <w:rFonts w:ascii="Angsana New" w:hAnsi="Angsana New"/>
          <w:sz w:val="30"/>
          <w:szCs w:val="30"/>
          <w:cs/>
        </w:rPr>
        <w:t xml:space="preserve"> บริษัท สระบุรีเทคนิคคอนกรีต จำกัด</w:t>
      </w:r>
      <w:r w:rsidR="008A2512" w:rsidRPr="000431FA">
        <w:rPr>
          <w:rFonts w:ascii="Angsana New" w:hAnsi="Angsana New" w:hint="cs"/>
          <w:sz w:val="30"/>
          <w:szCs w:val="30"/>
          <w:cs/>
        </w:rPr>
        <w:t>)</w:t>
      </w:r>
      <w:r w:rsidRPr="000431FA">
        <w:rPr>
          <w:rFonts w:ascii="Angsana New" w:hAnsi="Angsana New"/>
          <w:sz w:val="30"/>
          <w:szCs w:val="30"/>
          <w:cs/>
        </w:rPr>
        <w:t xml:space="preserve"> 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0431FA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 xml:space="preserve"> :</w:t>
      </w:r>
      <w:r w:rsidRPr="000431FA">
        <w:rPr>
          <w:rFonts w:ascii="Angsana New" w:hAnsi="Angsana New"/>
          <w:sz w:val="30"/>
          <w:szCs w:val="30"/>
        </w:rPr>
        <w:tab/>
        <w:t>50</w:t>
      </w:r>
      <w:r w:rsidRPr="000431FA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0431FA">
        <w:rPr>
          <w:rFonts w:ascii="Angsana New" w:hAnsi="Angsana New"/>
          <w:sz w:val="30"/>
          <w:szCs w:val="30"/>
        </w:rPr>
        <w:t>47</w:t>
      </w:r>
      <w:r w:rsidRPr="000431FA">
        <w:rPr>
          <w:rFonts w:ascii="Angsana New" w:hAnsi="Angsana New"/>
          <w:sz w:val="30"/>
          <w:szCs w:val="30"/>
          <w:cs/>
        </w:rPr>
        <w:t xml:space="preserve"> แยก </w:t>
      </w:r>
      <w:r w:rsidRPr="000431FA">
        <w:rPr>
          <w:rFonts w:ascii="Angsana New" w:hAnsi="Angsana New"/>
          <w:sz w:val="30"/>
          <w:szCs w:val="30"/>
        </w:rPr>
        <w:t>20</w:t>
      </w:r>
      <w:r w:rsidRPr="000431FA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0431FA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0431FA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0431FA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0431FA">
        <w:rPr>
          <w:rFonts w:ascii="Angsana New" w:hAnsi="Angsana New"/>
          <w:sz w:val="30"/>
          <w:szCs w:val="30"/>
          <w:cs/>
        </w:rPr>
        <w:tab/>
      </w:r>
      <w:r w:rsidR="00A552BC" w:rsidRPr="000431FA">
        <w:rPr>
          <w:rFonts w:ascii="Angsana New" w:hAnsi="Angsana New"/>
          <w:sz w:val="30"/>
          <w:szCs w:val="30"/>
          <w:cs/>
        </w:rPr>
        <w:tab/>
        <w:t>:</w:t>
      </w:r>
      <w:r w:rsidR="00A552BC" w:rsidRPr="000431FA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0431FA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0431FA">
        <w:rPr>
          <w:rFonts w:ascii="Angsana New" w:hAnsi="Angsana New"/>
          <w:sz w:val="30"/>
          <w:szCs w:val="30"/>
        </w:rPr>
        <w:t xml:space="preserve">2 </w:t>
      </w:r>
      <w:r w:rsidR="00A552BC" w:rsidRPr="000431FA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>สาขา สุโขทัย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>:</w:t>
      </w:r>
      <w:r w:rsidRPr="000431FA">
        <w:rPr>
          <w:rFonts w:ascii="Angsana New" w:hAnsi="Angsana New"/>
          <w:sz w:val="30"/>
          <w:szCs w:val="30"/>
        </w:rPr>
        <w:tab/>
        <w:t xml:space="preserve">221 </w:t>
      </w:r>
      <w:r w:rsidRPr="000431F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0431FA">
        <w:rPr>
          <w:rFonts w:ascii="Angsana New" w:hAnsi="Angsana New" w:hint="cs"/>
          <w:sz w:val="30"/>
          <w:szCs w:val="30"/>
          <w:cs/>
        </w:rPr>
        <w:t>สุโขทัย</w:t>
      </w:r>
      <w:r w:rsidRPr="000431FA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>สาขา บุรีรัมย์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>:</w:t>
      </w:r>
      <w:r w:rsidRPr="000431FA">
        <w:rPr>
          <w:rFonts w:ascii="Angsana New" w:hAnsi="Angsana New"/>
          <w:sz w:val="30"/>
          <w:szCs w:val="30"/>
        </w:rPr>
        <w:tab/>
        <w:t xml:space="preserve">333 </w:t>
      </w:r>
      <w:r w:rsidRPr="000431F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0431FA">
        <w:rPr>
          <w:rFonts w:ascii="Angsana New" w:hAnsi="Angsana New"/>
          <w:sz w:val="30"/>
          <w:szCs w:val="30"/>
        </w:rPr>
        <w:t>16</w:t>
      </w:r>
      <w:r w:rsidRPr="000431FA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0431FA">
        <w:rPr>
          <w:rFonts w:ascii="Angsana New" w:hAnsi="Angsana New"/>
          <w:sz w:val="30"/>
          <w:szCs w:val="30"/>
        </w:rPr>
        <w:tab/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ab/>
        <w:t>: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</w:rPr>
        <w:t>34</w:t>
      </w:r>
      <w:r w:rsidRPr="000431F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431FA">
        <w:rPr>
          <w:rFonts w:ascii="Angsana New" w:hAnsi="Angsana New"/>
          <w:sz w:val="30"/>
          <w:szCs w:val="30"/>
        </w:rPr>
        <w:t xml:space="preserve">4 </w:t>
      </w:r>
      <w:r w:rsidRPr="000431FA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>สาขา ขอนแก่น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>: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</w:rPr>
        <w:t>113</w:t>
      </w:r>
      <w:r w:rsidRPr="000431F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431FA">
        <w:rPr>
          <w:rFonts w:ascii="Angsana New" w:hAnsi="Angsana New"/>
          <w:sz w:val="30"/>
          <w:szCs w:val="30"/>
        </w:rPr>
        <w:t xml:space="preserve">4 </w:t>
      </w:r>
      <w:r w:rsidRPr="000431FA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>สาขา ลำพูน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>: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</w:rPr>
        <w:t xml:space="preserve">131 </w:t>
      </w:r>
      <w:r w:rsidRPr="000431F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0431FA">
        <w:rPr>
          <w:rFonts w:ascii="Angsana New" w:hAnsi="Angsana New"/>
          <w:sz w:val="30"/>
          <w:szCs w:val="30"/>
        </w:rPr>
        <w:t>15</w:t>
      </w:r>
      <w:r w:rsidRPr="000431FA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>สาขา ชลบุรี</w:t>
      </w:r>
      <w:r w:rsidRPr="000431FA">
        <w:rPr>
          <w:rFonts w:ascii="Angsana New" w:hAnsi="Angsana New"/>
          <w:sz w:val="30"/>
          <w:szCs w:val="30"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>: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</w:rPr>
        <w:t>999</w:t>
      </w:r>
      <w:r w:rsidRPr="000431F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431FA">
        <w:rPr>
          <w:rFonts w:ascii="Angsana New" w:hAnsi="Angsana New"/>
          <w:sz w:val="30"/>
          <w:szCs w:val="30"/>
        </w:rPr>
        <w:t>5</w:t>
      </w:r>
      <w:r w:rsidRPr="000431FA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0431F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</w:rPr>
        <w:tab/>
      </w:r>
      <w:r w:rsidRPr="000431FA">
        <w:rPr>
          <w:rFonts w:ascii="Angsana New" w:hAnsi="Angsana New"/>
          <w:sz w:val="30"/>
          <w:szCs w:val="30"/>
          <w:cs/>
        </w:rPr>
        <w:t>: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</w:rPr>
        <w:t>41</w:t>
      </w:r>
      <w:r w:rsidRPr="000431F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0431FA">
        <w:rPr>
          <w:rFonts w:ascii="Angsana New" w:hAnsi="Angsana New"/>
          <w:sz w:val="30"/>
          <w:szCs w:val="30"/>
        </w:rPr>
        <w:t>7</w:t>
      </w:r>
      <w:r w:rsidRPr="000431FA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0431FA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  <w:t xml:space="preserve">: </w:t>
      </w:r>
      <w:r w:rsidRPr="000431FA">
        <w:rPr>
          <w:rFonts w:ascii="Angsana New" w:hAnsi="Angsana New"/>
          <w:sz w:val="30"/>
          <w:szCs w:val="30"/>
        </w:rPr>
        <w:t>160</w:t>
      </w:r>
      <w:r w:rsidRPr="000431FA">
        <w:rPr>
          <w:rFonts w:ascii="Angsana New" w:hAnsi="Angsana New"/>
          <w:sz w:val="30"/>
          <w:szCs w:val="30"/>
          <w:cs/>
        </w:rPr>
        <w:t>-</w:t>
      </w:r>
      <w:r w:rsidRPr="000431FA">
        <w:rPr>
          <w:rFonts w:ascii="Angsana New" w:hAnsi="Angsana New"/>
          <w:sz w:val="30"/>
          <w:szCs w:val="30"/>
        </w:rPr>
        <w:t xml:space="preserve">161 </w:t>
      </w:r>
      <w:r w:rsidRPr="000431FA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C937F8" w:rsidRPr="000431FA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0431FA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:rsidR="008A2512" w:rsidRPr="000431FA" w:rsidRDefault="008A2512" w:rsidP="00A86946">
      <w:pPr>
        <w:spacing w:after="240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0431FA">
        <w:rPr>
          <w:rFonts w:ascii="Angsana New" w:hAnsi="Angsana New"/>
          <w:sz w:val="30"/>
          <w:szCs w:val="30"/>
        </w:rPr>
        <w:t xml:space="preserve">26 </w:t>
      </w:r>
      <w:r w:rsidRPr="000431FA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0431FA">
        <w:rPr>
          <w:rFonts w:ascii="Angsana New" w:hAnsi="Angsana New"/>
          <w:sz w:val="30"/>
          <w:szCs w:val="30"/>
        </w:rPr>
        <w:t>2559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733C9D" w:rsidRPr="000431FA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ผู้ถือหุ้นมีมติอนุมัติการเปลี่ยน</w:t>
      </w:r>
      <w:r w:rsidRPr="000431FA">
        <w:rPr>
          <w:rFonts w:ascii="Angsana New" w:hAnsi="Angsana New" w:hint="cs"/>
          <w:sz w:val="30"/>
          <w:szCs w:val="30"/>
          <w:cs/>
        </w:rPr>
        <w:t xml:space="preserve">ชื่อบริษัทจาก </w:t>
      </w:r>
      <w:r w:rsidRPr="000431FA">
        <w:rPr>
          <w:rFonts w:ascii="Angsana New" w:hAnsi="Angsana New"/>
          <w:sz w:val="30"/>
          <w:szCs w:val="30"/>
          <w:cs/>
        </w:rPr>
        <w:t>“</w:t>
      </w:r>
      <w:r w:rsidRPr="000431FA">
        <w:rPr>
          <w:rFonts w:ascii="Angsana New" w:hAnsi="Angsana New" w:hint="cs"/>
          <w:sz w:val="30"/>
          <w:szCs w:val="30"/>
          <w:cs/>
        </w:rPr>
        <w:t>บริษัท สระบุรีเทคนิคคอนกรีต จำกัด</w:t>
      </w:r>
      <w:r w:rsidRPr="000431FA">
        <w:rPr>
          <w:rFonts w:ascii="Angsana New" w:hAnsi="Angsana New"/>
          <w:sz w:val="30"/>
          <w:szCs w:val="30"/>
          <w:cs/>
        </w:rPr>
        <w:t xml:space="preserve">” </w:t>
      </w:r>
      <w:r w:rsidRPr="000431FA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0431FA">
        <w:rPr>
          <w:rFonts w:ascii="Angsana New" w:hAnsi="Angsana New"/>
          <w:sz w:val="30"/>
          <w:szCs w:val="30"/>
          <w:cs/>
        </w:rPr>
        <w:t>“</w:t>
      </w:r>
      <w:r w:rsidRPr="000431FA">
        <w:rPr>
          <w:rFonts w:ascii="Angsana New" w:hAnsi="Angsana New" w:hint="cs"/>
          <w:sz w:val="30"/>
          <w:szCs w:val="30"/>
          <w:cs/>
        </w:rPr>
        <w:t>บริษัท สยามเทคนิคคอนกรีต จำกัด</w:t>
      </w:r>
      <w:r w:rsidRPr="000431FA">
        <w:rPr>
          <w:rFonts w:ascii="Angsana New" w:hAnsi="Angsana New"/>
          <w:sz w:val="30"/>
          <w:szCs w:val="30"/>
          <w:cs/>
        </w:rPr>
        <w:t xml:space="preserve">” </w:t>
      </w:r>
      <w:r w:rsidRPr="000431FA">
        <w:rPr>
          <w:rFonts w:ascii="Angsana New" w:hAnsi="Angsana New" w:hint="cs"/>
          <w:sz w:val="30"/>
          <w:szCs w:val="30"/>
          <w:cs/>
        </w:rPr>
        <w:t xml:space="preserve">และที่ตั้งสำนักงานใหญ่จากเดิมอยู่ที่เลขที่ </w:t>
      </w:r>
      <w:r w:rsidRPr="000431FA">
        <w:rPr>
          <w:rFonts w:ascii="Angsana New" w:hAnsi="Angsana New"/>
          <w:sz w:val="30"/>
          <w:szCs w:val="30"/>
        </w:rPr>
        <w:t xml:space="preserve">113 </w:t>
      </w:r>
      <w:r w:rsidRPr="000431FA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0431FA">
        <w:rPr>
          <w:rFonts w:ascii="Angsana New" w:hAnsi="Angsana New"/>
          <w:sz w:val="30"/>
          <w:szCs w:val="30"/>
        </w:rPr>
        <w:t xml:space="preserve">2 </w:t>
      </w:r>
      <w:r w:rsidRPr="000431FA">
        <w:rPr>
          <w:rFonts w:ascii="Angsana New" w:hAnsi="Angsana New" w:hint="cs"/>
          <w:sz w:val="30"/>
          <w:szCs w:val="30"/>
          <w:cs/>
        </w:rPr>
        <w:t xml:space="preserve">ตำบลดอนพุด อำเภอดอนพุด จังหวัดสระบุรี 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Pr="000431FA">
        <w:rPr>
          <w:rFonts w:ascii="Angsana New" w:hAnsi="Angsana New" w:hint="cs"/>
          <w:sz w:val="30"/>
          <w:szCs w:val="30"/>
          <w:cs/>
        </w:rPr>
        <w:t xml:space="preserve">เป็นเลขที่ </w:t>
      </w:r>
      <w:r w:rsidRPr="000431FA">
        <w:rPr>
          <w:rFonts w:ascii="Angsana New" w:hAnsi="Angsana New"/>
          <w:sz w:val="30"/>
          <w:szCs w:val="30"/>
        </w:rPr>
        <w:t xml:space="preserve">50 </w:t>
      </w:r>
      <w:r w:rsidRPr="000431FA">
        <w:rPr>
          <w:rFonts w:ascii="Angsana New" w:hAnsi="Angsana New" w:hint="cs"/>
          <w:sz w:val="30"/>
          <w:szCs w:val="30"/>
          <w:cs/>
        </w:rPr>
        <w:t xml:space="preserve">ซอยงามวงศ์วาน </w:t>
      </w:r>
      <w:r w:rsidRPr="000431FA">
        <w:rPr>
          <w:rFonts w:ascii="Angsana New" w:hAnsi="Angsana New"/>
          <w:sz w:val="30"/>
          <w:szCs w:val="30"/>
        </w:rPr>
        <w:t xml:space="preserve">47 </w:t>
      </w:r>
      <w:r w:rsidRPr="000431FA">
        <w:rPr>
          <w:rFonts w:ascii="Angsana New" w:hAnsi="Angsana New" w:hint="cs"/>
          <w:sz w:val="30"/>
          <w:szCs w:val="30"/>
          <w:cs/>
        </w:rPr>
        <w:t xml:space="preserve">แยก </w:t>
      </w:r>
      <w:r w:rsidRPr="000431FA">
        <w:rPr>
          <w:rFonts w:ascii="Angsana New" w:hAnsi="Angsana New"/>
          <w:sz w:val="30"/>
          <w:szCs w:val="30"/>
        </w:rPr>
        <w:t xml:space="preserve">20 </w:t>
      </w:r>
      <w:r w:rsidRPr="000431FA">
        <w:rPr>
          <w:rFonts w:ascii="Angsana New" w:hAnsi="Angsana New" w:hint="cs"/>
          <w:sz w:val="30"/>
          <w:szCs w:val="30"/>
          <w:cs/>
        </w:rPr>
        <w:t xml:space="preserve">ถนนงามวงศ์วาน แขวงทุ่งสองห้อง เขตหลักสี่ กรุงเทพฯ </w:t>
      </w:r>
      <w:r w:rsidR="00EE5AB6" w:rsidRPr="000431FA">
        <w:rPr>
          <w:rFonts w:ascii="Angsana New" w:hAnsi="Angsana New" w:hint="cs"/>
          <w:sz w:val="30"/>
          <w:szCs w:val="30"/>
          <w:cs/>
        </w:rPr>
        <w:t>การ</w:t>
      </w:r>
      <w:r w:rsidRPr="000431FA">
        <w:rPr>
          <w:rFonts w:ascii="Angsana New" w:hAnsi="Angsana New" w:hint="cs"/>
          <w:sz w:val="30"/>
          <w:szCs w:val="30"/>
          <w:cs/>
        </w:rPr>
        <w:t>เปลี่ยน</w:t>
      </w:r>
      <w:r w:rsidR="00EE5AB6" w:rsidRPr="000431FA">
        <w:rPr>
          <w:rFonts w:ascii="Angsana New" w:hAnsi="Angsana New" w:hint="cs"/>
          <w:sz w:val="30"/>
          <w:szCs w:val="30"/>
          <w:cs/>
        </w:rPr>
        <w:t>แปลง</w:t>
      </w:r>
      <w:r w:rsidR="00F7492E" w:rsidRPr="000431FA">
        <w:rPr>
          <w:rFonts w:ascii="Angsana New" w:hAnsi="Angsana New" w:hint="cs"/>
          <w:sz w:val="30"/>
          <w:szCs w:val="30"/>
          <w:cs/>
        </w:rPr>
        <w:t>ดังกล่าว</w:t>
      </w:r>
      <w:r w:rsidR="00EE5AB6" w:rsidRPr="000431FA">
        <w:rPr>
          <w:rFonts w:ascii="Angsana New" w:hAnsi="Angsana New" w:hint="cs"/>
          <w:sz w:val="30"/>
          <w:szCs w:val="30"/>
          <w:cs/>
        </w:rPr>
        <w:t>ได้จดทะเบียน</w:t>
      </w:r>
      <w:r w:rsidRPr="000431FA">
        <w:rPr>
          <w:rFonts w:ascii="Angsana New" w:hAnsi="Angsana New" w:hint="cs"/>
          <w:sz w:val="30"/>
          <w:szCs w:val="30"/>
          <w:cs/>
        </w:rPr>
        <w:t xml:space="preserve">กับกรมพัฒนาธุรกิจการค้าเมื่อวันที่ </w:t>
      </w:r>
      <w:r w:rsidRPr="000431FA">
        <w:rPr>
          <w:rFonts w:ascii="Angsana New" w:hAnsi="Angsana New"/>
          <w:sz w:val="30"/>
          <w:szCs w:val="30"/>
        </w:rPr>
        <w:t xml:space="preserve">9 </w:t>
      </w:r>
      <w:r w:rsidRPr="000431F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0431FA">
        <w:rPr>
          <w:rFonts w:ascii="Angsana New" w:hAnsi="Angsana New"/>
          <w:sz w:val="30"/>
          <w:szCs w:val="30"/>
        </w:rPr>
        <w:t>2559</w:t>
      </w:r>
    </w:p>
    <w:p w:rsidR="007D451A" w:rsidRPr="000431FA" w:rsidRDefault="007D451A" w:rsidP="007D451A">
      <w:pPr>
        <w:pStyle w:val="block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0431FA">
        <w:rPr>
          <w:rFonts w:ascii="Angsana New" w:hAnsi="Angsana New"/>
          <w:sz w:val="30"/>
          <w:szCs w:val="30"/>
        </w:rPr>
        <w:t xml:space="preserve">25 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0431FA">
        <w:rPr>
          <w:rFonts w:ascii="Angsana New" w:hAnsi="Angsana New"/>
          <w:sz w:val="30"/>
          <w:szCs w:val="30"/>
        </w:rPr>
        <w:t xml:space="preserve">2562 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0431F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0431FA">
        <w:rPr>
          <w:rFonts w:ascii="Angsana New" w:hAnsi="Angsana New"/>
          <w:sz w:val="30"/>
          <w:szCs w:val="30"/>
          <w:rtl/>
          <w:cs/>
        </w:rPr>
        <w:t xml:space="preserve"> </w:t>
      </w:r>
      <w:r w:rsidRPr="000431FA">
        <w:rPr>
          <w:rFonts w:ascii="Angsana New" w:hAnsi="Angsana New"/>
          <w:sz w:val="30"/>
          <w:szCs w:val="30"/>
        </w:rPr>
        <w:t>1</w:t>
      </w:r>
      <w:r w:rsidRPr="000431FA">
        <w:rPr>
          <w:rFonts w:ascii="Angsana New" w:hAnsi="Angsana New"/>
          <w:sz w:val="30"/>
          <w:szCs w:val="30"/>
          <w:rtl/>
          <w:cs/>
        </w:rPr>
        <w:t>/</w:t>
      </w:r>
      <w:r w:rsidRPr="000431FA">
        <w:rPr>
          <w:rFonts w:ascii="Angsana New" w:hAnsi="Angsana New"/>
          <w:sz w:val="30"/>
          <w:szCs w:val="30"/>
        </w:rPr>
        <w:t>2562</w:t>
      </w:r>
      <w:r w:rsidRPr="000431FA">
        <w:rPr>
          <w:rFonts w:ascii="Angsana New" w:hAnsi="Angsana New"/>
          <w:sz w:val="30"/>
          <w:szCs w:val="30"/>
          <w:rtl/>
          <w:cs/>
        </w:rPr>
        <w:t xml:space="preserve"> 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0431FA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0431FA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552BC" w:rsidRPr="000431FA" w:rsidRDefault="00A552BC" w:rsidP="00A552BC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0431F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Pr="000431FA">
        <w:rPr>
          <w:rFonts w:ascii="Angsana New" w:hAnsi="Angsana New" w:cs="Angsana New"/>
          <w:sz w:val="30"/>
          <w:szCs w:val="30"/>
          <w:lang w:val="en-US" w:bidi="th-TH"/>
        </w:rPr>
        <w:t>68</w:t>
      </w:r>
      <w:r w:rsidRPr="000431F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0431FA">
        <w:rPr>
          <w:rFonts w:ascii="Angsana New" w:hAnsi="Angsana New" w:cs="Angsana New"/>
          <w:sz w:val="30"/>
          <w:szCs w:val="30"/>
          <w:lang w:val="en-US" w:bidi="th-TH"/>
        </w:rPr>
        <w:t>46</w:t>
      </w:r>
      <w:r w:rsidRPr="000431F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0431FA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2364CE" w:rsidRPr="000431FA" w:rsidRDefault="002364CE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A552BC" w:rsidRPr="000431FA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บริษัทดำเนินธุรกิจหลักเกี่ยวกับการผลิตผลิตภัณฑ์คอนกรีตอัดแรง และ รับเหมาก่อสร้าง</w:t>
      </w:r>
      <w:r w:rsidRPr="000431FA">
        <w:rPr>
          <w:rFonts w:ascii="Angsana New" w:hAnsi="Angsana New" w:hint="cs"/>
          <w:sz w:val="30"/>
          <w:szCs w:val="30"/>
          <w:cs/>
        </w:rPr>
        <w:t xml:space="preserve">  </w:t>
      </w:r>
    </w:p>
    <w:p w:rsidR="00485EEA" w:rsidRPr="000431FA" w:rsidRDefault="00485EEA" w:rsidP="0048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การแพร่ระบาดของโรคติดเชื้อไวรัสโคโรนา </w:t>
      </w:r>
      <w:r w:rsidRPr="000431FA">
        <w:rPr>
          <w:rFonts w:ascii="Angsana New" w:hAnsi="Angsana New"/>
          <w:b/>
          <w:bCs/>
          <w:sz w:val="30"/>
          <w:szCs w:val="30"/>
        </w:rPr>
        <w:t>2019</w:t>
      </w:r>
    </w:p>
    <w:p w:rsidR="00485EEA" w:rsidRPr="000431FA" w:rsidRDefault="00485EEA" w:rsidP="0048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0431FA">
        <w:rPr>
          <w:rFonts w:ascii="Angsana New" w:hAnsi="Angsana New"/>
          <w:sz w:val="30"/>
          <w:szCs w:val="30"/>
        </w:rPr>
        <w:t xml:space="preserve">2019 (COVID-19) </w:t>
      </w:r>
      <w:r w:rsidRPr="000431FA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</w:t>
      </w:r>
      <w:r w:rsidR="00505FC2" w:rsidRPr="000431FA">
        <w:rPr>
          <w:rFonts w:ascii="Angsana New" w:hAnsi="Angsana New" w:hint="cs"/>
          <w:sz w:val="30"/>
          <w:szCs w:val="30"/>
          <w:cs/>
        </w:rPr>
        <w:t>หก</w:t>
      </w:r>
      <w:r w:rsidRPr="000431FA">
        <w:rPr>
          <w:rFonts w:ascii="Angsana New" w:hAnsi="Angsana New"/>
          <w:sz w:val="30"/>
          <w:szCs w:val="30"/>
          <w:cs/>
        </w:rPr>
        <w:t>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47883" w:rsidRPr="000431FA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0431FA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pacing w:val="4"/>
          <w:sz w:val="30"/>
          <w:szCs w:val="30"/>
        </w:rPr>
        <w:t>2</w:t>
      </w:r>
      <w:r w:rsidRPr="000431FA">
        <w:rPr>
          <w:rFonts w:ascii="Angsana New" w:hAnsi="Angsana New"/>
          <w:spacing w:val="4"/>
          <w:sz w:val="30"/>
          <w:szCs w:val="30"/>
          <w:cs/>
        </w:rPr>
        <w:t>.</w:t>
      </w:r>
      <w:r w:rsidRPr="000431FA">
        <w:rPr>
          <w:rFonts w:ascii="Angsana New" w:hAnsi="Angsana New"/>
          <w:spacing w:val="4"/>
          <w:sz w:val="30"/>
          <w:szCs w:val="30"/>
        </w:rPr>
        <w:t>1</w:t>
      </w:r>
      <w:r w:rsidRPr="000431F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pacing w:val="4"/>
          <w:sz w:val="30"/>
          <w:szCs w:val="30"/>
          <w:cs/>
        </w:rPr>
        <w:tab/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0431FA">
        <w:rPr>
          <w:rFonts w:ascii="Angsana New" w:hAnsi="Angsana New"/>
          <w:spacing w:val="4"/>
          <w:sz w:val="30"/>
          <w:szCs w:val="30"/>
        </w:rPr>
        <w:t>34</w:t>
      </w:r>
      <w:r w:rsidRPr="000431FA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0431FA">
        <w:rPr>
          <w:rFonts w:ascii="Angsana New" w:hAnsi="Angsana New"/>
          <w:sz w:val="30"/>
          <w:szCs w:val="30"/>
          <w:cs/>
        </w:rPr>
        <w:t xml:space="preserve">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431FA">
        <w:rPr>
          <w:rFonts w:ascii="Angsana New" w:hAnsi="Angsana New"/>
          <w:sz w:val="30"/>
          <w:szCs w:val="30"/>
        </w:rPr>
        <w:t>31</w:t>
      </w:r>
      <w:r w:rsidRPr="000431F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431FA">
        <w:rPr>
          <w:rFonts w:ascii="Angsana New" w:hAnsi="Angsana New"/>
          <w:sz w:val="30"/>
          <w:szCs w:val="30"/>
        </w:rPr>
        <w:t>25</w:t>
      </w:r>
      <w:r w:rsidR="00206426" w:rsidRPr="000431FA">
        <w:rPr>
          <w:rFonts w:ascii="Angsana New" w:hAnsi="Angsana New"/>
          <w:sz w:val="30"/>
          <w:szCs w:val="30"/>
        </w:rPr>
        <w:t>63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0431FA">
        <w:rPr>
          <w:rFonts w:ascii="Angsana New" w:hAnsi="Angsana New"/>
          <w:sz w:val="30"/>
          <w:szCs w:val="30"/>
        </w:rPr>
        <w:t>31</w:t>
      </w:r>
      <w:r w:rsidRPr="000431F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431FA">
        <w:rPr>
          <w:rFonts w:ascii="Angsana New" w:hAnsi="Angsana New"/>
          <w:sz w:val="30"/>
          <w:szCs w:val="30"/>
        </w:rPr>
        <w:t>256</w:t>
      </w:r>
      <w:r w:rsidR="00206426" w:rsidRPr="000431FA">
        <w:rPr>
          <w:rFonts w:ascii="Angsana New" w:hAnsi="Angsana New"/>
          <w:sz w:val="30"/>
          <w:szCs w:val="30"/>
        </w:rPr>
        <w:t>3</w:t>
      </w: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:rsidR="00D47883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E2B41" w:rsidRPr="000431FA" w:rsidRDefault="009E2B41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E2B41" w:rsidRPr="000431FA" w:rsidRDefault="009E2B41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364CE" w:rsidRPr="000431FA" w:rsidRDefault="002364CE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E2B41" w:rsidRPr="000431FA" w:rsidRDefault="009E2B41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82145" w:rsidRPr="000431F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right="-45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</w:rPr>
        <w:lastRenderedPageBreak/>
        <w:t>2</w:t>
      </w:r>
      <w:r w:rsidRPr="000431FA">
        <w:rPr>
          <w:rFonts w:ascii="Angsana New" w:hAnsi="Angsana New"/>
          <w:sz w:val="30"/>
          <w:szCs w:val="30"/>
          <w:cs/>
        </w:rPr>
        <w:t>.</w:t>
      </w:r>
      <w:r w:rsidRPr="000431FA">
        <w:rPr>
          <w:rFonts w:ascii="Angsana New" w:hAnsi="Angsana New"/>
          <w:sz w:val="30"/>
          <w:szCs w:val="30"/>
        </w:rPr>
        <w:t xml:space="preserve">2 </w:t>
      </w:r>
      <w:r w:rsidRPr="000431FA">
        <w:rPr>
          <w:rFonts w:ascii="Angsana New" w:hAnsi="Angsana New"/>
          <w:sz w:val="30"/>
          <w:szCs w:val="30"/>
          <w:cs/>
        </w:rPr>
        <w:tab/>
      </w:r>
      <w:r w:rsidR="00B82145" w:rsidRPr="000431F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206426" w:rsidRPr="000431FA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431FA">
        <w:rPr>
          <w:rFonts w:ascii="Angsana New" w:hAnsi="Angsana New"/>
          <w:sz w:val="30"/>
          <w:szCs w:val="30"/>
        </w:rPr>
        <w:t xml:space="preserve"> 1 </w:t>
      </w:r>
      <w:r w:rsidRPr="000431FA">
        <w:rPr>
          <w:rFonts w:ascii="Angsana New" w:hAnsi="Angsana New"/>
          <w:sz w:val="30"/>
          <w:szCs w:val="30"/>
          <w:cs/>
        </w:rPr>
        <w:t>มกราคม</w:t>
      </w:r>
      <w:r w:rsidRPr="000431FA">
        <w:rPr>
          <w:rFonts w:ascii="Angsana New" w:hAnsi="Angsana New"/>
          <w:sz w:val="30"/>
          <w:szCs w:val="30"/>
        </w:rPr>
        <w:t xml:space="preserve"> 2564 </w:t>
      </w:r>
      <w:r w:rsidRPr="000431FA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 </w:t>
      </w:r>
    </w:p>
    <w:p w:rsidR="00206426" w:rsidRPr="000431FA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- การปรับปรุงการอ้างอิงกรอบแนวคิดในมาตรฐานการรายงานทางการเงิน</w:t>
      </w:r>
    </w:p>
    <w:p w:rsidR="00206426" w:rsidRPr="000431FA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- คำนิยามของธุรกิจ</w:t>
      </w:r>
    </w:p>
    <w:p w:rsidR="00206426" w:rsidRPr="000431FA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- คำนิยามของความมีสาระสำคัญ และ</w:t>
      </w:r>
    </w:p>
    <w:p w:rsidR="00206426" w:rsidRPr="000431FA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- การปฏิรูปอัตราดอกเบี้ยอ้างอิง  </w:t>
      </w:r>
    </w:p>
    <w:p w:rsidR="00206426" w:rsidRPr="000431FA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8E5F88" w:rsidRPr="000431FA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2.</w:t>
      </w:r>
      <w:r w:rsidRPr="000431FA">
        <w:rPr>
          <w:rFonts w:asciiTheme="majorBidi" w:hAnsiTheme="majorBidi"/>
          <w:sz w:val="30"/>
          <w:szCs w:val="30"/>
          <w:cs/>
        </w:rPr>
        <w:t xml:space="preserve">3   </w:t>
      </w:r>
      <w:r w:rsidRPr="000431FA">
        <w:rPr>
          <w:rFonts w:asciiTheme="majorBidi" w:hAnsiTheme="majorBidi"/>
          <w:sz w:val="30"/>
          <w:szCs w:val="30"/>
        </w:rPr>
        <w:t xml:space="preserve">     </w:t>
      </w:r>
      <w:r w:rsidRPr="000431FA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:rsidR="00206426" w:rsidRPr="000431FA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0431FA">
        <w:rPr>
          <w:rFonts w:asciiTheme="majorBidi" w:hAnsi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0431FA">
        <w:rPr>
          <w:rFonts w:asciiTheme="majorBidi" w:hAnsiTheme="majorBidi"/>
          <w:sz w:val="30"/>
          <w:szCs w:val="30"/>
        </w:rPr>
        <w:t>16</w:t>
      </w:r>
      <w:r w:rsidRPr="000431FA">
        <w:rPr>
          <w:rFonts w:asciiTheme="majorBidi" w:hAnsiTheme="majorBidi"/>
          <w:sz w:val="30"/>
          <w:szCs w:val="30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206426" w:rsidRPr="000431FA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0431FA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206426" w:rsidRPr="000431FA" w:rsidRDefault="00206426" w:rsidP="00206426">
      <w:pPr>
        <w:ind w:left="630" w:hanging="630"/>
        <w:rPr>
          <w:rFonts w:cstheme="majorBidi"/>
        </w:rPr>
      </w:pPr>
    </w:p>
    <w:p w:rsidR="00A552BC" w:rsidRPr="000431FA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b/>
          <w:bCs/>
          <w:szCs w:val="30"/>
          <w:cs/>
        </w:rPr>
        <w:t>นโยบายการบัญชีที่สำคัญ</w:t>
      </w:r>
      <w:r w:rsidRPr="000431FA">
        <w:rPr>
          <w:b/>
          <w:bCs/>
          <w:cs/>
        </w:rPr>
        <w:t xml:space="preserve">    </w:t>
      </w:r>
    </w:p>
    <w:p w:rsidR="00FA1650" w:rsidRPr="000431FA" w:rsidRDefault="0003768A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</w:t>
      </w:r>
      <w:r w:rsidR="000712C1" w:rsidRPr="000431FA">
        <w:rPr>
          <w:rFonts w:ascii="Angsana New" w:hAnsi="Angsana New"/>
          <w:sz w:val="30"/>
          <w:szCs w:val="30"/>
        </w:rPr>
        <w:t>3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</w:p>
    <w:p w:rsidR="00900A5D" w:rsidRDefault="00900A5D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628C" w:rsidRDefault="004F628C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628C" w:rsidRPr="000431FA" w:rsidRDefault="004F628C" w:rsidP="0003768A">
      <w:pPr>
        <w:tabs>
          <w:tab w:val="left" w:pos="1080"/>
          <w:tab w:val="left" w:pos="1800"/>
          <w:tab w:val="left" w:pos="2400"/>
          <w:tab w:val="left" w:pos="3000"/>
        </w:tabs>
        <w:spacing w:before="12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6F4F" w:rsidRPr="000431FA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431FA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FF43AB" w:rsidRPr="000431FA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0431FA">
        <w:rPr>
          <w:rFonts w:ascii="Angsana New" w:hAnsi="Angsana New"/>
          <w:b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0E1547" w:rsidRPr="004F628C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:rsidR="00C67B95" w:rsidRPr="000431FA" w:rsidRDefault="0011287E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0431F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0431FA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349" w:type="dxa"/>
        <w:tblInd w:w="540" w:type="dxa"/>
        <w:tblLook w:val="01E0"/>
      </w:tblPr>
      <w:tblGrid>
        <w:gridCol w:w="2829"/>
        <w:gridCol w:w="2268"/>
        <w:gridCol w:w="4252"/>
      </w:tblGrid>
      <w:tr w:rsidR="00C2772D" w:rsidRPr="000431FA" w:rsidTr="000E1547">
        <w:trPr>
          <w:tblHeader/>
        </w:trPr>
        <w:tc>
          <w:tcPr>
            <w:tcW w:w="2829" w:type="dxa"/>
          </w:tcPr>
          <w:p w:rsidR="00C2772D" w:rsidRPr="000431FA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268" w:type="dxa"/>
          </w:tcPr>
          <w:p w:rsidR="00C2772D" w:rsidRPr="000431F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4252" w:type="dxa"/>
          </w:tcPr>
          <w:p w:rsidR="00C2772D" w:rsidRPr="000431F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20EB" w:rsidRPr="000431FA" w:rsidTr="000E1547">
        <w:tc>
          <w:tcPr>
            <w:tcW w:w="2829" w:type="dxa"/>
          </w:tcPr>
          <w:p w:rsidR="003120EB" w:rsidRPr="000431F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268" w:type="dxa"/>
          </w:tcPr>
          <w:p w:rsidR="003120EB" w:rsidRPr="000431FA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0431FA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0431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20EB" w:rsidRPr="000431FA" w:rsidTr="000E1547">
        <w:tc>
          <w:tcPr>
            <w:tcW w:w="2829" w:type="dxa"/>
          </w:tcPr>
          <w:p w:rsidR="003120EB" w:rsidRPr="000431F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268" w:type="dxa"/>
          </w:tcPr>
          <w:p w:rsidR="003120EB" w:rsidRPr="000431FA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CE1A7F" w:rsidRPr="000431FA" w:rsidRDefault="003120EB" w:rsidP="0027789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0431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0431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68</w:t>
            </w:r>
            <w:r w:rsidRPr="000431F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.</w:t>
            </w:r>
            <w:r w:rsidRPr="000431FA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46</w:t>
            </w:r>
            <w:r w:rsidRPr="000431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0E1547" w:rsidRPr="000431FA" w:rsidTr="000E1547">
        <w:tc>
          <w:tcPr>
            <w:tcW w:w="2829" w:type="dxa"/>
          </w:tcPr>
          <w:p w:rsidR="000E1547" w:rsidRPr="000431FA" w:rsidRDefault="000E1547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  คอนสตรัคชั่น จำกัด</w:t>
            </w:r>
          </w:p>
        </w:tc>
        <w:tc>
          <w:tcPr>
            <w:tcW w:w="2268" w:type="dxa"/>
          </w:tcPr>
          <w:p w:rsidR="000E1547" w:rsidRPr="000431FA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:rsidR="000E1547" w:rsidRPr="000431FA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252" w:type="dxa"/>
          </w:tcPr>
          <w:p w:rsidR="000E1547" w:rsidRPr="000431FA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20EB" w:rsidRPr="000431FA" w:rsidTr="000E1547">
        <w:tc>
          <w:tcPr>
            <w:tcW w:w="2829" w:type="dxa"/>
          </w:tcPr>
          <w:p w:rsidR="00D50EFC" w:rsidRPr="000431FA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268" w:type="dxa"/>
          </w:tcPr>
          <w:p w:rsidR="00D50EFC" w:rsidRPr="000431FA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252" w:type="dxa"/>
          </w:tcPr>
          <w:p w:rsidR="00CE1A7F" w:rsidRPr="000431FA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0431FA" w:rsidTr="000E1547">
        <w:tc>
          <w:tcPr>
            <w:tcW w:w="2829" w:type="dxa"/>
          </w:tcPr>
          <w:p w:rsidR="003120EB" w:rsidRPr="000431F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</w:p>
        </w:tc>
        <w:tc>
          <w:tcPr>
            <w:tcW w:w="2268" w:type="dxa"/>
          </w:tcPr>
          <w:p w:rsidR="003120EB" w:rsidRPr="000431FA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0431FA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0431FA" w:rsidTr="000E1547">
        <w:tc>
          <w:tcPr>
            <w:tcW w:w="2829" w:type="dxa"/>
          </w:tcPr>
          <w:p w:rsidR="003120EB" w:rsidRPr="000431FA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0431F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0431FA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268" w:type="dxa"/>
          </w:tcPr>
          <w:p w:rsidR="003120EB" w:rsidRPr="000431FA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0431F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0431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20EB" w:rsidRPr="000431FA" w:rsidTr="000E1547">
        <w:trPr>
          <w:trHeight w:val="413"/>
        </w:trPr>
        <w:tc>
          <w:tcPr>
            <w:tcW w:w="2829" w:type="dxa"/>
          </w:tcPr>
          <w:p w:rsidR="003120EB" w:rsidRPr="000431F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268" w:type="dxa"/>
          </w:tcPr>
          <w:p w:rsidR="003120EB" w:rsidRPr="000431FA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252" w:type="dxa"/>
          </w:tcPr>
          <w:p w:rsidR="003120EB" w:rsidRPr="000431F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</w:tbl>
    <w:p w:rsidR="000E1547" w:rsidRPr="000431FA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3D1086" w:rsidRPr="000431FA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0431FA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D1086" w:rsidRPr="000431FA" w:rsidTr="003D1086">
        <w:trPr>
          <w:trHeight w:val="20"/>
          <w:tblHeader/>
        </w:trPr>
        <w:tc>
          <w:tcPr>
            <w:tcW w:w="3420" w:type="dxa"/>
          </w:tcPr>
          <w:p w:rsidR="003D1086" w:rsidRPr="000431F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0431F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0431F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D1086" w:rsidRPr="000431FA" w:rsidTr="003D1086">
        <w:trPr>
          <w:trHeight w:val="20"/>
        </w:trPr>
        <w:tc>
          <w:tcPr>
            <w:tcW w:w="3420" w:type="dxa"/>
          </w:tcPr>
          <w:p w:rsidR="003D1086" w:rsidRPr="000431F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0431F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0431F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431F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0431F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0431F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431F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0431F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0431FA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0431F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0431FA" w:rsidRDefault="0000005A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D1086" w:rsidRPr="000431FA">
              <w:rPr>
                <w:rFonts w:ascii="Angsana New" w:hAnsi="Angsana New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5580" w:type="dxa"/>
          </w:tcPr>
          <w:p w:rsidR="003D1086" w:rsidRPr="000431FA" w:rsidRDefault="00FA1650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ประเมินโดยผู้ประเมินอิสระ</w:t>
            </w:r>
          </w:p>
        </w:tc>
      </w:tr>
      <w:tr w:rsidR="003D1086" w:rsidRPr="000431FA" w:rsidTr="003D1086">
        <w:trPr>
          <w:trHeight w:val="20"/>
        </w:trPr>
        <w:tc>
          <w:tcPr>
            <w:tcW w:w="3420" w:type="dxa"/>
          </w:tcPr>
          <w:p w:rsidR="003D1086" w:rsidRPr="000431F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270" w:type="dxa"/>
          </w:tcPr>
          <w:p w:rsidR="003D1086" w:rsidRPr="000431F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0431FA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0431FA">
              <w:rPr>
                <w:rFonts w:ascii="Angsana New" w:hAnsi="Angsana New"/>
                <w:sz w:val="30"/>
                <w:szCs w:val="30"/>
              </w:rPr>
              <w:t>0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431FA">
              <w:rPr>
                <w:rFonts w:ascii="Angsana New" w:hAnsi="Angsana New"/>
                <w:sz w:val="30"/>
                <w:szCs w:val="30"/>
              </w:rPr>
              <w:t>5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ของวงเงินที่ค้ำประกัน</w:t>
            </w:r>
          </w:p>
        </w:tc>
      </w:tr>
      <w:tr w:rsidR="003D1086" w:rsidRPr="000431FA" w:rsidTr="003D1086">
        <w:trPr>
          <w:trHeight w:val="20"/>
        </w:trPr>
        <w:tc>
          <w:tcPr>
            <w:tcW w:w="3420" w:type="dxa"/>
          </w:tcPr>
          <w:p w:rsidR="003D1086" w:rsidRPr="000431F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3D1086" w:rsidRPr="000431F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267A92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  <w:p w:rsidR="00267A92" w:rsidRDefault="00267A92" w:rsidP="003D1086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</w:p>
          <w:p w:rsidR="00267A92" w:rsidRPr="000431FA" w:rsidRDefault="00267A92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14872" w:rsidRPr="000431FA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  <w:cs/>
        </w:rPr>
        <w:lastRenderedPageBreak/>
        <w:t>รายการ</w:t>
      </w:r>
      <w:r w:rsidR="009E7788" w:rsidRPr="000431FA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0431FA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0431FA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0431FA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0431FA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0431FA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0431FA">
        <w:rPr>
          <w:rFonts w:ascii="Angsana New" w:hAnsi="Angsana New"/>
          <w:bCs/>
          <w:sz w:val="30"/>
          <w:szCs w:val="30"/>
        </w:rPr>
        <w:t>3</w:t>
      </w:r>
      <w:r w:rsidR="00E343EA" w:rsidRPr="000431FA">
        <w:rPr>
          <w:rFonts w:ascii="Angsana New" w:hAnsi="Angsana New"/>
          <w:bCs/>
          <w:sz w:val="30"/>
          <w:szCs w:val="30"/>
        </w:rPr>
        <w:t>1</w:t>
      </w:r>
      <w:r w:rsidR="00D06B6A" w:rsidRPr="000431FA">
        <w:rPr>
          <w:rFonts w:ascii="Angsana New" w:hAnsi="Angsana New"/>
          <w:bCs/>
          <w:sz w:val="30"/>
          <w:szCs w:val="30"/>
        </w:rPr>
        <w:t xml:space="preserve"> </w:t>
      </w:r>
      <w:r w:rsidR="008E6257" w:rsidRPr="000431FA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AD7D9E" w:rsidRPr="000431FA">
        <w:rPr>
          <w:rFonts w:ascii="Angsana New" w:hAnsi="Angsana New"/>
          <w:b/>
          <w:sz w:val="30"/>
          <w:szCs w:val="30"/>
        </w:rPr>
        <w:t xml:space="preserve"> </w:t>
      </w:r>
      <w:r w:rsidR="00AD7D9E" w:rsidRPr="000431FA">
        <w:rPr>
          <w:rFonts w:ascii="Angsana New" w:hAnsi="Angsana New"/>
          <w:bCs/>
          <w:sz w:val="30"/>
          <w:szCs w:val="30"/>
        </w:rPr>
        <w:t>256</w:t>
      </w:r>
      <w:r w:rsidR="00E343EA" w:rsidRPr="000431FA">
        <w:rPr>
          <w:rFonts w:ascii="Angsana New" w:hAnsi="Angsana New"/>
          <w:bCs/>
          <w:sz w:val="30"/>
          <w:szCs w:val="30"/>
        </w:rPr>
        <w:t>4</w:t>
      </w:r>
      <w:r w:rsidR="00D06B6A" w:rsidRPr="000431FA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0431F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61C67" w:rsidRPr="000431FA" w:rsidTr="009A088C">
        <w:trPr>
          <w:tblHeader/>
        </w:trPr>
        <w:tc>
          <w:tcPr>
            <w:tcW w:w="3780" w:type="dxa"/>
          </w:tcPr>
          <w:p w:rsidR="00261C67" w:rsidRPr="000431FA" w:rsidRDefault="00261C67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61C67" w:rsidRPr="000431FA" w:rsidRDefault="006643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261C67" w:rsidRPr="000431FA" w:rsidRDefault="00261C67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6435D" w:rsidRPr="000431FA" w:rsidRDefault="0010192F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E343EA"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สาม</w:t>
            </w:r>
            <w:r w:rsidR="0066435D"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  <w:p w:rsidR="00261C67" w:rsidRPr="000431FA" w:rsidRDefault="006643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0431F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E343EA" w:rsidRPr="000431F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343EA"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AA14F8" w:rsidRPr="000431FA" w:rsidTr="00EC3890">
        <w:trPr>
          <w:tblHeader/>
        </w:trPr>
        <w:tc>
          <w:tcPr>
            <w:tcW w:w="3780" w:type="dxa"/>
          </w:tcPr>
          <w:p w:rsidR="00AA14F8" w:rsidRPr="000431FA" w:rsidRDefault="00AA14F8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A14F8" w:rsidRPr="000431F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:rsidR="00AA14F8" w:rsidRPr="000431F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A14F8" w:rsidRPr="000431F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A14F8" w:rsidRPr="000431FA" w:rsidRDefault="00AA14F8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A14F8" w:rsidRPr="000431F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="00056DFC" w:rsidRPr="000431F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E343EA" w:rsidRPr="000431F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:rsidR="00AA14F8" w:rsidRPr="000431F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A14F8" w:rsidRPr="000431F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3D1086"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="00E343EA"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67AAD" w:rsidRPr="000431FA" w:rsidTr="0054725B">
        <w:trPr>
          <w:tblHeader/>
        </w:trPr>
        <w:tc>
          <w:tcPr>
            <w:tcW w:w="3780" w:type="dxa"/>
          </w:tcPr>
          <w:p w:rsidR="00567AAD" w:rsidRPr="000431FA" w:rsidRDefault="00567AAD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67AAD" w:rsidRPr="000431FA" w:rsidRDefault="00056DFC" w:rsidP="00B559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343EA"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                                    </w:t>
            </w:r>
            <w:r w:rsidRPr="000431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567AAD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043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435D" w:rsidRPr="000431FA" w:rsidTr="00EC3890">
        <w:trPr>
          <w:cantSplit/>
        </w:trPr>
        <w:tc>
          <w:tcPr>
            <w:tcW w:w="3780" w:type="dxa"/>
          </w:tcPr>
          <w:p w:rsidR="0066435D" w:rsidRPr="000431FA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3890" w:rsidRPr="000431FA" w:rsidTr="00EC3890">
        <w:trPr>
          <w:cantSplit/>
        </w:trPr>
        <w:tc>
          <w:tcPr>
            <w:tcW w:w="3780" w:type="dxa"/>
          </w:tcPr>
          <w:p w:rsidR="00EC3890" w:rsidRPr="000431FA" w:rsidRDefault="00EC3890" w:rsidP="00EC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C3890" w:rsidRPr="000431FA" w:rsidRDefault="00C105F5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45,829</w:t>
            </w: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C3890" w:rsidRPr="000431FA" w:rsidRDefault="0052454F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40,807</w:t>
            </w:r>
          </w:p>
        </w:tc>
      </w:tr>
      <w:tr w:rsidR="0066435D" w:rsidRPr="000431FA" w:rsidTr="00EC3890">
        <w:trPr>
          <w:cantSplit/>
        </w:trPr>
        <w:tc>
          <w:tcPr>
            <w:tcW w:w="3780" w:type="dxa"/>
          </w:tcPr>
          <w:p w:rsidR="0066435D" w:rsidRPr="000431FA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66435D" w:rsidRPr="000431FA" w:rsidRDefault="0066435D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496535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435D" w:rsidRPr="000431FA" w:rsidRDefault="0052454F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</w:tr>
      <w:tr w:rsidR="0066435D" w:rsidRPr="000431FA" w:rsidTr="00EC3890">
        <w:trPr>
          <w:cantSplit/>
        </w:trPr>
        <w:tc>
          <w:tcPr>
            <w:tcW w:w="3780" w:type="dxa"/>
          </w:tcPr>
          <w:p w:rsidR="0066435D" w:rsidRPr="000431FA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496535" w:rsidP="0066435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3,175</w:t>
            </w: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435D" w:rsidRPr="000431FA" w:rsidRDefault="0052454F" w:rsidP="0066435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6435D" w:rsidRPr="000431FA" w:rsidTr="00EC3890">
        <w:trPr>
          <w:cantSplit/>
        </w:trPr>
        <w:tc>
          <w:tcPr>
            <w:tcW w:w="3780" w:type="dxa"/>
          </w:tcPr>
          <w:p w:rsidR="0066435D" w:rsidRPr="000431FA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435D" w:rsidRPr="000431FA" w:rsidTr="00EC3890">
        <w:trPr>
          <w:cantSplit/>
        </w:trPr>
        <w:tc>
          <w:tcPr>
            <w:tcW w:w="3780" w:type="dxa"/>
          </w:tcPr>
          <w:p w:rsidR="0066435D" w:rsidRPr="000431FA" w:rsidRDefault="0066435D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35D" w:rsidRPr="000431FA" w:rsidRDefault="0066435D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890" w:rsidRPr="000431FA" w:rsidTr="00E343EA">
        <w:trPr>
          <w:cantSplit/>
        </w:trPr>
        <w:tc>
          <w:tcPr>
            <w:tcW w:w="3780" w:type="dxa"/>
          </w:tcPr>
          <w:p w:rsidR="00EC3890" w:rsidRPr="000431FA" w:rsidRDefault="00EC3890" w:rsidP="00EC38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C3890" w:rsidRPr="000431FA" w:rsidRDefault="00F16029" w:rsidP="00EC38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7,468</w:t>
            </w: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C3890" w:rsidRPr="000431FA" w:rsidRDefault="0052454F" w:rsidP="00EC38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/>
              </w:rPr>
              <w:t>8,881</w:t>
            </w:r>
          </w:p>
        </w:tc>
      </w:tr>
      <w:tr w:rsidR="00EC3890" w:rsidRPr="000431FA" w:rsidTr="00E343EA">
        <w:trPr>
          <w:cantSplit/>
        </w:trPr>
        <w:tc>
          <w:tcPr>
            <w:tcW w:w="3780" w:type="dxa"/>
          </w:tcPr>
          <w:p w:rsidR="00EC3890" w:rsidRPr="000431FA" w:rsidRDefault="00EC3890" w:rsidP="00EC38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C3890" w:rsidRPr="000431FA" w:rsidRDefault="00F16029" w:rsidP="00EC38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C3890" w:rsidRPr="000431FA" w:rsidRDefault="0052454F" w:rsidP="00EC38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/>
              </w:rPr>
              <w:t>865</w:t>
            </w:r>
          </w:p>
        </w:tc>
      </w:tr>
      <w:tr w:rsidR="00EC3890" w:rsidRPr="000431FA" w:rsidTr="00E343EA">
        <w:trPr>
          <w:cantSplit/>
        </w:trPr>
        <w:tc>
          <w:tcPr>
            <w:tcW w:w="3780" w:type="dxa"/>
          </w:tcPr>
          <w:p w:rsidR="00EC3890" w:rsidRPr="000431FA" w:rsidRDefault="00EC3890" w:rsidP="00EC389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3890" w:rsidRPr="000431FA" w:rsidRDefault="00F16029" w:rsidP="00EC38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7,889</w:t>
            </w:r>
          </w:p>
        </w:tc>
        <w:tc>
          <w:tcPr>
            <w:tcW w:w="180" w:type="dxa"/>
          </w:tcPr>
          <w:p w:rsidR="00EC3890" w:rsidRPr="000431FA" w:rsidRDefault="00EC3890" w:rsidP="00EC389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3890" w:rsidRPr="000431FA" w:rsidRDefault="00966699" w:rsidP="00EC38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9,746</w:t>
            </w:r>
          </w:p>
        </w:tc>
      </w:tr>
    </w:tbl>
    <w:p w:rsidR="00E44A1D" w:rsidRPr="000431FA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25460F" w:rsidRPr="000431FA" w:rsidRDefault="0025460F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B5EBA" w:rsidRPr="000431FA">
        <w:rPr>
          <w:rFonts w:ascii="Angsana New" w:hAnsi="Angsana New"/>
          <w:sz w:val="30"/>
          <w:szCs w:val="30"/>
        </w:rPr>
        <w:t>3</w:t>
      </w:r>
      <w:r w:rsidR="000E4255" w:rsidRPr="000431FA">
        <w:rPr>
          <w:rFonts w:ascii="Angsana New" w:hAnsi="Angsana New"/>
          <w:sz w:val="30"/>
          <w:szCs w:val="30"/>
        </w:rPr>
        <w:t>1</w:t>
      </w:r>
      <w:r w:rsidR="00FB5EBA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0E4255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FB5EBA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FB5EBA" w:rsidRPr="000431FA">
        <w:rPr>
          <w:rFonts w:ascii="Angsana New" w:hAnsi="Angsana New"/>
          <w:sz w:val="30"/>
          <w:szCs w:val="30"/>
        </w:rPr>
        <w:t>256</w:t>
      </w:r>
      <w:r w:rsidR="000E4255"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0431FA">
        <w:rPr>
          <w:rFonts w:ascii="Angsana New" w:hAnsi="Angsana New"/>
          <w:sz w:val="30"/>
          <w:szCs w:val="30"/>
        </w:rPr>
        <w:t>31</w:t>
      </w:r>
      <w:r w:rsidRPr="000431FA">
        <w:rPr>
          <w:rFonts w:ascii="Angsana New" w:hAnsi="Angsana New"/>
          <w:sz w:val="30"/>
          <w:szCs w:val="30"/>
        </w:rPr>
        <w:t xml:space="preserve"> </w:t>
      </w:r>
      <w:r w:rsidR="00FB5EBA" w:rsidRPr="000431FA">
        <w:rPr>
          <w:rFonts w:ascii="Angsana New" w:hAnsi="Angsana New" w:hint="cs"/>
          <w:sz w:val="30"/>
          <w:szCs w:val="30"/>
          <w:cs/>
        </w:rPr>
        <w:t>ธันวาคม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</w:rPr>
        <w:t>256</w:t>
      </w:r>
      <w:r w:rsidR="000E4255" w:rsidRPr="000431FA">
        <w:rPr>
          <w:rFonts w:ascii="Angsana New" w:hAnsi="Angsana New"/>
          <w:sz w:val="30"/>
          <w:szCs w:val="30"/>
        </w:rPr>
        <w:t>3</w:t>
      </w:r>
      <w:r w:rsidR="00FB5EBA" w:rsidRPr="000431FA">
        <w:rPr>
          <w:rFonts w:ascii="Angsana New" w:hAnsi="Angsana New"/>
          <w:sz w:val="30"/>
          <w:szCs w:val="30"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5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417"/>
        <w:gridCol w:w="178"/>
        <w:gridCol w:w="1240"/>
        <w:gridCol w:w="180"/>
        <w:gridCol w:w="178"/>
        <w:gridCol w:w="1061"/>
      </w:tblGrid>
      <w:tr w:rsidR="00FB5EBA" w:rsidRPr="000431FA" w:rsidTr="00A72988">
        <w:trPr>
          <w:cantSplit/>
          <w:tblHeader/>
        </w:trPr>
        <w:tc>
          <w:tcPr>
            <w:tcW w:w="6417" w:type="dxa"/>
          </w:tcPr>
          <w:p w:rsidR="00FB5EBA" w:rsidRPr="000431FA" w:rsidRDefault="00FB5EBA" w:rsidP="002546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1" w:name="_Hlk31723677"/>
          </w:p>
        </w:tc>
        <w:tc>
          <w:tcPr>
            <w:tcW w:w="178" w:type="dxa"/>
          </w:tcPr>
          <w:p w:rsidR="00FB5EBA" w:rsidRPr="000431FA" w:rsidRDefault="00FB5EBA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FB5EBA" w:rsidRPr="000431FA" w:rsidRDefault="006C703C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="00E343EA" w:rsidRPr="000431FA"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  <w:r w:rsidR="00244168"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E343EA"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FB5EBA"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 </w:t>
            </w:r>
            <w:r w:rsidR="00FB5EBA" w:rsidRPr="000431F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FB5EBA"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52454F"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:rsidR="00FB5EBA" w:rsidRPr="000431FA" w:rsidRDefault="00FB5EBA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FB5EBA" w:rsidRPr="000431FA" w:rsidRDefault="00FB5EBA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E343EA" w:rsidRPr="000431F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</w:t>
            </w:r>
          </w:p>
        </w:tc>
      </w:tr>
      <w:tr w:rsidR="008F46BC" w:rsidRPr="000431FA" w:rsidTr="00A72988">
        <w:trPr>
          <w:cantSplit/>
          <w:tblHeader/>
        </w:trPr>
        <w:tc>
          <w:tcPr>
            <w:tcW w:w="6417" w:type="dxa"/>
          </w:tcPr>
          <w:p w:rsidR="008F46BC" w:rsidRPr="000431FA" w:rsidRDefault="008F46BC" w:rsidP="002546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8F46BC" w:rsidRPr="000431FA" w:rsidRDefault="008F46BC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659" w:type="dxa"/>
            <w:gridSpan w:val="4"/>
          </w:tcPr>
          <w:p w:rsidR="008F46BC" w:rsidRPr="000431FA" w:rsidRDefault="008F46BC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0431F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0431FA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B5EBA" w:rsidRPr="000431FA" w:rsidTr="00A72988">
        <w:trPr>
          <w:cantSplit/>
        </w:trPr>
        <w:tc>
          <w:tcPr>
            <w:tcW w:w="6417" w:type="dxa"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8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5EBA" w:rsidRPr="000431FA" w:rsidTr="00A72988">
        <w:trPr>
          <w:cantSplit/>
        </w:trPr>
        <w:tc>
          <w:tcPr>
            <w:tcW w:w="6417" w:type="dxa"/>
          </w:tcPr>
          <w:p w:rsidR="00FB5EBA" w:rsidRPr="000431FA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FB5EBA" w:rsidRPr="000431FA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FB5EBA" w:rsidRPr="000431FA" w:rsidRDefault="00235B84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</w:t>
            </w:r>
            <w:r w:rsidR="00974E96" w:rsidRPr="000431FA">
              <w:rPr>
                <w:rFonts w:ascii="Angsana New" w:hAnsi="Angsana New"/>
                <w:sz w:val="30"/>
                <w:szCs w:val="30"/>
              </w:rPr>
              <w:t>9,037</w:t>
            </w:r>
          </w:p>
        </w:tc>
        <w:tc>
          <w:tcPr>
            <w:tcW w:w="180" w:type="dxa"/>
          </w:tcPr>
          <w:p w:rsidR="00FB5EBA" w:rsidRPr="000431FA" w:rsidRDefault="00FB5EBA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FB5EBA" w:rsidRPr="000431FA" w:rsidRDefault="00966699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FB5EBA" w:rsidRPr="000431FA" w:rsidTr="00A72988">
        <w:trPr>
          <w:cantSplit/>
          <w:trHeight w:hRule="exact" w:val="170"/>
        </w:trPr>
        <w:tc>
          <w:tcPr>
            <w:tcW w:w="6417" w:type="dxa"/>
          </w:tcPr>
          <w:p w:rsidR="00FB5EBA" w:rsidRPr="000431FA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:rsidR="00FB5EBA" w:rsidRPr="000431FA" w:rsidRDefault="00FB5EBA" w:rsidP="00FB5EBA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:rsidR="00FB5EBA" w:rsidRPr="000431FA" w:rsidRDefault="00FB5EBA" w:rsidP="00FB5EBA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5EBA" w:rsidRPr="000431FA" w:rsidRDefault="00FB5EBA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top w:val="double" w:sz="4" w:space="0" w:color="auto"/>
            </w:tcBorders>
          </w:tcPr>
          <w:p w:rsidR="00FB5EBA" w:rsidRPr="000431FA" w:rsidRDefault="00FB5EBA" w:rsidP="00FB5EBA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left="-108"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B6C72" w:rsidRPr="000431FA" w:rsidTr="00A73192">
        <w:trPr>
          <w:cantSplit/>
        </w:trPr>
        <w:tc>
          <w:tcPr>
            <w:tcW w:w="6417" w:type="dxa"/>
          </w:tcPr>
          <w:p w:rsidR="006B6C72" w:rsidRPr="000431FA" w:rsidRDefault="00966699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55209783"/>
            <w:r w:rsidRPr="000431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8" w:type="dxa"/>
          </w:tcPr>
          <w:p w:rsidR="006B6C72" w:rsidRPr="000431FA" w:rsidRDefault="006B6C72" w:rsidP="00A731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B6C72" w:rsidRPr="000431FA" w:rsidRDefault="006B6C72" w:rsidP="00A731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B6C72" w:rsidRPr="000431FA" w:rsidRDefault="006B6C72" w:rsidP="00A73192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6B6C72" w:rsidRPr="000431FA" w:rsidRDefault="006B6C72" w:rsidP="00A731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C72" w:rsidRPr="000431FA" w:rsidTr="00A73192">
        <w:trPr>
          <w:cantSplit/>
        </w:trPr>
        <w:tc>
          <w:tcPr>
            <w:tcW w:w="6417" w:type="dxa"/>
          </w:tcPr>
          <w:p w:rsidR="006B6C72" w:rsidRPr="000431FA" w:rsidRDefault="006B6C72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6B6C72" w:rsidRPr="000431FA" w:rsidRDefault="006B6C72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6B6C72" w:rsidRPr="000431FA" w:rsidRDefault="00974E96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B6C72" w:rsidRPr="000431FA" w:rsidRDefault="006B6C72" w:rsidP="00A73192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6B6C72" w:rsidRPr="000431FA" w:rsidRDefault="00966699" w:rsidP="00A7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</w:p>
        </w:tc>
      </w:tr>
      <w:bookmarkEnd w:id="2"/>
      <w:tr w:rsidR="006B6C72" w:rsidRPr="000431FA" w:rsidTr="00900A5D">
        <w:trPr>
          <w:cantSplit/>
          <w:trHeight w:val="141"/>
        </w:trPr>
        <w:tc>
          <w:tcPr>
            <w:tcW w:w="6417" w:type="dxa"/>
          </w:tcPr>
          <w:p w:rsidR="006B6C72" w:rsidRPr="004F628C" w:rsidRDefault="006B6C72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</w:tcPr>
          <w:p w:rsidR="006B6C72" w:rsidRPr="004F628C" w:rsidRDefault="006B6C72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0" w:type="dxa"/>
          </w:tcPr>
          <w:p w:rsidR="006B6C72" w:rsidRPr="004F628C" w:rsidRDefault="006B6C72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:rsidR="006B6C72" w:rsidRPr="004F628C" w:rsidRDefault="006B6C72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:rsidR="006B6C72" w:rsidRPr="004F628C" w:rsidRDefault="006B6C72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61" w:type="dxa"/>
          </w:tcPr>
          <w:p w:rsidR="006B6C72" w:rsidRPr="004F628C" w:rsidRDefault="006B6C72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B5EBA" w:rsidRPr="000431FA" w:rsidTr="008F46BC">
        <w:trPr>
          <w:cantSplit/>
        </w:trPr>
        <w:tc>
          <w:tcPr>
            <w:tcW w:w="6417" w:type="dxa"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78" w:type="dxa"/>
          </w:tcPr>
          <w:p w:rsidR="00FB5EBA" w:rsidRPr="000431FA" w:rsidRDefault="00FB5EBA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Merge w:val="restart"/>
          </w:tcPr>
          <w:p w:rsidR="00FB5EBA" w:rsidRPr="000431FA" w:rsidRDefault="00FB5EBA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Merge w:val="restart"/>
          </w:tcPr>
          <w:p w:rsidR="00FB5EBA" w:rsidRPr="000431FA" w:rsidRDefault="00FB5EBA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EBA" w:rsidRPr="000431FA" w:rsidTr="008F46BC">
        <w:trPr>
          <w:cantSplit/>
        </w:trPr>
        <w:tc>
          <w:tcPr>
            <w:tcW w:w="6417" w:type="dxa"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Merge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Merge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EBA" w:rsidRPr="000431FA" w:rsidTr="008F46BC">
        <w:trPr>
          <w:cantSplit/>
          <w:trHeight w:val="326"/>
        </w:trPr>
        <w:tc>
          <w:tcPr>
            <w:tcW w:w="6417" w:type="dxa"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8" w:type="dxa"/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FB5EBA" w:rsidRPr="000431FA" w:rsidRDefault="00974E96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tcBorders>
              <w:bottom w:val="double" w:sz="4" w:space="0" w:color="auto"/>
            </w:tcBorders>
          </w:tcPr>
          <w:p w:rsidR="00FB5EBA" w:rsidRPr="000431FA" w:rsidRDefault="00FB5EBA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:rsidR="00FB5EBA" w:rsidRPr="000431FA" w:rsidRDefault="00FB5EB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EBA" w:rsidRPr="000431FA" w:rsidTr="00AF24C8">
        <w:trPr>
          <w:cantSplit/>
        </w:trPr>
        <w:tc>
          <w:tcPr>
            <w:tcW w:w="6417" w:type="dxa"/>
          </w:tcPr>
          <w:p w:rsidR="00FB5EBA" w:rsidRPr="000431FA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8" w:type="dxa"/>
          </w:tcPr>
          <w:p w:rsidR="00FB5EBA" w:rsidRPr="000431FA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FB5EBA" w:rsidRPr="000431FA" w:rsidRDefault="00974E96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  <w:tc>
          <w:tcPr>
            <w:tcW w:w="180" w:type="dxa"/>
          </w:tcPr>
          <w:p w:rsidR="00FB5EBA" w:rsidRPr="000431FA" w:rsidRDefault="00FB5EBA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FB5EBA" w:rsidRPr="000431FA" w:rsidRDefault="00FB5EBA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</w:tr>
      <w:tr w:rsidR="002364CE" w:rsidRPr="000431FA" w:rsidTr="00AF24C8">
        <w:trPr>
          <w:cantSplit/>
          <w:trHeight w:hRule="exact" w:val="170"/>
        </w:trPr>
        <w:tc>
          <w:tcPr>
            <w:tcW w:w="6417" w:type="dxa"/>
          </w:tcPr>
          <w:p w:rsidR="002364CE" w:rsidRPr="000431FA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364CE" w:rsidRPr="000431FA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:rsidR="002364CE" w:rsidRPr="000431FA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64CE" w:rsidRPr="000431FA" w:rsidRDefault="002364CE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top w:val="double" w:sz="4" w:space="0" w:color="auto"/>
            </w:tcBorders>
          </w:tcPr>
          <w:p w:rsidR="002364CE" w:rsidRPr="000431FA" w:rsidRDefault="002364CE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988" w:rsidRPr="000431FA" w:rsidTr="002364CE">
        <w:trPr>
          <w:cantSplit/>
        </w:trPr>
        <w:tc>
          <w:tcPr>
            <w:tcW w:w="6417" w:type="dxa"/>
          </w:tcPr>
          <w:p w:rsidR="00A72988" w:rsidRPr="000431FA" w:rsidRDefault="00A72988" w:rsidP="009644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78" w:type="dxa"/>
          </w:tcPr>
          <w:p w:rsidR="00A72988" w:rsidRPr="000431FA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72988" w:rsidRPr="000431FA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72988" w:rsidRPr="000431FA" w:rsidRDefault="00A72988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</w:tcPr>
          <w:p w:rsidR="00A72988" w:rsidRPr="000431FA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988" w:rsidRPr="000431FA" w:rsidTr="008F46BC">
        <w:trPr>
          <w:cantSplit/>
        </w:trPr>
        <w:tc>
          <w:tcPr>
            <w:tcW w:w="6417" w:type="dxa"/>
          </w:tcPr>
          <w:p w:rsidR="00A72988" w:rsidRPr="000431FA" w:rsidRDefault="00A72988" w:rsidP="009644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8" w:type="dxa"/>
          </w:tcPr>
          <w:p w:rsidR="00A72988" w:rsidRPr="000431FA" w:rsidRDefault="00A72988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B96DAE" w:rsidRPr="000431FA" w:rsidRDefault="00974E96" w:rsidP="00B9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2,436</w:t>
            </w:r>
          </w:p>
        </w:tc>
        <w:tc>
          <w:tcPr>
            <w:tcW w:w="180" w:type="dxa"/>
          </w:tcPr>
          <w:p w:rsidR="00A72988" w:rsidRPr="000431FA" w:rsidRDefault="00A72988" w:rsidP="00FB5EBA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</w:tcPr>
          <w:p w:rsidR="00A72988" w:rsidRPr="000431FA" w:rsidRDefault="00A37465" w:rsidP="00FB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</w:tr>
      <w:bookmarkEnd w:id="1"/>
    </w:tbl>
    <w:p w:rsidR="0025460F" w:rsidRPr="000431FA" w:rsidRDefault="0025460F" w:rsidP="0025460F">
      <w:pPr>
        <w:spacing w:line="240" w:lineRule="auto"/>
        <w:rPr>
          <w:rFonts w:ascii="Angsana New" w:hAnsi="Angsana New"/>
          <w:sz w:val="8"/>
          <w:szCs w:val="8"/>
        </w:rPr>
      </w:pPr>
    </w:p>
    <w:p w:rsidR="009153FC" w:rsidRPr="000431F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431F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0431F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</w:rPr>
      </w:pPr>
    </w:p>
    <w:p w:rsidR="0086694E" w:rsidRPr="000431F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0431FA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0431F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</w:rPr>
      </w:pPr>
    </w:p>
    <w:p w:rsidR="0086694E" w:rsidRPr="000431FA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0431FA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0431FA">
        <w:rPr>
          <w:rFonts w:ascii="Angsana New" w:hAnsi="Angsana New"/>
          <w:spacing w:val="5"/>
          <w:sz w:val="30"/>
          <w:szCs w:val="30"/>
        </w:rPr>
        <w:t>12</w:t>
      </w:r>
      <w:r w:rsidRPr="000431FA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0431FA">
        <w:rPr>
          <w:rFonts w:ascii="Angsana New" w:hAnsi="Angsana New"/>
          <w:spacing w:val="5"/>
          <w:sz w:val="30"/>
          <w:szCs w:val="30"/>
        </w:rPr>
        <w:t>2559</w:t>
      </w:r>
      <w:r w:rsidRPr="000431FA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0431FA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0431FA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0431FA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0431FA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0431FA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0431FA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0431FA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0431FA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0431FA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0431FA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0431FA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0431FA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0431FA">
        <w:rPr>
          <w:rFonts w:ascii="Angsana New" w:hAnsi="Angsana New"/>
          <w:spacing w:val="5"/>
          <w:sz w:val="30"/>
          <w:szCs w:val="30"/>
        </w:rPr>
        <w:t>3</w:t>
      </w:r>
      <w:r w:rsidR="00EE5AB6" w:rsidRPr="000431FA">
        <w:rPr>
          <w:rFonts w:ascii="Angsana New" w:hAnsi="Angsana New"/>
          <w:spacing w:val="5"/>
          <w:sz w:val="30"/>
          <w:szCs w:val="30"/>
        </w:rPr>
        <w:t>00</w:t>
      </w:r>
      <w:r w:rsidRPr="000431FA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0431FA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0431FA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0431FA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0431FA">
        <w:rPr>
          <w:rFonts w:ascii="Angsana New" w:hAnsi="Angsana New"/>
          <w:spacing w:val="5"/>
          <w:sz w:val="30"/>
          <w:szCs w:val="30"/>
        </w:rPr>
        <w:t>2563</w:t>
      </w:r>
      <w:r w:rsidR="00724EB9" w:rsidRPr="000431FA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0431FA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0431FA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0431FA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0431FA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0431FA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0431FA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0431FA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0431FA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0431FA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0431FA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0431F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0431FA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0431FA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0431FA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0431F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0431FA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FE5275" w:rsidRPr="000431FA" w:rsidRDefault="00FE5275" w:rsidP="0091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20"/>
          <w:szCs w:val="20"/>
        </w:rPr>
      </w:pPr>
    </w:p>
    <w:p w:rsidR="0098320C" w:rsidRPr="000431FA" w:rsidRDefault="0098320C" w:rsidP="0098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3" w:name="_Hlk31727171"/>
      <w:r w:rsidRPr="000431FA">
        <w:rPr>
          <w:rFonts w:ascii="Angsana New" w:hAnsi="Angsana New" w:hint="cs"/>
          <w:i/>
          <w:iCs/>
          <w:sz w:val="30"/>
          <w:szCs w:val="30"/>
          <w:cs/>
        </w:rPr>
        <w:t>สัญญาซื้อ</w:t>
      </w:r>
      <w:r w:rsidRPr="000431FA">
        <w:rPr>
          <w:rFonts w:ascii="Angsana New" w:hAnsi="Angsana New"/>
          <w:i/>
          <w:iCs/>
          <w:sz w:val="30"/>
          <w:szCs w:val="30"/>
        </w:rPr>
        <w:t>-</w:t>
      </w:r>
      <w:r w:rsidRPr="000431FA">
        <w:rPr>
          <w:rFonts w:ascii="Angsana New" w:hAnsi="Angsana New" w:hint="cs"/>
          <w:i/>
          <w:iCs/>
          <w:sz w:val="30"/>
          <w:szCs w:val="30"/>
          <w:cs/>
        </w:rPr>
        <w:t>ที่ดิน</w:t>
      </w:r>
    </w:p>
    <w:p w:rsidR="0098320C" w:rsidRPr="000431FA" w:rsidRDefault="0098320C" w:rsidP="0098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</w:rPr>
        <w:tab/>
      </w:r>
      <w:r w:rsidR="002A558A" w:rsidRPr="000431FA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0431FA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Pr="000431FA">
        <w:rPr>
          <w:rFonts w:ascii="Angsana New" w:hAnsi="Angsana New"/>
          <w:sz w:val="30"/>
          <w:szCs w:val="30"/>
        </w:rPr>
        <w:t>15</w:t>
      </w:r>
      <w:r w:rsidRPr="000431F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431FA">
        <w:rPr>
          <w:rFonts w:ascii="Angsana New" w:hAnsi="Angsana New"/>
          <w:sz w:val="30"/>
          <w:szCs w:val="30"/>
        </w:rPr>
        <w:t>2563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="002A558A" w:rsidRPr="000431FA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Pr="000431FA">
        <w:rPr>
          <w:rFonts w:ascii="Angsana New" w:hAnsi="Angsana New"/>
          <w:sz w:val="30"/>
          <w:szCs w:val="30"/>
          <w:cs/>
        </w:rPr>
        <w:t xml:space="preserve">อนุมัติให้ลงทุนก่อสร้างโรงานคอนกรีตอัดแรงที่ตำบลหนองอิรุณ อำเภอบ้านบึง จังหวัดชลบุรี ในวงเงินงบลงทุนทั้งสิ้นไม่เกิน </w:t>
      </w:r>
      <w:r w:rsidRPr="000431FA">
        <w:rPr>
          <w:rFonts w:ascii="Angsana New" w:hAnsi="Angsana New"/>
          <w:sz w:val="30"/>
          <w:szCs w:val="30"/>
        </w:rPr>
        <w:t>258.13</w:t>
      </w:r>
      <w:r w:rsidRPr="000431FA">
        <w:rPr>
          <w:rFonts w:ascii="Angsana New" w:hAnsi="Angsana New"/>
          <w:sz w:val="30"/>
          <w:szCs w:val="30"/>
          <w:cs/>
        </w:rPr>
        <w:t xml:space="preserve"> ล้าน โดยให้ซื้อที่ดินโฉนดที่ดินเลขที่ </w:t>
      </w:r>
      <w:r w:rsidRPr="000431FA">
        <w:rPr>
          <w:rFonts w:ascii="Angsana New" w:hAnsi="Angsana New"/>
          <w:sz w:val="30"/>
          <w:szCs w:val="30"/>
        </w:rPr>
        <w:t>56317</w:t>
      </w:r>
      <w:r w:rsidRPr="000431FA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0431FA">
        <w:rPr>
          <w:rFonts w:ascii="Angsana New" w:hAnsi="Angsana New"/>
          <w:sz w:val="30"/>
          <w:szCs w:val="30"/>
        </w:rPr>
        <w:t>18</w:t>
      </w:r>
      <w:r w:rsidRPr="000431FA">
        <w:rPr>
          <w:rFonts w:ascii="Angsana New" w:hAnsi="Angsana New"/>
          <w:sz w:val="30"/>
          <w:szCs w:val="30"/>
          <w:cs/>
        </w:rPr>
        <w:t xml:space="preserve"> ตำบลหนองอิรุณ</w:t>
      </w:r>
      <w:r w:rsidR="002A558A" w:rsidRPr="000431FA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 เนื</w:t>
      </w:r>
      <w:r w:rsidR="002A558A" w:rsidRPr="000431FA">
        <w:rPr>
          <w:rFonts w:ascii="Angsana New" w:hAnsi="Angsana New" w:hint="cs"/>
          <w:sz w:val="30"/>
          <w:szCs w:val="30"/>
          <w:cs/>
        </w:rPr>
        <w:t>้</w:t>
      </w:r>
      <w:r w:rsidRPr="000431FA">
        <w:rPr>
          <w:rFonts w:ascii="Angsana New" w:hAnsi="Angsana New"/>
          <w:sz w:val="30"/>
          <w:szCs w:val="30"/>
          <w:cs/>
        </w:rPr>
        <w:t xml:space="preserve">อที่ </w:t>
      </w:r>
      <w:r w:rsidRPr="000431FA">
        <w:rPr>
          <w:rFonts w:ascii="Angsana New" w:hAnsi="Angsana New"/>
          <w:sz w:val="30"/>
          <w:szCs w:val="30"/>
        </w:rPr>
        <w:t>46-3-53</w:t>
      </w:r>
      <w:r w:rsidRPr="000431FA">
        <w:rPr>
          <w:rFonts w:ascii="Angsana New" w:hAnsi="Angsana New"/>
          <w:sz w:val="30"/>
          <w:szCs w:val="30"/>
          <w:cs/>
        </w:rPr>
        <w:t xml:space="preserve"> ไร่</w:t>
      </w:r>
      <w:r w:rsidRPr="000431F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0431FA">
        <w:rPr>
          <w:rFonts w:ascii="Angsana New" w:hAnsi="Angsana New"/>
          <w:sz w:val="30"/>
          <w:szCs w:val="30"/>
        </w:rPr>
        <w:t xml:space="preserve">168.78 </w:t>
      </w:r>
      <w:r w:rsidRPr="000431FA">
        <w:rPr>
          <w:rFonts w:ascii="Angsana New" w:hAnsi="Angsana New" w:hint="cs"/>
          <w:sz w:val="30"/>
          <w:szCs w:val="30"/>
          <w:cs/>
        </w:rPr>
        <w:t>ล้านบาท</w:t>
      </w:r>
      <w:r w:rsidRPr="000431FA">
        <w:rPr>
          <w:rFonts w:ascii="Angsana New" w:hAnsi="Angsana New"/>
          <w:sz w:val="30"/>
          <w:szCs w:val="30"/>
          <w:cs/>
        </w:rPr>
        <w:t xml:space="preserve"> จาก</w:t>
      </w:r>
      <w:r w:rsidRPr="000431FA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0431FA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0431FA">
        <w:rPr>
          <w:rFonts w:ascii="Angsana New" w:hAnsi="Angsana New" w:hint="cs"/>
          <w:sz w:val="30"/>
          <w:szCs w:val="30"/>
          <w:cs/>
        </w:rPr>
        <w:t xml:space="preserve"> โดยจ่ายเงินมัดจำจำนวน </w:t>
      </w:r>
      <w:r w:rsidRPr="000431FA">
        <w:rPr>
          <w:rFonts w:ascii="Angsana New" w:hAnsi="Angsana New"/>
          <w:sz w:val="30"/>
          <w:szCs w:val="30"/>
        </w:rPr>
        <w:t xml:space="preserve">25 </w:t>
      </w:r>
      <w:r w:rsidRPr="000431FA">
        <w:rPr>
          <w:rFonts w:ascii="Angsana New" w:hAnsi="Angsana New" w:hint="cs"/>
          <w:sz w:val="30"/>
          <w:szCs w:val="30"/>
          <w:cs/>
        </w:rPr>
        <w:t xml:space="preserve">ล้านบาทในเดือนกันยายน </w:t>
      </w:r>
      <w:r w:rsidRPr="000431FA">
        <w:rPr>
          <w:rFonts w:ascii="Angsana New" w:hAnsi="Angsana New"/>
          <w:sz w:val="30"/>
          <w:szCs w:val="30"/>
        </w:rPr>
        <w:t>2563</w:t>
      </w:r>
      <w:r w:rsidRPr="000431FA">
        <w:rPr>
          <w:rFonts w:ascii="Angsana New" w:hAnsi="Angsana New" w:hint="cs"/>
          <w:sz w:val="30"/>
          <w:szCs w:val="30"/>
          <w:cs/>
        </w:rPr>
        <w:t xml:space="preserve"> และได้</w:t>
      </w:r>
      <w:r w:rsidR="000742CA" w:rsidRPr="000431FA">
        <w:rPr>
          <w:rFonts w:ascii="Angsana New" w:hAnsi="Angsana New" w:hint="cs"/>
          <w:sz w:val="30"/>
          <w:szCs w:val="30"/>
          <w:cs/>
        </w:rPr>
        <w:t>รับ</w:t>
      </w:r>
      <w:r w:rsidRPr="000431FA">
        <w:rPr>
          <w:rFonts w:ascii="Angsana New" w:hAnsi="Angsana New" w:hint="cs"/>
          <w:sz w:val="30"/>
          <w:szCs w:val="30"/>
          <w:cs/>
        </w:rPr>
        <w:t xml:space="preserve">โอนกรรมสิทธิ์พร้อมจ่ายชำระค่าที่ดินส่วนที่เหลือในเดือนตุลาคม </w:t>
      </w:r>
      <w:r w:rsidRPr="000431FA">
        <w:rPr>
          <w:rFonts w:ascii="Angsana New" w:hAnsi="Angsana New"/>
          <w:sz w:val="30"/>
          <w:szCs w:val="30"/>
        </w:rPr>
        <w:t xml:space="preserve">2563 </w:t>
      </w:r>
    </w:p>
    <w:bookmarkEnd w:id="3"/>
    <w:p w:rsidR="00DD3ED1" w:rsidRPr="000431FA" w:rsidRDefault="00EE5AB6" w:rsidP="00086BA3">
      <w:pPr>
        <w:spacing w:after="24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31FA">
        <w:rPr>
          <w:rFonts w:ascii="Angsana New" w:hAnsi="Angsana New" w:hint="cs"/>
          <w:i/>
          <w:iCs/>
          <w:sz w:val="30"/>
          <w:szCs w:val="30"/>
          <w:cs/>
        </w:rPr>
        <w:t>บันทึก</w:t>
      </w:r>
      <w:r w:rsidR="00EB7111" w:rsidRPr="000431FA">
        <w:rPr>
          <w:rFonts w:ascii="Angsana New" w:hAnsi="Angsana New" w:hint="cs"/>
          <w:i/>
          <w:iCs/>
          <w:sz w:val="30"/>
          <w:szCs w:val="30"/>
          <w:cs/>
        </w:rPr>
        <w:t>ข้อตกลงในการเข้า</w:t>
      </w:r>
      <w:r w:rsidR="00DD3ED1" w:rsidRPr="000431FA">
        <w:rPr>
          <w:rFonts w:ascii="Angsana New" w:hAnsi="Angsana New" w:hint="cs"/>
          <w:i/>
          <w:iCs/>
          <w:sz w:val="30"/>
          <w:szCs w:val="30"/>
          <w:cs/>
        </w:rPr>
        <w:t>ค้ำประกัน</w:t>
      </w:r>
    </w:p>
    <w:p w:rsidR="008B0598" w:rsidRDefault="0063171C" w:rsidP="00342CE4">
      <w:pPr>
        <w:spacing w:before="240"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DD3ED1" w:rsidRPr="000431F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D3ED1" w:rsidRPr="000431FA">
        <w:rPr>
          <w:rFonts w:ascii="Angsana New" w:hAnsi="Angsana New"/>
          <w:sz w:val="30"/>
          <w:szCs w:val="30"/>
        </w:rPr>
        <w:t xml:space="preserve">19 </w:t>
      </w:r>
      <w:r w:rsidR="00DD3ED1" w:rsidRPr="000431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D3ED1" w:rsidRPr="000431FA">
        <w:rPr>
          <w:rFonts w:ascii="Angsana New" w:hAnsi="Angsana New"/>
          <w:sz w:val="30"/>
          <w:szCs w:val="30"/>
        </w:rPr>
        <w:t xml:space="preserve">2559 </w:t>
      </w:r>
      <w:r w:rsidRPr="000431FA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คณะกรรมการบริษัทได้มีมติอนุมัติให้ทำบันทึกข้อตกลงในการเข้าค้ำประกันวงเงินสินเชื่อที่ทางบริษัท เอส เทค ซีวิล แอนด์ คอนสตรัคชั่น จำกัด ได้รับจากสถาบันการเงินแห่งหนึ่ง โด</w:t>
      </w:r>
      <w:r w:rsidR="00663C6A" w:rsidRPr="000431FA">
        <w:rPr>
          <w:rFonts w:ascii="Angsana New" w:hAnsi="Angsana New" w:hint="cs"/>
          <w:sz w:val="30"/>
          <w:szCs w:val="30"/>
          <w:cs/>
        </w:rPr>
        <w:t>ยจะได้รับค่าตอบแทนในอัตราร้อยละ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</w:rPr>
        <w:t>0</w:t>
      </w:r>
      <w:r w:rsidRPr="000431FA">
        <w:rPr>
          <w:rFonts w:ascii="Angsana New" w:hAnsi="Angsana New"/>
          <w:sz w:val="30"/>
          <w:szCs w:val="30"/>
          <w:cs/>
        </w:rPr>
        <w:t>.</w:t>
      </w:r>
      <w:r w:rsidRPr="000431FA">
        <w:rPr>
          <w:rFonts w:ascii="Angsana New" w:hAnsi="Angsana New"/>
          <w:sz w:val="30"/>
          <w:szCs w:val="30"/>
        </w:rPr>
        <w:t xml:space="preserve">5 </w:t>
      </w:r>
      <w:r w:rsidRPr="000431FA">
        <w:rPr>
          <w:rFonts w:ascii="Angsana New" w:hAnsi="Angsana New" w:hint="cs"/>
          <w:sz w:val="30"/>
          <w:szCs w:val="30"/>
          <w:cs/>
        </w:rPr>
        <w:t xml:space="preserve">ของวงเงินรวมที่ได้รับอนุมัติจำนวน </w:t>
      </w:r>
      <w:r w:rsidRPr="000431FA">
        <w:rPr>
          <w:rFonts w:ascii="Angsana New" w:hAnsi="Angsana New"/>
          <w:sz w:val="30"/>
          <w:szCs w:val="30"/>
        </w:rPr>
        <w:t xml:space="preserve">2,500 </w:t>
      </w:r>
      <w:r w:rsidRPr="000431FA">
        <w:rPr>
          <w:rFonts w:ascii="Angsana New" w:hAnsi="Angsana New" w:hint="cs"/>
          <w:sz w:val="30"/>
          <w:szCs w:val="30"/>
          <w:cs/>
        </w:rPr>
        <w:t>ล้านบาท และโดยบริษัทได้ทำบันทึกข้อตกลงดังกล่าวในวันเดียวกัน</w:t>
      </w:r>
    </w:p>
    <w:p w:rsidR="00476035" w:rsidRPr="000431FA" w:rsidRDefault="00476035" w:rsidP="00342CE4">
      <w:pPr>
        <w:spacing w:before="240"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296D" w:rsidRPr="000431FA" w:rsidRDefault="00A7296D" w:rsidP="00B1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0431FA">
        <w:rPr>
          <w:rFonts w:ascii="Angsana New" w:hAnsi="Angsana New"/>
          <w:sz w:val="30"/>
          <w:szCs w:val="30"/>
        </w:rPr>
        <w:t>15</w:t>
      </w:r>
      <w:r w:rsidRPr="000431F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0431FA">
        <w:rPr>
          <w:rFonts w:ascii="Angsana New" w:hAnsi="Angsana New"/>
          <w:sz w:val="30"/>
          <w:szCs w:val="30"/>
        </w:rPr>
        <w:t>2563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342CE4" w:rsidRPr="000431FA">
        <w:rPr>
          <w:rFonts w:ascii="Angsana New" w:hAnsi="Angsana New"/>
          <w:sz w:val="30"/>
          <w:szCs w:val="30"/>
          <w:cs/>
        </w:rPr>
        <w:t>สถาบันการเงินและบริษัทลิสซิ่งแห่งหนึ่ง</w:t>
      </w:r>
      <w:r w:rsidR="00342CE4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 w:hint="cs"/>
          <w:sz w:val="30"/>
          <w:szCs w:val="30"/>
          <w:cs/>
        </w:rPr>
        <w:t>มีหนังสือแจ้งยินยอมปลดภาระการค้ำประกันของบริษัทฯทั้งหมด ออกจากภาระค้ำประกันตามสัญญาค้ำประกันการชำระหนี้ของบริษัท เอส เทค ซีวิล แอนด์คอนสตรัคชั่น จำกัด ที่มีอยู่</w:t>
      </w:r>
      <w:r w:rsidR="00A0554B" w:rsidRPr="000431FA">
        <w:rPr>
          <w:rFonts w:ascii="Angsana New" w:hAnsi="Angsana New" w:hint="cs"/>
          <w:sz w:val="30"/>
          <w:szCs w:val="30"/>
          <w:cs/>
        </w:rPr>
        <w:t>กับสถาบันการเงินและบริษัทลิสซิ่งแห่งหนึ่ง</w:t>
      </w:r>
      <w:r w:rsidRPr="000431FA">
        <w:rPr>
          <w:rFonts w:ascii="Angsana New" w:hAnsi="Angsana New" w:hint="cs"/>
          <w:sz w:val="30"/>
          <w:szCs w:val="30"/>
          <w:cs/>
        </w:rPr>
        <w:t>ทั้งหมด</w:t>
      </w:r>
    </w:p>
    <w:p w:rsidR="00954A7A" w:rsidRPr="000431FA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</w:rPr>
        <w:t>5</w:t>
      </w:r>
      <w:r w:rsidR="005D1BEB" w:rsidRPr="000431FA">
        <w:rPr>
          <w:rFonts w:ascii="Angsana New" w:hAnsi="Angsana New"/>
          <w:b/>
          <w:sz w:val="30"/>
          <w:szCs w:val="30"/>
        </w:rPr>
        <w:tab/>
      </w:r>
      <w:r w:rsidR="002E2517" w:rsidRPr="000431FA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676C71" w:rsidRPr="000431FA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" w:name="_Hlk31728616"/>
          </w:p>
        </w:tc>
        <w:tc>
          <w:tcPr>
            <w:tcW w:w="474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76C71" w:rsidRPr="000431FA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00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0431F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0431FA"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676C71" w:rsidRPr="000431FA" w:rsidTr="004F2A9B">
        <w:trPr>
          <w:trHeight w:val="430"/>
          <w:tblHeader/>
        </w:trPr>
        <w:tc>
          <w:tcPr>
            <w:tcW w:w="1314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676C71" w:rsidRPr="000431FA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76C71" w:rsidRPr="000431FA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49,037</w:t>
            </w:r>
          </w:p>
        </w:tc>
        <w:tc>
          <w:tcPr>
            <w:tcW w:w="100" w:type="pct"/>
          </w:tcPr>
          <w:p w:rsidR="00676C71" w:rsidRPr="000431FA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</w:tr>
      <w:tr w:rsidR="00676C71" w:rsidRPr="000431FA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676C71" w:rsidRPr="00712B23" w:rsidRDefault="00686208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2B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266,213</w:t>
            </w:r>
          </w:p>
        </w:tc>
        <w:tc>
          <w:tcPr>
            <w:tcW w:w="100" w:type="pct"/>
          </w:tcPr>
          <w:p w:rsidR="00676C71" w:rsidRPr="000431FA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tr w:rsidR="00676C71" w:rsidRPr="000431FA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676C71" w:rsidRPr="00712B23" w:rsidRDefault="00FE7C0C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2B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315,250</w:t>
            </w:r>
          </w:p>
        </w:tc>
        <w:tc>
          <w:tcPr>
            <w:tcW w:w="100" w:type="pct"/>
          </w:tcPr>
          <w:p w:rsidR="00676C71" w:rsidRPr="000431FA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231,588</w:t>
            </w:r>
          </w:p>
        </w:tc>
      </w:tr>
      <w:tr w:rsidR="00676C71" w:rsidRPr="000431FA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676C71" w:rsidRPr="000431FA" w:rsidRDefault="00676C71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676C71" w:rsidRPr="00712B23" w:rsidRDefault="00676C71" w:rsidP="00437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2B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(24,050)</w:t>
            </w:r>
          </w:p>
        </w:tc>
        <w:tc>
          <w:tcPr>
            <w:tcW w:w="100" w:type="pct"/>
          </w:tcPr>
          <w:p w:rsidR="00676C71" w:rsidRPr="000431FA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0431FA" w:rsidRDefault="00676C71" w:rsidP="00437BF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(23,975)</w:t>
            </w:r>
          </w:p>
        </w:tc>
      </w:tr>
      <w:tr w:rsidR="00676C71" w:rsidRPr="000431FA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676C71" w:rsidRPr="000431FA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712B23" w:rsidRDefault="00FE7C0C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2B2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291,200</w:t>
            </w:r>
          </w:p>
        </w:tc>
        <w:tc>
          <w:tcPr>
            <w:tcW w:w="100" w:type="pct"/>
          </w:tcPr>
          <w:p w:rsidR="00676C71" w:rsidRPr="000431FA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0431FA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207,613</w:t>
            </w:r>
          </w:p>
        </w:tc>
      </w:tr>
      <w:tr w:rsidR="00676C71" w:rsidRPr="000431FA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676C71" w:rsidRPr="000431F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676C71" w:rsidRPr="000431F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676C71" w:rsidRPr="000431FA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676C71" w:rsidRPr="000431F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76C71" w:rsidRPr="000431FA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676C71" w:rsidRPr="000431FA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0431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676C71" w:rsidRPr="000431F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0431FA" w:rsidRDefault="00676C71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  <w:tc>
          <w:tcPr>
            <w:tcW w:w="100" w:type="pct"/>
          </w:tcPr>
          <w:p w:rsidR="00676C71" w:rsidRPr="000431F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0431F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26,017</w:t>
            </w:r>
          </w:p>
        </w:tc>
      </w:tr>
      <w:tr w:rsidR="00676C71" w:rsidRPr="000431FA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0431FA" w:rsidRDefault="00676C71" w:rsidP="003A328B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676C71" w:rsidRPr="000431FA" w:rsidRDefault="00676C71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483</w:t>
            </w:r>
          </w:p>
        </w:tc>
        <w:tc>
          <w:tcPr>
            <w:tcW w:w="100" w:type="pct"/>
          </w:tcPr>
          <w:p w:rsidR="00676C71" w:rsidRPr="000431FA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(1,8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59</w:t>
            </w: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76C71" w:rsidRPr="000431FA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0431FA" w:rsidRDefault="00676C71" w:rsidP="003A328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0431FA">
              <w:rPr>
                <w:rFonts w:ascii="Angsana New" w:hAnsi="Angsana New"/>
                <w:sz w:val="30"/>
                <w:szCs w:val="30"/>
              </w:rPr>
              <w:t>/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676C71" w:rsidRPr="000431FA" w:rsidRDefault="00676C71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100" w:type="pct"/>
          </w:tcPr>
          <w:p w:rsidR="00676C71" w:rsidRPr="000431FA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(182)</w:t>
            </w:r>
          </w:p>
        </w:tc>
      </w:tr>
      <w:tr w:rsidR="00676C71" w:rsidRPr="000431FA" w:rsidTr="00676C71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:rsidR="00676C71" w:rsidRPr="000431FA" w:rsidRDefault="00676C71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ค่าาเผื่อผลขาดทุนด้านเครดิตที่คาดว่าจะเกิดขึ้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Pr="000431FA">
              <w:rPr>
                <w:rFonts w:ascii="Angsana New" w:hAnsi="Angsana New"/>
                <w:sz w:val="30"/>
                <w:szCs w:val="30"/>
              </w:rPr>
              <w:t>/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24,050</w:t>
            </w:r>
          </w:p>
        </w:tc>
        <w:tc>
          <w:tcPr>
            <w:tcW w:w="100" w:type="pct"/>
          </w:tcPr>
          <w:p w:rsidR="00676C71" w:rsidRPr="000431FA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0431F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</w:t>
            </w:r>
            <w:r w:rsidRPr="000431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975</w:t>
            </w:r>
          </w:p>
        </w:tc>
      </w:tr>
      <w:bookmarkEnd w:id="4"/>
    </w:tbl>
    <w:p w:rsidR="00485C24" w:rsidRDefault="00485C2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476035" w:rsidRDefault="0047603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476035" w:rsidRDefault="0047603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267A92" w:rsidRPr="000431FA" w:rsidRDefault="00267A9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31F88" w:rsidRPr="000431FA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946A08" w:rsidRPr="000431FA" w:rsidTr="004B7ADD">
        <w:trPr>
          <w:trHeight w:val="380"/>
        </w:trPr>
        <w:tc>
          <w:tcPr>
            <w:tcW w:w="2056" w:type="pct"/>
          </w:tcPr>
          <w:p w:rsidR="00946A08" w:rsidRPr="000431F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31729049"/>
          </w:p>
        </w:tc>
        <w:tc>
          <w:tcPr>
            <w:tcW w:w="729" w:type="pct"/>
          </w:tcPr>
          <w:p w:rsidR="00946A08" w:rsidRPr="000431F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3A328B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="00890AC1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328B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890AC1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3A328B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3A328B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0431FA" w:rsidTr="008A3B2A">
        <w:trPr>
          <w:trHeight w:val="299"/>
        </w:trPr>
        <w:tc>
          <w:tcPr>
            <w:tcW w:w="2056" w:type="pct"/>
          </w:tcPr>
          <w:p w:rsidR="00267E04" w:rsidRPr="000431F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267E04" w:rsidRPr="000431FA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267E04" w:rsidRPr="000431FA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7E04" w:rsidRPr="000431FA" w:rsidTr="008A3B2A">
        <w:trPr>
          <w:trHeight w:val="299"/>
        </w:trPr>
        <w:tc>
          <w:tcPr>
            <w:tcW w:w="2056" w:type="pct"/>
          </w:tcPr>
          <w:p w:rsidR="00267E04" w:rsidRPr="000431F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0431F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0431F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0431F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0431F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267E04" w:rsidRPr="000431F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28B" w:rsidRPr="000431FA" w:rsidTr="008A3B2A">
        <w:trPr>
          <w:trHeight w:val="299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431F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431FA" w:rsidRDefault="00B60DB2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49,037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/>
                <w:sz w:val="30"/>
                <w:szCs w:val="30"/>
                <w:lang w:bidi="th-TH"/>
              </w:rPr>
              <w:t>4,857</w:t>
            </w:r>
          </w:p>
        </w:tc>
      </w:tr>
      <w:tr w:rsidR="003A328B" w:rsidRPr="000431FA" w:rsidTr="008A3B2A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8B" w:rsidRPr="000431FA" w:rsidTr="008A3B2A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431FA" w:rsidRDefault="001C73B0" w:rsidP="001C73B0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3A328B" w:rsidRPr="000431FA" w:rsidTr="00946A08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431FA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328B" w:rsidRPr="000431FA" w:rsidTr="008A3B2A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431FA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328B" w:rsidRPr="000431FA" w:rsidTr="00946A08">
        <w:trPr>
          <w:trHeight w:val="371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3A328B" w:rsidRPr="000431FA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/>
                <w:sz w:val="30"/>
                <w:szCs w:val="30"/>
                <w:lang w:val="en-US"/>
              </w:rPr>
              <w:t>49,037</w:t>
            </w:r>
          </w:p>
        </w:tc>
        <w:tc>
          <w:tcPr>
            <w:tcW w:w="137" w:type="pct"/>
            <w:vMerge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267E04" w:rsidRPr="000431FA" w:rsidTr="008A3B2A">
        <w:trPr>
          <w:trHeight w:val="379"/>
        </w:trPr>
        <w:tc>
          <w:tcPr>
            <w:tcW w:w="2056" w:type="pct"/>
            <w:vAlign w:val="bottom"/>
          </w:tcPr>
          <w:p w:rsidR="00267E04" w:rsidRPr="000431F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328B" w:rsidRPr="000431FA" w:rsidTr="008A3B2A">
        <w:trPr>
          <w:trHeight w:val="379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431F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7680B" w:rsidRDefault="00FE7C0C" w:rsidP="00437BFE">
            <w:pPr>
              <w:pStyle w:val="acctfourfigures"/>
              <w:tabs>
                <w:tab w:val="clear" w:pos="765"/>
              </w:tabs>
              <w:spacing w:line="240" w:lineRule="auto"/>
              <w:ind w:right="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  <w:lang w:val="en-US"/>
              </w:rPr>
              <w:t>170,106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144,052</w:t>
            </w:r>
          </w:p>
        </w:tc>
      </w:tr>
      <w:tr w:rsidR="003A328B" w:rsidRPr="000431FA" w:rsidTr="008A3B2A">
        <w:trPr>
          <w:trHeight w:val="379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7680B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8B" w:rsidRPr="000431FA" w:rsidTr="008A3B2A">
        <w:trPr>
          <w:trHeight w:val="379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7680B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63,717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51,435</w:t>
            </w:r>
          </w:p>
        </w:tc>
      </w:tr>
      <w:tr w:rsidR="003A328B" w:rsidRPr="000431FA" w:rsidTr="00946A08">
        <w:trPr>
          <w:trHeight w:val="379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7680B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</w:rPr>
              <w:t>7,456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5,048</w:t>
            </w:r>
          </w:p>
        </w:tc>
      </w:tr>
      <w:tr w:rsidR="003A328B" w:rsidRPr="000431FA" w:rsidTr="008A3B2A">
        <w:trPr>
          <w:trHeight w:val="303"/>
        </w:trPr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07680B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  <w:lang w:bidi="th-TH"/>
              </w:rPr>
              <w:t>2,345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2,417</w:t>
            </w:r>
          </w:p>
        </w:tc>
      </w:tr>
      <w:tr w:rsidR="003A328B" w:rsidRPr="000431FA" w:rsidTr="00946A08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3A328B" w:rsidRPr="0007680B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</w:rPr>
              <w:t>22,589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22,309</w:t>
            </w:r>
          </w:p>
        </w:tc>
      </w:tr>
      <w:tr w:rsidR="003A328B" w:rsidRPr="000431FA" w:rsidTr="00946A08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6" w:name="_Hlk23778902"/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3A328B" w:rsidRPr="0007680B" w:rsidRDefault="00FE7C0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266,213</w:t>
            </w:r>
          </w:p>
        </w:tc>
        <w:tc>
          <w:tcPr>
            <w:tcW w:w="137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bookmarkEnd w:id="6"/>
      <w:tr w:rsidR="00676C71" w:rsidRPr="000431FA" w:rsidTr="00437BFE">
        <w:tc>
          <w:tcPr>
            <w:tcW w:w="1" w:type="pct"/>
            <w:gridSpan w:val="2"/>
          </w:tcPr>
          <w:p w:rsidR="00676C71" w:rsidRPr="000431FA" w:rsidRDefault="00676C71" w:rsidP="0067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676C71" w:rsidRPr="000431FA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676C71" w:rsidRPr="000431FA" w:rsidRDefault="00676C71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676C71" w:rsidRPr="0007680B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68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(24,050)</w:t>
            </w:r>
          </w:p>
        </w:tc>
        <w:tc>
          <w:tcPr>
            <w:tcW w:w="137" w:type="pct"/>
            <w:vMerge w:val="restart"/>
          </w:tcPr>
          <w:p w:rsidR="00676C71" w:rsidRPr="000431FA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676C71" w:rsidRPr="000431FA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(23,975)</w:t>
            </w:r>
          </w:p>
        </w:tc>
      </w:tr>
      <w:tr w:rsidR="003A328B" w:rsidRPr="000431FA" w:rsidTr="00946A08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3A328B" w:rsidRPr="0007680B" w:rsidRDefault="00FE7C0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68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242,163</w:t>
            </w:r>
          </w:p>
        </w:tc>
        <w:tc>
          <w:tcPr>
            <w:tcW w:w="137" w:type="pct"/>
            <w:vMerge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201,286</w:t>
            </w:r>
          </w:p>
        </w:tc>
      </w:tr>
      <w:tr w:rsidR="003A328B" w:rsidRPr="000431FA" w:rsidTr="00946A08">
        <w:tc>
          <w:tcPr>
            <w:tcW w:w="2056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0431F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0431F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A328B" w:rsidRPr="0007680B" w:rsidRDefault="00FE7C0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68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291,200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3A328B" w:rsidRPr="000431F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207,613</w:t>
            </w:r>
          </w:p>
        </w:tc>
      </w:tr>
    </w:tbl>
    <w:bookmarkEnd w:id="5"/>
    <w:p w:rsidR="00267E04" w:rsidRPr="000431FA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0431FA">
        <w:rPr>
          <w:rFonts w:ascii="Angsana New" w:hAnsi="Angsana New"/>
          <w:bCs/>
          <w:sz w:val="30"/>
          <w:szCs w:val="30"/>
        </w:rPr>
        <w:tab/>
      </w:r>
    </w:p>
    <w:p w:rsidR="00B111B8" w:rsidRPr="000431FA" w:rsidRDefault="00B111B8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:rsidR="00D7061E" w:rsidRPr="000431FA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0431FA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0431FA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0431FA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D5F2C" w:rsidRPr="000431FA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0431FA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0431FA">
        <w:rPr>
          <w:rFonts w:ascii="Angsana New" w:hAnsi="Angsana New"/>
          <w:bCs/>
          <w:sz w:val="30"/>
          <w:szCs w:val="30"/>
        </w:rPr>
        <w:t>30</w:t>
      </w:r>
      <w:r w:rsidR="00D7061E" w:rsidRPr="000431FA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9E2E2C" w:rsidRPr="000431FA">
        <w:rPr>
          <w:rFonts w:ascii="Angsana New" w:hAnsi="Angsana New"/>
          <w:bCs/>
          <w:sz w:val="30"/>
          <w:szCs w:val="30"/>
        </w:rPr>
        <w:t>6</w:t>
      </w:r>
      <w:r w:rsidR="00D7061E" w:rsidRPr="000431FA">
        <w:rPr>
          <w:rFonts w:ascii="Angsana New" w:hAnsi="Angsana New"/>
          <w:bCs/>
          <w:sz w:val="30"/>
          <w:szCs w:val="30"/>
        </w:rPr>
        <w:t>0</w:t>
      </w:r>
      <w:r w:rsidR="00D7061E" w:rsidRPr="000431FA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0431F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0431FA" w:rsidRDefault="00D7061E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  <w:cs/>
        </w:rPr>
        <w:t xml:space="preserve">ลูกหนี้การค้าทั้งหมดของบริษัท ณ วันที่ </w:t>
      </w:r>
      <w:r w:rsidRPr="000431FA">
        <w:rPr>
          <w:rFonts w:ascii="Angsana New" w:hAnsi="Angsana New"/>
          <w:bCs/>
          <w:sz w:val="30"/>
          <w:szCs w:val="30"/>
        </w:rPr>
        <w:t>3</w:t>
      </w:r>
      <w:r w:rsidR="00267348" w:rsidRPr="000431FA">
        <w:rPr>
          <w:rFonts w:ascii="Angsana New" w:hAnsi="Angsana New"/>
          <w:bCs/>
          <w:sz w:val="30"/>
          <w:szCs w:val="30"/>
        </w:rPr>
        <w:t>1</w:t>
      </w:r>
      <w:r w:rsidRPr="000431FA">
        <w:rPr>
          <w:rFonts w:ascii="Angsana New" w:hAnsi="Angsana New"/>
          <w:bCs/>
          <w:sz w:val="30"/>
          <w:szCs w:val="30"/>
        </w:rPr>
        <w:t xml:space="preserve"> </w:t>
      </w:r>
      <w:r w:rsidR="00267348" w:rsidRPr="000431FA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7D3F84" w:rsidRPr="000431F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bCs/>
          <w:sz w:val="30"/>
          <w:szCs w:val="30"/>
        </w:rPr>
        <w:t>25</w:t>
      </w:r>
      <w:r w:rsidR="00267E04" w:rsidRPr="000431FA">
        <w:rPr>
          <w:rFonts w:ascii="Angsana New" w:hAnsi="Angsana New"/>
          <w:bCs/>
          <w:sz w:val="30"/>
          <w:szCs w:val="30"/>
        </w:rPr>
        <w:t>6</w:t>
      </w:r>
      <w:r w:rsidR="00267348" w:rsidRPr="000431FA">
        <w:rPr>
          <w:rFonts w:ascii="Angsana New" w:hAnsi="Angsana New"/>
          <w:bCs/>
          <w:sz w:val="30"/>
          <w:szCs w:val="30"/>
        </w:rPr>
        <w:t>4</w:t>
      </w:r>
      <w:r w:rsidRPr="000431FA">
        <w:rPr>
          <w:rFonts w:ascii="Angsana New" w:hAnsi="Angsana New"/>
          <w:bCs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0431FA">
        <w:rPr>
          <w:rFonts w:ascii="Angsana New" w:hAnsi="Angsana New"/>
          <w:bCs/>
          <w:sz w:val="30"/>
          <w:szCs w:val="30"/>
        </w:rPr>
        <w:t>3</w:t>
      </w:r>
      <w:r w:rsidR="00267E04" w:rsidRPr="000431FA">
        <w:rPr>
          <w:rFonts w:ascii="Angsana New" w:hAnsi="Angsana New"/>
          <w:bCs/>
          <w:sz w:val="30"/>
          <w:szCs w:val="30"/>
        </w:rPr>
        <w:t>1</w:t>
      </w:r>
      <w:r w:rsidR="00267E04" w:rsidRPr="000431F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0431FA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0431F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0431FA">
        <w:rPr>
          <w:rFonts w:ascii="Angsana New" w:hAnsi="Angsana New"/>
          <w:bCs/>
          <w:sz w:val="30"/>
          <w:szCs w:val="30"/>
        </w:rPr>
        <w:t>256</w:t>
      </w:r>
      <w:r w:rsidR="00267348" w:rsidRPr="000431FA">
        <w:rPr>
          <w:rFonts w:ascii="Angsana New" w:hAnsi="Angsana New"/>
          <w:bCs/>
          <w:sz w:val="30"/>
          <w:szCs w:val="30"/>
        </w:rPr>
        <w:t>3</w:t>
      </w:r>
      <w:r w:rsidRPr="000431FA">
        <w:rPr>
          <w:rFonts w:ascii="Angsana New" w:hAnsi="Angsana New"/>
          <w:bCs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9E4B1F" w:rsidRPr="000431FA" w:rsidRDefault="009E4B1F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485C24" w:rsidRDefault="00485C24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267A92" w:rsidRDefault="00267A92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267A92" w:rsidRPr="000431FA" w:rsidRDefault="00267A92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000CAA" w:rsidRPr="000431FA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7" w:name="_Hlk31729391"/>
      <w:r w:rsidRPr="000431FA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0431FA">
        <w:rPr>
          <w:rFonts w:ascii="Angsana New" w:hAnsi="Angsana New"/>
          <w:b/>
          <w:sz w:val="30"/>
          <w:szCs w:val="30"/>
        </w:rPr>
        <w:tab/>
      </w:r>
      <w:r w:rsidR="00000CAA" w:rsidRPr="000431FA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0431FA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0431FA">
        <w:rPr>
          <w:rFonts w:ascii="Angsana New" w:hAnsi="Angsana New"/>
          <w:bCs/>
          <w:sz w:val="30"/>
          <w:szCs w:val="30"/>
          <w:cs/>
        </w:rPr>
        <w:t>อื่น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6"/>
        <w:gridCol w:w="1134"/>
        <w:gridCol w:w="278"/>
        <w:gridCol w:w="1280"/>
        <w:gridCol w:w="282"/>
        <w:gridCol w:w="1263"/>
      </w:tblGrid>
      <w:tr w:rsidR="00267E04" w:rsidRPr="000431FA" w:rsidTr="00437BFE">
        <w:trPr>
          <w:trHeight w:val="326"/>
        </w:trPr>
        <w:tc>
          <w:tcPr>
            <w:tcW w:w="1959" w:type="pct"/>
          </w:tcPr>
          <w:p w:rsidR="00267E04" w:rsidRPr="000431F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:rsidR="00267E04" w:rsidRPr="000431F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0431FA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003192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="006C703C"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3192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03192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267E04" w:rsidRPr="000431FA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0431FA" w:rsidTr="00003192">
        <w:trPr>
          <w:trHeight w:val="430"/>
        </w:trPr>
        <w:tc>
          <w:tcPr>
            <w:tcW w:w="1959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9" w:type="pct"/>
            <w:gridSpan w:val="5"/>
          </w:tcPr>
          <w:p w:rsidR="00267E04" w:rsidRPr="000431FA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0431F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003192" w:rsidRPr="000431FA" w:rsidRDefault="001C73B0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946A08" w:rsidRPr="000431FA" w:rsidTr="00003192">
        <w:trPr>
          <w:trHeight w:val="430"/>
        </w:trPr>
        <w:tc>
          <w:tcPr>
            <w:tcW w:w="1959" w:type="pct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2" w:type="pct"/>
          </w:tcPr>
          <w:p w:rsidR="00946A08" w:rsidRPr="000431F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946A08" w:rsidRPr="000431FA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946A08" w:rsidRPr="000431F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946A08" w:rsidRPr="000431FA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946A08" w:rsidRPr="000431FA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</w:tcPr>
          <w:p w:rsidR="00946A08" w:rsidRPr="000431FA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3192" w:rsidRPr="000431FA" w:rsidTr="00003192">
        <w:trPr>
          <w:trHeight w:val="414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0431FA" w:rsidDel="00D60FB5" w:rsidRDefault="001C73B0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13,052</w:t>
            </w:r>
          </w:p>
        </w:tc>
        <w:tc>
          <w:tcPr>
            <w:tcW w:w="151" w:type="pct"/>
          </w:tcPr>
          <w:p w:rsidR="00003192" w:rsidRPr="000431FA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11,875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0431FA" w:rsidDel="00D60FB5" w:rsidRDefault="00D37AF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4,983</w:t>
            </w:r>
          </w:p>
        </w:tc>
        <w:tc>
          <w:tcPr>
            <w:tcW w:w="151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0431FA" w:rsidDel="00D60FB5" w:rsidRDefault="00D37AF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5,033</w:t>
            </w:r>
          </w:p>
        </w:tc>
        <w:tc>
          <w:tcPr>
            <w:tcW w:w="151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5,043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0431FA" w:rsidDel="00D60FB5" w:rsidRDefault="00D37AF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51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  <w:vAlign w:val="bottom"/>
          </w:tcPr>
          <w:p w:rsidR="00003192" w:rsidRPr="000431FA" w:rsidDel="00D60FB5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03192" w:rsidRPr="000431FA" w:rsidDel="00D60FB5" w:rsidRDefault="00D37AF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51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</w:tcPr>
          <w:p w:rsidR="00003192" w:rsidRPr="000431FA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003192" w:rsidRPr="000431FA" w:rsidRDefault="00D37AF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51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</w:tr>
      <w:tr w:rsidR="00003192" w:rsidRPr="000431FA" w:rsidTr="00003192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0431FA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003192" w:rsidRPr="000431FA" w:rsidRDefault="00D37AF7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24,408</w:t>
            </w:r>
          </w:p>
        </w:tc>
        <w:tc>
          <w:tcPr>
            <w:tcW w:w="829" w:type="pct"/>
            <w:gridSpan w:val="2"/>
          </w:tcPr>
          <w:p w:rsidR="00003192" w:rsidRPr="000431FA" w:rsidRDefault="00267A92" w:rsidP="00267A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22,861</w:t>
            </w:r>
          </w:p>
        </w:tc>
      </w:tr>
      <w:tr w:rsidR="00437BFE" w:rsidRPr="000431FA" w:rsidTr="00437BFE">
        <w:trPr>
          <w:trHeight w:val="430"/>
        </w:trPr>
        <w:tc>
          <w:tcPr>
            <w:tcW w:w="1" w:type="pct"/>
            <w:gridSpan w:val="2"/>
            <w:vAlign w:val="bottom"/>
          </w:tcPr>
          <w:p w:rsidR="00437BFE" w:rsidRPr="000431FA" w:rsidRDefault="00437BFE" w:rsidP="00437BF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437BFE" w:rsidRPr="000431FA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437BFE" w:rsidRPr="000431FA" w:rsidRDefault="00437BFE" w:rsidP="00946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437BFE" w:rsidRPr="000431FA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(4,698)</w:t>
            </w:r>
          </w:p>
        </w:tc>
        <w:tc>
          <w:tcPr>
            <w:tcW w:w="829" w:type="pct"/>
            <w:gridSpan w:val="2"/>
          </w:tcPr>
          <w:p w:rsidR="00437BFE" w:rsidRPr="000431FA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(4,697)</w:t>
            </w:r>
          </w:p>
        </w:tc>
      </w:tr>
      <w:tr w:rsidR="00003192" w:rsidRPr="000431FA" w:rsidTr="00437BFE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0431FA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003192" w:rsidRPr="000431FA" w:rsidRDefault="00D37AF7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19,710</w:t>
            </w:r>
          </w:p>
        </w:tc>
        <w:tc>
          <w:tcPr>
            <w:tcW w:w="151" w:type="pct"/>
            <w:vMerge w:val="restart"/>
          </w:tcPr>
          <w:p w:rsidR="00003192" w:rsidRPr="000431FA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003192" w:rsidRPr="000431FA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</w:tr>
      <w:tr w:rsidR="00003192" w:rsidRPr="000431FA" w:rsidTr="00437BFE">
        <w:trPr>
          <w:trHeight w:val="430"/>
        </w:trPr>
        <w:tc>
          <w:tcPr>
            <w:tcW w:w="1959" w:type="pct"/>
            <w:vAlign w:val="bottom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437BFE"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7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003192" w:rsidRPr="000431FA" w:rsidRDefault="00D37AF7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19,710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003192" w:rsidRPr="000431FA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18,860</w:t>
            </w:r>
          </w:p>
        </w:tc>
      </w:tr>
    </w:tbl>
    <w:p w:rsidR="00946A08" w:rsidRPr="000431FA" w:rsidRDefault="00946A08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10"/>
          <w:szCs w:val="10"/>
        </w:rPr>
      </w:pPr>
      <w:bookmarkStart w:id="8" w:name="_Hlk31729564"/>
      <w:bookmarkEnd w:id="7"/>
    </w:p>
    <w:p w:rsidR="00B332F1" w:rsidRPr="000431FA" w:rsidRDefault="00334C11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0431FA">
        <w:rPr>
          <w:rFonts w:ascii="Angsana New" w:hAnsi="Angsana New"/>
          <w:b/>
          <w:sz w:val="30"/>
          <w:szCs w:val="30"/>
        </w:rPr>
        <w:t>7</w:t>
      </w:r>
      <w:r w:rsidR="00D65531" w:rsidRPr="000431FA">
        <w:rPr>
          <w:rFonts w:ascii="Angsana New" w:hAnsi="Angsana New"/>
          <w:bCs/>
          <w:sz w:val="30"/>
          <w:szCs w:val="30"/>
        </w:rPr>
        <w:tab/>
      </w:r>
      <w:r w:rsidR="00492FED" w:rsidRPr="000431FA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0431FA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0431FA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720A31" w:rsidRPr="000431FA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0431FA">
        <w:rPr>
          <w:rFonts w:ascii="Angsana New" w:hAnsi="Angsana New"/>
          <w:bCs/>
          <w:sz w:val="30"/>
          <w:szCs w:val="30"/>
        </w:rPr>
        <w:t>7.1</w:t>
      </w:r>
      <w:r w:rsidRPr="000431FA">
        <w:rPr>
          <w:rFonts w:ascii="Angsana New" w:hAnsi="Angsana New"/>
          <w:b/>
          <w:sz w:val="30"/>
          <w:szCs w:val="30"/>
        </w:rPr>
        <w:t xml:space="preserve"> </w:t>
      </w:r>
      <w:r w:rsidRPr="000431FA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267E04" w:rsidRPr="000431FA" w:rsidTr="00DC5462">
        <w:trPr>
          <w:trHeight w:val="410"/>
        </w:trPr>
        <w:tc>
          <w:tcPr>
            <w:tcW w:w="1951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67E04" w:rsidRPr="000431FA" w:rsidRDefault="00267E04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003192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="006C703C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03192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946A08"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5" w:type="pct"/>
          </w:tcPr>
          <w:p w:rsidR="00267E04" w:rsidRPr="000431F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67E04" w:rsidRPr="000431FA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60706" w:rsidRPr="000431FA" w:rsidTr="00460706">
        <w:trPr>
          <w:trHeight w:val="425"/>
        </w:trPr>
        <w:tc>
          <w:tcPr>
            <w:tcW w:w="2492" w:type="pct"/>
            <w:gridSpan w:val="2"/>
          </w:tcPr>
          <w:p w:rsidR="00460706" w:rsidRPr="000431FA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60706" w:rsidRPr="000431FA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60706" w:rsidRPr="000431FA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60706" w:rsidRPr="000431FA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60706" w:rsidRPr="000431FA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973FF4" w:rsidRPr="000431FA" w:rsidTr="00DC5462">
        <w:trPr>
          <w:trHeight w:val="262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973FF4" w:rsidRPr="000431FA" w:rsidRDefault="006D73A3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973FF4" w:rsidRPr="000431FA" w:rsidTr="00DC5462">
        <w:trPr>
          <w:trHeight w:val="262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73FF4" w:rsidRPr="000431FA" w:rsidTr="00DC5462">
        <w:trPr>
          <w:trHeight w:val="425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973FF4" w:rsidRPr="000431FA" w:rsidRDefault="006D73A3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973FF4" w:rsidRPr="000431FA" w:rsidTr="00946A08">
        <w:trPr>
          <w:trHeight w:val="425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973FF4" w:rsidRPr="000431FA" w:rsidRDefault="006D73A3" w:rsidP="00973FF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(122,019)</w:t>
            </w:r>
          </w:p>
        </w:tc>
      </w:tr>
      <w:tr w:rsidR="00973FF4" w:rsidRPr="000431FA" w:rsidTr="00946A08">
        <w:trPr>
          <w:trHeight w:val="425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0431FA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</w:tr>
      <w:tr w:rsidR="00973FF4" w:rsidRPr="000431FA" w:rsidTr="00946A08">
        <w:trPr>
          <w:trHeight w:val="225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3FF4" w:rsidRPr="000431FA" w:rsidTr="00946A08">
        <w:trPr>
          <w:trHeight w:val="425"/>
        </w:trPr>
        <w:tc>
          <w:tcPr>
            <w:tcW w:w="2492" w:type="pct"/>
            <w:gridSpan w:val="2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973FF4" w:rsidRPr="000431FA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0431FA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973FF4" w:rsidRPr="000431FA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</w:tr>
      <w:tr w:rsidR="00003192" w:rsidRPr="000431FA" w:rsidTr="00720A31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2563</w:t>
            </w: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0431FA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0431FA" w:rsidRDefault="00973FF4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90,343</w:t>
            </w: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0431FA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B1880" w:rsidRPr="000431FA" w:rsidTr="00DC5462">
        <w:trPr>
          <w:trHeight w:val="425"/>
        </w:trPr>
        <w:tc>
          <w:tcPr>
            <w:tcW w:w="2492" w:type="pct"/>
            <w:gridSpan w:val="2"/>
          </w:tcPr>
          <w:p w:rsidR="005B1880" w:rsidRPr="000431F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5B1880" w:rsidRPr="000431F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5B1880" w:rsidRPr="000431F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5B1880" w:rsidRPr="000431FA" w:rsidRDefault="005B1880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5B1880" w:rsidRPr="000431FA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39,171</w:t>
            </w:r>
          </w:p>
        </w:tc>
        <w:tc>
          <w:tcPr>
            <w:tcW w:w="155" w:type="pct"/>
          </w:tcPr>
          <w:p w:rsidR="005B1880" w:rsidRPr="000431F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5B1880" w:rsidRPr="000431F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133,643</w:t>
            </w: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0431FA" w:rsidRDefault="00973FF4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</w:tr>
      <w:tr w:rsidR="00003192" w:rsidRPr="000431FA" w:rsidTr="00DC5462">
        <w:trPr>
          <w:trHeight w:val="425"/>
        </w:trPr>
        <w:tc>
          <w:tcPr>
            <w:tcW w:w="2492" w:type="pct"/>
            <w:gridSpan w:val="2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003192" w:rsidRPr="000431F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0431F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0431FA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C128F" w:rsidRPr="000431FA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0431F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3192" w:rsidRPr="000431F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</w:tbl>
    <w:bookmarkEnd w:id="8"/>
    <w:p w:rsidR="00720A31" w:rsidRPr="000431FA" w:rsidRDefault="001374C6" w:rsidP="001374C6">
      <w:pPr>
        <w:tabs>
          <w:tab w:val="right" w:pos="7280"/>
          <w:tab w:val="right" w:pos="8540"/>
        </w:tabs>
        <w:spacing w:before="240" w:after="120"/>
        <w:ind w:left="605" w:right="-43" w:hanging="38"/>
        <w:jc w:val="thaiDistribute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color w:val="000000"/>
          <w:sz w:val="30"/>
          <w:szCs w:val="30"/>
        </w:rPr>
        <w:t>7.2</w:t>
      </w:r>
      <w:r w:rsidR="00720A31" w:rsidRPr="000431FA">
        <w:rPr>
          <w:rFonts w:ascii="Angsana New" w:hAnsi="Angsana New"/>
          <w:color w:val="000000"/>
          <w:sz w:val="30"/>
          <w:szCs w:val="30"/>
        </w:rPr>
        <w:tab/>
      </w:r>
      <w:r w:rsidR="00720A31" w:rsidRPr="000431FA">
        <w:rPr>
          <w:rFonts w:ascii="Angsana New" w:hAnsi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E61F68" w:rsidRPr="000431FA" w:rsidRDefault="00720A31" w:rsidP="00E61F68">
      <w:pPr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bookmarkStart w:id="9" w:name="OLE_LINK1"/>
      <w:bookmarkStart w:id="10" w:name="OLE_LINK2"/>
      <w:r w:rsidRPr="000431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374C6" w:rsidRPr="000431F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B1880" w:rsidRPr="000431F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374C6" w:rsidRPr="000431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B1880" w:rsidRPr="000431FA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EA15EA" w:rsidRPr="000431F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374C6" w:rsidRPr="000431F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B1880" w:rsidRPr="000431FA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1374C6" w:rsidRPr="000431F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31F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2A0C0D" w:rsidRPr="000431FA">
        <w:rPr>
          <w:rFonts w:asciiTheme="majorBidi" w:hAnsiTheme="majorBidi" w:cstheme="majorBidi" w:hint="cs"/>
          <w:spacing w:val="-4"/>
          <w:sz w:val="30"/>
          <w:szCs w:val="30"/>
          <w:cs/>
        </w:rPr>
        <w:t>ไม่มี</w:t>
      </w:r>
      <w:r w:rsidRPr="000431FA">
        <w:rPr>
          <w:rFonts w:asciiTheme="majorBidi" w:hAnsiTheme="majorBidi" w:cstheme="majorBidi"/>
          <w:spacing w:val="-4"/>
          <w:sz w:val="30"/>
          <w:szCs w:val="30"/>
          <w:cs/>
        </w:rPr>
        <w:t>รายได้ที่รับรู้ในอนาคตสำหรับภาระที่ยังปฏิบัติไม่เสร็จสิ้น</w:t>
      </w:r>
      <w:r w:rsidRPr="000431FA">
        <w:rPr>
          <w:rFonts w:asciiTheme="majorBidi" w:hAnsiTheme="majorBidi" w:cstheme="majorBidi"/>
          <w:sz w:val="30"/>
          <w:szCs w:val="30"/>
          <w:cs/>
        </w:rPr>
        <w:t xml:space="preserve"> (หรือยังไม่เสร็จสิ้นบางส่วน) ของสัญญาที่ทำกับลูกค้า </w:t>
      </w:r>
      <w:r w:rsidR="002A0C0D" w:rsidRPr="000431F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431FA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1374C6" w:rsidRPr="000431FA">
        <w:rPr>
          <w:rFonts w:asciiTheme="majorBidi" w:hAnsiTheme="majorBidi" w:cstheme="majorBidi"/>
          <w:sz w:val="30"/>
          <w:szCs w:val="30"/>
        </w:rPr>
        <w:t>1</w:t>
      </w:r>
      <w:r w:rsidRPr="000431F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A0C0D" w:rsidRPr="000431FA">
        <w:rPr>
          <w:rFonts w:ascii="Angsana New" w:hAnsi="Angsana New"/>
          <w:b/>
          <w:bCs/>
          <w:sz w:val="30"/>
          <w:szCs w:val="30"/>
        </w:rPr>
        <w:t xml:space="preserve"> </w:t>
      </w:r>
      <w:r w:rsidR="002A0C0D" w:rsidRPr="000431FA">
        <w:rPr>
          <w:rFonts w:ascii="Angsana New" w:hAnsi="Angsana New" w:hint="cs"/>
          <w:sz w:val="30"/>
          <w:szCs w:val="30"/>
          <w:cs/>
        </w:rPr>
        <w:t xml:space="preserve">เนื่องจากทางบริษัทได้ปฏิบัติงานเสร็จสิ้นแล้ว </w:t>
      </w:r>
    </w:p>
    <w:bookmarkEnd w:id="9"/>
    <w:bookmarkEnd w:id="10"/>
    <w:p w:rsidR="00604B28" w:rsidRPr="000431FA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</w:rPr>
        <w:t>8</w:t>
      </w:r>
      <w:r w:rsidR="00D65531" w:rsidRPr="000431FA">
        <w:rPr>
          <w:rFonts w:ascii="Angsana New" w:hAnsi="Angsana New"/>
          <w:b/>
          <w:sz w:val="30"/>
          <w:szCs w:val="30"/>
        </w:rPr>
        <w:tab/>
      </w:r>
      <w:r w:rsidR="00604B28" w:rsidRPr="000431FA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180F10" w:rsidRPr="000431FA" w:rsidTr="00180F10">
        <w:trPr>
          <w:tblHeader/>
        </w:trPr>
        <w:tc>
          <w:tcPr>
            <w:tcW w:w="3371" w:type="dxa"/>
          </w:tcPr>
          <w:p w:rsidR="00180F10" w:rsidRPr="000431FA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5B1880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1880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5B1880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93" w:type="dxa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5B1880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80F10" w:rsidRPr="000431FA" w:rsidTr="00180F10">
        <w:tc>
          <w:tcPr>
            <w:tcW w:w="3371" w:type="dxa"/>
          </w:tcPr>
          <w:p w:rsidR="00180F10" w:rsidRPr="000431FA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0431FA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0431FA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180F10" w:rsidRPr="000431FA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180F10" w:rsidRPr="000431F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180F10" w:rsidRPr="000431FA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B1880" w:rsidRPr="000431FA" w:rsidTr="00180F10">
        <w:tc>
          <w:tcPr>
            <w:tcW w:w="3371" w:type="dxa"/>
          </w:tcPr>
          <w:p w:rsidR="005B1880" w:rsidRPr="000431FA" w:rsidRDefault="005B1880" w:rsidP="005B1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5B1880" w:rsidRPr="000431FA" w:rsidRDefault="00346008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184,064</w:t>
            </w:r>
          </w:p>
        </w:tc>
        <w:tc>
          <w:tcPr>
            <w:tcW w:w="493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179,981</w:t>
            </w:r>
          </w:p>
        </w:tc>
      </w:tr>
      <w:tr w:rsidR="005B1880" w:rsidRPr="000431FA" w:rsidTr="00180F10">
        <w:tc>
          <w:tcPr>
            <w:tcW w:w="3371" w:type="dxa"/>
          </w:tcPr>
          <w:p w:rsidR="005B1880" w:rsidRPr="000431FA" w:rsidRDefault="005B1880" w:rsidP="005B1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5B1880" w:rsidRPr="000431FA" w:rsidRDefault="00346008" w:rsidP="0034600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84,48</w:t>
            </w:r>
            <w:r w:rsidR="004105A5"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493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54,816</w:t>
            </w:r>
          </w:p>
        </w:tc>
      </w:tr>
      <w:tr w:rsidR="005B1880" w:rsidRPr="000431FA" w:rsidTr="00180F10">
        <w:tc>
          <w:tcPr>
            <w:tcW w:w="3371" w:type="dxa"/>
          </w:tcPr>
          <w:p w:rsidR="005B1880" w:rsidRPr="000431FA" w:rsidRDefault="005B1880" w:rsidP="005B1880">
            <w:pPr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5B1880" w:rsidRPr="000431FA" w:rsidRDefault="00346008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14,313</w:t>
            </w:r>
          </w:p>
        </w:tc>
        <w:tc>
          <w:tcPr>
            <w:tcW w:w="493" w:type="dxa"/>
            <w:vMerge w:val="restart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14,335</w:t>
            </w:r>
          </w:p>
        </w:tc>
      </w:tr>
      <w:tr w:rsidR="005B1880" w:rsidRPr="000431FA" w:rsidTr="00180F10">
        <w:tc>
          <w:tcPr>
            <w:tcW w:w="3371" w:type="dxa"/>
          </w:tcPr>
          <w:p w:rsidR="005B1880" w:rsidRPr="000431FA" w:rsidRDefault="005B1880" w:rsidP="005B18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5B1880" w:rsidRPr="000431FA" w:rsidRDefault="004105A5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282,858</w:t>
            </w:r>
          </w:p>
        </w:tc>
        <w:tc>
          <w:tcPr>
            <w:tcW w:w="493" w:type="dxa"/>
            <w:vMerge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249,132</w:t>
            </w:r>
          </w:p>
        </w:tc>
      </w:tr>
      <w:tr w:rsidR="005B1880" w:rsidRPr="000431FA" w:rsidTr="00180F10">
        <w:tc>
          <w:tcPr>
            <w:tcW w:w="3371" w:type="dxa"/>
          </w:tcPr>
          <w:p w:rsidR="005B1880" w:rsidRPr="000431FA" w:rsidRDefault="005B1880" w:rsidP="005B1880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5B1880" w:rsidRPr="000431FA" w:rsidRDefault="004105A5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(11,404)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(10,686)</w:t>
            </w:r>
          </w:p>
        </w:tc>
      </w:tr>
      <w:tr w:rsidR="005B1880" w:rsidRPr="000431FA" w:rsidTr="00180F10">
        <w:tc>
          <w:tcPr>
            <w:tcW w:w="3371" w:type="dxa"/>
          </w:tcPr>
          <w:p w:rsidR="005B1880" w:rsidRPr="000431FA" w:rsidRDefault="005B1880" w:rsidP="005B1880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0431FA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0431FA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880" w:rsidRPr="000431FA" w:rsidRDefault="004105A5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271,454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880" w:rsidRPr="000431FA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238,446</w:t>
            </w:r>
          </w:p>
        </w:tc>
      </w:tr>
    </w:tbl>
    <w:p w:rsidR="00180F10" w:rsidRDefault="00180F10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267A92" w:rsidRPr="000431FA" w:rsidRDefault="00267A9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505FC2" w:rsidRPr="000431FA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E82776" w:rsidRPr="000431FA" w:rsidTr="00EA0A2D">
        <w:tc>
          <w:tcPr>
            <w:tcW w:w="4944" w:type="dxa"/>
            <w:gridSpan w:val="2"/>
          </w:tcPr>
          <w:p w:rsidR="00E82776" w:rsidRPr="000431FA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1" w:name="_Hlk31730138"/>
          </w:p>
        </w:tc>
        <w:tc>
          <w:tcPr>
            <w:tcW w:w="234" w:type="dxa"/>
          </w:tcPr>
          <w:p w:rsidR="00E82776" w:rsidRPr="000431F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82776" w:rsidRPr="000431F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82776" w:rsidRPr="000431F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E82776" w:rsidRPr="000431FA" w:rsidRDefault="005B1880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34" w:type="dxa"/>
          </w:tcPr>
          <w:p w:rsidR="00E82776" w:rsidRPr="000431FA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E82776" w:rsidRPr="000431FA" w:rsidRDefault="005B1880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bookmarkEnd w:id="11"/>
      <w:tr w:rsidR="00353217" w:rsidRPr="000431FA" w:rsidTr="00EA0A2D">
        <w:tc>
          <w:tcPr>
            <w:tcW w:w="4944" w:type="dxa"/>
            <w:gridSpan w:val="2"/>
          </w:tcPr>
          <w:p w:rsidR="00353217" w:rsidRPr="000431FA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353217" w:rsidRPr="000431F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3217" w:rsidRPr="000431FA" w:rsidTr="00EA0A2D">
        <w:tc>
          <w:tcPr>
            <w:tcW w:w="241" w:type="dxa"/>
          </w:tcPr>
          <w:p w:rsidR="00353217" w:rsidRPr="000431F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353217" w:rsidRPr="000431F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353217" w:rsidRPr="000431FA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3217" w:rsidRPr="000431FA" w:rsidTr="00EA0A2D">
        <w:tc>
          <w:tcPr>
            <w:tcW w:w="4944" w:type="dxa"/>
            <w:gridSpan w:val="2"/>
          </w:tcPr>
          <w:p w:rsidR="00353217" w:rsidRPr="000431FA" w:rsidRDefault="00353217" w:rsidP="00AA7D1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353217" w:rsidRPr="000431FA" w:rsidRDefault="004105A5" w:rsidP="004105A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209,142</w:t>
            </w:r>
          </w:p>
        </w:tc>
        <w:tc>
          <w:tcPr>
            <w:tcW w:w="334" w:type="dxa"/>
          </w:tcPr>
          <w:p w:rsidR="00353217" w:rsidRPr="000431FA" w:rsidRDefault="00353217" w:rsidP="00FD7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0431FA" w:rsidRDefault="005B1880" w:rsidP="00FD7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184,531</w:t>
            </w:r>
          </w:p>
        </w:tc>
      </w:tr>
      <w:tr w:rsidR="00353217" w:rsidRPr="000431FA" w:rsidTr="00EA0A2D">
        <w:tc>
          <w:tcPr>
            <w:tcW w:w="4944" w:type="dxa"/>
            <w:gridSpan w:val="2"/>
          </w:tcPr>
          <w:p w:rsidR="00353217" w:rsidRPr="000431FA" w:rsidRDefault="00353217" w:rsidP="00AA7D1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353217" w:rsidRPr="000431FA" w:rsidRDefault="004105A5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718</w:t>
            </w:r>
          </w:p>
        </w:tc>
        <w:tc>
          <w:tcPr>
            <w:tcW w:w="334" w:type="dxa"/>
          </w:tcPr>
          <w:p w:rsidR="00353217" w:rsidRPr="000431FA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0431FA" w:rsidRDefault="005B188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(2,875)</w:t>
            </w:r>
          </w:p>
        </w:tc>
      </w:tr>
      <w:tr w:rsidR="00353217" w:rsidRPr="000431FA" w:rsidTr="00EA0A2D">
        <w:tc>
          <w:tcPr>
            <w:tcW w:w="4944" w:type="dxa"/>
            <w:gridSpan w:val="2"/>
          </w:tcPr>
          <w:p w:rsidR="00353217" w:rsidRPr="000431FA" w:rsidRDefault="00353217" w:rsidP="00AA7D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0431F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217" w:rsidRPr="000431FA" w:rsidRDefault="004105A5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209,860</w:t>
            </w:r>
          </w:p>
        </w:tc>
        <w:tc>
          <w:tcPr>
            <w:tcW w:w="334" w:type="dxa"/>
          </w:tcPr>
          <w:p w:rsidR="00353217" w:rsidRPr="000431FA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217" w:rsidRPr="000431FA" w:rsidRDefault="005B188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181,656</w:t>
            </w:r>
          </w:p>
        </w:tc>
      </w:tr>
    </w:tbl>
    <w:p w:rsidR="009E4B1F" w:rsidRPr="000431FA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A51632" w:rsidRPr="000431FA" w:rsidRDefault="00334C11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2"/>
          <w:szCs w:val="32"/>
        </w:rPr>
        <w:t>9</w:t>
      </w:r>
      <w:r w:rsidR="00A51632" w:rsidRPr="000431FA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C30D2B" w:rsidRPr="000431FA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0431FA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354" w:type="dxa"/>
        <w:tblInd w:w="534" w:type="dxa"/>
        <w:tblLayout w:type="fixed"/>
        <w:tblLook w:val="0000"/>
      </w:tblPr>
      <w:tblGrid>
        <w:gridCol w:w="5164"/>
        <w:gridCol w:w="2065"/>
        <w:gridCol w:w="567"/>
        <w:gridCol w:w="1417"/>
        <w:gridCol w:w="141"/>
      </w:tblGrid>
      <w:tr w:rsidR="009E4B1F" w:rsidRPr="000431F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0431FA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0431FA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9E4B1F" w:rsidRPr="000431F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0431FA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0431FA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42CE4" w:rsidRPr="000431F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0431FA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702BC8" w:rsidRPr="000431F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60,475</w:t>
            </w:r>
          </w:p>
        </w:tc>
      </w:tr>
      <w:tr w:rsidR="00342CE4" w:rsidRPr="000431F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0431F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CE4" w:rsidRPr="000431F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0431F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CE4" w:rsidRPr="000431F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0431F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234" w:rsidRPr="000431F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234" w:rsidRPr="000431FA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0431FA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0431FA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</w:tr>
      <w:tr w:rsidR="00342CE4" w:rsidRPr="000431F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0431F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702BC8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2BC8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702BC8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0431FA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42CE4" w:rsidRPr="000431F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342CE4" w:rsidRPr="000431FA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42CE4" w:rsidRPr="000431FA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:rsidR="00D055BA" w:rsidRPr="000431FA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0431FA">
        <w:rPr>
          <w:rFonts w:ascii="Angsana New" w:hAnsi="Angsana New"/>
          <w:sz w:val="30"/>
          <w:szCs w:val="30"/>
        </w:rPr>
        <w:t xml:space="preserve"> </w:t>
      </w:r>
    </w:p>
    <w:p w:rsidR="00D055BA" w:rsidRPr="000431FA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0A0093" w:rsidRPr="000431FA">
        <w:rPr>
          <w:rFonts w:ascii="Angsana New" w:hAnsi="Angsana New"/>
          <w:sz w:val="30"/>
          <w:szCs w:val="30"/>
        </w:rPr>
        <w:t xml:space="preserve">4 </w:t>
      </w:r>
      <w:r w:rsidR="000A0093" w:rsidRPr="000431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431FA">
        <w:rPr>
          <w:rFonts w:ascii="Angsana New" w:hAnsi="Angsana New"/>
          <w:sz w:val="30"/>
          <w:szCs w:val="30"/>
        </w:rPr>
        <w:t>2562</w:t>
      </w:r>
      <w:r w:rsidRPr="000431FA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0431FA">
        <w:rPr>
          <w:rFonts w:ascii="Angsana New" w:hAnsi="Angsana New"/>
          <w:sz w:val="30"/>
          <w:szCs w:val="30"/>
        </w:rPr>
        <w:t>60.47</w:t>
      </w:r>
      <w:r w:rsidRPr="000431F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7368D6" w:rsidRPr="000431FA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0431FA">
        <w:rPr>
          <w:rFonts w:ascii="Angsana New" w:hAnsi="Angsana New"/>
          <w:sz w:val="30"/>
          <w:szCs w:val="30"/>
        </w:rPr>
        <w:t>29</w:t>
      </w:r>
      <w:r w:rsidR="00D055BA" w:rsidRPr="000431FA">
        <w:rPr>
          <w:rFonts w:ascii="Angsana New" w:hAnsi="Angsana New"/>
          <w:sz w:val="30"/>
          <w:szCs w:val="30"/>
        </w:rPr>
        <w:t xml:space="preserve"> </w:t>
      </w:r>
      <w:r w:rsidR="00781234" w:rsidRPr="000431FA">
        <w:rPr>
          <w:rFonts w:ascii="Angsana New" w:hAnsi="Angsana New" w:hint="cs"/>
          <w:sz w:val="30"/>
          <w:szCs w:val="30"/>
          <w:cs/>
        </w:rPr>
        <w:t>เมษายน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</w:rPr>
        <w:t>2564</w:t>
      </w:r>
      <w:r w:rsidRPr="000431FA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0431FA">
        <w:rPr>
          <w:rFonts w:ascii="Angsana New" w:hAnsi="Angsana New"/>
          <w:sz w:val="30"/>
          <w:szCs w:val="30"/>
        </w:rPr>
        <w:t xml:space="preserve">64.06 </w:t>
      </w:r>
      <w:r w:rsidRPr="000431FA">
        <w:rPr>
          <w:rFonts w:ascii="Angsana New" w:hAnsi="Angsana New"/>
          <w:sz w:val="30"/>
          <w:szCs w:val="30"/>
          <w:cs/>
        </w:rPr>
        <w:t>ล้านบาท</w:t>
      </w:r>
    </w:p>
    <w:p w:rsidR="007368D6" w:rsidRDefault="007368D6" w:rsidP="00EA5958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:rsidR="00267A92" w:rsidRPr="000431FA" w:rsidRDefault="00267A92" w:rsidP="00EA5958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:rsidR="00544F48" w:rsidRPr="000431FA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544F48" w:rsidRPr="000431FA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0431FA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0431FA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544F48" w:rsidRPr="000431FA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F48" w:rsidRPr="000431FA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C77D8" w:rsidRPr="000431FA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C77D8" w:rsidRPr="000431FA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 1 มกราคม 256</w:t>
            </w:r>
            <w:r w:rsidR="00E52E12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77D8" w:rsidRPr="000431FA" w:rsidRDefault="00702BC8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1,0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  <w:r w:rsidRPr="000431FA">
              <w:rPr>
                <w:rFonts w:ascii="Angsana New" w:hAnsi="Angsana New"/>
                <w:sz w:val="30"/>
                <w:szCs w:val="30"/>
              </w:rPr>
              <w:t>,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426</w:t>
            </w:r>
          </w:p>
        </w:tc>
      </w:tr>
      <w:tr w:rsidR="00EE5FBF" w:rsidRPr="000431F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0431F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22,932</w:t>
            </w:r>
          </w:p>
        </w:tc>
      </w:tr>
      <w:tr w:rsidR="00EE5FBF" w:rsidRPr="000431F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0431F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FBF" w:rsidRPr="000431F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0431F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(23,204)</w:t>
            </w:r>
          </w:p>
        </w:tc>
      </w:tr>
      <w:tr w:rsidR="00EE5FBF" w:rsidRPr="000431F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0431F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(692)</w:t>
            </w:r>
          </w:p>
        </w:tc>
      </w:tr>
      <w:tr w:rsidR="00EE5FBF" w:rsidRPr="000431FA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0431FA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52E12"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52E12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52E12" w:rsidRPr="000431F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0431FA" w:rsidRDefault="00E52E12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1,037,4</w:t>
            </w:r>
            <w:r w:rsidR="008200E7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:rsidR="00544F48" w:rsidRPr="000431FA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:rsidR="00544F48" w:rsidRPr="000431FA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4D0" w:rsidRPr="000431FA">
        <w:rPr>
          <w:rFonts w:ascii="Angsana New" w:hAnsi="Angsana New"/>
          <w:sz w:val="30"/>
          <w:szCs w:val="30"/>
        </w:rPr>
        <w:t>3</w:t>
      </w:r>
      <w:r w:rsidR="0014549E" w:rsidRPr="000431FA">
        <w:rPr>
          <w:rFonts w:ascii="Angsana New" w:hAnsi="Angsana New"/>
          <w:sz w:val="30"/>
          <w:szCs w:val="30"/>
        </w:rPr>
        <w:t>1</w:t>
      </w:r>
      <w:r w:rsidR="006C703C" w:rsidRPr="000431FA">
        <w:rPr>
          <w:rFonts w:ascii="Angsana New" w:hAnsi="Angsana New"/>
          <w:sz w:val="30"/>
          <w:szCs w:val="30"/>
        </w:rPr>
        <w:t xml:space="preserve"> </w:t>
      </w:r>
      <w:r w:rsidR="0014549E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</w:rPr>
        <w:t>25</w:t>
      </w:r>
      <w:r w:rsidR="005A14D0" w:rsidRPr="000431FA">
        <w:rPr>
          <w:rFonts w:ascii="Angsana New" w:hAnsi="Angsana New"/>
          <w:sz w:val="30"/>
          <w:szCs w:val="30"/>
        </w:rPr>
        <w:t>6</w:t>
      </w:r>
      <w:r w:rsidR="00E52E12"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0431FA">
        <w:rPr>
          <w:rFonts w:ascii="Angsana New" w:hAnsi="Angsana New"/>
          <w:sz w:val="30"/>
          <w:szCs w:val="30"/>
        </w:rPr>
        <w:t xml:space="preserve"> </w:t>
      </w:r>
      <w:bookmarkStart w:id="12" w:name="_Hlk71032733"/>
      <w:r w:rsidR="008200E7" w:rsidRPr="000431FA">
        <w:rPr>
          <w:rFonts w:ascii="Angsana New" w:hAnsi="Angsana New"/>
          <w:sz w:val="30"/>
          <w:szCs w:val="30"/>
        </w:rPr>
        <w:t>640.55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bookmarkEnd w:id="12"/>
      <w:r w:rsidRPr="000431F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431FA">
        <w:rPr>
          <w:rFonts w:ascii="Angsana New" w:hAnsi="Angsana New"/>
          <w:i/>
          <w:iCs/>
          <w:sz w:val="30"/>
          <w:szCs w:val="30"/>
          <w:cs/>
        </w:rPr>
        <w:t>(</w:t>
      </w:r>
      <w:r w:rsidRPr="000431FA">
        <w:rPr>
          <w:rFonts w:ascii="Angsana New" w:hAnsi="Angsana New"/>
          <w:i/>
          <w:iCs/>
          <w:sz w:val="30"/>
          <w:szCs w:val="30"/>
        </w:rPr>
        <w:t>25</w:t>
      </w:r>
      <w:r w:rsidRPr="000431FA">
        <w:rPr>
          <w:rFonts w:ascii="Angsana New" w:hAnsi="Angsana New"/>
          <w:i/>
          <w:iCs/>
          <w:sz w:val="30"/>
          <w:szCs w:val="30"/>
          <w:cs/>
        </w:rPr>
        <w:t>6</w:t>
      </w:r>
      <w:r w:rsidR="008200E7" w:rsidRPr="000431FA">
        <w:rPr>
          <w:rFonts w:ascii="Angsana New" w:hAnsi="Angsana New"/>
          <w:i/>
          <w:iCs/>
          <w:sz w:val="30"/>
          <w:szCs w:val="30"/>
        </w:rPr>
        <w:t>3</w:t>
      </w:r>
      <w:r w:rsidRPr="000431FA">
        <w:rPr>
          <w:rFonts w:ascii="Angsana New" w:hAnsi="Angsana New"/>
          <w:i/>
          <w:iCs/>
          <w:sz w:val="30"/>
          <w:szCs w:val="30"/>
        </w:rPr>
        <w:t xml:space="preserve"> </w:t>
      </w:r>
      <w:r w:rsidRPr="000431F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200E7" w:rsidRPr="000431FA">
        <w:rPr>
          <w:rFonts w:ascii="Angsana New" w:hAnsi="Angsana New"/>
          <w:i/>
          <w:iCs/>
          <w:sz w:val="30"/>
          <w:szCs w:val="30"/>
        </w:rPr>
        <w:t>642.79</w:t>
      </w:r>
      <w:r w:rsidRPr="000431FA">
        <w:rPr>
          <w:rFonts w:ascii="Angsana New" w:hAnsi="Angsana New"/>
          <w:i/>
          <w:iCs/>
          <w:sz w:val="30"/>
          <w:szCs w:val="30"/>
        </w:rPr>
        <w:t xml:space="preserve"> </w:t>
      </w:r>
      <w:r w:rsidRPr="000431FA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0431FA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FB6025" w:rsidRPr="000431FA">
        <w:rPr>
          <w:rFonts w:ascii="Angsana New" w:hAnsi="Angsana New"/>
          <w:sz w:val="30"/>
          <w:szCs w:val="30"/>
        </w:rPr>
        <w:t>3</w:t>
      </w:r>
      <w:r w:rsidRPr="000431FA">
        <w:rPr>
          <w:rFonts w:ascii="Angsana New" w:hAnsi="Angsana New"/>
          <w:sz w:val="30"/>
          <w:szCs w:val="30"/>
          <w:cs/>
        </w:rPr>
        <w:t>)</w:t>
      </w:r>
    </w:p>
    <w:p w:rsidR="00CC489C" w:rsidRPr="000431FA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1</w:t>
      </w:r>
      <w:r w:rsidR="00334C11" w:rsidRPr="000431FA">
        <w:rPr>
          <w:rFonts w:ascii="Angsana New" w:hAnsi="Angsana New"/>
          <w:b/>
          <w:bCs/>
          <w:sz w:val="30"/>
          <w:szCs w:val="30"/>
        </w:rPr>
        <w:t>1</w:t>
      </w:r>
      <w:r w:rsidR="00155C2C" w:rsidRPr="000431FA">
        <w:rPr>
          <w:rFonts w:ascii="Angsana New" w:hAnsi="Angsana New"/>
          <w:b/>
          <w:bCs/>
          <w:sz w:val="30"/>
          <w:szCs w:val="30"/>
        </w:rPr>
        <w:tab/>
      </w:r>
      <w:r w:rsidR="00CC489C" w:rsidRPr="000431FA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CC489C" w:rsidRPr="000431FA" w:rsidRDefault="00CC489C" w:rsidP="00CC489C">
      <w:pPr>
        <w:spacing w:before="120"/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0431FA">
        <w:rPr>
          <w:rFonts w:ascii="Angsana New" w:hAnsi="Angsana New"/>
          <w:sz w:val="30"/>
          <w:szCs w:val="30"/>
          <w:cs/>
        </w:rPr>
        <w:t>ธิการใช้/สิทธิการเช่าสำหรับงวด</w:t>
      </w:r>
      <w:r w:rsidR="00856586" w:rsidRPr="000431FA">
        <w:rPr>
          <w:rFonts w:ascii="Angsana New" w:hAnsi="Angsana New" w:hint="cs"/>
          <w:sz w:val="30"/>
          <w:szCs w:val="30"/>
          <w:cs/>
        </w:rPr>
        <w:t>สาม</w:t>
      </w:r>
      <w:r w:rsidRPr="000431FA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703C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6C703C" w:rsidRPr="000431FA">
        <w:rPr>
          <w:rFonts w:ascii="Angsana New" w:hAnsi="Angsana New"/>
          <w:sz w:val="30"/>
          <w:szCs w:val="30"/>
        </w:rPr>
        <w:t>3</w:t>
      </w:r>
      <w:r w:rsidR="0014549E" w:rsidRPr="000431FA">
        <w:rPr>
          <w:rFonts w:ascii="Angsana New" w:hAnsi="Angsana New"/>
          <w:sz w:val="30"/>
          <w:szCs w:val="30"/>
        </w:rPr>
        <w:t>1</w:t>
      </w:r>
      <w:r w:rsidR="006C703C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14549E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0856BF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</w:rPr>
        <w:t>256</w:t>
      </w:r>
      <w:r w:rsidR="00856586"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CC489C" w:rsidRPr="000431FA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0431FA">
        <w:rPr>
          <w:rFonts w:ascii="Angsana New" w:hAnsi="Angsana New"/>
          <w:i/>
          <w:iCs/>
          <w:sz w:val="30"/>
          <w:szCs w:val="30"/>
        </w:rPr>
        <w:t>(</w:t>
      </w:r>
      <w:r w:rsidRPr="000431FA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0431FA">
        <w:rPr>
          <w:rFonts w:ascii="Angsana New" w:hAnsi="Angsana New"/>
          <w:i/>
          <w:iCs/>
          <w:sz w:val="30"/>
          <w:szCs w:val="30"/>
        </w:rPr>
        <w:t xml:space="preserve">: </w:t>
      </w:r>
      <w:r w:rsidRPr="000431FA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0431FA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/>
      </w:tblPr>
      <w:tblGrid>
        <w:gridCol w:w="5940"/>
        <w:gridCol w:w="1798"/>
        <w:gridCol w:w="1440"/>
      </w:tblGrid>
      <w:tr w:rsidR="00CC489C" w:rsidRPr="000431FA" w:rsidTr="00CC489C">
        <w:tc>
          <w:tcPr>
            <w:tcW w:w="5940" w:type="dxa"/>
            <w:hideMark/>
          </w:tcPr>
          <w:p w:rsidR="00CC489C" w:rsidRPr="000431FA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8" w:type="dxa"/>
          </w:tcPr>
          <w:p w:rsidR="00CC489C" w:rsidRPr="000431FA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489C" w:rsidRPr="000431FA" w:rsidRDefault="0014549E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138,503</w:t>
            </w:r>
          </w:p>
        </w:tc>
      </w:tr>
      <w:tr w:rsidR="00EE5FBF" w:rsidRPr="000431FA" w:rsidTr="00CC489C">
        <w:tc>
          <w:tcPr>
            <w:tcW w:w="5940" w:type="dxa"/>
            <w:hideMark/>
          </w:tcPr>
          <w:p w:rsidR="00EE5FBF" w:rsidRPr="000431FA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:rsidR="00EE5FBF" w:rsidRPr="000431F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0431FA" w:rsidRDefault="008200E7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EE5FBF" w:rsidRPr="000431FA" w:rsidTr="00CC489C">
        <w:tc>
          <w:tcPr>
            <w:tcW w:w="5940" w:type="dxa"/>
            <w:hideMark/>
          </w:tcPr>
          <w:p w:rsidR="00EE5FBF" w:rsidRPr="000431FA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:rsidR="00EE5FBF" w:rsidRPr="000431F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0431FA" w:rsidRDefault="008200E7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FBF" w:rsidRPr="000431FA" w:rsidTr="00BB0E8B">
        <w:tc>
          <w:tcPr>
            <w:tcW w:w="5940" w:type="dxa"/>
            <w:hideMark/>
          </w:tcPr>
          <w:p w:rsidR="00EE5FBF" w:rsidRPr="000431FA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:rsidR="00EE5FBF" w:rsidRPr="000431F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5FBF" w:rsidRPr="000431FA" w:rsidRDefault="003F5F31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(6,471)</w:t>
            </w:r>
          </w:p>
        </w:tc>
      </w:tr>
      <w:tr w:rsidR="00EE5FBF" w:rsidRPr="000431FA" w:rsidTr="00CC489C">
        <w:tc>
          <w:tcPr>
            <w:tcW w:w="5940" w:type="dxa"/>
            <w:hideMark/>
          </w:tcPr>
          <w:p w:rsidR="00EE5FBF" w:rsidRPr="000431FA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4549E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856586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8" w:type="dxa"/>
          </w:tcPr>
          <w:p w:rsidR="00EE5FBF" w:rsidRPr="000431F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5FBF" w:rsidRPr="000431FA" w:rsidRDefault="003F5F31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132,602</w:t>
            </w:r>
          </w:p>
        </w:tc>
      </w:tr>
    </w:tbl>
    <w:p w:rsidR="00C105F5" w:rsidRDefault="00C105F5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0431FA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C2C" w:rsidRPr="000431FA" w:rsidRDefault="00CC489C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lastRenderedPageBreak/>
        <w:t xml:space="preserve">12   </w:t>
      </w:r>
      <w:r w:rsidR="00C30D2B" w:rsidRPr="000431F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0431FA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C0413" w:rsidRPr="000431FA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431FA">
        <w:rPr>
          <w:rFonts w:ascii="Angsana New" w:hAnsi="Angsana New"/>
          <w:sz w:val="30"/>
          <w:szCs w:val="30"/>
        </w:rPr>
        <w:t>3</w:t>
      </w:r>
      <w:r w:rsidR="0014549E" w:rsidRPr="000431FA">
        <w:rPr>
          <w:rFonts w:ascii="Angsana New" w:hAnsi="Angsana New"/>
          <w:sz w:val="30"/>
          <w:szCs w:val="30"/>
        </w:rPr>
        <w:t>1</w:t>
      </w:r>
      <w:r w:rsidR="00F64E8A" w:rsidRPr="000431FA">
        <w:rPr>
          <w:rFonts w:ascii="Angsana New" w:hAnsi="Angsana New"/>
          <w:sz w:val="30"/>
          <w:szCs w:val="30"/>
        </w:rPr>
        <w:t xml:space="preserve"> </w:t>
      </w:r>
      <w:r w:rsidR="0014549E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F64E8A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0431FA">
        <w:rPr>
          <w:rFonts w:ascii="Angsana New" w:hAnsi="Angsana New"/>
          <w:sz w:val="30"/>
          <w:szCs w:val="30"/>
        </w:rPr>
        <w:t>256</w:t>
      </w:r>
      <w:r w:rsidR="0014549E" w:rsidRPr="000431FA">
        <w:rPr>
          <w:rFonts w:ascii="Angsana New" w:hAnsi="Angsana New"/>
          <w:sz w:val="30"/>
          <w:szCs w:val="30"/>
        </w:rPr>
        <w:t>4</w:t>
      </w:r>
      <w:r w:rsidR="00F64E8A" w:rsidRPr="000431FA">
        <w:rPr>
          <w:rFonts w:ascii="Angsana New" w:hAnsi="Angsana New"/>
          <w:sz w:val="30"/>
          <w:szCs w:val="30"/>
        </w:rPr>
        <w:t xml:space="preserve"> </w:t>
      </w:r>
      <w:r w:rsidR="00F64E8A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0431FA">
        <w:rPr>
          <w:rFonts w:ascii="Angsana New" w:hAnsi="Angsana New"/>
          <w:sz w:val="30"/>
          <w:szCs w:val="30"/>
        </w:rPr>
        <w:t>31</w:t>
      </w:r>
      <w:r w:rsidRPr="000431FA">
        <w:rPr>
          <w:rFonts w:ascii="Angsana New" w:hAnsi="Angsana New"/>
          <w:sz w:val="30"/>
          <w:szCs w:val="30"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ธันวาคม</w:t>
      </w:r>
      <w:r w:rsidR="00F64E8A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0431FA">
        <w:rPr>
          <w:rFonts w:ascii="Angsana New" w:hAnsi="Angsana New"/>
          <w:sz w:val="30"/>
          <w:szCs w:val="30"/>
        </w:rPr>
        <w:t>256</w:t>
      </w:r>
      <w:r w:rsidR="0014549E" w:rsidRPr="000431FA">
        <w:rPr>
          <w:rFonts w:ascii="Angsana New" w:hAnsi="Angsana New"/>
          <w:sz w:val="30"/>
          <w:szCs w:val="30"/>
        </w:rPr>
        <w:t>3</w:t>
      </w:r>
      <w:r w:rsidRPr="000431FA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F64E8A" w:rsidRPr="000431FA" w:rsidTr="005D401E">
        <w:tc>
          <w:tcPr>
            <w:tcW w:w="3827" w:type="dxa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64E8A" w:rsidRPr="000431FA" w:rsidTr="00E27E47">
        <w:tc>
          <w:tcPr>
            <w:tcW w:w="3827" w:type="dxa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549E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26" w:type="dxa"/>
            <w:gridSpan w:val="2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64E8A" w:rsidRPr="000431FA" w:rsidRDefault="006C703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549E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64E8A" w:rsidRPr="000431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vAlign w:val="center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64E8A" w:rsidRPr="000431F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C47EA" w:rsidRPr="000431FA" w:rsidTr="004B7ADD">
        <w:trPr>
          <w:gridAfter w:val="1"/>
          <w:wAfter w:w="143" w:type="dxa"/>
        </w:trPr>
        <w:tc>
          <w:tcPr>
            <w:tcW w:w="3827" w:type="dxa"/>
          </w:tcPr>
          <w:p w:rsidR="00FC47EA" w:rsidRPr="000431FA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:rsidR="00FC47EA" w:rsidRPr="000431FA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4549E" w:rsidRPr="000431FA" w:rsidTr="00E27E47">
        <w:trPr>
          <w:gridAfter w:val="1"/>
          <w:wAfter w:w="143" w:type="dxa"/>
        </w:trPr>
        <w:tc>
          <w:tcPr>
            <w:tcW w:w="3827" w:type="dxa"/>
          </w:tcPr>
          <w:p w:rsidR="0014549E" w:rsidRPr="000431FA" w:rsidRDefault="0014549E" w:rsidP="0014549E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14549E" w:rsidRPr="000431FA" w:rsidRDefault="00A5327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18,430</w:t>
            </w:r>
          </w:p>
        </w:tc>
        <w:tc>
          <w:tcPr>
            <w:tcW w:w="284" w:type="dxa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14549E" w:rsidRPr="000431FA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283" w:type="dxa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14549E" w:rsidRPr="000431FA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47ABA"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149</w:t>
            </w: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gridSpan w:val="2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14549E" w:rsidRPr="000431FA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</w:tr>
      <w:tr w:rsidR="0014549E" w:rsidRPr="000431FA" w:rsidTr="00E27E47">
        <w:trPr>
          <w:gridAfter w:val="1"/>
          <w:wAfter w:w="143" w:type="dxa"/>
        </w:trPr>
        <w:tc>
          <w:tcPr>
            <w:tcW w:w="3827" w:type="dxa"/>
          </w:tcPr>
          <w:p w:rsidR="0014549E" w:rsidRPr="000431FA" w:rsidRDefault="0014549E" w:rsidP="0014549E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:rsidR="0014549E" w:rsidRPr="000431FA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105F5"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149</w:t>
            </w: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14549E" w:rsidRPr="000431FA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  <w:tc>
          <w:tcPr>
            <w:tcW w:w="283" w:type="dxa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14549E" w:rsidRPr="000431FA" w:rsidRDefault="00C105F5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bidi="th-TH"/>
              </w:rPr>
              <w:t>149</w:t>
            </w:r>
          </w:p>
        </w:tc>
        <w:tc>
          <w:tcPr>
            <w:tcW w:w="283" w:type="dxa"/>
            <w:gridSpan w:val="2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14549E" w:rsidRPr="000431FA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</w:tr>
      <w:tr w:rsidR="0014549E" w:rsidRPr="000431FA" w:rsidTr="0070190D">
        <w:trPr>
          <w:gridAfter w:val="1"/>
          <w:wAfter w:w="143" w:type="dxa"/>
        </w:trPr>
        <w:tc>
          <w:tcPr>
            <w:tcW w:w="3827" w:type="dxa"/>
          </w:tcPr>
          <w:p w:rsidR="0014549E" w:rsidRPr="000431FA" w:rsidRDefault="0014549E" w:rsidP="0014549E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49E" w:rsidRPr="000431FA" w:rsidRDefault="00A5327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18,281</w:t>
            </w:r>
          </w:p>
        </w:tc>
        <w:tc>
          <w:tcPr>
            <w:tcW w:w="284" w:type="dxa"/>
            <w:vAlign w:val="bottom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4549E" w:rsidRPr="000431FA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17,910</w:t>
            </w:r>
          </w:p>
        </w:tc>
        <w:tc>
          <w:tcPr>
            <w:tcW w:w="283" w:type="dxa"/>
            <w:vAlign w:val="bottom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49E" w:rsidRPr="000431FA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14549E" w:rsidRPr="000431FA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4549E" w:rsidRPr="000431FA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D2ECB" w:rsidRPr="000431FA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17CF3" w:rsidRPr="000431FA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รายกา</w:t>
      </w:r>
      <w:r w:rsidR="00264E61" w:rsidRPr="000431FA">
        <w:rPr>
          <w:rFonts w:ascii="Angsana New" w:hAnsi="Angsana New" w:hint="cs"/>
          <w:sz w:val="30"/>
          <w:szCs w:val="30"/>
          <w:cs/>
        </w:rPr>
        <w:t>ร</w:t>
      </w:r>
      <w:r w:rsidRPr="000431FA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เคลื่อนไหวของสินทรัพย์และหนี้สินภาษีเงินได้รอการตัดบัญชีสำหรับ</w:t>
      </w:r>
      <w:r w:rsidR="002B00C2" w:rsidRPr="000431FA">
        <w:rPr>
          <w:rFonts w:ascii="Angsana New" w:hAnsi="Angsana New" w:hint="cs"/>
          <w:sz w:val="30"/>
          <w:szCs w:val="30"/>
          <w:cs/>
        </w:rPr>
        <w:t>งวด</w:t>
      </w:r>
      <w:r w:rsidR="00856586" w:rsidRPr="000431FA">
        <w:rPr>
          <w:rFonts w:ascii="Angsana New" w:hAnsi="Angsana New" w:hint="cs"/>
          <w:sz w:val="30"/>
          <w:szCs w:val="30"/>
          <w:cs/>
        </w:rPr>
        <w:t>สาม</w:t>
      </w:r>
      <w:r w:rsidR="00C50BF8" w:rsidRPr="000431FA">
        <w:rPr>
          <w:rFonts w:ascii="Angsana New" w:hAnsi="Angsana New" w:hint="cs"/>
          <w:sz w:val="30"/>
          <w:szCs w:val="30"/>
          <w:cs/>
        </w:rPr>
        <w:t>เดือน</w:t>
      </w:r>
      <w:r w:rsidRPr="000431FA">
        <w:rPr>
          <w:rFonts w:ascii="Angsana New" w:hAnsi="Angsana New"/>
          <w:sz w:val="30"/>
          <w:szCs w:val="30"/>
          <w:cs/>
        </w:rPr>
        <w:t>สิ้นสุดวันที่</w:t>
      </w:r>
      <w:r w:rsidRPr="000431FA">
        <w:rPr>
          <w:rFonts w:ascii="Angsana New" w:hAnsi="Angsana New"/>
          <w:sz w:val="30"/>
          <w:szCs w:val="30"/>
        </w:rPr>
        <w:t xml:space="preserve"> </w:t>
      </w:r>
      <w:r w:rsidR="009B5B56" w:rsidRPr="000431FA">
        <w:rPr>
          <w:rFonts w:ascii="Angsana New" w:hAnsi="Angsana New"/>
          <w:sz w:val="30"/>
          <w:szCs w:val="30"/>
        </w:rPr>
        <w:t>3</w:t>
      </w:r>
      <w:r w:rsidR="00F10F13" w:rsidRPr="000431FA">
        <w:rPr>
          <w:rFonts w:ascii="Angsana New" w:hAnsi="Angsana New"/>
          <w:sz w:val="30"/>
          <w:szCs w:val="30"/>
        </w:rPr>
        <w:t>1</w:t>
      </w:r>
      <w:r w:rsidR="009B5B56" w:rsidRPr="000431FA">
        <w:rPr>
          <w:rFonts w:ascii="Angsana New" w:hAnsi="Angsana New"/>
          <w:sz w:val="30"/>
          <w:szCs w:val="30"/>
        </w:rPr>
        <w:t xml:space="preserve"> </w:t>
      </w:r>
      <w:r w:rsidR="00264E61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9B5B56" w:rsidRPr="000431FA">
        <w:rPr>
          <w:rFonts w:ascii="Angsana New" w:hAnsi="Angsana New"/>
          <w:sz w:val="30"/>
          <w:szCs w:val="30"/>
        </w:rPr>
        <w:t xml:space="preserve"> 256</w:t>
      </w:r>
      <w:r w:rsidR="00264E61"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F10F13" w:rsidRPr="000431FA" w:rsidTr="00CC1DB2">
        <w:trPr>
          <w:trHeight w:val="80"/>
          <w:tblHeader/>
        </w:trPr>
        <w:tc>
          <w:tcPr>
            <w:tcW w:w="4722" w:type="dxa"/>
          </w:tcPr>
          <w:p w:rsidR="00F10F13" w:rsidRPr="000431F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0431F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31FA">
              <w:rPr>
                <w:rFonts w:ascii="Angsana New" w:hAnsi="Angsana New"/>
                <w:sz w:val="26"/>
                <w:szCs w:val="26"/>
              </w:rPr>
              <w:t>1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="00094152" w:rsidRPr="000431FA">
              <w:rPr>
                <w:rFonts w:ascii="Angsana New" w:hAnsi="Angsana New"/>
                <w:sz w:val="26"/>
                <w:szCs w:val="26"/>
              </w:rPr>
              <w:t>4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0431FA">
              <w:rPr>
                <w:rFonts w:ascii="Angsana New" w:hAnsi="Angsana New"/>
                <w:sz w:val="26"/>
                <w:szCs w:val="26"/>
              </w:rPr>
              <w:br/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F10F13" w:rsidRPr="000431F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31FA">
              <w:rPr>
                <w:rFonts w:ascii="Angsana New" w:hAnsi="Angsana New"/>
                <w:sz w:val="26"/>
                <w:szCs w:val="26"/>
              </w:rPr>
              <w:t>3</w:t>
            </w:r>
            <w:r w:rsidR="00264E61" w:rsidRPr="000431FA">
              <w:rPr>
                <w:rFonts w:ascii="Angsana New" w:hAnsi="Angsana New"/>
                <w:sz w:val="26"/>
                <w:szCs w:val="26"/>
              </w:rPr>
              <w:t>1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64E61" w:rsidRPr="000431F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="00094152" w:rsidRPr="000431F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10F13" w:rsidRPr="000431FA" w:rsidTr="00CC1DB2">
        <w:trPr>
          <w:trHeight w:val="80"/>
          <w:tblHeader/>
        </w:trPr>
        <w:tc>
          <w:tcPr>
            <w:tcW w:w="4722" w:type="dxa"/>
          </w:tcPr>
          <w:p w:rsidR="00F10F13" w:rsidRPr="000431F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0431F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F10F13" w:rsidRPr="000431F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F10F13" w:rsidP="00020A8D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0431F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21</w:t>
            </w:r>
            <w:r w:rsidRPr="00043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0F13" w:rsidRPr="000431FA" w:rsidTr="00CC1DB2">
        <w:trPr>
          <w:trHeight w:val="80"/>
          <w:tblHeader/>
        </w:trPr>
        <w:tc>
          <w:tcPr>
            <w:tcW w:w="4722" w:type="dxa"/>
          </w:tcPr>
          <w:p w:rsidR="00F10F13" w:rsidRPr="000431F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0431FA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:rsidR="00F10F13" w:rsidRPr="000431FA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0431F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043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4,795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9C7B07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79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9C7B0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4,810</w:t>
            </w: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916549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916549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939</w:t>
            </w: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0431FA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10,973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9C7B07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307</w:t>
            </w:r>
          </w:p>
        </w:tc>
        <w:tc>
          <w:tcPr>
            <w:tcW w:w="179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9C7B0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11,280</w:t>
            </w: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82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9C7B07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9C7B0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0431FA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0431FA" w:rsidRDefault="00A53277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(71</w:t>
            </w:r>
            <w:r w:rsidR="00916549"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0431FA" w:rsidRDefault="00A5327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</w:t>
            </w:r>
            <w:r w:rsidR="00916549"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</w:t>
            </w:r>
          </w:p>
        </w:tc>
      </w:tr>
      <w:tr w:rsidR="00F10F13" w:rsidRPr="000431FA" w:rsidTr="00CC1DB2">
        <w:trPr>
          <w:trHeight w:val="80"/>
        </w:trPr>
        <w:tc>
          <w:tcPr>
            <w:tcW w:w="4722" w:type="dxa"/>
          </w:tcPr>
          <w:p w:rsidR="00F10F13" w:rsidRPr="000431F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0431FA" w:rsidRDefault="00CD473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18,825</w:t>
            </w:r>
          </w:p>
        </w:tc>
        <w:tc>
          <w:tcPr>
            <w:tcW w:w="182" w:type="dxa"/>
            <w:vAlign w:val="bottom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0431FA" w:rsidRDefault="00916549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(395)</w:t>
            </w:r>
          </w:p>
        </w:tc>
        <w:tc>
          <w:tcPr>
            <w:tcW w:w="179" w:type="dxa"/>
          </w:tcPr>
          <w:p w:rsidR="00F10F13" w:rsidRPr="000431F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0431FA" w:rsidRDefault="00A5327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18,430</w:t>
            </w:r>
          </w:p>
        </w:tc>
      </w:tr>
      <w:tr w:rsidR="00CC1DB2" w:rsidRPr="000431FA" w:rsidTr="00496535">
        <w:trPr>
          <w:trHeight w:val="80"/>
        </w:trPr>
        <w:tc>
          <w:tcPr>
            <w:tcW w:w="4722" w:type="dxa"/>
          </w:tcPr>
          <w:p w:rsidR="00CC1DB2" w:rsidRPr="000431FA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C1DB2" w:rsidRPr="000431FA" w:rsidTr="00496535">
        <w:trPr>
          <w:trHeight w:val="80"/>
        </w:trPr>
        <w:tc>
          <w:tcPr>
            <w:tcW w:w="4722" w:type="dxa"/>
          </w:tcPr>
          <w:p w:rsidR="00CC1DB2" w:rsidRPr="000431FA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C1DB2" w:rsidRPr="000431FA" w:rsidTr="00264E61">
        <w:trPr>
          <w:trHeight w:val="80"/>
        </w:trPr>
        <w:tc>
          <w:tcPr>
            <w:tcW w:w="4722" w:type="dxa"/>
          </w:tcPr>
          <w:p w:rsidR="00CC1DB2" w:rsidRPr="000431FA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:rsidR="00CC1DB2" w:rsidRPr="000431FA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C1DB2" w:rsidRPr="000431F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(915)</w:t>
            </w:r>
          </w:p>
        </w:tc>
        <w:tc>
          <w:tcPr>
            <w:tcW w:w="182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:rsidR="00C105F5" w:rsidRPr="000431FA" w:rsidRDefault="00C105F5" w:rsidP="00C105F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766</w:t>
            </w:r>
          </w:p>
        </w:tc>
        <w:tc>
          <w:tcPr>
            <w:tcW w:w="179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C1DB2" w:rsidRPr="000431FA" w:rsidRDefault="00CD4733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C105F5"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149</w:t>
            </w:r>
            <w:r w:rsidRPr="00043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0431FA" w:rsidTr="00264E61">
        <w:trPr>
          <w:trHeight w:val="80"/>
        </w:trPr>
        <w:tc>
          <w:tcPr>
            <w:tcW w:w="4722" w:type="dxa"/>
          </w:tcPr>
          <w:p w:rsidR="00CC1DB2" w:rsidRPr="000431FA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0431F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(915)</w:t>
            </w:r>
          </w:p>
        </w:tc>
        <w:tc>
          <w:tcPr>
            <w:tcW w:w="182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0431FA" w:rsidRDefault="00C105F5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766</w:t>
            </w:r>
          </w:p>
        </w:tc>
        <w:tc>
          <w:tcPr>
            <w:tcW w:w="179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0431FA" w:rsidRDefault="00CD4733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C105F5"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149</w:t>
            </w: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0431FA" w:rsidTr="00264E61">
        <w:trPr>
          <w:trHeight w:val="80"/>
        </w:trPr>
        <w:tc>
          <w:tcPr>
            <w:tcW w:w="4722" w:type="dxa"/>
          </w:tcPr>
          <w:p w:rsidR="00CC1DB2" w:rsidRPr="000431FA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0431FA" w:rsidRDefault="0009415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17,910</w:t>
            </w:r>
          </w:p>
        </w:tc>
        <w:tc>
          <w:tcPr>
            <w:tcW w:w="182" w:type="dxa"/>
            <w:vAlign w:val="bottom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0431FA" w:rsidRDefault="00916549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371</w:t>
            </w:r>
          </w:p>
        </w:tc>
        <w:tc>
          <w:tcPr>
            <w:tcW w:w="179" w:type="dxa"/>
          </w:tcPr>
          <w:p w:rsidR="00CC1DB2" w:rsidRPr="000431F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0431FA" w:rsidRDefault="00C105F5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916549" w:rsidRPr="000431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281</w:t>
            </w:r>
          </w:p>
        </w:tc>
      </w:tr>
    </w:tbl>
    <w:p w:rsidR="00267A92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0431FA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C489C" w:rsidRPr="000431FA">
        <w:rPr>
          <w:rFonts w:ascii="Angsana New" w:hAnsi="Angsana New"/>
          <w:b/>
          <w:bCs/>
          <w:sz w:val="30"/>
          <w:szCs w:val="30"/>
        </w:rPr>
        <w:t>3</w:t>
      </w:r>
      <w:r w:rsidRPr="000431FA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0431FA">
        <w:rPr>
          <w:rFonts w:ascii="Angsana New" w:hAnsi="Angsana New"/>
          <w:b/>
          <w:bCs/>
          <w:sz w:val="30"/>
          <w:szCs w:val="30"/>
        </w:rPr>
        <w:tab/>
      </w:r>
      <w:r w:rsidR="00597BA5" w:rsidRPr="000431FA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080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1465"/>
        <w:gridCol w:w="283"/>
      </w:tblGrid>
      <w:tr w:rsidR="00C50BF8" w:rsidRPr="000431FA" w:rsidTr="00C50BF8">
        <w:trPr>
          <w:cantSplit/>
          <w:tblHeader/>
        </w:trPr>
        <w:tc>
          <w:tcPr>
            <w:tcW w:w="5679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31785986"/>
          </w:p>
        </w:tc>
        <w:tc>
          <w:tcPr>
            <w:tcW w:w="1417" w:type="dxa"/>
          </w:tcPr>
          <w:p w:rsidR="00C50BF8" w:rsidRPr="000431F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</w:t>
            </w:r>
            <w:r w:rsidR="0014549E" w:rsidRPr="000431F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14549E"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14549E"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C50BF8" w:rsidRPr="000431F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0431F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14549E"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:rsidR="00C50BF8" w:rsidRPr="000431F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0431FA" w:rsidTr="00F0197A">
        <w:trPr>
          <w:trHeight w:val="321"/>
        </w:trPr>
        <w:tc>
          <w:tcPr>
            <w:tcW w:w="5679" w:type="dxa"/>
          </w:tcPr>
          <w:p w:rsidR="00E61891" w:rsidRPr="000431FA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0431F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:rsidR="00E61891" w:rsidRPr="000431F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0431FA" w:rsidTr="00C50BF8">
        <w:trPr>
          <w:trHeight w:val="434"/>
        </w:trPr>
        <w:tc>
          <w:tcPr>
            <w:tcW w:w="5679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0431FA" w:rsidTr="00C50BF8">
        <w:trPr>
          <w:trHeight w:val="321"/>
        </w:trPr>
        <w:tc>
          <w:tcPr>
            <w:tcW w:w="5679" w:type="dxa"/>
          </w:tcPr>
          <w:p w:rsidR="00C50BF8" w:rsidRPr="000431F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0431FA" w:rsidTr="00C50BF8">
        <w:tc>
          <w:tcPr>
            <w:tcW w:w="5679" w:type="dxa"/>
          </w:tcPr>
          <w:p w:rsidR="00E61891" w:rsidRPr="000431F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E61891" w:rsidRPr="000431FA" w:rsidRDefault="00CD4733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0431FA" w:rsidTr="00C50BF8">
        <w:tc>
          <w:tcPr>
            <w:tcW w:w="5679" w:type="dxa"/>
          </w:tcPr>
          <w:p w:rsidR="00E61891" w:rsidRPr="000431FA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0431FA" w:rsidTr="00C50BF8">
        <w:tc>
          <w:tcPr>
            <w:tcW w:w="5679" w:type="dxa"/>
          </w:tcPr>
          <w:p w:rsidR="00E61891" w:rsidRPr="000431F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891" w:rsidRPr="000431FA" w:rsidRDefault="00156C20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234,700</w:t>
            </w:r>
          </w:p>
        </w:tc>
        <w:tc>
          <w:tcPr>
            <w:tcW w:w="236" w:type="dxa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61891" w:rsidRPr="000431FA" w:rsidRDefault="00E268DD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  <w:tc>
          <w:tcPr>
            <w:tcW w:w="283" w:type="dxa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0431FA" w:rsidTr="00C50BF8">
        <w:tc>
          <w:tcPr>
            <w:tcW w:w="5679" w:type="dxa"/>
          </w:tcPr>
          <w:p w:rsidR="00C50BF8" w:rsidRPr="000431FA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0431FA" w:rsidTr="00C50BF8">
        <w:tc>
          <w:tcPr>
            <w:tcW w:w="5679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C50BF8" w:rsidRPr="000431FA" w:rsidRDefault="00156C2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234,700</w:t>
            </w:r>
          </w:p>
        </w:tc>
        <w:tc>
          <w:tcPr>
            <w:tcW w:w="236" w:type="dxa"/>
            <w:vAlign w:val="bottom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C50BF8" w:rsidRPr="000431FA" w:rsidRDefault="00E268D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228,000</w:t>
            </w:r>
          </w:p>
        </w:tc>
      </w:tr>
      <w:tr w:rsidR="00C50BF8" w:rsidRPr="000431FA" w:rsidTr="00C50BF8">
        <w:tc>
          <w:tcPr>
            <w:tcW w:w="5679" w:type="dxa"/>
          </w:tcPr>
          <w:p w:rsidR="00C50BF8" w:rsidRPr="000431F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E268DD" w:rsidRPr="000431FA" w:rsidRDefault="001B1F4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71,763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68,302</w:t>
            </w:r>
          </w:p>
        </w:tc>
        <w:tc>
          <w:tcPr>
            <w:tcW w:w="283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0431FA" w:rsidRDefault="00156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38,771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41,197</w:t>
            </w:r>
          </w:p>
        </w:tc>
        <w:tc>
          <w:tcPr>
            <w:tcW w:w="283" w:type="dxa"/>
            <w:vMerge w:val="restart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0431FA" w:rsidRDefault="001B1F4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345,234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337,499</w:t>
            </w:r>
          </w:p>
        </w:tc>
        <w:tc>
          <w:tcPr>
            <w:tcW w:w="283" w:type="dxa"/>
            <w:vMerge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F8" w:rsidRPr="000431FA" w:rsidTr="00C50BF8">
        <w:tc>
          <w:tcPr>
            <w:tcW w:w="5679" w:type="dxa"/>
          </w:tcPr>
          <w:p w:rsidR="00C50BF8" w:rsidRPr="000431F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0431FA" w:rsidTr="00C50BF8">
        <w:tc>
          <w:tcPr>
            <w:tcW w:w="5679" w:type="dxa"/>
          </w:tcPr>
          <w:p w:rsidR="00C50BF8" w:rsidRPr="000431F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0431F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E268DD" w:rsidRPr="000431FA" w:rsidRDefault="001B1F4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278,180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3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0431FA" w:rsidRDefault="00156C20" w:rsidP="0063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44,75</w:t>
            </w:r>
            <w:r w:rsidR="005733E4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52,985</w:t>
            </w:r>
          </w:p>
        </w:tc>
        <w:tc>
          <w:tcPr>
            <w:tcW w:w="283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C50BF8">
        <w:tc>
          <w:tcPr>
            <w:tcW w:w="5679" w:type="dxa"/>
          </w:tcPr>
          <w:p w:rsidR="00E268DD" w:rsidRPr="000431FA" w:rsidRDefault="00E268DD" w:rsidP="00E268D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68DD" w:rsidRPr="000431FA" w:rsidRDefault="001B1F4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322,93</w:t>
            </w:r>
            <w:r w:rsidR="005733E4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354,192</w:t>
            </w:r>
          </w:p>
        </w:tc>
        <w:tc>
          <w:tcPr>
            <w:tcW w:w="283" w:type="dxa"/>
            <w:vMerge w:val="restart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891" w:rsidRPr="000431FA" w:rsidTr="00C50BF8">
        <w:tc>
          <w:tcPr>
            <w:tcW w:w="5679" w:type="dxa"/>
          </w:tcPr>
          <w:p w:rsidR="00E61891" w:rsidRPr="000431F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0431FA" w:rsidTr="00C50BF8">
        <w:tc>
          <w:tcPr>
            <w:tcW w:w="5679" w:type="dxa"/>
          </w:tcPr>
          <w:p w:rsidR="00E61891" w:rsidRPr="000431FA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61891" w:rsidRPr="000431FA" w:rsidRDefault="00156C20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668,16</w:t>
            </w:r>
            <w:r w:rsidR="005733E4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61891" w:rsidRPr="000431FA" w:rsidRDefault="00E268DD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691,691</w:t>
            </w:r>
          </w:p>
        </w:tc>
        <w:tc>
          <w:tcPr>
            <w:tcW w:w="283" w:type="dxa"/>
            <w:tcBorders>
              <w:bottom w:val="nil"/>
            </w:tcBorders>
          </w:tcPr>
          <w:p w:rsidR="00E61891" w:rsidRPr="000431F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3"/>
    </w:tbl>
    <w:p w:rsidR="009C0413" w:rsidRPr="000431FA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67A92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0431FA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431F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0431F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0431F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0431F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654F2B" w:rsidRPr="000431FA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02A30" w:rsidRPr="000431F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54F2B" w:rsidRPr="000431F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02A30" w:rsidRPr="000431FA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="00E61891" w:rsidRPr="000431FA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902A30" w:rsidRPr="000431F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16051F" w:rsidRPr="000431F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E61891" w:rsidRPr="000431FA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0431F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0431F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0431F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02A30" w:rsidRPr="000431FA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654F2B" w:rsidRPr="000431F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0431FA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0431F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E61891" w:rsidRPr="000431FA" w:rsidTr="00E61891">
        <w:trPr>
          <w:cantSplit/>
          <w:tblHeader/>
        </w:trPr>
        <w:tc>
          <w:tcPr>
            <w:tcW w:w="5679" w:type="dxa"/>
          </w:tcPr>
          <w:p w:rsidR="00E61891" w:rsidRPr="000431F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61891" w:rsidRPr="000431FA" w:rsidRDefault="00E268DD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E61891" w:rsidRPr="000431F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E61891" w:rsidRPr="000431F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0431F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E268DD"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:rsidR="00E61891" w:rsidRPr="000431F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0431FA" w:rsidTr="00E61891">
        <w:trPr>
          <w:trHeight w:val="321"/>
        </w:trPr>
        <w:tc>
          <w:tcPr>
            <w:tcW w:w="5679" w:type="dxa"/>
          </w:tcPr>
          <w:p w:rsidR="00E61891" w:rsidRPr="000431FA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E61891" w:rsidRPr="000431F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0431F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61891" w:rsidRPr="000431F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E61891">
        <w:tc>
          <w:tcPr>
            <w:tcW w:w="5679" w:type="dxa"/>
          </w:tcPr>
          <w:p w:rsidR="00E268DD" w:rsidRPr="000431FA" w:rsidRDefault="00E268DD" w:rsidP="00E268DD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14" w:name="_Hlk31789410"/>
            <w:r w:rsidRPr="000431F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E268DD" w:rsidRPr="000431FA" w:rsidRDefault="001B1F4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306,463</w:t>
            </w:r>
          </w:p>
        </w:tc>
        <w:tc>
          <w:tcPr>
            <w:tcW w:w="270" w:type="dxa"/>
            <w:gridSpan w:val="2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296,302</w:t>
            </w:r>
          </w:p>
        </w:tc>
        <w:tc>
          <w:tcPr>
            <w:tcW w:w="284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E61891">
        <w:tc>
          <w:tcPr>
            <w:tcW w:w="5679" w:type="dxa"/>
          </w:tcPr>
          <w:p w:rsidR="00E268DD" w:rsidRPr="000431FA" w:rsidRDefault="00E268DD" w:rsidP="00E268DD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E268DD" w:rsidRPr="000431FA" w:rsidRDefault="001B1F4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278,180</w:t>
            </w:r>
          </w:p>
        </w:tc>
        <w:tc>
          <w:tcPr>
            <w:tcW w:w="270" w:type="dxa"/>
            <w:gridSpan w:val="2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4" w:type="dxa"/>
            <w:vMerge w:val="restart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0431FA" w:rsidTr="00E61891">
        <w:tc>
          <w:tcPr>
            <w:tcW w:w="5679" w:type="dxa"/>
          </w:tcPr>
          <w:p w:rsidR="00E268DD" w:rsidRPr="000431FA" w:rsidRDefault="00E268DD" w:rsidP="00E268DD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268DD" w:rsidRPr="000431FA" w:rsidRDefault="00156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584,643</w:t>
            </w:r>
          </w:p>
        </w:tc>
        <w:tc>
          <w:tcPr>
            <w:tcW w:w="270" w:type="dxa"/>
            <w:gridSpan w:val="2"/>
            <w:vAlign w:val="bottom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597,509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4"/>
    </w:tbl>
    <w:p w:rsidR="009E4B1F" w:rsidRPr="000431FA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A4B06" w:rsidRPr="000431FA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0431FA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0431FA">
        <w:rPr>
          <w:rFonts w:ascii="Angsana New" w:hAnsi="Angsana New"/>
          <w:sz w:val="30"/>
          <w:szCs w:val="30"/>
          <w:cs/>
        </w:rPr>
        <w:t>ต่าง ๆ</w:t>
      </w:r>
      <w:r w:rsidRPr="000431FA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0431FA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0431FA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31FA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0431FA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0431FA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ณ วันที่</w:t>
      </w:r>
      <w:r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0431FA">
        <w:rPr>
          <w:rFonts w:ascii="Angsana New" w:hAnsi="Angsana New"/>
          <w:spacing w:val="2"/>
          <w:sz w:val="30"/>
          <w:szCs w:val="30"/>
        </w:rPr>
        <w:t>3</w:t>
      </w:r>
      <w:r w:rsidR="00E268DD" w:rsidRPr="000431FA">
        <w:rPr>
          <w:rFonts w:ascii="Angsana New" w:hAnsi="Angsana New"/>
          <w:spacing w:val="2"/>
          <w:sz w:val="30"/>
          <w:szCs w:val="30"/>
        </w:rPr>
        <w:t>1</w:t>
      </w:r>
      <w:r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268DD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F01135" w:rsidRPr="000431FA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01135" w:rsidRPr="000431FA">
        <w:rPr>
          <w:rFonts w:ascii="Angsana New" w:hAnsi="Angsana New"/>
          <w:spacing w:val="2"/>
          <w:sz w:val="30"/>
          <w:szCs w:val="30"/>
        </w:rPr>
        <w:t>256</w:t>
      </w:r>
      <w:r w:rsidR="00E268DD" w:rsidRPr="000431FA">
        <w:rPr>
          <w:rFonts w:ascii="Angsana New" w:hAnsi="Angsana New"/>
          <w:spacing w:val="2"/>
          <w:sz w:val="30"/>
          <w:szCs w:val="30"/>
        </w:rPr>
        <w:t>4</w:t>
      </w:r>
      <w:r w:rsidR="008A53A2"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3515C" w:rsidRPr="000431F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0431FA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0431FA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0431FA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0431FA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0431FA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0431FA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0431FA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0431FA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0431FA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0431FA">
        <w:rPr>
          <w:rFonts w:ascii="Angsana New" w:hAnsi="Angsana New"/>
          <w:i/>
          <w:iCs/>
          <w:spacing w:val="2"/>
          <w:sz w:val="30"/>
          <w:szCs w:val="30"/>
        </w:rPr>
        <w:t>2563</w:t>
      </w:r>
      <w:r w:rsidR="00114872" w:rsidRPr="000431F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0431F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0431FA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0431FA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0431F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0431FA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0431FA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0431FA">
        <w:rPr>
          <w:rFonts w:ascii="Angsana New" w:hAnsi="Angsana New"/>
          <w:sz w:val="30"/>
          <w:szCs w:val="30"/>
          <w:cs/>
        </w:rPr>
        <w:t>ณ วันท</w:t>
      </w:r>
      <w:r w:rsidR="00D77624" w:rsidRPr="000431FA">
        <w:rPr>
          <w:rFonts w:ascii="Angsana New" w:hAnsi="Angsana New"/>
          <w:sz w:val="30"/>
          <w:szCs w:val="30"/>
          <w:cs/>
        </w:rPr>
        <w:t xml:space="preserve">ี่ </w:t>
      </w:r>
      <w:r w:rsidR="00E268DD" w:rsidRPr="000431FA">
        <w:rPr>
          <w:rFonts w:ascii="Angsana New" w:hAnsi="Angsana New"/>
          <w:spacing w:val="2"/>
          <w:sz w:val="30"/>
          <w:szCs w:val="30"/>
        </w:rPr>
        <w:t>31</w:t>
      </w:r>
      <w:r w:rsidR="00E268DD"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268DD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E268DD" w:rsidRPr="000431FA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268DD" w:rsidRPr="000431FA">
        <w:rPr>
          <w:rFonts w:ascii="Angsana New" w:hAnsi="Angsana New"/>
          <w:spacing w:val="2"/>
          <w:sz w:val="30"/>
          <w:szCs w:val="30"/>
        </w:rPr>
        <w:t>2564</w:t>
      </w:r>
      <w:r w:rsidR="00E268DD" w:rsidRPr="000431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238E" w:rsidRPr="000431FA">
        <w:rPr>
          <w:rFonts w:ascii="Angsana New" w:hAnsi="Angsana New" w:hint="cs"/>
          <w:sz w:val="30"/>
          <w:szCs w:val="30"/>
          <w:cs/>
        </w:rPr>
        <w:t>บ</w:t>
      </w:r>
      <w:r w:rsidR="0013515C" w:rsidRPr="000431FA">
        <w:rPr>
          <w:rFonts w:ascii="Angsana New" w:hAnsi="Angsana New"/>
          <w:sz w:val="30"/>
          <w:szCs w:val="30"/>
          <w:cs/>
        </w:rPr>
        <w:t>ริษัท</w:t>
      </w:r>
      <w:r w:rsidRPr="000431FA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0431FA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0431FA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0431F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0431FA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0431FA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0431FA">
        <w:rPr>
          <w:rFonts w:ascii="Angsana New" w:hAnsi="Angsana New"/>
          <w:sz w:val="30"/>
          <w:szCs w:val="30"/>
        </w:rPr>
        <w:t>MLR</w:t>
      </w:r>
      <w:r w:rsidR="004D556F" w:rsidRPr="000431FA">
        <w:rPr>
          <w:rFonts w:ascii="Angsana New" w:hAnsi="Angsana New"/>
          <w:sz w:val="30"/>
          <w:szCs w:val="30"/>
          <w:cs/>
        </w:rPr>
        <w:t xml:space="preserve"> </w:t>
      </w:r>
      <w:r w:rsidR="004D556F" w:rsidRPr="000431FA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0431FA">
        <w:rPr>
          <w:rFonts w:ascii="Angsana New" w:hAnsi="Angsana New"/>
          <w:sz w:val="30"/>
          <w:szCs w:val="30"/>
        </w:rPr>
        <w:t>2</w:t>
      </w:r>
      <w:r w:rsidR="009D3452" w:rsidRPr="000431FA">
        <w:rPr>
          <w:rFonts w:ascii="Angsana New" w:hAnsi="Angsana New"/>
          <w:sz w:val="30"/>
          <w:szCs w:val="30"/>
          <w:cs/>
        </w:rPr>
        <w:t xml:space="preserve"> </w:t>
      </w:r>
      <w:r w:rsidR="009D3452" w:rsidRPr="000431FA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0431FA">
        <w:rPr>
          <w:rFonts w:ascii="Angsana New" w:hAnsi="Angsana New"/>
          <w:sz w:val="30"/>
          <w:szCs w:val="30"/>
        </w:rPr>
        <w:t>MOR</w:t>
      </w:r>
      <w:r w:rsidR="004D556F" w:rsidRPr="000431FA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0431FA">
        <w:rPr>
          <w:rFonts w:ascii="Angsana New" w:hAnsi="Angsana New"/>
          <w:sz w:val="30"/>
          <w:szCs w:val="30"/>
        </w:rPr>
        <w:t>2</w:t>
      </w:r>
      <w:r w:rsidR="009D3452" w:rsidRPr="000431FA">
        <w:rPr>
          <w:rFonts w:ascii="Angsana New" w:hAnsi="Angsana New"/>
          <w:sz w:val="30"/>
          <w:szCs w:val="30"/>
          <w:cs/>
        </w:rPr>
        <w:t xml:space="preserve"> </w:t>
      </w:r>
    </w:p>
    <w:p w:rsidR="00D545E8" w:rsidRPr="000431FA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0431FA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D545E8" w:rsidRPr="000431FA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ab/>
      </w:r>
      <w:r w:rsidR="00A64C8E" w:rsidRPr="000431FA">
        <w:rPr>
          <w:rFonts w:ascii="Angsana New" w:hAnsi="Angsana New"/>
          <w:sz w:val="30"/>
          <w:szCs w:val="30"/>
          <w:cs/>
        </w:rPr>
        <w:t>บริษัท</w:t>
      </w:r>
      <w:r w:rsidRPr="000431FA">
        <w:rPr>
          <w:rFonts w:ascii="Angsana New" w:hAnsi="Angsana New"/>
          <w:sz w:val="30"/>
          <w:szCs w:val="30"/>
          <w:cs/>
        </w:rPr>
        <w:t>มี</w:t>
      </w:r>
      <w:r w:rsidR="00D545E8" w:rsidRPr="000431FA">
        <w:rPr>
          <w:rFonts w:ascii="Angsana New" w:hAnsi="Angsana New"/>
          <w:sz w:val="30"/>
          <w:szCs w:val="30"/>
          <w:cs/>
        </w:rPr>
        <w:t>เงินกู้</w:t>
      </w:r>
      <w:r w:rsidR="00D83132" w:rsidRPr="000431FA">
        <w:rPr>
          <w:rFonts w:ascii="Angsana New" w:hAnsi="Angsana New"/>
          <w:sz w:val="30"/>
          <w:szCs w:val="30"/>
          <w:cs/>
        </w:rPr>
        <w:t>ยืม</w:t>
      </w:r>
      <w:r w:rsidR="00266439" w:rsidRPr="000431FA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0431FA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0431FA">
        <w:rPr>
          <w:rFonts w:ascii="Angsana New" w:hAnsi="Angsana New" w:hint="cs"/>
          <w:sz w:val="30"/>
          <w:szCs w:val="30"/>
          <w:cs/>
        </w:rPr>
        <w:t>สี่</w:t>
      </w:r>
      <w:r w:rsidRPr="000431FA">
        <w:rPr>
          <w:rFonts w:ascii="Angsana New" w:hAnsi="Angsana New"/>
          <w:sz w:val="30"/>
          <w:szCs w:val="30"/>
          <w:cs/>
        </w:rPr>
        <w:t>แห่ง</w:t>
      </w:r>
      <w:r w:rsidR="00D545E8" w:rsidRPr="000431FA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C25378" w:rsidRPr="000431FA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15" w:name="_Hlk31789632"/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E268DD" w:rsidRPr="000431FA">
              <w:rPr>
                <w:rFonts w:ascii="Angsana New" w:hAnsi="Angsana New"/>
                <w:sz w:val="26"/>
                <w:szCs w:val="26"/>
              </w:rPr>
              <w:t>1</w:t>
            </w:r>
            <w:r w:rsidR="00E268DD"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E268DD" w:rsidRPr="000431F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="00E268DD" w:rsidRPr="000431F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0431FA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C25378" w:rsidRPr="000431FA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C25378" w:rsidRPr="000431FA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0431F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0431F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0431FA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C25378" w:rsidRPr="000431F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ชำระคืนเงินต้นทุกไตรมาส นับตั้งแต่เบิกเงินใช้ครั้งแรก โดยเริ่มชำระงวดแรกเดือนพฤศจิกายน </w:t>
            </w:r>
            <w:r w:rsidRPr="00043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7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19.08</w:t>
            </w:r>
          </w:p>
        </w:tc>
        <w:tc>
          <w:tcPr>
            <w:tcW w:w="27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21.58</w:t>
            </w:r>
          </w:p>
        </w:tc>
        <w:tc>
          <w:tcPr>
            <w:tcW w:w="255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31FA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0431FA" w:rsidRDefault="00E268DD" w:rsidP="00E268DD">
            <w:pPr>
              <w:tabs>
                <w:tab w:val="clear" w:pos="227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E268DD" w:rsidP="00E268D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7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28.00</w:t>
            </w:r>
          </w:p>
        </w:tc>
        <w:tc>
          <w:tcPr>
            <w:tcW w:w="27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255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136.44</w:t>
            </w:r>
          </w:p>
        </w:tc>
        <w:tc>
          <w:tcPr>
            <w:tcW w:w="27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149.83</w:t>
            </w:r>
          </w:p>
        </w:tc>
        <w:tc>
          <w:tcPr>
            <w:tcW w:w="255" w:type="dxa"/>
            <w:vMerge w:val="restart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0431F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13.33</w:t>
            </w:r>
          </w:p>
        </w:tc>
        <w:tc>
          <w:tcPr>
            <w:tcW w:w="27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14.06</w:t>
            </w:r>
          </w:p>
        </w:tc>
        <w:tc>
          <w:tcPr>
            <w:tcW w:w="255" w:type="dxa"/>
            <w:vMerge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0431FA">
              <w:rPr>
                <w:rFonts w:ascii="Angsana New" w:hAnsi="Angsana New"/>
                <w:sz w:val="26"/>
                <w:szCs w:val="26"/>
              </w:rPr>
              <w:lastRenderedPageBreak/>
              <w:t>3.25</w:t>
            </w:r>
          </w:p>
        </w:tc>
        <w:tc>
          <w:tcPr>
            <w:tcW w:w="269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63437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 xml:space="preserve">สิงหาคม 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14.75</w:t>
            </w:r>
          </w:p>
        </w:tc>
        <w:tc>
          <w:tcPr>
            <w:tcW w:w="27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15.54</w:t>
            </w:r>
          </w:p>
        </w:tc>
        <w:tc>
          <w:tcPr>
            <w:tcW w:w="255" w:type="dxa"/>
            <w:vMerge/>
          </w:tcPr>
          <w:p w:rsidR="00E268DD" w:rsidRPr="000431F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lastRenderedPageBreak/>
              <w:t>3.62</w:t>
            </w:r>
          </w:p>
        </w:tc>
        <w:tc>
          <w:tcPr>
            <w:tcW w:w="236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0431F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0431F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31FA">
              <w:rPr>
                <w:rFonts w:ascii="Angsana New" w:hAnsi="Angsana New"/>
                <w:sz w:val="26"/>
                <w:szCs w:val="26"/>
              </w:rPr>
              <w:t>256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3.34</w:t>
            </w:r>
          </w:p>
        </w:tc>
        <w:tc>
          <w:tcPr>
            <w:tcW w:w="270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0431FA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55" w:type="dxa"/>
            <w:vMerge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0431F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0431FA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634376" w:rsidRPr="000431FA" w:rsidRDefault="00634376" w:rsidP="00634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31F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E268DD" w:rsidRPr="000431FA" w:rsidRDefault="00634376" w:rsidP="00634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431F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0431FA">
              <w:rPr>
                <w:rFonts w:ascii="Angsana New" w:hAnsi="Angsana New"/>
                <w:sz w:val="24"/>
                <w:szCs w:val="24"/>
              </w:rPr>
              <w:t>2</w:t>
            </w:r>
            <w:r w:rsidRPr="000431FA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0431F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431F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0431FA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0431F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431FA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0431FA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431F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0431FA" w:rsidRDefault="00902A30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70" w:type="dxa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0431FA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135</w:t>
            </w:r>
            <w:r w:rsidR="00FE7107" w:rsidRPr="000431FA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55" w:type="dxa"/>
            <w:vMerge w:val="restart"/>
          </w:tcPr>
          <w:p w:rsidR="00E268DD" w:rsidRPr="000431FA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E7A" w:rsidRPr="000431FA" w:rsidTr="00476035">
        <w:tc>
          <w:tcPr>
            <w:tcW w:w="810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0431FA" w:rsidRDefault="00902A30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26"/>
                <w:szCs w:val="26"/>
              </w:rPr>
              <w:t>349.94</w:t>
            </w:r>
          </w:p>
        </w:tc>
        <w:tc>
          <w:tcPr>
            <w:tcW w:w="270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0431FA" w:rsidRDefault="0063437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26"/>
                <w:szCs w:val="26"/>
              </w:rPr>
              <w:t>369.51</w:t>
            </w:r>
          </w:p>
        </w:tc>
        <w:tc>
          <w:tcPr>
            <w:tcW w:w="255" w:type="dxa"/>
            <w:vMerge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80E7A" w:rsidRPr="000431FA" w:rsidTr="00476035">
        <w:tc>
          <w:tcPr>
            <w:tcW w:w="7284" w:type="dxa"/>
            <w:gridSpan w:val="5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0431FA" w:rsidRDefault="00902A30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/>
                <w:sz w:val="26"/>
                <w:szCs w:val="26"/>
              </w:rPr>
              <w:t>(</w:t>
            </w:r>
            <w:r w:rsidR="001B1F46" w:rsidRPr="000431FA">
              <w:rPr>
                <w:rFonts w:ascii="Angsana New" w:hAnsi="Angsana New"/>
                <w:sz w:val="26"/>
                <w:szCs w:val="26"/>
              </w:rPr>
              <w:t>71.76</w:t>
            </w:r>
            <w:r w:rsidRPr="000431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4376" w:rsidRPr="000431FA">
              <w:rPr>
                <w:rFonts w:ascii="Angsana New" w:hAnsi="Angsana New"/>
                <w:sz w:val="26"/>
                <w:szCs w:val="26"/>
              </w:rPr>
              <w:t>68.30</w:t>
            </w:r>
            <w:r w:rsidRPr="000431F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E7A" w:rsidRPr="000431FA" w:rsidTr="00476035">
        <w:tc>
          <w:tcPr>
            <w:tcW w:w="7284" w:type="dxa"/>
            <w:gridSpan w:val="5"/>
            <w:tcBorders>
              <w:bottom w:val="nil"/>
            </w:tcBorders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0431FA" w:rsidRDefault="001B1F4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1FA">
              <w:rPr>
                <w:rFonts w:ascii="Angsana New" w:hAnsi="Angsana New"/>
                <w:b/>
                <w:bCs/>
                <w:sz w:val="26"/>
                <w:szCs w:val="26"/>
              </w:rPr>
              <w:t>278.18</w:t>
            </w:r>
          </w:p>
        </w:tc>
        <w:tc>
          <w:tcPr>
            <w:tcW w:w="270" w:type="dxa"/>
            <w:tcBorders>
              <w:bottom w:val="nil"/>
            </w:tcBorders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0431FA" w:rsidRDefault="0063437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1FA">
              <w:rPr>
                <w:rFonts w:ascii="Angsana New" w:hAnsi="Angsana New"/>
                <w:b/>
                <w:bCs/>
                <w:sz w:val="26"/>
                <w:szCs w:val="26"/>
              </w:rPr>
              <w:t>301.21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80E7A" w:rsidRPr="000431F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15"/>
    </w:tbl>
    <w:p w:rsidR="00861F9C" w:rsidRPr="000431FA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F6A61" w:rsidRPr="000431FA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861F9C" w:rsidRPr="000431FA">
        <w:rPr>
          <w:rFonts w:ascii="Angsana New" w:hAnsi="Angsana New"/>
          <w:sz w:val="30"/>
          <w:szCs w:val="30"/>
        </w:rPr>
        <w:t>3</w:t>
      </w:r>
      <w:r w:rsidR="00DD613C" w:rsidRPr="000431FA">
        <w:rPr>
          <w:rFonts w:ascii="Angsana New" w:hAnsi="Angsana New"/>
          <w:sz w:val="30"/>
          <w:szCs w:val="30"/>
        </w:rPr>
        <w:t>1</w:t>
      </w:r>
      <w:r w:rsidR="00861F9C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DD613C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861F9C" w:rsidRPr="000431FA">
        <w:rPr>
          <w:rFonts w:ascii="Angsana New" w:hAnsi="Angsana New"/>
          <w:sz w:val="30"/>
          <w:szCs w:val="30"/>
        </w:rPr>
        <w:t xml:space="preserve"> 256</w:t>
      </w:r>
      <w:r w:rsidR="00DD613C" w:rsidRPr="000431FA">
        <w:rPr>
          <w:rFonts w:ascii="Angsana New" w:hAnsi="Angsana New"/>
          <w:sz w:val="30"/>
          <w:szCs w:val="30"/>
        </w:rPr>
        <w:t>4</w:t>
      </w:r>
      <w:r w:rsidR="00861F9C" w:rsidRPr="000431FA">
        <w:rPr>
          <w:rFonts w:ascii="Angsana New" w:hAnsi="Angsana New"/>
          <w:sz w:val="30"/>
          <w:szCs w:val="30"/>
        </w:rPr>
        <w:t xml:space="preserve"> </w:t>
      </w:r>
      <w:r w:rsidR="00861F9C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0431FA">
        <w:rPr>
          <w:rFonts w:ascii="Angsana New" w:hAnsi="Angsana New"/>
          <w:sz w:val="30"/>
          <w:szCs w:val="30"/>
        </w:rPr>
        <w:t>31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="00AA4484" w:rsidRPr="000431FA">
        <w:rPr>
          <w:rFonts w:ascii="Angsana New" w:hAnsi="Angsana New"/>
          <w:sz w:val="30"/>
          <w:szCs w:val="30"/>
          <w:cs/>
        </w:rPr>
        <w:t>ธันวาคม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="00E0108C" w:rsidRPr="000431FA">
        <w:rPr>
          <w:rFonts w:ascii="Angsana New" w:hAnsi="Angsana New"/>
          <w:sz w:val="30"/>
          <w:szCs w:val="30"/>
        </w:rPr>
        <w:t>2</w:t>
      </w:r>
      <w:r w:rsidR="00051987" w:rsidRPr="000431FA">
        <w:rPr>
          <w:rFonts w:ascii="Angsana New" w:hAnsi="Angsana New"/>
          <w:sz w:val="30"/>
          <w:szCs w:val="30"/>
        </w:rPr>
        <w:t>56</w:t>
      </w:r>
      <w:r w:rsidR="00856586" w:rsidRPr="000431FA">
        <w:rPr>
          <w:rFonts w:ascii="Angsana New" w:hAnsi="Angsana New"/>
          <w:sz w:val="30"/>
          <w:szCs w:val="30"/>
        </w:rPr>
        <w:t>3</w:t>
      </w:r>
      <w:r w:rsidRPr="000431FA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B76E62" w:rsidRPr="000431FA">
        <w:tc>
          <w:tcPr>
            <w:tcW w:w="6480" w:type="dxa"/>
          </w:tcPr>
          <w:p w:rsidR="00B76E62" w:rsidRPr="000431F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0431FA" w:rsidRDefault="00F76ED5" w:rsidP="00A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DD613C" w:rsidRPr="000431F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613C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0108C" w:rsidRPr="000431F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0431FA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76E62" w:rsidRPr="000431F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6ED5" w:rsidRPr="000431FA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B76E62" w:rsidRPr="000431FA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0431FA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0431F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76E62" w:rsidRPr="000431FA">
        <w:tc>
          <w:tcPr>
            <w:tcW w:w="6480" w:type="dxa"/>
          </w:tcPr>
          <w:p w:rsidR="00B76E62" w:rsidRPr="000431F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0431F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0431FA">
        <w:tc>
          <w:tcPr>
            <w:tcW w:w="6480" w:type="dxa"/>
          </w:tcPr>
          <w:p w:rsidR="008A53DD" w:rsidRPr="000431FA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0431FA" w:rsidRDefault="00856586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640,550</w:t>
            </w:r>
          </w:p>
        </w:tc>
        <w:tc>
          <w:tcPr>
            <w:tcW w:w="270" w:type="dxa"/>
            <w:vAlign w:val="bottom"/>
          </w:tcPr>
          <w:p w:rsidR="008A53DD" w:rsidRPr="000431FA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0431FA" w:rsidRDefault="00DD613C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642,785</w:t>
            </w:r>
          </w:p>
        </w:tc>
      </w:tr>
    </w:tbl>
    <w:p w:rsidR="001F777F" w:rsidRPr="000431FA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0431FA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16" w:name="_Hlk506205301"/>
      <w:r w:rsidRPr="000431FA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0431FA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0431FA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0431F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0431FA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0431FA">
        <w:rPr>
          <w:rFonts w:ascii="Angsana New" w:hAnsi="Angsana New" w:hint="cs"/>
          <w:sz w:val="30"/>
          <w:szCs w:val="30"/>
          <w:cs/>
        </w:rPr>
        <w:t>ของบริษัท</w:t>
      </w:r>
      <w:r w:rsidRPr="000431FA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0431FA">
        <w:rPr>
          <w:rFonts w:ascii="Angsana New" w:hAnsi="Angsana New" w:hint="cs"/>
          <w:sz w:val="30"/>
          <w:szCs w:val="30"/>
          <w:cs/>
        </w:rPr>
        <w:t>วง</w:t>
      </w:r>
      <w:r w:rsidRPr="000431FA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0431FA">
        <w:rPr>
          <w:rFonts w:ascii="Angsana New" w:hAnsi="Angsana New" w:hint="cs"/>
          <w:sz w:val="30"/>
          <w:szCs w:val="30"/>
          <w:cs/>
        </w:rPr>
        <w:t>ของบริษัท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0431FA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16"/>
    <w:p w:rsidR="00E3011B" w:rsidRPr="000431FA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0431FA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0431FA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Pr="000431FA">
        <w:rPr>
          <w:rFonts w:ascii="Angsana New" w:hAnsi="Angsana New" w:hint="cs"/>
          <w:sz w:val="30"/>
          <w:szCs w:val="30"/>
          <w:cs/>
        </w:rPr>
        <w:t xml:space="preserve">ไม่เกินกว่า </w:t>
      </w:r>
      <w:r w:rsidRPr="000431FA">
        <w:rPr>
          <w:rFonts w:ascii="Angsana New" w:hAnsi="Angsana New"/>
          <w:sz w:val="30"/>
          <w:szCs w:val="30"/>
        </w:rPr>
        <w:t xml:space="preserve">1.5 </w:t>
      </w:r>
      <w:r w:rsidRPr="000431FA">
        <w:rPr>
          <w:rFonts w:ascii="Angsana New" w:hAnsi="Angsana New" w:hint="cs"/>
          <w:sz w:val="30"/>
          <w:szCs w:val="30"/>
          <w:cs/>
        </w:rPr>
        <w:t>เท่า</w:t>
      </w:r>
      <w:r w:rsidRPr="000431FA">
        <w:rPr>
          <w:rFonts w:ascii="Angsana New" w:hAnsi="Angsana New"/>
          <w:sz w:val="30"/>
          <w:szCs w:val="30"/>
        </w:rPr>
        <w:t xml:space="preserve">, 2 </w:t>
      </w:r>
      <w:r w:rsidRPr="000431FA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Pr="000431FA">
        <w:rPr>
          <w:rFonts w:ascii="Angsana New" w:hAnsi="Angsana New"/>
          <w:sz w:val="30"/>
          <w:szCs w:val="30"/>
        </w:rPr>
        <w:t xml:space="preserve">2.25 </w:t>
      </w:r>
      <w:r w:rsidRPr="000431FA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0431FA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0431FA">
        <w:rPr>
          <w:rFonts w:ascii="Angsana New" w:hAnsi="Angsana New"/>
          <w:sz w:val="30"/>
          <w:szCs w:val="30"/>
        </w:rPr>
        <w:t xml:space="preserve">DSCR) </w:t>
      </w:r>
      <w:r w:rsidRPr="000431FA">
        <w:rPr>
          <w:rFonts w:ascii="Angsana New" w:hAnsi="Angsana New"/>
          <w:sz w:val="30"/>
          <w:szCs w:val="30"/>
          <w:cs/>
        </w:rPr>
        <w:t>ต้องไม่</w:t>
      </w:r>
      <w:r w:rsidRPr="000431FA">
        <w:rPr>
          <w:rFonts w:ascii="Angsana New" w:hAnsi="Angsana New" w:hint="cs"/>
          <w:sz w:val="30"/>
          <w:szCs w:val="30"/>
          <w:cs/>
        </w:rPr>
        <w:t>น้อย</w:t>
      </w:r>
      <w:r w:rsidRPr="000431FA">
        <w:rPr>
          <w:rFonts w:ascii="Angsana New" w:hAnsi="Angsana New"/>
          <w:sz w:val="30"/>
          <w:szCs w:val="30"/>
          <w:cs/>
        </w:rPr>
        <w:t xml:space="preserve">กว่า </w:t>
      </w:r>
      <w:r w:rsidRPr="000431FA">
        <w:rPr>
          <w:rFonts w:ascii="Angsana New" w:hAnsi="Angsana New"/>
          <w:sz w:val="30"/>
          <w:szCs w:val="30"/>
        </w:rPr>
        <w:t>1.5</w:t>
      </w:r>
      <w:r w:rsidRPr="000431FA">
        <w:rPr>
          <w:rFonts w:ascii="Angsana New" w:hAnsi="Angsana New"/>
          <w:sz w:val="30"/>
          <w:szCs w:val="30"/>
          <w:cs/>
        </w:rPr>
        <w:t xml:space="preserve"> เท่า </w:t>
      </w:r>
      <w:r w:rsidRPr="000431FA">
        <w:rPr>
          <w:rFonts w:ascii="Angsana New" w:hAnsi="Angsana New" w:hint="cs"/>
          <w:sz w:val="30"/>
          <w:szCs w:val="30"/>
          <w:cs/>
        </w:rPr>
        <w:t>และ 1.3 เท่า</w:t>
      </w:r>
    </w:p>
    <w:p w:rsidR="00605B8E" w:rsidRPr="000431FA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0431FA" w:rsidRDefault="00332B5B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 w:hint="cs"/>
          <w:sz w:val="30"/>
          <w:szCs w:val="30"/>
          <w:cs/>
        </w:rPr>
        <w:t xml:space="preserve">ณ </w:t>
      </w:r>
      <w:r w:rsidR="006C703C" w:rsidRPr="000431FA">
        <w:rPr>
          <w:rFonts w:ascii="Angsana New" w:hAnsi="Angsana New"/>
          <w:sz w:val="30"/>
          <w:szCs w:val="30"/>
        </w:rPr>
        <w:t>3</w:t>
      </w:r>
      <w:r w:rsidR="00DD613C" w:rsidRPr="000431FA">
        <w:rPr>
          <w:rFonts w:ascii="Angsana New" w:hAnsi="Angsana New"/>
          <w:sz w:val="30"/>
          <w:szCs w:val="30"/>
        </w:rPr>
        <w:t>1</w:t>
      </w:r>
      <w:r w:rsidR="006C703C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DD613C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Pr="000431FA">
        <w:rPr>
          <w:rFonts w:ascii="Angsana New" w:hAnsi="Angsana New"/>
          <w:sz w:val="30"/>
          <w:szCs w:val="30"/>
        </w:rPr>
        <w:t xml:space="preserve"> 256</w:t>
      </w:r>
      <w:r w:rsidR="00DD613C"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/>
          <w:sz w:val="30"/>
          <w:szCs w:val="30"/>
        </w:rPr>
        <w:t xml:space="preserve"> </w:t>
      </w:r>
      <w:r w:rsidR="008C5EB0" w:rsidRPr="000431FA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7" w:name="_Hlk55304931"/>
      <w:r w:rsidR="00856586" w:rsidRPr="000431FA">
        <w:rPr>
          <w:rFonts w:ascii="Angsana New" w:hAnsi="Angsana New"/>
          <w:sz w:val="30"/>
          <w:szCs w:val="30"/>
        </w:rPr>
        <w:t>1.4</w:t>
      </w:r>
      <w:r w:rsidR="004120F0" w:rsidRPr="000431FA">
        <w:rPr>
          <w:rFonts w:ascii="Angsana New" w:hAnsi="Angsana New" w:hint="cs"/>
          <w:sz w:val="30"/>
          <w:szCs w:val="30"/>
          <w:cs/>
        </w:rPr>
        <w:t>1</w:t>
      </w:r>
      <w:r w:rsidR="00FB2F4A" w:rsidRPr="000431FA">
        <w:rPr>
          <w:rFonts w:ascii="Angsana New" w:hAnsi="Angsana New"/>
          <w:sz w:val="30"/>
          <w:szCs w:val="30"/>
        </w:rPr>
        <w:t xml:space="preserve"> </w:t>
      </w:r>
      <w:bookmarkEnd w:id="17"/>
      <w:r w:rsidR="00FB2F4A" w:rsidRPr="000431FA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0431FA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0431FA">
        <w:rPr>
          <w:rFonts w:ascii="Angsana New" w:hAnsi="Angsana New"/>
          <w:sz w:val="30"/>
          <w:szCs w:val="30"/>
        </w:rPr>
        <w:t xml:space="preserve">DSCR) </w:t>
      </w:r>
      <w:bookmarkStart w:id="18" w:name="_Hlk55304941"/>
      <w:r w:rsidR="00856586" w:rsidRPr="000431FA">
        <w:rPr>
          <w:rFonts w:ascii="Angsana New" w:hAnsi="Angsana New"/>
          <w:sz w:val="30"/>
          <w:szCs w:val="30"/>
        </w:rPr>
        <w:t>2.</w:t>
      </w:r>
      <w:r w:rsidR="004120F0" w:rsidRPr="000431FA">
        <w:rPr>
          <w:rFonts w:ascii="Angsana New" w:hAnsi="Angsana New" w:hint="cs"/>
          <w:sz w:val="30"/>
          <w:szCs w:val="30"/>
          <w:cs/>
        </w:rPr>
        <w:t>23</w:t>
      </w:r>
      <w:r w:rsidR="00FB2F4A" w:rsidRPr="000431FA">
        <w:rPr>
          <w:rFonts w:ascii="Angsana New" w:hAnsi="Angsana New"/>
          <w:sz w:val="30"/>
          <w:szCs w:val="30"/>
        </w:rPr>
        <w:t xml:space="preserve"> </w:t>
      </w:r>
      <w:bookmarkEnd w:id="18"/>
      <w:r w:rsidR="00FB2F4A" w:rsidRPr="000431FA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0431FA">
        <w:rPr>
          <w:rFonts w:ascii="Angsana New" w:hAnsi="Angsana New"/>
          <w:sz w:val="30"/>
          <w:szCs w:val="30"/>
        </w:rPr>
        <w:t xml:space="preserve"> </w:t>
      </w:r>
    </w:p>
    <w:p w:rsidR="00E61F68" w:rsidRDefault="00E61F68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267A92" w:rsidRDefault="00267A92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267A92" w:rsidRDefault="00267A92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267A92" w:rsidRPr="000431FA" w:rsidRDefault="00267A92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6C454C" w:rsidRPr="000431FA" w:rsidRDefault="006C454C" w:rsidP="006C454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431FA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DD613C" w:rsidRPr="000431FA">
        <w:rPr>
          <w:rFonts w:ascii="Angsana New" w:hAnsi="Angsana New"/>
          <w:sz w:val="30"/>
          <w:szCs w:val="30"/>
        </w:rPr>
        <w:t>31</w:t>
      </w:r>
      <w:r w:rsidR="00DD613C" w:rsidRPr="000431F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D613C" w:rsidRPr="000431FA">
        <w:rPr>
          <w:rFonts w:ascii="Angsana New" w:hAnsi="Angsana New"/>
          <w:sz w:val="30"/>
          <w:szCs w:val="30"/>
        </w:rPr>
        <w:t xml:space="preserve"> 2564 </w:t>
      </w:r>
      <w:r w:rsidR="00861F9C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0431FA">
        <w:rPr>
          <w:rFonts w:ascii="Angsana New" w:hAnsi="Angsana New"/>
          <w:sz w:val="30"/>
          <w:szCs w:val="30"/>
        </w:rPr>
        <w:t>31</w:t>
      </w:r>
      <w:r w:rsidR="00861F9C" w:rsidRPr="000431F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0431FA">
        <w:rPr>
          <w:rFonts w:ascii="Angsana New" w:hAnsi="Angsana New"/>
          <w:sz w:val="30"/>
          <w:szCs w:val="30"/>
        </w:rPr>
        <w:t>256</w:t>
      </w:r>
      <w:r w:rsidR="00EA7145" w:rsidRPr="000431FA">
        <w:rPr>
          <w:rFonts w:ascii="Angsana New" w:hAnsi="Angsana New"/>
          <w:sz w:val="30"/>
          <w:szCs w:val="30"/>
        </w:rPr>
        <w:t>3</w:t>
      </w:r>
      <w:r w:rsidR="00861F9C" w:rsidRPr="000431FA">
        <w:rPr>
          <w:rFonts w:ascii="Angsana New" w:hAnsi="Angsana New"/>
          <w:sz w:val="30"/>
          <w:szCs w:val="30"/>
          <w:cs/>
        </w:rPr>
        <w:t xml:space="preserve"> </w:t>
      </w:r>
      <w:r w:rsidRPr="000431FA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0431FA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0431FA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180" w:type="dxa"/>
        <w:tblInd w:w="558" w:type="dxa"/>
        <w:tblLayout w:type="fixed"/>
        <w:tblLook w:val="04A0"/>
      </w:tblPr>
      <w:tblGrid>
        <w:gridCol w:w="6300"/>
        <w:gridCol w:w="1260"/>
        <w:gridCol w:w="270"/>
        <w:gridCol w:w="1350"/>
      </w:tblGrid>
      <w:tr w:rsidR="006C454C" w:rsidRPr="000431FA">
        <w:tc>
          <w:tcPr>
            <w:tcW w:w="6300" w:type="dxa"/>
          </w:tcPr>
          <w:p w:rsidR="006C454C" w:rsidRPr="000431F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454C" w:rsidRPr="000431FA" w:rsidRDefault="00F76ED5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DD613C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613C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94069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0431FA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0431FA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C454C" w:rsidRPr="000431F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C454C" w:rsidRPr="000431FA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0431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0431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0431F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0431FA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0431F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C454C" w:rsidRPr="000431FA">
        <w:tc>
          <w:tcPr>
            <w:tcW w:w="6300" w:type="dxa"/>
          </w:tcPr>
          <w:p w:rsidR="006C454C" w:rsidRPr="000431F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0431F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0431FA" w:rsidTr="005175F2">
        <w:tc>
          <w:tcPr>
            <w:tcW w:w="6300" w:type="dxa"/>
          </w:tcPr>
          <w:p w:rsidR="005601EF" w:rsidRPr="000431FA" w:rsidRDefault="005601EF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0431FA" w:rsidRDefault="00E12E67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961.03</w:t>
            </w:r>
          </w:p>
        </w:tc>
        <w:tc>
          <w:tcPr>
            <w:tcW w:w="270" w:type="dxa"/>
            <w:vAlign w:val="bottom"/>
          </w:tcPr>
          <w:p w:rsidR="005601EF" w:rsidRPr="000431FA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0431FA" w:rsidRDefault="002233F1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1,085.55</w:t>
            </w:r>
          </w:p>
        </w:tc>
      </w:tr>
    </w:tbl>
    <w:p w:rsidR="009E4B1F" w:rsidRPr="000431FA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064B9" w:rsidRPr="000431FA" w:rsidRDefault="001064B9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431FA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0431FA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EA7145" w:rsidRPr="000431FA">
        <w:rPr>
          <w:rFonts w:ascii="Angsana New" w:hAnsi="Angsana New"/>
          <w:sz w:val="30"/>
          <w:szCs w:val="30"/>
        </w:rPr>
        <w:t>31</w:t>
      </w:r>
      <w:r w:rsidR="00EA7145" w:rsidRPr="000431F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EA7145" w:rsidRPr="000431FA">
        <w:rPr>
          <w:rFonts w:ascii="Angsana New" w:hAnsi="Angsana New"/>
          <w:sz w:val="30"/>
          <w:szCs w:val="30"/>
        </w:rPr>
        <w:t xml:space="preserve"> 2564 </w:t>
      </w:r>
      <w:r w:rsidR="00EA7145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0431FA">
        <w:rPr>
          <w:rFonts w:ascii="Angsana New" w:hAnsi="Angsana New"/>
          <w:sz w:val="30"/>
          <w:szCs w:val="30"/>
        </w:rPr>
        <w:t>31</w:t>
      </w:r>
      <w:r w:rsidR="00EA7145" w:rsidRPr="000431F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0431FA">
        <w:rPr>
          <w:rFonts w:ascii="Angsana New" w:hAnsi="Angsana New"/>
          <w:sz w:val="30"/>
          <w:szCs w:val="30"/>
        </w:rPr>
        <w:t>2563</w:t>
      </w:r>
      <w:r w:rsidR="00EA7145" w:rsidRPr="000431FA">
        <w:rPr>
          <w:rFonts w:ascii="Angsana New" w:hAnsi="Angsana New"/>
          <w:sz w:val="30"/>
          <w:szCs w:val="30"/>
          <w:cs/>
        </w:rPr>
        <w:t xml:space="preserve"> </w:t>
      </w:r>
      <w:r w:rsidR="001F1F88" w:rsidRPr="000431FA">
        <w:rPr>
          <w:rFonts w:ascii="Angsana New" w:hAnsi="Angsana New"/>
          <w:sz w:val="30"/>
          <w:szCs w:val="30"/>
          <w:cs/>
        </w:rPr>
        <w:t>มีรายล</w:t>
      </w:r>
      <w:r w:rsidRPr="000431FA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9C0413" w:rsidRPr="000431FA" w:rsidTr="009C0413">
        <w:tc>
          <w:tcPr>
            <w:tcW w:w="4394" w:type="dxa"/>
            <w:shd w:val="clear" w:color="auto" w:fill="auto"/>
          </w:tcPr>
          <w:p w:rsidR="009C0413" w:rsidRPr="000431F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19" w:name="_Hlk31790462"/>
          </w:p>
        </w:tc>
        <w:tc>
          <w:tcPr>
            <w:tcW w:w="692" w:type="dxa"/>
            <w:shd w:val="clear" w:color="auto" w:fill="auto"/>
          </w:tcPr>
          <w:p w:rsidR="009C0413" w:rsidRPr="000431F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0431F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0431F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0431FA" w:rsidRDefault="002233F1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2</w:t>
            </w:r>
            <w:r w:rsidRPr="000431FA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0431F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0431FA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0431F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0431F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0431F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0431F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:rsidR="009C0413" w:rsidRPr="000431F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233F1" w:rsidRPr="000431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C0413" w:rsidRPr="000431FA" w:rsidTr="009C0413">
        <w:tc>
          <w:tcPr>
            <w:tcW w:w="4394" w:type="dxa"/>
            <w:shd w:val="clear" w:color="auto" w:fill="auto"/>
          </w:tcPr>
          <w:p w:rsidR="009C0413" w:rsidRPr="000431F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0431F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0431FA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19"/>
      <w:tr w:rsidR="00FC47EA" w:rsidRPr="000431FA" w:rsidTr="009C0413">
        <w:tc>
          <w:tcPr>
            <w:tcW w:w="4394" w:type="dxa"/>
            <w:shd w:val="clear" w:color="auto" w:fill="auto"/>
          </w:tcPr>
          <w:p w:rsidR="00FC47EA" w:rsidRPr="000431FA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C47EA" w:rsidRPr="000431FA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C47EA" w:rsidRPr="000431F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0431FA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C47EA" w:rsidRPr="000431FA" w:rsidRDefault="00E02030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83,524</w:t>
            </w:r>
          </w:p>
        </w:tc>
        <w:tc>
          <w:tcPr>
            <w:tcW w:w="236" w:type="dxa"/>
          </w:tcPr>
          <w:p w:rsidR="00FC47EA" w:rsidRPr="000431F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C47EA" w:rsidRPr="000431FA" w:rsidRDefault="002233F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9C1F56" w:rsidRPr="000431FA" w:rsidTr="00BB632A">
        <w:tc>
          <w:tcPr>
            <w:tcW w:w="5086" w:type="dxa"/>
            <w:gridSpan w:val="2"/>
            <w:shd w:val="clear" w:color="auto" w:fill="auto"/>
          </w:tcPr>
          <w:p w:rsidR="009C1F56" w:rsidRPr="000431FA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:rsidR="009C1F56" w:rsidRPr="000431F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C1F56" w:rsidRPr="000431FA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F56" w:rsidRPr="000431FA" w:rsidRDefault="00E02030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(38,771)</w:t>
            </w:r>
          </w:p>
        </w:tc>
        <w:tc>
          <w:tcPr>
            <w:tcW w:w="236" w:type="dxa"/>
          </w:tcPr>
          <w:p w:rsidR="009C1F56" w:rsidRPr="000431F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C1F56" w:rsidRPr="000431F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2233F1" w:rsidRPr="000431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33F1" w:rsidRPr="000431FA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Pr="000431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47EA" w:rsidRPr="000431FA" w:rsidTr="00FC47EA">
        <w:tc>
          <w:tcPr>
            <w:tcW w:w="5086" w:type="dxa"/>
            <w:gridSpan w:val="2"/>
            <w:shd w:val="clear" w:color="auto" w:fill="auto"/>
          </w:tcPr>
          <w:p w:rsidR="00FC47EA" w:rsidRPr="000431FA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0" w:name="_Hlk31790605"/>
            <w:r w:rsidRPr="000431F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043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:rsidR="00FC47EA" w:rsidRPr="000431F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0431FA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7EA" w:rsidRPr="000431FA" w:rsidRDefault="00E02030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44,753</w:t>
            </w:r>
          </w:p>
        </w:tc>
        <w:tc>
          <w:tcPr>
            <w:tcW w:w="236" w:type="dxa"/>
          </w:tcPr>
          <w:p w:rsidR="00FC47EA" w:rsidRPr="000431F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C47EA" w:rsidRPr="000431FA" w:rsidRDefault="00EA7145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52,985</w:t>
            </w:r>
          </w:p>
        </w:tc>
      </w:tr>
    </w:tbl>
    <w:bookmarkEnd w:id="20"/>
    <w:p w:rsidR="00BA77EC" w:rsidRPr="000431FA" w:rsidRDefault="00BA77EC" w:rsidP="009C0413">
      <w:pPr>
        <w:ind w:left="540"/>
        <w:jc w:val="thaiDistribute"/>
        <w:rPr>
          <w:rFonts w:ascii="Angsana New" w:hAnsi="Angsana New"/>
        </w:rPr>
      </w:pPr>
      <w:r w:rsidRPr="000431FA">
        <w:rPr>
          <w:rFonts w:ascii="Angsana New" w:eastAsia="Calibri" w:hAnsi="Angsana New" w:hint="cs"/>
          <w:sz w:val="26"/>
          <w:szCs w:val="26"/>
          <w:cs/>
        </w:rPr>
        <w:t xml:space="preserve"> </w:t>
      </w:r>
    </w:p>
    <w:tbl>
      <w:tblPr>
        <w:tblW w:w="9237" w:type="dxa"/>
        <w:tblInd w:w="534" w:type="dxa"/>
        <w:tblLook w:val="04A0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C11B13" w:rsidRPr="000431FA" w:rsidTr="00A72988">
        <w:trPr>
          <w:trHeight w:val="675"/>
        </w:trPr>
        <w:tc>
          <w:tcPr>
            <w:tcW w:w="3260" w:type="dxa"/>
            <w:gridSpan w:val="2"/>
          </w:tcPr>
          <w:p w:rsidR="00C11B13" w:rsidRPr="000431FA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:rsidR="00C11B13" w:rsidRPr="000431FA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431FA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:rsidR="00C11B13" w:rsidRPr="000431FA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431FA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56BF3" w:rsidRPr="000431FA" w:rsidTr="00A72988">
        <w:tc>
          <w:tcPr>
            <w:tcW w:w="3260" w:type="dxa"/>
            <w:gridSpan w:val="2"/>
          </w:tcPr>
          <w:p w:rsidR="00F56BF3" w:rsidRPr="000431FA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21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0431FA" w:rsidRDefault="00D94069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EA7145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7145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6BF3" w:rsidRPr="000431F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0431FA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56BF3" w:rsidRPr="000431FA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F56BF3" w:rsidRPr="000431FA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431F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0431F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0431FA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6BF3" w:rsidRPr="000431FA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0431FA" w:rsidRDefault="00EA7145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431FA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0431FA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0431FA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431F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431F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0431F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0431FA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C11B13" w:rsidRPr="000431FA" w:rsidTr="00A72988">
        <w:tc>
          <w:tcPr>
            <w:tcW w:w="3260" w:type="dxa"/>
            <w:gridSpan w:val="2"/>
          </w:tcPr>
          <w:p w:rsidR="00C11B13" w:rsidRPr="000431FA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:rsidR="00C11B13" w:rsidRPr="000431FA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431F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0431FA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0431F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7145" w:rsidRPr="000431FA" w:rsidTr="00A72988">
        <w:tc>
          <w:tcPr>
            <w:tcW w:w="3260" w:type="dxa"/>
            <w:gridSpan w:val="2"/>
            <w:hideMark/>
          </w:tcPr>
          <w:p w:rsidR="00EA7145" w:rsidRPr="000431F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4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:rsidR="00EA7145" w:rsidRPr="000431FA" w:rsidRDefault="00E0203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41,268</w:t>
            </w:r>
          </w:p>
        </w:tc>
        <w:tc>
          <w:tcPr>
            <w:tcW w:w="246" w:type="dxa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  <w:tc>
          <w:tcPr>
            <w:tcW w:w="708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EA7145" w:rsidRPr="000431FA" w:rsidRDefault="00E0203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38,771</w:t>
            </w:r>
          </w:p>
        </w:tc>
        <w:tc>
          <w:tcPr>
            <w:tcW w:w="235" w:type="dxa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41,197</w:t>
            </w:r>
          </w:p>
        </w:tc>
      </w:tr>
      <w:tr w:rsidR="00EA7145" w:rsidRPr="000431FA" w:rsidTr="00A72988">
        <w:tc>
          <w:tcPr>
            <w:tcW w:w="3260" w:type="dxa"/>
            <w:gridSpan w:val="2"/>
            <w:hideMark/>
          </w:tcPr>
          <w:p w:rsidR="00EA7145" w:rsidRPr="000431F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4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04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:rsidR="00EA7145" w:rsidRPr="000431FA" w:rsidRDefault="00E0203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46,715</w:t>
            </w:r>
          </w:p>
        </w:tc>
        <w:tc>
          <w:tcPr>
            <w:tcW w:w="246" w:type="dxa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55,390</w:t>
            </w:r>
          </w:p>
        </w:tc>
        <w:tc>
          <w:tcPr>
            <w:tcW w:w="708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EA7145" w:rsidRPr="000431FA" w:rsidRDefault="00E02030" w:rsidP="006D4A4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44,75</w:t>
            </w:r>
            <w:r w:rsidR="006D4A40" w:rsidRPr="000431F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vMerge w:val="restart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52,985</w:t>
            </w:r>
          </w:p>
        </w:tc>
      </w:tr>
      <w:tr w:rsidR="00EA7145" w:rsidRPr="000431FA" w:rsidTr="00A72988">
        <w:tc>
          <w:tcPr>
            <w:tcW w:w="1020" w:type="dxa"/>
          </w:tcPr>
          <w:p w:rsidR="00EA7145" w:rsidRPr="000431F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:rsidR="00EA7145" w:rsidRPr="000431F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7145" w:rsidRPr="000431FA" w:rsidRDefault="00E0203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87,983</w:t>
            </w:r>
          </w:p>
        </w:tc>
        <w:tc>
          <w:tcPr>
            <w:tcW w:w="246" w:type="dxa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99,484</w:t>
            </w:r>
          </w:p>
        </w:tc>
        <w:tc>
          <w:tcPr>
            <w:tcW w:w="708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A7145" w:rsidRPr="000431FA" w:rsidRDefault="00E02030" w:rsidP="005733E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83,52</w:t>
            </w:r>
            <w:r w:rsidR="005733E4" w:rsidRPr="000431F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0431FA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EA7145" w:rsidRPr="000431FA" w:rsidTr="00A72988">
        <w:tc>
          <w:tcPr>
            <w:tcW w:w="3260" w:type="dxa"/>
            <w:gridSpan w:val="2"/>
            <w:hideMark/>
          </w:tcPr>
          <w:p w:rsidR="00EA7145" w:rsidRPr="000431FA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EA7145" w:rsidRPr="000431F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EA7145" w:rsidRPr="000431FA" w:rsidRDefault="005733E4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(4,459</w:t>
            </w:r>
            <w:r w:rsidR="00E02030" w:rsidRPr="000431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(5,302)</w:t>
            </w:r>
          </w:p>
        </w:tc>
        <w:tc>
          <w:tcPr>
            <w:tcW w:w="708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EA7145" w:rsidRPr="000431FA" w:rsidRDefault="00E02030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:rsidR="00EA7145" w:rsidRPr="000431FA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A7145" w:rsidRPr="000431FA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0431FA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0431FA" w:rsidTr="00A72988">
        <w:tc>
          <w:tcPr>
            <w:tcW w:w="3260" w:type="dxa"/>
            <w:gridSpan w:val="2"/>
            <w:hideMark/>
          </w:tcPr>
          <w:p w:rsidR="00EA7145" w:rsidRPr="000431F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43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7145" w:rsidRPr="000431FA" w:rsidRDefault="00E02030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83,52</w:t>
            </w:r>
            <w:r w:rsidR="005733E4"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708" w:type="dxa"/>
            <w:vAlign w:val="bottom"/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A7145" w:rsidRPr="000431FA" w:rsidRDefault="00E02030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83,52</w:t>
            </w:r>
            <w:r w:rsidR="005733E4" w:rsidRPr="00043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0431F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A7145" w:rsidRPr="000431FA" w:rsidRDefault="0070190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bookmarkEnd w:id="21"/>
    </w:tbl>
    <w:p w:rsidR="008C086A" w:rsidRPr="000431FA" w:rsidRDefault="008C086A" w:rsidP="001064B9">
      <w:pPr>
        <w:ind w:left="540"/>
        <w:jc w:val="thaiDistribute"/>
        <w:rPr>
          <w:rFonts w:ascii="Angsana New" w:hAnsi="Angsana New"/>
        </w:rPr>
      </w:pPr>
    </w:p>
    <w:p w:rsidR="009E1648" w:rsidRPr="000431FA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0431FA">
        <w:rPr>
          <w:rFonts w:ascii="Angsana New" w:hAnsi="Angsana New"/>
          <w:sz w:val="30"/>
          <w:szCs w:val="30"/>
        </w:rPr>
        <w:t>4</w:t>
      </w:r>
      <w:r w:rsidR="009E1648" w:rsidRPr="000431FA">
        <w:rPr>
          <w:rFonts w:ascii="Angsana New" w:hAnsi="Angsana New"/>
          <w:sz w:val="30"/>
          <w:szCs w:val="30"/>
          <w:cs/>
        </w:rPr>
        <w:t>-</w:t>
      </w:r>
      <w:r w:rsidRPr="000431FA">
        <w:rPr>
          <w:rFonts w:ascii="Angsana New" w:hAnsi="Angsana New"/>
          <w:sz w:val="30"/>
          <w:szCs w:val="30"/>
        </w:rPr>
        <w:t xml:space="preserve">5 </w:t>
      </w:r>
      <w:r w:rsidRPr="000431FA">
        <w:rPr>
          <w:rFonts w:ascii="Angsana New" w:hAnsi="Angsana New"/>
          <w:sz w:val="30"/>
          <w:szCs w:val="30"/>
          <w:cs/>
        </w:rPr>
        <w:t>ปี แล</w:t>
      </w:r>
      <w:r w:rsidR="00BE05AE" w:rsidRPr="000431FA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0431FA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0431FA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0431FA">
        <w:rPr>
          <w:rFonts w:ascii="Angsana New" w:hAnsi="Angsana New"/>
          <w:sz w:val="30"/>
          <w:szCs w:val="30"/>
          <w:cs/>
        </w:rPr>
        <w:t xml:space="preserve"> </w:t>
      </w:r>
      <w:r w:rsidR="00641905" w:rsidRPr="000431FA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1648" w:rsidRPr="000431FA" w:rsidRDefault="009E1648" w:rsidP="00641905">
      <w:pPr>
        <w:ind w:left="454"/>
        <w:rPr>
          <w:rFonts w:ascii="Angsana New" w:hAnsi="Angsana New"/>
        </w:rPr>
      </w:pPr>
    </w:p>
    <w:p w:rsidR="009E1648" w:rsidRPr="000431FA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</w:rPr>
        <w:tab/>
      </w:r>
      <w:r w:rsidR="009E1648" w:rsidRPr="000431FA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0431FA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0431FA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D94069" w:rsidRPr="000431FA">
        <w:rPr>
          <w:rFonts w:ascii="Angsana New" w:hAnsi="Angsana New"/>
          <w:sz w:val="30"/>
          <w:szCs w:val="30"/>
        </w:rPr>
        <w:t>3</w:t>
      </w:r>
      <w:r w:rsidR="0070190D" w:rsidRPr="000431FA">
        <w:rPr>
          <w:rFonts w:ascii="Angsana New" w:hAnsi="Angsana New"/>
          <w:sz w:val="30"/>
          <w:szCs w:val="30"/>
        </w:rPr>
        <w:t>1</w:t>
      </w:r>
      <w:r w:rsidR="00D94069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70190D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D94069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861F9C" w:rsidRPr="000431FA">
        <w:rPr>
          <w:rFonts w:ascii="Angsana New" w:hAnsi="Angsana New"/>
          <w:sz w:val="30"/>
          <w:szCs w:val="30"/>
        </w:rPr>
        <w:t>256</w:t>
      </w:r>
      <w:r w:rsidR="0070190D" w:rsidRPr="000431FA">
        <w:rPr>
          <w:rFonts w:ascii="Angsana New" w:hAnsi="Angsana New" w:hint="cs"/>
          <w:sz w:val="30"/>
          <w:szCs w:val="30"/>
          <w:cs/>
        </w:rPr>
        <w:t>4</w:t>
      </w:r>
      <w:r w:rsidR="00861F9C" w:rsidRPr="000431FA">
        <w:rPr>
          <w:rFonts w:ascii="Angsana New" w:hAnsi="Angsana New"/>
          <w:sz w:val="30"/>
          <w:szCs w:val="30"/>
        </w:rPr>
        <w:t xml:space="preserve"> </w:t>
      </w:r>
      <w:r w:rsidR="00861F9C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0431FA">
        <w:rPr>
          <w:rFonts w:ascii="Angsana New" w:hAnsi="Angsana New"/>
          <w:sz w:val="30"/>
          <w:szCs w:val="30"/>
        </w:rPr>
        <w:t>31</w:t>
      </w:r>
      <w:r w:rsidR="00861F9C" w:rsidRPr="000431F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0431FA">
        <w:rPr>
          <w:rFonts w:ascii="Angsana New" w:hAnsi="Angsana New"/>
          <w:sz w:val="30"/>
          <w:szCs w:val="30"/>
        </w:rPr>
        <w:t>256</w:t>
      </w:r>
      <w:r w:rsidR="0070190D" w:rsidRPr="000431FA">
        <w:rPr>
          <w:rFonts w:ascii="Angsana New" w:hAnsi="Angsana New"/>
          <w:sz w:val="30"/>
          <w:szCs w:val="30"/>
        </w:rPr>
        <w:t>3</w:t>
      </w:r>
      <w:r w:rsidR="00861F9C" w:rsidRPr="000431FA">
        <w:rPr>
          <w:rFonts w:ascii="Angsana New" w:hAnsi="Angsana New"/>
          <w:sz w:val="30"/>
          <w:szCs w:val="30"/>
          <w:cs/>
        </w:rPr>
        <w:t xml:space="preserve"> </w:t>
      </w:r>
      <w:r w:rsidR="009E1648" w:rsidRPr="000431F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C0413" w:rsidRPr="000431FA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C489C" w:rsidRPr="000431FA">
        <w:rPr>
          <w:rFonts w:ascii="Angsana New" w:hAnsi="Angsana New"/>
          <w:b/>
          <w:bCs/>
          <w:sz w:val="30"/>
          <w:szCs w:val="30"/>
        </w:rPr>
        <w:t>4</w:t>
      </w:r>
      <w:r w:rsidR="00AA1708" w:rsidRPr="000431FA">
        <w:rPr>
          <w:rFonts w:ascii="Angsana New" w:hAnsi="Angsana New"/>
          <w:b/>
          <w:bCs/>
          <w:sz w:val="30"/>
          <w:szCs w:val="30"/>
        </w:rPr>
        <w:tab/>
      </w:r>
      <w:r w:rsidR="0041312D" w:rsidRPr="000431FA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0431FA">
        <w:rPr>
          <w:rFonts w:ascii="Angsana New" w:hAnsi="Angsana New"/>
          <w:sz w:val="30"/>
          <w:szCs w:val="30"/>
          <w:cs/>
        </w:rPr>
        <w:t xml:space="preserve">   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CF3968" w:rsidRPr="000431F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_Hlk31801275"/>
          </w:p>
        </w:tc>
        <w:tc>
          <w:tcPr>
            <w:tcW w:w="990" w:type="dxa"/>
            <w:gridSpan w:val="2"/>
          </w:tcPr>
          <w:p w:rsidR="00CF3968" w:rsidRPr="000431FA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0431F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CF3968" w:rsidRPr="000431FA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F3968" w:rsidRPr="000431FA" w:rsidRDefault="00D94069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70190D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190D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3968"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70190D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>25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0190D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96" w:type="dxa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968" w:rsidRPr="000431FA" w:rsidTr="00CF3968">
        <w:tc>
          <w:tcPr>
            <w:tcW w:w="4394" w:type="dxa"/>
            <w:gridSpan w:val="2"/>
            <w:shd w:val="clear" w:color="auto" w:fill="auto"/>
          </w:tcPr>
          <w:p w:rsidR="00CF3968" w:rsidRPr="000431FA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CF3968" w:rsidRPr="000431FA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CF3968" w:rsidRPr="000431FA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190D" w:rsidRPr="000431F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190D" w:rsidRPr="000431FA" w:rsidRDefault="00E02030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2,436</w:t>
            </w:r>
          </w:p>
        </w:tc>
        <w:tc>
          <w:tcPr>
            <w:tcW w:w="270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396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90D" w:rsidRPr="000431F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190D" w:rsidRPr="000431FA" w:rsidRDefault="00E02030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268,372</w:t>
            </w:r>
          </w:p>
        </w:tc>
        <w:tc>
          <w:tcPr>
            <w:tcW w:w="270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192,763</w:t>
            </w:r>
          </w:p>
        </w:tc>
        <w:tc>
          <w:tcPr>
            <w:tcW w:w="396" w:type="dxa"/>
            <w:vMerge w:val="restart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90D" w:rsidRPr="000431F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0431FA" w:rsidRDefault="0070190D" w:rsidP="0070190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0190D" w:rsidRPr="000431FA" w:rsidRDefault="00E02030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270,808</w:t>
            </w:r>
          </w:p>
        </w:tc>
        <w:tc>
          <w:tcPr>
            <w:tcW w:w="270" w:type="dxa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195,389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2"/>
    </w:tbl>
    <w:p w:rsidR="009C0413" w:rsidRPr="000431FA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0431FA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431FA">
        <w:rPr>
          <w:rFonts w:ascii="Angsana New" w:hAnsi="Angsana New"/>
          <w:b/>
          <w:sz w:val="30"/>
          <w:szCs w:val="30"/>
          <w:cs/>
        </w:rPr>
        <w:tab/>
      </w:r>
      <w:r w:rsidR="001034C2" w:rsidRPr="000431FA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861F9C" w:rsidRPr="000431FA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70190D" w:rsidRPr="000431FA">
        <w:rPr>
          <w:rFonts w:ascii="Angsana New" w:hAnsi="Angsana New"/>
          <w:sz w:val="30"/>
          <w:szCs w:val="30"/>
        </w:rPr>
        <w:t>31</w:t>
      </w:r>
      <w:r w:rsidR="0070190D" w:rsidRPr="000431FA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0190D" w:rsidRPr="000431FA">
        <w:rPr>
          <w:rFonts w:ascii="Angsana New" w:hAnsi="Angsana New"/>
          <w:sz w:val="30"/>
          <w:szCs w:val="30"/>
        </w:rPr>
        <w:t>256</w:t>
      </w:r>
      <w:r w:rsidR="0070190D" w:rsidRPr="000431FA">
        <w:rPr>
          <w:rFonts w:ascii="Angsana New" w:hAnsi="Angsana New" w:hint="cs"/>
          <w:sz w:val="30"/>
          <w:szCs w:val="30"/>
          <w:cs/>
        </w:rPr>
        <w:t>4</w:t>
      </w:r>
      <w:r w:rsidR="0070190D" w:rsidRPr="000431FA">
        <w:rPr>
          <w:rFonts w:ascii="Angsana New" w:hAnsi="Angsana New"/>
          <w:sz w:val="30"/>
          <w:szCs w:val="30"/>
        </w:rPr>
        <w:t xml:space="preserve"> </w:t>
      </w:r>
      <w:r w:rsidR="0070190D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0431FA">
        <w:rPr>
          <w:rFonts w:ascii="Angsana New" w:hAnsi="Angsana New"/>
          <w:sz w:val="30"/>
          <w:szCs w:val="30"/>
        </w:rPr>
        <w:t>31</w:t>
      </w:r>
      <w:r w:rsidR="0070190D" w:rsidRPr="000431F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0431FA">
        <w:rPr>
          <w:rFonts w:ascii="Angsana New" w:hAnsi="Angsana New"/>
          <w:sz w:val="30"/>
          <w:szCs w:val="30"/>
        </w:rPr>
        <w:t>2563</w:t>
      </w:r>
      <w:r w:rsidR="0070190D" w:rsidRPr="000431FA">
        <w:rPr>
          <w:rFonts w:ascii="Angsana New" w:hAnsi="Angsana New"/>
          <w:sz w:val="30"/>
          <w:szCs w:val="30"/>
          <w:cs/>
        </w:rPr>
        <w:t xml:space="preserve"> </w:t>
      </w:r>
      <w:r w:rsidR="001034C2" w:rsidRPr="000431F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E2B41" w:rsidRPr="000431FA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0431FA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1</w:t>
      </w:r>
      <w:r w:rsidR="00CC489C" w:rsidRPr="000431FA">
        <w:rPr>
          <w:rFonts w:ascii="Angsana New" w:hAnsi="Angsana New"/>
          <w:b/>
          <w:bCs/>
          <w:sz w:val="30"/>
          <w:szCs w:val="30"/>
        </w:rPr>
        <w:t>5</w:t>
      </w:r>
      <w:r w:rsidR="000102FF" w:rsidRPr="000431FA">
        <w:rPr>
          <w:rFonts w:ascii="Angsana New" w:hAnsi="Angsana New"/>
          <w:b/>
          <w:bCs/>
          <w:sz w:val="30"/>
          <w:szCs w:val="30"/>
        </w:rPr>
        <w:tab/>
      </w:r>
      <w:r w:rsidR="000102FF" w:rsidRPr="000431FA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0431F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0431F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CF3968" w:rsidRPr="000431F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0431F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3" w:name="_Hlk31804057"/>
          </w:p>
        </w:tc>
        <w:tc>
          <w:tcPr>
            <w:tcW w:w="954" w:type="dxa"/>
            <w:shd w:val="clear" w:color="auto" w:fill="auto"/>
          </w:tcPr>
          <w:p w:rsidR="00CF3968" w:rsidRPr="000431F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F3968" w:rsidRPr="000431FA" w:rsidRDefault="0070190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431FA">
              <w:rPr>
                <w:rFonts w:ascii="Angsana New" w:hAnsi="Angsana New"/>
                <w:sz w:val="30"/>
                <w:szCs w:val="30"/>
              </w:rPr>
              <w:t>25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0190D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0026B" w:rsidRPr="000431FA" w:rsidTr="00A72988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F0026B" w:rsidRPr="000431FA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F0026B" w:rsidRPr="000431FA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F0026B" w:rsidRPr="000431FA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3968" w:rsidRPr="000431F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CF3968" w:rsidRPr="000431F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3968" w:rsidRPr="000431F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CF3968" w:rsidRPr="000431F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0431F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F3968" w:rsidRPr="000431F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F3968" w:rsidRPr="000431F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0431F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F3968" w:rsidRPr="000431F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190D" w:rsidRPr="000431F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70190D" w:rsidRPr="000431FA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0190D" w:rsidRPr="000431FA" w:rsidRDefault="00102085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15,921</w:t>
            </w: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70190D" w:rsidRPr="000431F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70190D" w:rsidRPr="000431FA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0190D" w:rsidRPr="0007680B" w:rsidRDefault="00FE7C0C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680B">
              <w:rPr>
                <w:rFonts w:ascii="Angsana New" w:hAnsi="Angsana New"/>
                <w:sz w:val="30"/>
                <w:szCs w:val="30"/>
              </w:rPr>
              <w:t>15,059</w:t>
            </w: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16,466</w:t>
            </w:r>
          </w:p>
        </w:tc>
      </w:tr>
      <w:tr w:rsidR="0070190D" w:rsidRPr="000431F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70190D" w:rsidRPr="000431FA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190D" w:rsidRPr="0007680B" w:rsidRDefault="00926F4B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0B">
              <w:rPr>
                <w:rFonts w:ascii="Angsana New" w:hAnsi="Angsana New"/>
                <w:b/>
                <w:bCs/>
                <w:sz w:val="30"/>
                <w:szCs w:val="30"/>
              </w:rPr>
              <w:t>30,980</w:t>
            </w: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tr w:rsidR="0070190D" w:rsidRPr="000431FA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70190D" w:rsidRPr="000431FA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90D" w:rsidRPr="0007680B" w:rsidRDefault="00926F4B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680B">
              <w:rPr>
                <w:rFonts w:ascii="Angsana New" w:hAnsi="Angsana New"/>
                <w:b/>
                <w:bCs/>
                <w:sz w:val="30"/>
                <w:szCs w:val="30"/>
              </w:rPr>
              <w:t>30,980</w:t>
            </w:r>
          </w:p>
        </w:tc>
        <w:tc>
          <w:tcPr>
            <w:tcW w:w="263" w:type="dxa"/>
            <w:shd w:val="clear" w:color="auto" w:fill="auto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90D" w:rsidRPr="000431FA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bookmarkEnd w:id="23"/>
    </w:tbl>
    <w:p w:rsidR="006F5CCE" w:rsidRDefault="006F5CCE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0431FA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16</w:t>
      </w:r>
      <w:r w:rsidR="009D732A" w:rsidRPr="000431FA">
        <w:rPr>
          <w:rFonts w:ascii="Angsana New" w:hAnsi="Angsana New"/>
          <w:b/>
          <w:bCs/>
          <w:sz w:val="30"/>
          <w:szCs w:val="30"/>
        </w:rPr>
        <w:tab/>
      </w:r>
      <w:r w:rsidR="00DA7ED8" w:rsidRPr="000431F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877"/>
        <w:gridCol w:w="2268"/>
        <w:gridCol w:w="1276"/>
      </w:tblGrid>
      <w:tr w:rsidR="00F0026B" w:rsidRPr="000431FA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6B" w:rsidRPr="000431FA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bookmarkStart w:id="24" w:name="_Hlk16417285"/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0026B" w:rsidRPr="000431FA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0431F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0431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7631C9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7631C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54,864</w:t>
            </w:r>
          </w:p>
        </w:tc>
      </w:tr>
      <w:tr w:rsidR="00F0026B" w:rsidRPr="000431F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0431F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C2AD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0026B" w:rsidRPr="000431F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0431F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C2AD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</w:tr>
      <w:tr w:rsidR="00F0026B" w:rsidRPr="000431F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0431F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C2AD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F0026B" w:rsidRPr="000431FA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0431F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651B0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631C9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651B0" w:rsidRPr="000431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631C9"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4651B0" w:rsidRPr="000431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7631C9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0431FA" w:rsidRDefault="00FC2ADC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56,</w:t>
            </w:r>
            <w:r w:rsidR="00D62A8B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</w:tr>
      <w:bookmarkEnd w:id="24"/>
    </w:tbl>
    <w:p w:rsidR="00551FB2" w:rsidRPr="000431FA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  <w:cs/>
        </w:rPr>
      </w:pPr>
    </w:p>
    <w:p w:rsidR="00A1748F" w:rsidRPr="000431FA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EA5E3B" w:rsidRPr="000431FA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5" w:name="_Hlk24037648"/>
      <w:r w:rsidRPr="000431F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D1FC0" w:rsidRPr="000431FA">
        <w:rPr>
          <w:rFonts w:ascii="Angsana New" w:hAnsi="Angsana New"/>
          <w:b/>
          <w:bCs/>
          <w:sz w:val="30"/>
          <w:szCs w:val="30"/>
        </w:rPr>
        <w:t>7</w:t>
      </w:r>
      <w:r w:rsidR="00EA5E3B" w:rsidRPr="000431FA">
        <w:rPr>
          <w:rFonts w:ascii="Angsana New" w:hAnsi="Angsana New"/>
          <w:b/>
          <w:bCs/>
          <w:sz w:val="30"/>
          <w:szCs w:val="30"/>
        </w:rPr>
        <w:tab/>
      </w:r>
      <w:r w:rsidR="00EA5E3B" w:rsidRPr="000431F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0431FA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0431FA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D62A8B" w:rsidRPr="000431FA">
        <w:rPr>
          <w:rFonts w:ascii="Angsana New" w:hAnsi="Angsana New"/>
          <w:sz w:val="30"/>
          <w:szCs w:val="30"/>
        </w:rPr>
        <w:t>31</w:t>
      </w:r>
      <w:r w:rsidR="00D62A8B" w:rsidRPr="000431F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C18E5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DC18E5" w:rsidRPr="000431FA">
        <w:rPr>
          <w:rFonts w:ascii="Angsana New" w:hAnsi="Angsana New"/>
          <w:sz w:val="30"/>
          <w:szCs w:val="30"/>
        </w:rPr>
        <w:t>256</w:t>
      </w:r>
      <w:r w:rsidR="00D62A8B" w:rsidRPr="000431FA">
        <w:rPr>
          <w:rFonts w:ascii="Angsana New" w:hAnsi="Angsana New"/>
          <w:sz w:val="30"/>
          <w:szCs w:val="30"/>
        </w:rPr>
        <w:t xml:space="preserve">4 </w:t>
      </w:r>
      <w:r w:rsidR="00DC18E5" w:rsidRPr="00043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0431FA">
        <w:rPr>
          <w:rFonts w:ascii="Angsana New" w:hAnsi="Angsana New"/>
          <w:sz w:val="30"/>
          <w:szCs w:val="30"/>
        </w:rPr>
        <w:t>256</w:t>
      </w:r>
      <w:r w:rsidR="00D62A8B" w:rsidRPr="000431FA">
        <w:rPr>
          <w:rFonts w:ascii="Angsana New" w:hAnsi="Angsana New"/>
          <w:sz w:val="30"/>
          <w:szCs w:val="30"/>
        </w:rPr>
        <w:t>3</w:t>
      </w:r>
      <w:r w:rsidR="00E75C9A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479" w:type="dxa"/>
        <w:tblInd w:w="529" w:type="dxa"/>
        <w:tblLayout w:type="fixed"/>
        <w:tblLook w:val="0000"/>
      </w:tblPr>
      <w:tblGrid>
        <w:gridCol w:w="29"/>
        <w:gridCol w:w="3060"/>
        <w:gridCol w:w="777"/>
        <w:gridCol w:w="213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23"/>
      </w:tblGrid>
      <w:tr w:rsidR="00DC18E5" w:rsidRPr="000431FA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26" w:name="_Hlk47360199"/>
          </w:p>
        </w:tc>
        <w:tc>
          <w:tcPr>
            <w:tcW w:w="990" w:type="dxa"/>
            <w:gridSpan w:val="2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vAlign w:val="bottom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6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7631C9" w:rsidRPr="000431F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7631C9"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31C9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C18E5" w:rsidRPr="000431FA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31C9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C18E5" w:rsidRPr="000431F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31C9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bookmarkEnd w:id="26"/>
      <w:tr w:rsidR="00EA5E3B" w:rsidRPr="000431FA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tblHeader/>
        </w:trPr>
        <w:tc>
          <w:tcPr>
            <w:tcW w:w="3866" w:type="dxa"/>
            <w:gridSpan w:val="3"/>
          </w:tcPr>
          <w:p w:rsidR="00EA5E3B" w:rsidRPr="000431FA" w:rsidRDefault="00EA5E3B" w:rsidP="0025460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14"/>
          </w:tcPr>
          <w:p w:rsidR="00EA5E3B" w:rsidRPr="000431FA" w:rsidRDefault="00EA5E3B" w:rsidP="002546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               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3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043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D16575" w:rsidRPr="000431FA" w:rsidTr="007631C9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0431FA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7" w:name="_Hlk47360258"/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170" w:type="dxa"/>
            <w:gridSpan w:val="2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4B70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4974D8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6575" w:rsidRPr="000431FA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0431FA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gridSpan w:val="2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D62A8B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2,230</w:t>
            </w: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6C58AC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6575" w:rsidRPr="000431FA" w:rsidTr="007631C9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0431FA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0431FA" w:rsidRDefault="0010208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3,884</w:t>
            </w: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0431FA" w:rsidRDefault="006C58AC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sz w:val="30"/>
                <w:szCs w:val="30"/>
                <w:lang w:val="en-US"/>
              </w:rPr>
              <w:t>3,885</w:t>
            </w:r>
          </w:p>
        </w:tc>
      </w:tr>
      <w:tr w:rsidR="00D16575" w:rsidRPr="000431FA" w:rsidTr="007631C9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0431FA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8" w:name="_Hlk47360555"/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0431FA" w:rsidRDefault="0010208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6,114</w:t>
            </w:r>
          </w:p>
        </w:tc>
        <w:tc>
          <w:tcPr>
            <w:tcW w:w="180" w:type="dxa"/>
          </w:tcPr>
          <w:p w:rsidR="00D16575" w:rsidRPr="000431FA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0431FA" w:rsidRDefault="006C58AC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3,885</w:t>
            </w:r>
          </w:p>
        </w:tc>
      </w:tr>
      <w:bookmarkEnd w:id="25"/>
      <w:bookmarkEnd w:id="27"/>
      <w:bookmarkEnd w:id="28"/>
    </w:tbl>
    <w:p w:rsidR="00EA5E3B" w:rsidRPr="000431FA" w:rsidRDefault="00EA5E3B" w:rsidP="00EA5E3B">
      <w:pPr>
        <w:pStyle w:val="ListParagraph"/>
        <w:tabs>
          <w:tab w:val="clear" w:pos="454"/>
        </w:tabs>
        <w:ind w:left="567"/>
        <w:contextualSpacing w:val="0"/>
        <w:jc w:val="thaiDistribute"/>
        <w:rPr>
          <w:rFonts w:ascii="Angsana New" w:hAnsi="Angsana New"/>
          <w:sz w:val="10"/>
          <w:szCs w:val="10"/>
        </w:rPr>
      </w:pPr>
    </w:p>
    <w:p w:rsidR="005D2F29" w:rsidRPr="000431FA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1</w:t>
      </w:r>
      <w:r w:rsidR="00AD1FC0" w:rsidRPr="000431FA">
        <w:rPr>
          <w:rFonts w:ascii="Angsana New" w:hAnsi="Angsana New"/>
          <w:b/>
          <w:bCs/>
          <w:sz w:val="30"/>
          <w:szCs w:val="30"/>
        </w:rPr>
        <w:t>8</w:t>
      </w:r>
      <w:r w:rsidR="00E0108C" w:rsidRPr="000431FA">
        <w:rPr>
          <w:rFonts w:ascii="Angsana New" w:hAnsi="Angsana New"/>
          <w:b/>
          <w:bCs/>
          <w:sz w:val="30"/>
          <w:szCs w:val="30"/>
        </w:rPr>
        <w:tab/>
      </w:r>
      <w:r w:rsidR="000B3EA0" w:rsidRPr="000431F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0431FA" w:rsidRDefault="00E1518B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0431FA">
        <w:rPr>
          <w:rFonts w:ascii="AngsanaUPC" w:hAnsi="AngsanaUPC" w:cs="AngsanaUPC"/>
          <w:sz w:val="30"/>
          <w:szCs w:val="30"/>
          <w:cs/>
        </w:rPr>
        <w:t>บริษัท</w:t>
      </w:r>
      <w:r w:rsidRPr="000431FA">
        <w:rPr>
          <w:rFonts w:ascii="AngsanaUPC" w:hAnsi="AngsanaUPC" w:cs="AngsanaUPC" w:hint="cs"/>
          <w:sz w:val="30"/>
          <w:szCs w:val="30"/>
          <w:cs/>
        </w:rPr>
        <w:t>มีสอง</w:t>
      </w:r>
      <w:r w:rsidRPr="000431F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0431FA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0431FA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FA6A53" w:rsidRPr="000431FA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0431FA">
        <w:rPr>
          <w:rFonts w:ascii="Angsana New" w:hAnsi="Angsana New"/>
          <w:sz w:val="30"/>
          <w:szCs w:val="30"/>
        </w:rPr>
        <w:t>1</w:t>
      </w:r>
      <w:r w:rsidRPr="000431FA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0431FA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0431FA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0431FA">
        <w:rPr>
          <w:rFonts w:ascii="Angsana New" w:hAnsi="Angsana New"/>
          <w:sz w:val="30"/>
          <w:szCs w:val="30"/>
        </w:rPr>
        <w:t xml:space="preserve">2 </w:t>
      </w:r>
      <w:r w:rsidRPr="000431FA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0431FA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0431FA" w:rsidSect="00DA798B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9"/>
          <w:cols w:space="720"/>
          <w:docGrid w:linePitch="245"/>
        </w:sectPr>
      </w:pPr>
      <w:r w:rsidRPr="000431F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0431FA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0431FA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0431FA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Pr="000431FA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0431FA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0431FA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0431FA">
        <w:rPr>
          <w:rFonts w:ascii="AngsanaUPC" w:hAnsi="AngsanaUPC" w:cs="AngsanaUPC"/>
          <w:sz w:val="30"/>
          <w:szCs w:val="30"/>
          <w:cs/>
        </w:rPr>
        <w:t>รร</w:t>
      </w:r>
      <w:r w:rsidR="00AE5FCA" w:rsidRPr="000431FA">
        <w:rPr>
          <w:rFonts w:ascii="AngsanaUPC" w:hAnsi="AngsanaUPC" w:cs="AngsanaUPC" w:hint="cs"/>
          <w:sz w:val="30"/>
          <w:szCs w:val="30"/>
          <w:cs/>
        </w:rPr>
        <w:t>ม</w:t>
      </w:r>
      <w:r w:rsidRPr="000431FA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D16575" w:rsidRPr="000431FA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D16575" w:rsidRPr="000431FA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0431FA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C61BF7" w:rsidRPr="000431FA">
        <w:rPr>
          <w:rFonts w:ascii="AngsanaUPC" w:hAnsi="AngsanaUPC" w:cs="AngsanaUPC"/>
          <w:sz w:val="30"/>
          <w:szCs w:val="30"/>
        </w:rPr>
        <w:t>3</w:t>
      </w:r>
      <w:r w:rsidR="006C58AC" w:rsidRPr="000431FA">
        <w:rPr>
          <w:rFonts w:ascii="AngsanaUPC" w:hAnsi="AngsanaUPC" w:cs="AngsanaUPC"/>
          <w:sz w:val="30"/>
          <w:szCs w:val="30"/>
        </w:rPr>
        <w:t>1</w:t>
      </w:r>
      <w:r w:rsidR="00C61BF7" w:rsidRPr="000431F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C58AC" w:rsidRPr="000431FA">
        <w:rPr>
          <w:rFonts w:ascii="AngsanaUPC" w:hAnsi="AngsanaUPC" w:cs="AngsanaUPC" w:hint="cs"/>
          <w:sz w:val="30"/>
          <w:szCs w:val="30"/>
          <w:cs/>
        </w:rPr>
        <w:t>มีนาคม</w:t>
      </w:r>
      <w:r w:rsidRPr="000431FA">
        <w:rPr>
          <w:rFonts w:ascii="AngsanaUPC" w:hAnsi="AngsanaUPC" w:cs="AngsanaUPC"/>
          <w:sz w:val="30"/>
          <w:szCs w:val="30"/>
        </w:rPr>
        <w:t xml:space="preserve"> 256</w:t>
      </w:r>
      <w:r w:rsidR="006C58AC" w:rsidRPr="000431FA">
        <w:rPr>
          <w:rFonts w:ascii="AngsanaUPC" w:hAnsi="AngsanaUPC" w:cs="AngsanaUPC"/>
          <w:sz w:val="30"/>
          <w:szCs w:val="30"/>
        </w:rPr>
        <w:t>4</w:t>
      </w:r>
      <w:r w:rsidRPr="000431FA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0431FA">
        <w:rPr>
          <w:rFonts w:ascii="AngsanaUPC" w:hAnsi="AngsanaUPC" w:cs="AngsanaUPC"/>
          <w:sz w:val="30"/>
          <w:szCs w:val="30"/>
        </w:rPr>
        <w:t>256</w:t>
      </w:r>
      <w:r w:rsidR="006C58AC" w:rsidRPr="000431FA">
        <w:rPr>
          <w:rFonts w:ascii="AngsanaUPC" w:hAnsi="AngsanaUPC" w:cs="AngsanaUPC"/>
          <w:sz w:val="30"/>
          <w:szCs w:val="30"/>
        </w:rPr>
        <w:t>3</w:t>
      </w:r>
      <w:r w:rsidRPr="000431F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D16575" w:rsidRPr="000431FA" w:rsidTr="009A088C">
        <w:trPr>
          <w:tblHeader/>
        </w:trPr>
        <w:tc>
          <w:tcPr>
            <w:tcW w:w="604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0431F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0431F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575" w:rsidRPr="000431FA" w:rsidTr="009A088C">
        <w:trPr>
          <w:tblHeader/>
        </w:trPr>
        <w:tc>
          <w:tcPr>
            <w:tcW w:w="604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0431F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494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0431F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0431F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0431F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0431F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0431F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16575" w:rsidRPr="000431FA" w:rsidTr="009A088C">
        <w:trPr>
          <w:tblHeader/>
        </w:trPr>
        <w:tc>
          <w:tcPr>
            <w:tcW w:w="604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877987" w:rsidRPr="000431FA" w:rsidTr="009A088C">
        <w:tc>
          <w:tcPr>
            <w:tcW w:w="6041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29070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393,783</w:t>
            </w:r>
          </w:p>
        </w:tc>
        <w:tc>
          <w:tcPr>
            <w:tcW w:w="494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1F6E0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375,133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29070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9C3816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33,405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29070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393,783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1F6E0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408,538</w:t>
            </w:r>
          </w:p>
        </w:tc>
      </w:tr>
      <w:tr w:rsidR="00877987" w:rsidRPr="000431FA" w:rsidTr="009A088C">
        <w:tc>
          <w:tcPr>
            <w:tcW w:w="6041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0431FA" w:rsidRDefault="0029070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393,783</w:t>
            </w:r>
          </w:p>
        </w:tc>
        <w:tc>
          <w:tcPr>
            <w:tcW w:w="494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0431FA" w:rsidRDefault="001F6E0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375,133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0431FA" w:rsidRDefault="0029070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0431FA" w:rsidRDefault="009C3816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33,405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77987" w:rsidRPr="000431FA" w:rsidRDefault="0029070C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393,783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77987" w:rsidRPr="000431FA" w:rsidRDefault="001F6E0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408,538</w:t>
            </w:r>
          </w:p>
        </w:tc>
      </w:tr>
      <w:tr w:rsidR="00877987" w:rsidRPr="000431FA" w:rsidTr="009A088C">
        <w:tc>
          <w:tcPr>
            <w:tcW w:w="6041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102085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6,114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77987" w:rsidRPr="000431FA" w:rsidRDefault="001F6E0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</w:tr>
      <w:tr w:rsidR="00877987" w:rsidRPr="000431FA" w:rsidTr="009A088C">
        <w:tc>
          <w:tcPr>
            <w:tcW w:w="6041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0431FA" w:rsidRDefault="00102085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399,897</w:t>
            </w:r>
          </w:p>
        </w:tc>
        <w:tc>
          <w:tcPr>
            <w:tcW w:w="262" w:type="dxa"/>
            <w:shd w:val="clear" w:color="auto" w:fill="auto"/>
          </w:tcPr>
          <w:p w:rsidR="00877987" w:rsidRPr="000431FA" w:rsidRDefault="0087798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987" w:rsidRPr="000431FA" w:rsidRDefault="001F6E07" w:rsidP="0087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412,423</w:t>
            </w:r>
          </w:p>
        </w:tc>
      </w:tr>
      <w:tr w:rsidR="00D16575" w:rsidRPr="000431FA" w:rsidTr="009A088C">
        <w:tc>
          <w:tcPr>
            <w:tcW w:w="604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39F" w:rsidRPr="000431FA" w:rsidTr="009A088C">
        <w:tc>
          <w:tcPr>
            <w:tcW w:w="6041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E9339F" w:rsidRPr="000431FA" w:rsidRDefault="0029070C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70,563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E9339F" w:rsidRPr="000431FA" w:rsidRDefault="001F6E07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77,159</w:t>
            </w: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9339F" w:rsidRPr="000431FA" w:rsidRDefault="00F012E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E9339F" w:rsidRPr="000431FA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E9339F" w:rsidRPr="000431FA" w:rsidRDefault="006113B6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F6E07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E9339F" w:rsidRPr="000431FA" w:rsidRDefault="00EA12D1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44,949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E9339F" w:rsidRPr="000431FA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E9339F" w:rsidRPr="000431FA" w:rsidRDefault="001F6E07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31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43,666</w:t>
            </w:r>
          </w:p>
        </w:tc>
      </w:tr>
      <w:tr w:rsidR="00E9339F" w:rsidRPr="000431FA" w:rsidTr="009A088C">
        <w:tc>
          <w:tcPr>
            <w:tcW w:w="6041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E9339F" w:rsidRPr="000431FA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E9339F" w:rsidRPr="000431FA" w:rsidRDefault="00E9339F" w:rsidP="00E9339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39F" w:rsidRPr="000431FA" w:rsidRDefault="0029070C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(5,879)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</w:t>
            </w:r>
            <w:r w:rsidR="001F6E07" w:rsidRPr="000431FA">
              <w:rPr>
                <w:rFonts w:ascii="Angsana New" w:hAnsi="Angsana New"/>
                <w:sz w:val="30"/>
                <w:szCs w:val="30"/>
              </w:rPr>
              <w:t>7,514</w:t>
            </w:r>
            <w:r w:rsidRPr="000431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339F" w:rsidRPr="000431FA" w:rsidTr="009A088C">
        <w:tc>
          <w:tcPr>
            <w:tcW w:w="6041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39F" w:rsidRPr="000431FA" w:rsidRDefault="00EA12D1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39,070</w:t>
            </w:r>
          </w:p>
        </w:tc>
        <w:tc>
          <w:tcPr>
            <w:tcW w:w="262" w:type="dxa"/>
            <w:shd w:val="clear" w:color="auto" w:fill="auto"/>
          </w:tcPr>
          <w:p w:rsidR="00E9339F" w:rsidRPr="000431FA" w:rsidRDefault="00E9339F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39F" w:rsidRPr="000431FA" w:rsidRDefault="001F6E07" w:rsidP="00E9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36,152</w:t>
            </w:r>
          </w:p>
        </w:tc>
      </w:tr>
      <w:tr w:rsidR="00D16575" w:rsidRPr="000431FA" w:rsidTr="009A088C">
        <w:trPr>
          <w:trHeight w:val="511"/>
        </w:trPr>
        <w:tc>
          <w:tcPr>
            <w:tcW w:w="604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575" w:rsidRPr="000431FA" w:rsidTr="009A088C">
        <w:tc>
          <w:tcPr>
            <w:tcW w:w="604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16575" w:rsidRPr="000431FA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7454" w:rsidRPr="000431FA" w:rsidTr="009A088C">
        <w:tc>
          <w:tcPr>
            <w:tcW w:w="6041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494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30,527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30,527</w:t>
            </w:r>
          </w:p>
        </w:tc>
      </w:tr>
      <w:tr w:rsidR="00DD7454" w:rsidRPr="000431FA" w:rsidTr="009A088C">
        <w:tc>
          <w:tcPr>
            <w:tcW w:w="6041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494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</w:tr>
      <w:tr w:rsidR="00DD7454" w:rsidRPr="000431FA" w:rsidTr="009A088C">
        <w:tc>
          <w:tcPr>
            <w:tcW w:w="6041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494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(1,835)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D7454" w:rsidRPr="000431FA" w:rsidRDefault="00DD7454" w:rsidP="00D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(1,835)</w:t>
            </w:r>
          </w:p>
        </w:tc>
      </w:tr>
    </w:tbl>
    <w:p w:rsidR="00D16575" w:rsidRPr="000431FA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0431FA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0431FA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0431F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0431F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:rsidR="00D77877" w:rsidRPr="000431FA" w:rsidRDefault="00D77877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431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Pr="000431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091326" w:rsidRPr="000431FA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1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2F29" w:rsidRPr="000431FA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431FA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0431FA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0431FA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0431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0431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0431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0431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9" w:name="_Hlk31812899"/>
      <w:r w:rsidR="00DD7454" w:rsidRPr="000431FA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904427" w:rsidRPr="000431FA">
        <w:rPr>
          <w:rFonts w:ascii="Angsana New" w:hAnsi="Angsana New"/>
          <w:snapToGrid w:val="0"/>
          <w:sz w:val="30"/>
          <w:szCs w:val="30"/>
          <w:lang w:eastAsia="th-TH"/>
        </w:rPr>
        <w:t>5.8</w:t>
      </w:r>
      <w:r w:rsidR="00DD7454" w:rsidRPr="000431FA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F43233" w:rsidRPr="000431F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9"/>
      <w:r w:rsidRPr="000431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0431F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0431F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0431F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1F6E07" w:rsidRPr="000431F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</w:t>
      </w:r>
      <w:r w:rsidR="00114872" w:rsidRPr="000431F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0431F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Start w:id="30" w:name="_Hlk31812917"/>
      <w:r w:rsidR="001F6E07" w:rsidRPr="000431F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40.81</w:t>
      </w:r>
      <w:r w:rsidR="007246AF" w:rsidRPr="000431F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0"/>
      <w:r w:rsidRPr="000431F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0431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:rsidR="008732D4" w:rsidRPr="000431FA" w:rsidRDefault="00AD1FC0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19</w:t>
      </w:r>
      <w:r w:rsidR="008732D4" w:rsidRPr="000431FA">
        <w:rPr>
          <w:rFonts w:ascii="Angsana New" w:hAnsi="Angsana New"/>
          <w:b/>
          <w:bCs/>
          <w:sz w:val="30"/>
          <w:szCs w:val="30"/>
        </w:rPr>
        <w:tab/>
      </w:r>
      <w:r w:rsidR="00967930" w:rsidRPr="000431FA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="008732D4" w:rsidRPr="000431FA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0431FA" w:rsidRDefault="00AD1FC0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31" w:name="OLE_LINK3"/>
      <w:r w:rsidRPr="000431FA">
        <w:rPr>
          <w:rFonts w:ascii="Angsana New" w:hAnsi="Angsana New"/>
          <w:sz w:val="30"/>
          <w:szCs w:val="30"/>
        </w:rPr>
        <w:t>19</w:t>
      </w:r>
      <w:r w:rsidR="00C25CCE" w:rsidRPr="000431FA">
        <w:rPr>
          <w:rFonts w:ascii="Angsana New" w:hAnsi="Angsana New"/>
          <w:sz w:val="30"/>
          <w:szCs w:val="30"/>
        </w:rPr>
        <w:t>.</w:t>
      </w:r>
      <w:r w:rsidR="00757508" w:rsidRPr="000431FA">
        <w:rPr>
          <w:rFonts w:ascii="Angsana New" w:hAnsi="Angsana New"/>
          <w:sz w:val="30"/>
          <w:szCs w:val="30"/>
        </w:rPr>
        <w:t>1</w:t>
      </w:r>
      <w:r w:rsidR="00C25CCE" w:rsidRPr="000431FA">
        <w:rPr>
          <w:rFonts w:ascii="Angsana New" w:hAnsi="Angsana New"/>
          <w:sz w:val="30"/>
          <w:szCs w:val="30"/>
        </w:rPr>
        <w:t xml:space="preserve"> </w:t>
      </w:r>
      <w:r w:rsidR="00C25CCE" w:rsidRPr="000431FA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1F6E07" w:rsidRPr="000431FA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0431F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B78EE" w:rsidRPr="000431FA">
        <w:rPr>
          <w:rFonts w:ascii="Angsana New" w:hAnsi="Angsana New"/>
          <w:sz w:val="30"/>
          <w:szCs w:val="30"/>
        </w:rPr>
        <w:t>3</w:t>
      </w:r>
      <w:r w:rsidR="001F6E07" w:rsidRPr="000431FA">
        <w:rPr>
          <w:rFonts w:ascii="Angsana New" w:hAnsi="Angsana New"/>
          <w:sz w:val="30"/>
          <w:szCs w:val="30"/>
        </w:rPr>
        <w:t>1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5B78EE" w:rsidRPr="000431FA">
        <w:rPr>
          <w:rFonts w:ascii="Angsana New" w:hAnsi="Angsana New"/>
          <w:sz w:val="30"/>
          <w:szCs w:val="30"/>
        </w:rPr>
        <w:t>256</w:t>
      </w:r>
      <w:r w:rsidR="001F6E07" w:rsidRPr="000431FA">
        <w:rPr>
          <w:rFonts w:ascii="Angsana New" w:hAnsi="Angsana New"/>
          <w:sz w:val="30"/>
          <w:szCs w:val="30"/>
        </w:rPr>
        <w:t>4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0431FA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0431FA">
        <w:rPr>
          <w:rFonts w:ascii="Angsana New" w:hAnsi="Angsana New"/>
          <w:sz w:val="30"/>
          <w:szCs w:val="30"/>
        </w:rPr>
        <w:t xml:space="preserve">10 </w:t>
      </w:r>
      <w:r w:rsidR="001F6E07" w:rsidRPr="000431FA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0431FA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0431FA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0431FA">
        <w:rPr>
          <w:rFonts w:ascii="Angsana New" w:eastAsia="MS Mincho" w:hAnsi="Angsana New"/>
          <w:sz w:val="30"/>
          <w:szCs w:val="30"/>
        </w:rPr>
        <w:t xml:space="preserve"> </w:t>
      </w:r>
      <w:r w:rsidR="00406AFA" w:rsidRPr="000431FA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บริษัทอยู่ระหว่างดำเนินการส่งมอบงาน</w:t>
      </w:r>
      <w:r w:rsidR="00E86D95" w:rsidRPr="000431FA">
        <w:rPr>
          <w:rFonts w:ascii="Angsana New" w:eastAsia="MS Mincho" w:hAnsi="Angsana New"/>
          <w:sz w:val="30"/>
          <w:szCs w:val="30"/>
        </w:rPr>
        <w:t xml:space="preserve"> </w:t>
      </w:r>
      <w:r w:rsidR="00E86D95" w:rsidRPr="000431FA">
        <w:rPr>
          <w:rFonts w:ascii="Angsana New" w:eastAsia="MS Mincho" w:hAnsi="Angsana New" w:hint="cs"/>
          <w:sz w:val="30"/>
          <w:szCs w:val="30"/>
          <w:cs/>
        </w:rPr>
        <w:t>และชำระค่ามูลดินตามสัญญา</w:t>
      </w:r>
    </w:p>
    <w:p w:rsidR="00571570" w:rsidRPr="000431FA" w:rsidRDefault="00AD1FC0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</w:rPr>
        <w:t>19</w:t>
      </w:r>
      <w:r w:rsidR="00967930" w:rsidRPr="000431FA">
        <w:rPr>
          <w:rFonts w:ascii="Angsana New" w:hAnsi="Angsana New"/>
          <w:sz w:val="30"/>
          <w:szCs w:val="30"/>
        </w:rPr>
        <w:t>.</w:t>
      </w:r>
      <w:r w:rsidR="006A633E" w:rsidRPr="000431FA">
        <w:rPr>
          <w:rFonts w:ascii="Angsana New" w:hAnsi="Angsana New"/>
          <w:sz w:val="30"/>
          <w:szCs w:val="30"/>
        </w:rPr>
        <w:t>2</w:t>
      </w:r>
      <w:r w:rsidR="00967930" w:rsidRPr="000431FA">
        <w:rPr>
          <w:rFonts w:ascii="Angsana New" w:hAnsi="Angsana New"/>
          <w:sz w:val="30"/>
          <w:szCs w:val="30"/>
        </w:rPr>
        <w:t xml:space="preserve"> </w:t>
      </w:r>
      <w:r w:rsidR="00967930" w:rsidRPr="000431FA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E61F68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ณ วันที่ 31 มีนาคม 2564 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0.70 ล้านบาท บริษัทยื่นอุทธรณ์คัดค้านคำพิพากษาศาลชั้นต้น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0431FA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0431FA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0431FA">
        <w:rPr>
          <w:rFonts w:ascii="Angsana New" w:hAnsi="Angsana New" w:hint="cs"/>
          <w:sz w:val="30"/>
          <w:szCs w:val="30"/>
          <w:cs/>
        </w:rPr>
        <w:t>จำนวน</w:t>
      </w:r>
      <w:r w:rsidRPr="000431FA">
        <w:rPr>
          <w:rFonts w:ascii="Angsana New" w:hAnsi="Angsana New"/>
          <w:sz w:val="30"/>
          <w:szCs w:val="30"/>
          <w:cs/>
        </w:rPr>
        <w:t xml:space="preserve"> 5.4</w:t>
      </w:r>
      <w:r w:rsidR="00671C70" w:rsidRPr="000431FA">
        <w:rPr>
          <w:rFonts w:ascii="Angsana New" w:hAnsi="Angsana New"/>
          <w:sz w:val="30"/>
          <w:szCs w:val="30"/>
        </w:rPr>
        <w:t>0</w:t>
      </w:r>
      <w:r w:rsidRPr="000431FA">
        <w:rPr>
          <w:rFonts w:ascii="Angsana New" w:hAnsi="Angsana New"/>
          <w:sz w:val="30"/>
          <w:szCs w:val="30"/>
          <w:cs/>
        </w:rPr>
        <w:t xml:space="preserve"> ล้าน</w:t>
      </w:r>
      <w:r w:rsidRPr="000431FA">
        <w:rPr>
          <w:rFonts w:ascii="Angsana New" w:hAnsi="Angsana New" w:hint="cs"/>
          <w:sz w:val="30"/>
          <w:szCs w:val="30"/>
          <w:cs/>
        </w:rPr>
        <w:t>บาท</w:t>
      </w:r>
      <w:r w:rsidRPr="000431FA">
        <w:rPr>
          <w:rFonts w:ascii="Angsana New" w:hAnsi="Angsana New"/>
          <w:sz w:val="30"/>
          <w:szCs w:val="30"/>
          <w:cs/>
        </w:rPr>
        <w:t xml:space="preserve"> </w:t>
      </w:r>
      <w:r w:rsidR="003177B4" w:rsidRPr="000431FA">
        <w:rPr>
          <w:rFonts w:ascii="Angsana New" w:hAnsi="Angsana New"/>
          <w:sz w:val="30"/>
          <w:szCs w:val="30"/>
          <w:cs/>
        </w:rPr>
        <w:t>บริษัทพิจารณาแล้วเห็นว่ามีความไม่แน่นอนอย่างมากที่บริษัท จะต้องจ่ายเงินค่าเสียหายดังกล่าว</w:t>
      </w:r>
      <w:r w:rsidR="003177B4" w:rsidRPr="000431FA">
        <w:rPr>
          <w:rFonts w:ascii="Angsana New" w:hAnsi="Angsana New" w:hint="cs"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ปัจจุบันโจทก์ถูกฟ้องล้มละลาย ศาลมีคำสั่งเรียกเจ้าพนักงานพิทักษ์ทรัพย์เข้ามาดำเนินคดีแทน</w:t>
      </w:r>
    </w:p>
    <w:p w:rsidR="006F5CC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0431F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1"/>
    <w:p w:rsidR="00D51EDC" w:rsidRPr="000431FA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D51EDC" w:rsidRPr="000431FA">
        <w:rPr>
          <w:rFonts w:ascii="Angsana New" w:hAnsi="Angsana New"/>
          <w:b/>
          <w:bCs/>
          <w:sz w:val="30"/>
          <w:szCs w:val="30"/>
        </w:rPr>
        <w:tab/>
      </w:r>
      <w:r w:rsidR="00D51EDC" w:rsidRPr="000431FA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0431F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:rsidR="00D51EDC" w:rsidRPr="000431FA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ab/>
      </w:r>
      <w:r w:rsidRPr="000431FA">
        <w:rPr>
          <w:rFonts w:ascii="Angsana New" w:hAnsi="Angsana New" w:hint="cs"/>
          <w:sz w:val="30"/>
          <w:szCs w:val="30"/>
          <w:cs/>
        </w:rPr>
        <w:t xml:space="preserve">ต้นทุนทางการเงินสำหรับงวดสามเดือนสิ้นสุดวันที่ </w:t>
      </w:r>
      <w:r w:rsidR="00096B68" w:rsidRPr="000431FA">
        <w:rPr>
          <w:rFonts w:ascii="Angsana New" w:hAnsi="Angsana New"/>
          <w:sz w:val="30"/>
          <w:szCs w:val="30"/>
        </w:rPr>
        <w:t>31</w:t>
      </w:r>
      <w:r w:rsidR="00096B68" w:rsidRPr="000431F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431FA">
        <w:rPr>
          <w:rFonts w:ascii="Angsana New" w:hAnsi="Angsana New"/>
          <w:sz w:val="30"/>
          <w:szCs w:val="30"/>
        </w:rPr>
        <w:t xml:space="preserve"> 256</w:t>
      </w:r>
      <w:r w:rsidR="00096B68" w:rsidRPr="000431FA">
        <w:rPr>
          <w:rFonts w:ascii="Angsana New" w:hAnsi="Angsana New" w:hint="cs"/>
          <w:sz w:val="30"/>
          <w:szCs w:val="30"/>
          <w:cs/>
        </w:rPr>
        <w:t>4</w:t>
      </w:r>
      <w:r w:rsidRPr="000431F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431FA">
        <w:rPr>
          <w:rFonts w:ascii="Angsana New" w:hAnsi="Angsana New"/>
          <w:sz w:val="30"/>
          <w:szCs w:val="30"/>
        </w:rPr>
        <w:t xml:space="preserve"> 256</w:t>
      </w:r>
      <w:r w:rsidR="00096B68" w:rsidRPr="000431FA">
        <w:rPr>
          <w:rFonts w:ascii="Angsana New" w:hAnsi="Angsana New"/>
          <w:sz w:val="30"/>
          <w:szCs w:val="30"/>
        </w:rPr>
        <w:t>3</w:t>
      </w:r>
      <w:r w:rsidRPr="000431FA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:rsidR="00E9339F" w:rsidRPr="000431FA" w:rsidRDefault="00E9339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9339F" w:rsidRPr="000431FA" w:rsidTr="00325551">
        <w:trPr>
          <w:cantSplit/>
        </w:trPr>
        <w:tc>
          <w:tcPr>
            <w:tcW w:w="3060" w:type="dxa"/>
          </w:tcPr>
          <w:p w:rsidR="00E9339F" w:rsidRPr="000431F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2" w:name="_Hlk47361344"/>
          </w:p>
        </w:tc>
        <w:tc>
          <w:tcPr>
            <w:tcW w:w="990" w:type="dxa"/>
          </w:tcPr>
          <w:p w:rsidR="00E9339F" w:rsidRPr="000431F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9339F" w:rsidRPr="000431FA" w:rsidRDefault="00E9339F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39F" w:rsidRPr="000431F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9339F" w:rsidRPr="000431FA" w:rsidRDefault="001C5978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F6E07" w:rsidRPr="000431F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F6E07"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6E07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25551" w:rsidRPr="000431FA" w:rsidTr="00325551">
        <w:trPr>
          <w:cantSplit/>
        </w:trPr>
        <w:tc>
          <w:tcPr>
            <w:tcW w:w="3060" w:type="dxa"/>
          </w:tcPr>
          <w:p w:rsidR="00325551" w:rsidRPr="000431F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25551" w:rsidRPr="000431F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25551" w:rsidRPr="000431F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5551" w:rsidRPr="000431F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5551" w:rsidRPr="000431F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5551" w:rsidRPr="000431F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5551" w:rsidRPr="000431F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F6E07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25551" w:rsidRPr="000431F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5551" w:rsidRPr="000431F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F6E07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bookmarkEnd w:id="32"/>
    <w:p w:rsidR="003A797F" w:rsidRPr="000431FA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0431FA">
        <w:rPr>
          <w:rFonts w:ascii="Angsana New" w:hAnsi="Angsana New"/>
          <w:b/>
          <w:bCs/>
          <w:sz w:val="30"/>
          <w:szCs w:val="30"/>
        </w:rPr>
        <w:t xml:space="preserve">                              </w:t>
      </w:r>
      <w:r w:rsidRPr="000431FA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0431FA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326EF" w:rsidRPr="000431FA" w:rsidTr="003D4D0F">
        <w:trPr>
          <w:cantSplit/>
        </w:trPr>
        <w:tc>
          <w:tcPr>
            <w:tcW w:w="3060" w:type="dxa"/>
          </w:tcPr>
          <w:p w:rsidR="006326EF" w:rsidRPr="000431F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0431F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0431FA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00569" w:rsidRPr="000431FA" w:rsidTr="003D4D0F">
        <w:trPr>
          <w:cantSplit/>
        </w:trPr>
        <w:tc>
          <w:tcPr>
            <w:tcW w:w="306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800569" w:rsidRPr="000431FA" w:rsidRDefault="00800569" w:rsidP="00AE55D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96B68" w:rsidRPr="000431FA" w:rsidRDefault="00096B68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4,491</w:t>
            </w: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00569" w:rsidRPr="000431FA" w:rsidRDefault="001F6E07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5,592</w:t>
            </w:r>
          </w:p>
        </w:tc>
      </w:tr>
      <w:tr w:rsidR="00800569" w:rsidRPr="000431FA" w:rsidTr="001F6E07">
        <w:trPr>
          <w:cantSplit/>
        </w:trPr>
        <w:tc>
          <w:tcPr>
            <w:tcW w:w="306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00569" w:rsidRPr="000431FA" w:rsidRDefault="00096B68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0569" w:rsidRPr="000431FA" w:rsidRDefault="001F6E07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</w:tr>
      <w:tr w:rsidR="00800569" w:rsidRPr="000431FA" w:rsidTr="001F6E07">
        <w:trPr>
          <w:cantSplit/>
        </w:trPr>
        <w:tc>
          <w:tcPr>
            <w:tcW w:w="306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800569" w:rsidRPr="000431FA" w:rsidRDefault="00800569" w:rsidP="0080056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00569" w:rsidRPr="000431FA" w:rsidRDefault="00096B68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5,382</w:t>
            </w: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00569" w:rsidRPr="000431FA" w:rsidRDefault="001F6E07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6,848</w:t>
            </w:r>
          </w:p>
        </w:tc>
      </w:tr>
      <w:tr w:rsidR="00800569" w:rsidRPr="000431FA" w:rsidTr="001F6E07">
        <w:trPr>
          <w:cantSplit/>
        </w:trPr>
        <w:tc>
          <w:tcPr>
            <w:tcW w:w="306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800569" w:rsidRPr="000431FA" w:rsidRDefault="00800569" w:rsidP="0080056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00569" w:rsidRPr="000431FA" w:rsidRDefault="00096B68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0569" w:rsidRPr="000431FA" w:rsidRDefault="001F6E07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800569" w:rsidRPr="000431FA" w:rsidTr="001F6E07">
        <w:trPr>
          <w:cantSplit/>
        </w:trPr>
        <w:tc>
          <w:tcPr>
            <w:tcW w:w="306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800569" w:rsidRPr="000431FA" w:rsidRDefault="00800569" w:rsidP="0080056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0569" w:rsidRPr="000431FA" w:rsidRDefault="00096B68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5,879</w:t>
            </w:r>
          </w:p>
        </w:tc>
        <w:tc>
          <w:tcPr>
            <w:tcW w:w="270" w:type="dxa"/>
          </w:tcPr>
          <w:p w:rsidR="00800569" w:rsidRPr="000431FA" w:rsidRDefault="00800569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0569" w:rsidRPr="000431FA" w:rsidRDefault="001F6E07" w:rsidP="008005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7,514</w:t>
            </w:r>
          </w:p>
        </w:tc>
      </w:tr>
    </w:tbl>
    <w:p w:rsidR="00C659E1" w:rsidRPr="000431FA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555C2" w:rsidRPr="000431FA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2</w:t>
      </w:r>
      <w:r w:rsidR="00AD1FC0" w:rsidRPr="000431FA">
        <w:rPr>
          <w:rFonts w:ascii="Angsana New" w:hAnsi="Angsana New"/>
          <w:b/>
          <w:bCs/>
          <w:sz w:val="30"/>
          <w:szCs w:val="30"/>
        </w:rPr>
        <w:t>1</w:t>
      </w:r>
      <w:r w:rsidR="00507A0C" w:rsidRPr="000431FA">
        <w:rPr>
          <w:rFonts w:ascii="Angsana New" w:hAnsi="Angsana New"/>
          <w:b/>
          <w:bCs/>
          <w:sz w:val="30"/>
          <w:szCs w:val="30"/>
        </w:rPr>
        <w:tab/>
      </w:r>
      <w:r w:rsidR="00507A0C" w:rsidRPr="000431F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16257" w:rsidRPr="000431FA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ab/>
      </w:r>
      <w:r w:rsidRPr="000431FA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0431FA">
        <w:rPr>
          <w:rFonts w:ascii="Angsana New" w:hAnsi="Angsana New" w:hint="cs"/>
          <w:b/>
          <w:sz w:val="30"/>
          <w:szCs w:val="30"/>
          <w:cs/>
        </w:rPr>
        <w:t>ที่</w:t>
      </w:r>
      <w:r w:rsidRPr="000431FA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0431FA">
        <w:rPr>
          <w:rFonts w:ascii="Angsana New" w:hAnsi="Angsana New"/>
          <w:b/>
          <w:sz w:val="30"/>
          <w:szCs w:val="30"/>
        </w:rPr>
        <w:t xml:space="preserve"> </w:t>
      </w:r>
      <w:r w:rsidRPr="000431FA">
        <w:rPr>
          <w:rFonts w:ascii="Angsana New" w:hAnsi="Angsana New" w:hint="cs"/>
          <w:b/>
          <w:sz w:val="30"/>
          <w:szCs w:val="30"/>
          <w:cs/>
        </w:rPr>
        <w:t xml:space="preserve">สำหรับงวดสามเดือนสิ้นสุดวันที่ </w:t>
      </w:r>
      <w:r w:rsidRPr="000431FA">
        <w:rPr>
          <w:rFonts w:ascii="Angsana New" w:hAnsi="Angsana New"/>
          <w:bCs/>
          <w:sz w:val="30"/>
          <w:szCs w:val="30"/>
        </w:rPr>
        <w:t>3</w:t>
      </w:r>
      <w:r w:rsidR="00F44A04" w:rsidRPr="000431FA">
        <w:rPr>
          <w:rFonts w:ascii="Angsana New" w:hAnsi="Angsana New"/>
          <w:bCs/>
          <w:sz w:val="30"/>
          <w:szCs w:val="30"/>
        </w:rPr>
        <w:t>1</w:t>
      </w:r>
      <w:r w:rsidRPr="000431FA">
        <w:rPr>
          <w:rFonts w:ascii="Angsana New" w:hAnsi="Angsana New"/>
          <w:bCs/>
          <w:sz w:val="30"/>
          <w:szCs w:val="30"/>
        </w:rPr>
        <w:t xml:space="preserve"> </w:t>
      </w:r>
      <w:r w:rsidR="00F44A04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Pr="000431F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bCs/>
          <w:sz w:val="30"/>
          <w:szCs w:val="30"/>
        </w:rPr>
        <w:t>256</w:t>
      </w:r>
      <w:r w:rsidR="00F44A04" w:rsidRPr="000431FA">
        <w:rPr>
          <w:rFonts w:ascii="Angsana New" w:hAnsi="Angsana New"/>
          <w:bCs/>
          <w:sz w:val="30"/>
          <w:szCs w:val="30"/>
        </w:rPr>
        <w:t>4</w:t>
      </w:r>
      <w:r w:rsidRPr="000431F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0431F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0431FA">
        <w:rPr>
          <w:rFonts w:ascii="Angsana New" w:hAnsi="Angsana New"/>
          <w:bCs/>
          <w:sz w:val="30"/>
          <w:szCs w:val="30"/>
        </w:rPr>
        <w:t>256</w:t>
      </w:r>
      <w:r w:rsidR="00F44A04" w:rsidRPr="000431FA">
        <w:rPr>
          <w:rFonts w:ascii="Angsana New" w:hAnsi="Angsana New"/>
          <w:bCs/>
          <w:sz w:val="30"/>
          <w:szCs w:val="30"/>
        </w:rPr>
        <w:t>3</w:t>
      </w:r>
      <w:r w:rsidRPr="000431FA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0431F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431FA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016257" w:rsidRPr="000431FA" w:rsidRDefault="0001625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654F1" w:rsidRPr="000431FA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ab/>
      </w:r>
      <w:r w:rsidRPr="000431FA">
        <w:rPr>
          <w:rFonts w:ascii="Angsana New" w:hAnsi="Angsana New"/>
          <w:b/>
          <w:bCs/>
          <w:sz w:val="30"/>
          <w:szCs w:val="30"/>
        </w:rPr>
        <w:tab/>
      </w:r>
      <w:r w:rsidR="00F654F1" w:rsidRPr="000431F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0431FA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0431FA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F1FE7" w:rsidRPr="000431FA" w:rsidTr="009A088C">
        <w:trPr>
          <w:cantSplit/>
        </w:trPr>
        <w:tc>
          <w:tcPr>
            <w:tcW w:w="306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3" w:name="_Hlk47362680"/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F1FE7" w:rsidRPr="000431FA" w:rsidRDefault="00F44A04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0F1FE7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="000F1FE7"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F1FE7" w:rsidRPr="000431FA" w:rsidTr="009A088C">
        <w:trPr>
          <w:cantSplit/>
        </w:trPr>
        <w:tc>
          <w:tcPr>
            <w:tcW w:w="306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F1FE7" w:rsidRPr="000431FA" w:rsidRDefault="00F2641A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A04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A04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bookmarkEnd w:id="33"/>
    <w:p w:rsidR="000F1FE7" w:rsidRPr="000431FA" w:rsidRDefault="000F1FE7" w:rsidP="000F1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="00F44A04" w:rsidRPr="000431FA">
        <w:rPr>
          <w:rFonts w:ascii="Angsana New" w:hAnsi="Angsana New"/>
          <w:b/>
          <w:bCs/>
          <w:sz w:val="30"/>
          <w:szCs w:val="30"/>
        </w:rPr>
        <w:t xml:space="preserve">                             </w:t>
      </w:r>
      <w:r w:rsidRPr="000431FA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0431FA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F1FE7" w:rsidRPr="000431FA" w:rsidTr="009A088C">
        <w:trPr>
          <w:cantSplit/>
        </w:trPr>
        <w:tc>
          <w:tcPr>
            <w:tcW w:w="3060" w:type="dxa"/>
          </w:tcPr>
          <w:p w:rsidR="000F1FE7" w:rsidRPr="000431FA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1FE7" w:rsidRPr="000431FA" w:rsidTr="00B2649E">
        <w:trPr>
          <w:cantSplit/>
        </w:trPr>
        <w:tc>
          <w:tcPr>
            <w:tcW w:w="3060" w:type="dxa"/>
          </w:tcPr>
          <w:p w:rsidR="000F1FE7" w:rsidRPr="000431FA" w:rsidRDefault="00B2649E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0F1FE7" w:rsidRPr="000431FA" w:rsidRDefault="000F1FE7" w:rsidP="00B2649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24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9800B7" w:rsidP="0024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6,</w:t>
            </w:r>
            <w:r w:rsidR="00447ABA" w:rsidRPr="000431FA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FE7" w:rsidRPr="000431FA" w:rsidRDefault="00F44A04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6,014</w:t>
            </w:r>
          </w:p>
        </w:tc>
      </w:tr>
      <w:tr w:rsidR="000F1FE7" w:rsidRPr="000431FA" w:rsidTr="00B2649E">
        <w:trPr>
          <w:cantSplit/>
        </w:trPr>
        <w:tc>
          <w:tcPr>
            <w:tcW w:w="306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FE7" w:rsidRPr="000431FA" w:rsidTr="00B2649E">
        <w:trPr>
          <w:cantSplit/>
        </w:trPr>
        <w:tc>
          <w:tcPr>
            <w:tcW w:w="3060" w:type="dxa"/>
          </w:tcPr>
          <w:p w:rsidR="000F1FE7" w:rsidRPr="000431FA" w:rsidRDefault="00B2649E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FE7" w:rsidRPr="000431FA" w:rsidTr="00F44A04">
        <w:trPr>
          <w:cantSplit/>
        </w:trPr>
        <w:tc>
          <w:tcPr>
            <w:tcW w:w="3060" w:type="dxa"/>
          </w:tcPr>
          <w:p w:rsidR="000F1FE7" w:rsidRPr="000431FA" w:rsidRDefault="00B2649E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1FE7" w:rsidRPr="000431FA" w:rsidRDefault="00F2641A" w:rsidP="00F26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F1FE7" w:rsidRPr="000431FA" w:rsidRDefault="009800B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</w:t>
            </w:r>
            <w:r w:rsidR="00EA12D1" w:rsidRPr="000431FA">
              <w:rPr>
                <w:rFonts w:ascii="Angsana New" w:hAnsi="Angsana New"/>
                <w:sz w:val="30"/>
                <w:szCs w:val="30"/>
              </w:rPr>
              <w:t>371</w:t>
            </w:r>
            <w:r w:rsidRPr="000431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1FE7" w:rsidRPr="000431FA" w:rsidRDefault="00B2649E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(</w:t>
            </w:r>
            <w:r w:rsidR="00F44A04" w:rsidRPr="000431FA">
              <w:rPr>
                <w:rFonts w:ascii="Angsana New" w:hAnsi="Angsana New"/>
                <w:sz w:val="30"/>
                <w:szCs w:val="30"/>
              </w:rPr>
              <w:t>842</w:t>
            </w:r>
            <w:r w:rsidRPr="000431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1FE7" w:rsidRPr="000431FA" w:rsidTr="00F44A04">
        <w:trPr>
          <w:cantSplit/>
        </w:trPr>
        <w:tc>
          <w:tcPr>
            <w:tcW w:w="3060" w:type="dxa"/>
          </w:tcPr>
          <w:p w:rsidR="000F1FE7" w:rsidRPr="000431FA" w:rsidRDefault="00B2649E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0F1FE7" w:rsidRPr="000431FA" w:rsidRDefault="000F1FE7" w:rsidP="009A088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F1FE7" w:rsidRPr="000431FA" w:rsidRDefault="000F1FE7" w:rsidP="00245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1FE7" w:rsidRPr="000431FA" w:rsidRDefault="00EA12D1" w:rsidP="00245A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6,177</w:t>
            </w:r>
          </w:p>
        </w:tc>
        <w:tc>
          <w:tcPr>
            <w:tcW w:w="270" w:type="dxa"/>
          </w:tcPr>
          <w:p w:rsidR="000F1FE7" w:rsidRPr="000431F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1FE7" w:rsidRPr="000431FA" w:rsidRDefault="00F44A04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5,172</w:t>
            </w:r>
          </w:p>
        </w:tc>
      </w:tr>
    </w:tbl>
    <w:p w:rsidR="006860F1" w:rsidRPr="000431FA" w:rsidRDefault="006860F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E4C4D" w:rsidRPr="000431FA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D1FC0" w:rsidRPr="000431FA">
        <w:rPr>
          <w:rFonts w:ascii="Angsana New" w:hAnsi="Angsana New"/>
          <w:b/>
          <w:bCs/>
          <w:sz w:val="30"/>
          <w:szCs w:val="30"/>
        </w:rPr>
        <w:t>2</w:t>
      </w:r>
      <w:r w:rsidR="005028DE" w:rsidRPr="000431FA">
        <w:rPr>
          <w:rFonts w:ascii="Angsana New" w:hAnsi="Angsana New"/>
          <w:b/>
          <w:bCs/>
          <w:sz w:val="30"/>
          <w:szCs w:val="30"/>
        </w:rPr>
        <w:tab/>
      </w:r>
      <w:r w:rsidR="001E4C4D" w:rsidRPr="000431FA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0431F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0431F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431F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0431FA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0431F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373B24" w:rsidRPr="000431FA" w:rsidRDefault="001E4C4D" w:rsidP="0010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0431FA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0431FA">
        <w:rPr>
          <w:rFonts w:ascii="Angsana New" w:hAnsi="Angsana New" w:hint="cs"/>
          <w:sz w:val="30"/>
          <w:szCs w:val="30"/>
          <w:cs/>
        </w:rPr>
        <w:t>งวด</w:t>
      </w:r>
      <w:r w:rsidR="00F44A04" w:rsidRPr="000431FA">
        <w:rPr>
          <w:rFonts w:ascii="Angsana New" w:hAnsi="Angsana New" w:hint="cs"/>
          <w:b/>
          <w:sz w:val="30"/>
          <w:szCs w:val="30"/>
          <w:cs/>
        </w:rPr>
        <w:t xml:space="preserve">สามเดือนสิ้นสุดวันที่ </w:t>
      </w:r>
      <w:r w:rsidR="00F44A04" w:rsidRPr="000431FA">
        <w:rPr>
          <w:rFonts w:ascii="Angsana New" w:hAnsi="Angsana New"/>
          <w:bCs/>
          <w:sz w:val="30"/>
          <w:szCs w:val="30"/>
        </w:rPr>
        <w:t xml:space="preserve">31 </w:t>
      </w:r>
      <w:r w:rsidR="00F44A04" w:rsidRPr="000431FA">
        <w:rPr>
          <w:rFonts w:ascii="Angsana New" w:hAnsi="Angsana New" w:hint="cs"/>
          <w:sz w:val="30"/>
          <w:szCs w:val="30"/>
          <w:cs/>
        </w:rPr>
        <w:t>มีนาคม</w:t>
      </w:r>
      <w:r w:rsidR="00F44A04" w:rsidRPr="000431F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44A04" w:rsidRPr="000431FA">
        <w:rPr>
          <w:rFonts w:ascii="Angsana New" w:hAnsi="Angsana New"/>
          <w:bCs/>
          <w:sz w:val="30"/>
          <w:szCs w:val="30"/>
        </w:rPr>
        <w:t>2564</w:t>
      </w:r>
      <w:r w:rsidR="00F44A04" w:rsidRPr="000431F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44A04" w:rsidRPr="000431F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0431FA">
        <w:rPr>
          <w:rFonts w:ascii="Angsana New" w:hAnsi="Angsana New"/>
          <w:bCs/>
          <w:sz w:val="30"/>
          <w:szCs w:val="30"/>
        </w:rPr>
        <w:t>2563</w:t>
      </w:r>
      <w:r w:rsidR="00F44A04" w:rsidRPr="000431F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431FA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0431FA">
        <w:rPr>
          <w:rFonts w:ascii="Angsana New" w:hAnsi="Angsana New" w:hint="cs"/>
          <w:sz w:val="30"/>
          <w:szCs w:val="30"/>
          <w:cs/>
        </w:rPr>
        <w:t>สำหรับงวด</w:t>
      </w:r>
      <w:r w:rsidRPr="000431FA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0431FA">
        <w:rPr>
          <w:rFonts w:ascii="Angsana New" w:hAnsi="Angsana New"/>
          <w:sz w:val="30"/>
          <w:szCs w:val="30"/>
          <w:cs/>
        </w:rPr>
        <w:t>ของผู้ถือหุ้น</w:t>
      </w:r>
      <w:r w:rsidRPr="000431FA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0431FA">
        <w:rPr>
          <w:rFonts w:ascii="Angsana New" w:hAnsi="Angsana New"/>
          <w:sz w:val="30"/>
          <w:szCs w:val="30"/>
          <w:cs/>
        </w:rPr>
        <w:t>และ</w:t>
      </w:r>
      <w:r w:rsidRPr="000431FA">
        <w:rPr>
          <w:rFonts w:ascii="Angsana New" w:hAnsi="Angsana New" w:hint="cs"/>
          <w:sz w:val="30"/>
          <w:szCs w:val="30"/>
          <w:cs/>
        </w:rPr>
        <w:t>จำนวน</w:t>
      </w:r>
      <w:r w:rsidRPr="000431FA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0431FA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:rsidR="00CD2DF3" w:rsidRPr="000431FA" w:rsidRDefault="00CD2DF3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87650D" w:rsidRPr="000431FA" w:rsidTr="009A088C">
        <w:trPr>
          <w:cantSplit/>
        </w:trPr>
        <w:tc>
          <w:tcPr>
            <w:tcW w:w="306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7650D" w:rsidRPr="000431FA" w:rsidRDefault="00F44A04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87650D" w:rsidRPr="000431FA" w:rsidTr="009A088C">
        <w:trPr>
          <w:cantSplit/>
        </w:trPr>
        <w:tc>
          <w:tcPr>
            <w:tcW w:w="306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7650D" w:rsidRPr="000431FA" w:rsidRDefault="0087650D" w:rsidP="008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650D" w:rsidRPr="000431FA" w:rsidRDefault="0087650D" w:rsidP="008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A04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50D" w:rsidRPr="000431F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A04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87650D" w:rsidRPr="000431FA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C73741" w:rsidRPr="000431FA" w:rsidTr="00104538">
        <w:trPr>
          <w:cantSplit/>
        </w:trPr>
        <w:tc>
          <w:tcPr>
            <w:tcW w:w="3690" w:type="dxa"/>
          </w:tcPr>
          <w:p w:rsidR="00C73741" w:rsidRPr="000431FA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0431FA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                                        </w:t>
            </w:r>
            <w:r w:rsidR="00B427A0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5ED1" w:rsidRPr="000431FA" w:rsidTr="00F44A04">
        <w:trPr>
          <w:cantSplit/>
        </w:trPr>
        <w:tc>
          <w:tcPr>
            <w:tcW w:w="3690" w:type="dxa"/>
          </w:tcPr>
          <w:p w:rsidR="00645ED1" w:rsidRPr="000431FA" w:rsidRDefault="00645ED1" w:rsidP="00645ED1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645ED1" w:rsidRPr="000431FA" w:rsidRDefault="00645ED1" w:rsidP="00645ED1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170" w:type="dxa"/>
            <w:vAlign w:val="bottom"/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45ED1" w:rsidRPr="000431FA" w:rsidRDefault="00645ED1" w:rsidP="004566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45ED1" w:rsidRPr="000431FA" w:rsidRDefault="00EA12D1" w:rsidP="00AE55D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32,893</w:t>
            </w: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45ED1" w:rsidRPr="000431FA" w:rsidRDefault="00F44A04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30,979</w:t>
            </w:r>
          </w:p>
        </w:tc>
      </w:tr>
      <w:tr w:rsidR="00645ED1" w:rsidRPr="000431FA" w:rsidTr="00F44A04">
        <w:trPr>
          <w:cantSplit/>
          <w:trHeight w:val="287"/>
        </w:trPr>
        <w:tc>
          <w:tcPr>
            <w:tcW w:w="3690" w:type="dxa"/>
          </w:tcPr>
          <w:p w:rsidR="00645ED1" w:rsidRPr="000431FA" w:rsidRDefault="00645ED1" w:rsidP="00645ED1">
            <w:pPr>
              <w:spacing w:line="240" w:lineRule="auto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spacing w:line="240" w:lineRule="auto"/>
              <w:ind w:left="158" w:right="-137" w:hanging="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45ED1" w:rsidRPr="000431FA" w:rsidRDefault="009800B7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spacing w:line="240" w:lineRule="auto"/>
              <w:ind w:left="158" w:right="-137" w:hanging="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645ED1" w:rsidRPr="000431FA" w:rsidTr="00F44A04">
        <w:trPr>
          <w:cantSplit/>
        </w:trPr>
        <w:tc>
          <w:tcPr>
            <w:tcW w:w="3690" w:type="dxa"/>
          </w:tcPr>
          <w:p w:rsidR="00645ED1" w:rsidRPr="000431FA" w:rsidRDefault="00645ED1" w:rsidP="00645ED1">
            <w:pPr>
              <w:spacing w:line="240" w:lineRule="auto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5ED1" w:rsidRPr="000431FA" w:rsidRDefault="00645ED1" w:rsidP="004566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45ED1" w:rsidRPr="000431FA" w:rsidRDefault="009800B7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6860F1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45ED1" w:rsidRPr="000431FA" w:rsidRDefault="00645ED1" w:rsidP="00645ED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45ED1" w:rsidRPr="000431FA" w:rsidRDefault="00645ED1" w:rsidP="00645ED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F44A04" w:rsidRPr="000431FA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</w:tr>
    </w:tbl>
    <w:p w:rsidR="00C659E1" w:rsidRPr="000431FA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07A0C" w:rsidRPr="000431FA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0431FA">
        <w:rPr>
          <w:rFonts w:ascii="Angsana New" w:hAnsi="Angsana New"/>
          <w:b/>
          <w:bCs/>
          <w:sz w:val="30"/>
          <w:szCs w:val="30"/>
        </w:rPr>
        <w:t>2</w:t>
      </w:r>
      <w:r w:rsidR="00AD1FC0" w:rsidRPr="000431FA">
        <w:rPr>
          <w:rFonts w:ascii="Angsana New" w:hAnsi="Angsana New"/>
          <w:b/>
          <w:bCs/>
          <w:sz w:val="30"/>
          <w:szCs w:val="30"/>
        </w:rPr>
        <w:t>3</w:t>
      </w:r>
      <w:r w:rsidR="00CF4C39" w:rsidRPr="000431FA">
        <w:rPr>
          <w:rFonts w:ascii="Angsana New" w:hAnsi="Angsana New"/>
          <w:b/>
          <w:bCs/>
          <w:sz w:val="30"/>
          <w:szCs w:val="30"/>
        </w:rPr>
        <w:tab/>
      </w:r>
      <w:r w:rsidR="000C2942" w:rsidRPr="000431FA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0431FA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CF4C39" w:rsidRPr="000431FA" w:rsidTr="004658D3">
        <w:trPr>
          <w:tblHeader/>
        </w:trPr>
        <w:tc>
          <w:tcPr>
            <w:tcW w:w="549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431FA" w:rsidRDefault="0041603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</w:t>
            </w:r>
            <w:r w:rsidR="00CD0F27" w:rsidRPr="000431FA">
              <w:rPr>
                <w:rFonts w:ascii="Angsana New" w:hAnsi="Angsana New"/>
                <w:sz w:val="30"/>
                <w:szCs w:val="30"/>
              </w:rPr>
              <w:t>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0F27" w:rsidRPr="000431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04D6"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CD0F27" w:rsidRPr="000431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431FA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431FA">
              <w:rPr>
                <w:rFonts w:ascii="Angsana New" w:hAnsi="Angsana New"/>
                <w:sz w:val="30"/>
                <w:szCs w:val="30"/>
              </w:rPr>
              <w:t>256</w:t>
            </w:r>
            <w:r w:rsidR="00CD0F27" w:rsidRPr="000431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4C39" w:rsidRPr="000431FA" w:rsidTr="004658D3">
        <w:trPr>
          <w:tblHeader/>
        </w:trPr>
        <w:tc>
          <w:tcPr>
            <w:tcW w:w="549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43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4C39" w:rsidRPr="000431FA" w:rsidTr="004658D3">
        <w:tc>
          <w:tcPr>
            <w:tcW w:w="549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431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4C39" w:rsidRPr="000431FA" w:rsidTr="004658D3">
        <w:tc>
          <w:tcPr>
            <w:tcW w:w="549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0431F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4D6" w:rsidRPr="000431FA" w:rsidTr="00C60E82">
        <w:tc>
          <w:tcPr>
            <w:tcW w:w="5490" w:type="dxa"/>
            <w:tcBorders>
              <w:bottom w:val="nil"/>
            </w:tcBorders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D04D6" w:rsidRPr="000431FA" w:rsidRDefault="009800B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D04D6" w:rsidRPr="000431FA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18,265</w:t>
            </w:r>
          </w:p>
        </w:tc>
      </w:tr>
      <w:tr w:rsidR="003D04D6" w:rsidRPr="000431FA" w:rsidTr="00C60E82">
        <w:tc>
          <w:tcPr>
            <w:tcW w:w="5490" w:type="dxa"/>
            <w:tcBorders>
              <w:top w:val="nil"/>
            </w:tcBorders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D04D6" w:rsidRPr="000431FA" w:rsidRDefault="009800B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D04D6" w:rsidRPr="000431FA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04D6" w:rsidRPr="000431FA" w:rsidTr="009B5F4A">
        <w:tc>
          <w:tcPr>
            <w:tcW w:w="5490" w:type="dxa"/>
            <w:tcBorders>
              <w:bottom w:val="nil"/>
            </w:tcBorders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04D6" w:rsidRPr="000431FA" w:rsidRDefault="009800B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04D6" w:rsidRPr="000431FA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3D04D6" w:rsidRPr="000431FA" w:rsidTr="009B5F4A">
        <w:tc>
          <w:tcPr>
            <w:tcW w:w="5490" w:type="dxa"/>
            <w:tcBorders>
              <w:bottom w:val="nil"/>
            </w:tcBorders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D04D6" w:rsidRPr="000431FA" w:rsidRDefault="009800B7" w:rsidP="0090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8,263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D04D6" w:rsidRPr="000431FA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</w:tr>
      <w:tr w:rsidR="00B33D5C" w:rsidRPr="000431FA" w:rsidTr="00B33D5C">
        <w:tc>
          <w:tcPr>
            <w:tcW w:w="5490" w:type="dxa"/>
            <w:tcBorders>
              <w:top w:val="nil"/>
              <w:bottom w:val="nil"/>
            </w:tcBorders>
          </w:tcPr>
          <w:p w:rsidR="00E61F68" w:rsidRPr="000431FA" w:rsidRDefault="00E61F68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D5C" w:rsidRPr="000431FA" w:rsidTr="00B33D5C">
        <w:tc>
          <w:tcPr>
            <w:tcW w:w="5490" w:type="dxa"/>
            <w:tcBorders>
              <w:top w:val="nil"/>
            </w:tcBorders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431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04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0431F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F27" w:rsidRPr="000431FA" w:rsidTr="007E643B">
        <w:tc>
          <w:tcPr>
            <w:tcW w:w="5490" w:type="dxa"/>
            <w:tcBorders>
              <w:bottom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0431FA" w:rsidRDefault="009800B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23,918</w:t>
            </w:r>
          </w:p>
        </w:tc>
      </w:tr>
      <w:tr w:rsidR="00CD0F27" w:rsidRPr="000431FA" w:rsidTr="007E643B">
        <w:tc>
          <w:tcPr>
            <w:tcW w:w="5490" w:type="dxa"/>
            <w:tcBorders>
              <w:bottom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0431FA" w:rsidRDefault="009800B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70,392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48,316</w:t>
            </w:r>
          </w:p>
        </w:tc>
      </w:tr>
      <w:tr w:rsidR="00CD0F27" w:rsidRPr="000431FA" w:rsidTr="007E643B">
        <w:tc>
          <w:tcPr>
            <w:tcW w:w="5490" w:type="dxa"/>
            <w:tcBorders>
              <w:top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D0F27" w:rsidRPr="000431FA" w:rsidRDefault="009800B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99,218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104,61</w:t>
            </w:r>
            <w:r w:rsidRPr="000431F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CD0F27" w:rsidRPr="000431FA" w:rsidTr="00484065">
        <w:tc>
          <w:tcPr>
            <w:tcW w:w="5490" w:type="dxa"/>
            <w:tcBorders>
              <w:bottom w:val="nil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0F27" w:rsidRPr="000431FA" w:rsidRDefault="009800B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0F27" w:rsidRPr="000431FA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1FA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</w:tr>
      <w:tr w:rsidR="003D04D6" w:rsidRPr="00FB26BF" w:rsidTr="00484065">
        <w:tc>
          <w:tcPr>
            <w:tcW w:w="5490" w:type="dxa"/>
            <w:tcBorders>
              <w:bottom w:val="nil"/>
            </w:tcBorders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D04D6" w:rsidRPr="000431FA" w:rsidRDefault="009800B7" w:rsidP="0090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175,383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0431FA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D04D6" w:rsidRPr="000431FA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1FA">
              <w:rPr>
                <w:rFonts w:ascii="Angsana New" w:hAnsi="Angsana New"/>
                <w:b/>
                <w:bCs/>
                <w:sz w:val="30"/>
                <w:szCs w:val="30"/>
              </w:rPr>
              <w:t>178,96</w:t>
            </w:r>
            <w:r w:rsidRPr="00043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:rsidR="00527133" w:rsidRPr="00FB26BF" w:rsidRDefault="00527133" w:rsidP="001D5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:rsidR="00E12E67" w:rsidRDefault="00AD1FC0" w:rsidP="00023377">
      <w:pPr>
        <w:spacing w:after="2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24</w:t>
      </w:r>
      <w:r w:rsidR="00F36F00" w:rsidRPr="00FB26BF">
        <w:rPr>
          <w:rFonts w:ascii="Angsana New" w:hAnsi="Angsana New"/>
          <w:b/>
          <w:bCs/>
          <w:sz w:val="30"/>
          <w:szCs w:val="30"/>
        </w:rPr>
        <w:tab/>
      </w:r>
      <w:r w:rsidR="00F36F00" w:rsidRPr="00FB26BF">
        <w:rPr>
          <w:rFonts w:ascii="Angsana New" w:hAnsi="Angsana New"/>
          <w:b/>
          <w:bCs/>
          <w:sz w:val="30"/>
          <w:szCs w:val="30"/>
          <w:cs/>
        </w:rPr>
        <w:tab/>
      </w:r>
      <w:r w:rsidR="00F36F00" w:rsidRPr="00FB26B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53770B" w:rsidRPr="00434FFF" w:rsidRDefault="00671C70" w:rsidP="00620D4B">
      <w:pPr>
        <w:jc w:val="both"/>
        <w:rPr>
          <w:rFonts w:ascii="Angsana New" w:hAnsi="Angsana New"/>
          <w:sz w:val="30"/>
          <w:szCs w:val="30"/>
        </w:rPr>
      </w:pPr>
      <w:r w:rsidRPr="000431FA">
        <w:rPr>
          <w:rFonts w:ascii="Angsana New" w:hAnsi="Angsana New"/>
          <w:color w:val="FF0000"/>
          <w:sz w:val="30"/>
          <w:szCs w:val="30"/>
        </w:rPr>
        <w:tab/>
      </w:r>
      <w:r w:rsidRPr="000431FA">
        <w:rPr>
          <w:rFonts w:ascii="Angsana New" w:hAnsi="Angsana New"/>
          <w:color w:val="FF0000"/>
          <w:sz w:val="30"/>
          <w:szCs w:val="30"/>
        </w:rPr>
        <w:tab/>
      </w:r>
      <w:r w:rsidRPr="00434FFF">
        <w:rPr>
          <w:rFonts w:ascii="Angsana New" w:hAnsi="Angsana New"/>
          <w:sz w:val="30"/>
          <w:szCs w:val="30"/>
        </w:rPr>
        <w:t>24</w:t>
      </w:r>
      <w:r w:rsidR="006023D3" w:rsidRPr="00434FFF">
        <w:rPr>
          <w:rFonts w:ascii="Angsana New" w:hAnsi="Angsana New"/>
          <w:sz w:val="30"/>
          <w:szCs w:val="30"/>
        </w:rPr>
        <w:t>.1</w:t>
      </w:r>
      <w:r w:rsidR="00620D4B" w:rsidRPr="00434FFF">
        <w:rPr>
          <w:rFonts w:ascii="Angsana New" w:hAnsi="Angsana New"/>
          <w:sz w:val="30"/>
          <w:szCs w:val="30"/>
        </w:rPr>
        <w:t xml:space="preserve"> </w:t>
      </w:r>
      <w:r w:rsidR="00620D4B" w:rsidRPr="00434FFF">
        <w:rPr>
          <w:rFonts w:ascii="Angsana New" w:hAnsi="Angsana New" w:hint="cs"/>
          <w:sz w:val="30"/>
          <w:szCs w:val="30"/>
          <w:cs/>
        </w:rPr>
        <w:t>ประกาศจ่ายเงินปันผล</w:t>
      </w:r>
    </w:p>
    <w:p w:rsidR="00434FFF" w:rsidRPr="00FF2F70" w:rsidRDefault="00434FFF" w:rsidP="00434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  <w:r w:rsidRPr="00FF2F70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F2F70">
        <w:rPr>
          <w:rFonts w:ascii="Angsana New" w:hAnsi="Angsana New"/>
          <w:sz w:val="30"/>
          <w:szCs w:val="30"/>
        </w:rPr>
        <w:t>2/2564</w:t>
      </w:r>
      <w:r w:rsidRPr="00FF2F7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F2F70">
        <w:rPr>
          <w:rFonts w:ascii="Angsana New" w:hAnsi="Angsana New"/>
          <w:sz w:val="30"/>
          <w:szCs w:val="30"/>
        </w:rPr>
        <w:t>11</w:t>
      </w:r>
      <w:r w:rsidRPr="00FF2F70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FF2F70">
        <w:rPr>
          <w:rFonts w:ascii="Angsana New" w:hAnsi="Angsana New"/>
          <w:sz w:val="30"/>
          <w:szCs w:val="30"/>
        </w:rPr>
        <w:t xml:space="preserve"> 2564</w:t>
      </w:r>
      <w:r w:rsidRPr="00FF2F70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</w:t>
      </w:r>
      <w:r>
        <w:rPr>
          <w:rFonts w:ascii="Angsana New" w:hAnsi="Angsana New" w:hint="cs"/>
          <w:sz w:val="30"/>
          <w:szCs w:val="30"/>
          <w:cs/>
        </w:rPr>
        <w:t>แก่ผู้ถือหุ้นจาการผลการดำเนินงาน</w:t>
      </w:r>
      <w:r w:rsidRPr="00FF2F70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FF2F70">
        <w:rPr>
          <w:rFonts w:ascii="Angsana New" w:hAnsi="Angsana New"/>
          <w:sz w:val="30"/>
          <w:szCs w:val="30"/>
        </w:rPr>
        <w:t xml:space="preserve"> 0.38 </w:t>
      </w:r>
      <w:r w:rsidRPr="00FF2F70">
        <w:rPr>
          <w:rFonts w:ascii="Angsana New" w:hAnsi="Angsana New" w:hint="cs"/>
          <w:sz w:val="30"/>
          <w:szCs w:val="30"/>
          <w:cs/>
        </w:rPr>
        <w:t>บาท</w:t>
      </w:r>
      <w:r w:rsidRPr="00FF2F70">
        <w:rPr>
          <w:rFonts w:ascii="Angsana New" w:hAnsi="Angsana New"/>
          <w:sz w:val="30"/>
          <w:szCs w:val="30"/>
        </w:rPr>
        <w:t xml:space="preserve"> </w:t>
      </w:r>
      <w:r w:rsidRPr="00FF2F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F2F70">
        <w:rPr>
          <w:rFonts w:ascii="Angsana New" w:hAnsi="Angsana New"/>
          <w:sz w:val="30"/>
          <w:szCs w:val="30"/>
        </w:rPr>
        <w:t>521.50</w:t>
      </w:r>
      <w:r w:rsidRPr="00FF2F70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FF2F70">
        <w:rPr>
          <w:rFonts w:ascii="Angsana New" w:hAnsi="Angsana New"/>
          <w:sz w:val="30"/>
          <w:szCs w:val="30"/>
        </w:rPr>
        <w:t xml:space="preserve"> 198.17</w:t>
      </w:r>
      <w:r w:rsidRPr="00FF2F7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FF2F70">
        <w:rPr>
          <w:rFonts w:ascii="Angsana New" w:hAnsi="Angsana New"/>
          <w:sz w:val="30"/>
          <w:szCs w:val="30"/>
        </w:rPr>
        <w:t xml:space="preserve"> </w:t>
      </w:r>
      <w:r w:rsidRPr="00FF2F70">
        <w:rPr>
          <w:rFonts w:ascii="Angsana New" w:hAnsi="Angsana New" w:hint="cs"/>
          <w:sz w:val="30"/>
          <w:szCs w:val="30"/>
          <w:cs/>
        </w:rPr>
        <w:t xml:space="preserve">บริษัทจะจ่ายเงินปันผลทั้งหมดในเดือนมิถุนายน </w:t>
      </w:r>
      <w:r w:rsidRPr="00FF2F70">
        <w:rPr>
          <w:rFonts w:ascii="Angsana New" w:hAnsi="Angsana New"/>
          <w:sz w:val="30"/>
          <w:szCs w:val="30"/>
        </w:rPr>
        <w:t>2564</w:t>
      </w:r>
    </w:p>
    <w:p w:rsidR="00620D4B" w:rsidRPr="000431FA" w:rsidRDefault="00620D4B" w:rsidP="00434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color w:val="FF0000"/>
          <w:sz w:val="30"/>
          <w:szCs w:val="30"/>
          <w:cs/>
        </w:rPr>
      </w:pPr>
    </w:p>
    <w:sectPr w:rsidR="00620D4B" w:rsidRPr="000431FA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372" w:rsidRDefault="00F87372">
      <w:r>
        <w:separator/>
      </w:r>
    </w:p>
  </w:endnote>
  <w:endnote w:type="continuationSeparator" w:id="0">
    <w:p w:rsidR="00F87372" w:rsidRDefault="00F87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4096"/>
      <w:docPartObj>
        <w:docPartGallery w:val="Page Numbers (Bottom of Page)"/>
        <w:docPartUnique/>
      </w:docPartObj>
    </w:sdtPr>
    <w:sdtContent>
      <w:p w:rsidR="0076303B" w:rsidRDefault="00A125B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76303B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434FFF">
          <w:rPr>
            <w:rFonts w:ascii="Angsana New" w:hAnsi="Angsana New"/>
            <w:noProof/>
            <w:sz w:val="30"/>
            <w:szCs w:val="30"/>
          </w:rPr>
          <w:t>33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76303B" w:rsidRPr="006F2C06" w:rsidRDefault="0076303B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372" w:rsidRDefault="00F87372">
      <w:r>
        <w:separator/>
      </w:r>
    </w:p>
  </w:footnote>
  <w:footnote w:type="continuationSeparator" w:id="0">
    <w:p w:rsidR="00F87372" w:rsidRDefault="00F87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03B" w:rsidRDefault="0076303B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</w:t>
    </w:r>
  </w:p>
  <w:p w:rsidR="0076303B" w:rsidRDefault="0076303B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:rsidR="0076303B" w:rsidRPr="000B6EC9" w:rsidRDefault="0076303B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</w:p>
  <w:p w:rsidR="0076303B" w:rsidRPr="00E44A1D" w:rsidRDefault="0076303B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:rsidR="0076303B" w:rsidRDefault="007630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32"/>
  </w:num>
  <w:num w:numId="23">
    <w:abstractNumId w:val="18"/>
  </w:num>
  <w:num w:numId="24">
    <w:abstractNumId w:val="29"/>
  </w:num>
  <w:num w:numId="25">
    <w:abstractNumId w:val="31"/>
  </w:num>
  <w:num w:numId="26">
    <w:abstractNumId w:val="17"/>
  </w:num>
  <w:num w:numId="27">
    <w:abstractNumId w:val="13"/>
  </w:num>
  <w:num w:numId="28">
    <w:abstractNumId w:val="3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4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8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8F8"/>
    <w:rsid w:val="00012D51"/>
    <w:rsid w:val="00012FD8"/>
    <w:rsid w:val="0001474D"/>
    <w:rsid w:val="00014CF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20261"/>
    <w:rsid w:val="000206B1"/>
    <w:rsid w:val="00020A06"/>
    <w:rsid w:val="00020A8D"/>
    <w:rsid w:val="00020DA6"/>
    <w:rsid w:val="0002145F"/>
    <w:rsid w:val="00021804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377"/>
    <w:rsid w:val="0002349F"/>
    <w:rsid w:val="000239AC"/>
    <w:rsid w:val="000242C7"/>
    <w:rsid w:val="00024EB3"/>
    <w:rsid w:val="00024EB7"/>
    <w:rsid w:val="000254AC"/>
    <w:rsid w:val="00025C88"/>
    <w:rsid w:val="00025CFF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6F"/>
    <w:rsid w:val="00064A4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F1D"/>
    <w:rsid w:val="00074F74"/>
    <w:rsid w:val="0007572D"/>
    <w:rsid w:val="000764FC"/>
    <w:rsid w:val="0007680B"/>
    <w:rsid w:val="00077804"/>
    <w:rsid w:val="00077840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A27"/>
    <w:rsid w:val="000856BF"/>
    <w:rsid w:val="00085D29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77B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C78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FC3"/>
    <w:rsid w:val="000D7FC7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619"/>
    <w:rsid w:val="00101702"/>
    <w:rsid w:val="0010192F"/>
    <w:rsid w:val="001019DB"/>
    <w:rsid w:val="00102082"/>
    <w:rsid w:val="00102085"/>
    <w:rsid w:val="001023CA"/>
    <w:rsid w:val="0010255D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B9"/>
    <w:rsid w:val="001066C9"/>
    <w:rsid w:val="00106998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720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EB2"/>
    <w:rsid w:val="0016783B"/>
    <w:rsid w:val="00167B23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6828"/>
    <w:rsid w:val="00176A43"/>
    <w:rsid w:val="00176E07"/>
    <w:rsid w:val="00177315"/>
    <w:rsid w:val="00177AE5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38"/>
    <w:rsid w:val="00190522"/>
    <w:rsid w:val="00190EBA"/>
    <w:rsid w:val="00191AA0"/>
    <w:rsid w:val="00191AFF"/>
    <w:rsid w:val="00191F8D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5038"/>
    <w:rsid w:val="00195275"/>
    <w:rsid w:val="001952ED"/>
    <w:rsid w:val="001957EC"/>
    <w:rsid w:val="0019588A"/>
    <w:rsid w:val="00195A14"/>
    <w:rsid w:val="00195AF5"/>
    <w:rsid w:val="00195E2D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B75"/>
    <w:rsid w:val="001A73A4"/>
    <w:rsid w:val="001A74B0"/>
    <w:rsid w:val="001A769C"/>
    <w:rsid w:val="001A785C"/>
    <w:rsid w:val="001A7B43"/>
    <w:rsid w:val="001A7E85"/>
    <w:rsid w:val="001B0234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1E3"/>
    <w:rsid w:val="00201320"/>
    <w:rsid w:val="002013F2"/>
    <w:rsid w:val="00201663"/>
    <w:rsid w:val="00201BAD"/>
    <w:rsid w:val="002020FB"/>
    <w:rsid w:val="0020233E"/>
    <w:rsid w:val="00202B29"/>
    <w:rsid w:val="002032EC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49BE"/>
    <w:rsid w:val="00215044"/>
    <w:rsid w:val="0021526A"/>
    <w:rsid w:val="00215322"/>
    <w:rsid w:val="00215447"/>
    <w:rsid w:val="00215517"/>
    <w:rsid w:val="0021624D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17DA3"/>
    <w:rsid w:val="002201D6"/>
    <w:rsid w:val="0022092E"/>
    <w:rsid w:val="002209B8"/>
    <w:rsid w:val="00220ABA"/>
    <w:rsid w:val="00220BE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95"/>
    <w:rsid w:val="00234A81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4168"/>
    <w:rsid w:val="002448D0"/>
    <w:rsid w:val="00245119"/>
    <w:rsid w:val="00245920"/>
    <w:rsid w:val="00245A3B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A"/>
    <w:rsid w:val="00256C82"/>
    <w:rsid w:val="00256F7D"/>
    <w:rsid w:val="00256FFC"/>
    <w:rsid w:val="002571A0"/>
    <w:rsid w:val="002579F5"/>
    <w:rsid w:val="00257AC1"/>
    <w:rsid w:val="00257C68"/>
    <w:rsid w:val="002602E4"/>
    <w:rsid w:val="00260BAC"/>
    <w:rsid w:val="00261C67"/>
    <w:rsid w:val="002628F4"/>
    <w:rsid w:val="00263B40"/>
    <w:rsid w:val="00263D92"/>
    <w:rsid w:val="00263F3E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0D"/>
    <w:rsid w:val="002A0C82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D0"/>
    <w:rsid w:val="002B3FAB"/>
    <w:rsid w:val="002B4546"/>
    <w:rsid w:val="002B45E8"/>
    <w:rsid w:val="002B45F0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AE"/>
    <w:rsid w:val="002D3F50"/>
    <w:rsid w:val="002D413B"/>
    <w:rsid w:val="002D4D12"/>
    <w:rsid w:val="002D4F25"/>
    <w:rsid w:val="002D5067"/>
    <w:rsid w:val="002D52B7"/>
    <w:rsid w:val="002D6098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5527"/>
    <w:rsid w:val="002F5DB8"/>
    <w:rsid w:val="002F658A"/>
    <w:rsid w:val="002F6DC5"/>
    <w:rsid w:val="002F6EB0"/>
    <w:rsid w:val="002F72CB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B6F"/>
    <w:rsid w:val="00305F21"/>
    <w:rsid w:val="00306975"/>
    <w:rsid w:val="00306A40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23F"/>
    <w:rsid w:val="003162B6"/>
    <w:rsid w:val="003162F8"/>
    <w:rsid w:val="00316367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551"/>
    <w:rsid w:val="00325866"/>
    <w:rsid w:val="00325EA8"/>
    <w:rsid w:val="00325FC9"/>
    <w:rsid w:val="00325FED"/>
    <w:rsid w:val="00326175"/>
    <w:rsid w:val="0032687F"/>
    <w:rsid w:val="00326992"/>
    <w:rsid w:val="003269C1"/>
    <w:rsid w:val="003269D1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CE4"/>
    <w:rsid w:val="00342D57"/>
    <w:rsid w:val="0034318B"/>
    <w:rsid w:val="00343333"/>
    <w:rsid w:val="003441CA"/>
    <w:rsid w:val="00344504"/>
    <w:rsid w:val="00344610"/>
    <w:rsid w:val="00344629"/>
    <w:rsid w:val="00344A27"/>
    <w:rsid w:val="00344C7F"/>
    <w:rsid w:val="00344EC0"/>
    <w:rsid w:val="0034528B"/>
    <w:rsid w:val="003456F6"/>
    <w:rsid w:val="003458A0"/>
    <w:rsid w:val="003459CB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824"/>
    <w:rsid w:val="00351B1A"/>
    <w:rsid w:val="00351C89"/>
    <w:rsid w:val="00351CEA"/>
    <w:rsid w:val="00351D05"/>
    <w:rsid w:val="00351EA9"/>
    <w:rsid w:val="00351F85"/>
    <w:rsid w:val="003521FF"/>
    <w:rsid w:val="00353217"/>
    <w:rsid w:val="00353DAC"/>
    <w:rsid w:val="00353EA4"/>
    <w:rsid w:val="0035436D"/>
    <w:rsid w:val="00354380"/>
    <w:rsid w:val="00354AEB"/>
    <w:rsid w:val="00354FEE"/>
    <w:rsid w:val="0035500B"/>
    <w:rsid w:val="00355374"/>
    <w:rsid w:val="0035549F"/>
    <w:rsid w:val="003556AF"/>
    <w:rsid w:val="003556B9"/>
    <w:rsid w:val="00355D43"/>
    <w:rsid w:val="00356033"/>
    <w:rsid w:val="003564C0"/>
    <w:rsid w:val="00356AA0"/>
    <w:rsid w:val="00356CF3"/>
    <w:rsid w:val="00356E45"/>
    <w:rsid w:val="00356E5D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1F"/>
    <w:rsid w:val="003B2EE4"/>
    <w:rsid w:val="003B3D3C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6B8"/>
    <w:rsid w:val="003B6944"/>
    <w:rsid w:val="003B7243"/>
    <w:rsid w:val="003B7658"/>
    <w:rsid w:val="003B768F"/>
    <w:rsid w:val="003B78B1"/>
    <w:rsid w:val="003B7B1F"/>
    <w:rsid w:val="003B7E39"/>
    <w:rsid w:val="003C02F8"/>
    <w:rsid w:val="003C087C"/>
    <w:rsid w:val="003C1330"/>
    <w:rsid w:val="003C1868"/>
    <w:rsid w:val="003C1BD4"/>
    <w:rsid w:val="003C1DD5"/>
    <w:rsid w:val="003C2027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85"/>
    <w:rsid w:val="003C6EFA"/>
    <w:rsid w:val="003C7315"/>
    <w:rsid w:val="003D04D6"/>
    <w:rsid w:val="003D055B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2683"/>
    <w:rsid w:val="003D26AD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097"/>
    <w:rsid w:val="003D6333"/>
    <w:rsid w:val="003D6F60"/>
    <w:rsid w:val="003D709A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5E9"/>
    <w:rsid w:val="003E3946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5F31"/>
    <w:rsid w:val="003F604E"/>
    <w:rsid w:val="003F6110"/>
    <w:rsid w:val="003F6550"/>
    <w:rsid w:val="003F7143"/>
    <w:rsid w:val="003F7DEF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5A5"/>
    <w:rsid w:val="0041106B"/>
    <w:rsid w:val="00411654"/>
    <w:rsid w:val="004120F0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036"/>
    <w:rsid w:val="0041622F"/>
    <w:rsid w:val="0041673A"/>
    <w:rsid w:val="00416961"/>
    <w:rsid w:val="00416C19"/>
    <w:rsid w:val="00417A86"/>
    <w:rsid w:val="004209F9"/>
    <w:rsid w:val="00420A2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BD"/>
    <w:rsid w:val="00424F9E"/>
    <w:rsid w:val="00424FB1"/>
    <w:rsid w:val="00424FCE"/>
    <w:rsid w:val="004254E7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D75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810"/>
    <w:rsid w:val="00444D15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FB"/>
    <w:rsid w:val="00447ABA"/>
    <w:rsid w:val="00447B5D"/>
    <w:rsid w:val="00447BAF"/>
    <w:rsid w:val="00447C82"/>
    <w:rsid w:val="00447D20"/>
    <w:rsid w:val="00450696"/>
    <w:rsid w:val="004507A0"/>
    <w:rsid w:val="004508CF"/>
    <w:rsid w:val="00450A5D"/>
    <w:rsid w:val="00450B39"/>
    <w:rsid w:val="00450D2D"/>
    <w:rsid w:val="00450F29"/>
    <w:rsid w:val="0045125A"/>
    <w:rsid w:val="004512B1"/>
    <w:rsid w:val="00451AFD"/>
    <w:rsid w:val="00451BB4"/>
    <w:rsid w:val="00451CE8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7A7"/>
    <w:rsid w:val="00470D8C"/>
    <w:rsid w:val="004710D1"/>
    <w:rsid w:val="00471DB2"/>
    <w:rsid w:val="0047204F"/>
    <w:rsid w:val="0047220E"/>
    <w:rsid w:val="00472662"/>
    <w:rsid w:val="00472E36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035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42C7"/>
    <w:rsid w:val="004A468C"/>
    <w:rsid w:val="004A4913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382"/>
    <w:rsid w:val="004B7075"/>
    <w:rsid w:val="004B719D"/>
    <w:rsid w:val="004B7441"/>
    <w:rsid w:val="004B75C0"/>
    <w:rsid w:val="004B7653"/>
    <w:rsid w:val="004B77AE"/>
    <w:rsid w:val="004B7ADD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51"/>
    <w:rsid w:val="004C1CD6"/>
    <w:rsid w:val="004C2517"/>
    <w:rsid w:val="004C26FD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53E3"/>
    <w:rsid w:val="004C5585"/>
    <w:rsid w:val="004C604D"/>
    <w:rsid w:val="004C64F2"/>
    <w:rsid w:val="004C6713"/>
    <w:rsid w:val="004C6DC6"/>
    <w:rsid w:val="004C706C"/>
    <w:rsid w:val="004C76C7"/>
    <w:rsid w:val="004C7F15"/>
    <w:rsid w:val="004D00D5"/>
    <w:rsid w:val="004D09B0"/>
    <w:rsid w:val="004D0AA7"/>
    <w:rsid w:val="004D1000"/>
    <w:rsid w:val="004D100F"/>
    <w:rsid w:val="004D10CE"/>
    <w:rsid w:val="004D136F"/>
    <w:rsid w:val="004D2001"/>
    <w:rsid w:val="004D2255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D6A"/>
    <w:rsid w:val="00501FB0"/>
    <w:rsid w:val="00502092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48E6"/>
    <w:rsid w:val="0050516E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13FC"/>
    <w:rsid w:val="005215EB"/>
    <w:rsid w:val="00521668"/>
    <w:rsid w:val="005216E0"/>
    <w:rsid w:val="00521CB1"/>
    <w:rsid w:val="005225AD"/>
    <w:rsid w:val="005226A6"/>
    <w:rsid w:val="00522856"/>
    <w:rsid w:val="00522F37"/>
    <w:rsid w:val="00523144"/>
    <w:rsid w:val="00523475"/>
    <w:rsid w:val="00523C74"/>
    <w:rsid w:val="00523CFB"/>
    <w:rsid w:val="0052454F"/>
    <w:rsid w:val="005249F7"/>
    <w:rsid w:val="0052582C"/>
    <w:rsid w:val="00525854"/>
    <w:rsid w:val="00525C4E"/>
    <w:rsid w:val="00525F42"/>
    <w:rsid w:val="0052696B"/>
    <w:rsid w:val="00526EF8"/>
    <w:rsid w:val="00527133"/>
    <w:rsid w:val="00527876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50004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C1A"/>
    <w:rsid w:val="00565EEB"/>
    <w:rsid w:val="00565F97"/>
    <w:rsid w:val="005661CA"/>
    <w:rsid w:val="0056631E"/>
    <w:rsid w:val="00566384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458"/>
    <w:rsid w:val="0059376A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563"/>
    <w:rsid w:val="005B0BB0"/>
    <w:rsid w:val="005B1042"/>
    <w:rsid w:val="005B1147"/>
    <w:rsid w:val="005B1271"/>
    <w:rsid w:val="005B1306"/>
    <w:rsid w:val="005B1339"/>
    <w:rsid w:val="005B1880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FC"/>
    <w:rsid w:val="005C68C8"/>
    <w:rsid w:val="005C68D1"/>
    <w:rsid w:val="005C6AF0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D2"/>
    <w:rsid w:val="005D2342"/>
    <w:rsid w:val="005D23CF"/>
    <w:rsid w:val="005D2F29"/>
    <w:rsid w:val="005D3093"/>
    <w:rsid w:val="005D3462"/>
    <w:rsid w:val="005D401E"/>
    <w:rsid w:val="005D443C"/>
    <w:rsid w:val="005D4653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3B6"/>
    <w:rsid w:val="00611E17"/>
    <w:rsid w:val="00612AB3"/>
    <w:rsid w:val="00612D97"/>
    <w:rsid w:val="0061354F"/>
    <w:rsid w:val="006146E3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F6C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EB9"/>
    <w:rsid w:val="00642522"/>
    <w:rsid w:val="00642694"/>
    <w:rsid w:val="00642C9B"/>
    <w:rsid w:val="00642DB4"/>
    <w:rsid w:val="00642E5D"/>
    <w:rsid w:val="00643030"/>
    <w:rsid w:val="00643104"/>
    <w:rsid w:val="006434AF"/>
    <w:rsid w:val="00643571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587"/>
    <w:rsid w:val="0068069C"/>
    <w:rsid w:val="006809B7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B8"/>
    <w:rsid w:val="00686208"/>
    <w:rsid w:val="00686475"/>
    <w:rsid w:val="00686A84"/>
    <w:rsid w:val="00686B78"/>
    <w:rsid w:val="00686CB5"/>
    <w:rsid w:val="00687358"/>
    <w:rsid w:val="00687EE3"/>
    <w:rsid w:val="0069019D"/>
    <w:rsid w:val="0069044D"/>
    <w:rsid w:val="006906FB"/>
    <w:rsid w:val="00690A46"/>
    <w:rsid w:val="00690E9F"/>
    <w:rsid w:val="00691154"/>
    <w:rsid w:val="0069122A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D95"/>
    <w:rsid w:val="00693F7C"/>
    <w:rsid w:val="0069405F"/>
    <w:rsid w:val="006942E3"/>
    <w:rsid w:val="0069452F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F46"/>
    <w:rsid w:val="006A373B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87B"/>
    <w:rsid w:val="006C0FBA"/>
    <w:rsid w:val="006C10E1"/>
    <w:rsid w:val="006C1367"/>
    <w:rsid w:val="006C18D1"/>
    <w:rsid w:val="006C1DC0"/>
    <w:rsid w:val="006C2485"/>
    <w:rsid w:val="006C2769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6ED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E7"/>
    <w:rsid w:val="006E5EED"/>
    <w:rsid w:val="006E618E"/>
    <w:rsid w:val="006E6522"/>
    <w:rsid w:val="006E6587"/>
    <w:rsid w:val="006E6E6F"/>
    <w:rsid w:val="006E7870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190D"/>
    <w:rsid w:val="007019AD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69D"/>
    <w:rsid w:val="00710C4D"/>
    <w:rsid w:val="00711296"/>
    <w:rsid w:val="007116B4"/>
    <w:rsid w:val="0071216B"/>
    <w:rsid w:val="00712204"/>
    <w:rsid w:val="00712799"/>
    <w:rsid w:val="00712A25"/>
    <w:rsid w:val="00712B23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A31"/>
    <w:rsid w:val="00720C53"/>
    <w:rsid w:val="007217CF"/>
    <w:rsid w:val="00721860"/>
    <w:rsid w:val="00721DD2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FC4"/>
    <w:rsid w:val="007466EC"/>
    <w:rsid w:val="007467A5"/>
    <w:rsid w:val="00746F5E"/>
    <w:rsid w:val="007472FC"/>
    <w:rsid w:val="00747651"/>
    <w:rsid w:val="00747728"/>
    <w:rsid w:val="0074789F"/>
    <w:rsid w:val="00747BA4"/>
    <w:rsid w:val="00747E9F"/>
    <w:rsid w:val="00750056"/>
    <w:rsid w:val="00750763"/>
    <w:rsid w:val="007515B8"/>
    <w:rsid w:val="00751AAD"/>
    <w:rsid w:val="00751BB9"/>
    <w:rsid w:val="007527F9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A14"/>
    <w:rsid w:val="0076006C"/>
    <w:rsid w:val="007603FE"/>
    <w:rsid w:val="0076063C"/>
    <w:rsid w:val="00760C08"/>
    <w:rsid w:val="00760D31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4A68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AAD"/>
    <w:rsid w:val="007740B0"/>
    <w:rsid w:val="00774291"/>
    <w:rsid w:val="00774717"/>
    <w:rsid w:val="0077490A"/>
    <w:rsid w:val="0077586E"/>
    <w:rsid w:val="00775AE2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A59"/>
    <w:rsid w:val="00777151"/>
    <w:rsid w:val="007773C1"/>
    <w:rsid w:val="00777916"/>
    <w:rsid w:val="00777BD9"/>
    <w:rsid w:val="00777C0D"/>
    <w:rsid w:val="00777DCA"/>
    <w:rsid w:val="00777F9D"/>
    <w:rsid w:val="00780632"/>
    <w:rsid w:val="007807E7"/>
    <w:rsid w:val="00780E7A"/>
    <w:rsid w:val="00780FA9"/>
    <w:rsid w:val="0078103C"/>
    <w:rsid w:val="0078106E"/>
    <w:rsid w:val="00781234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71DC"/>
    <w:rsid w:val="007A7433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EA4"/>
    <w:rsid w:val="007B30AE"/>
    <w:rsid w:val="007B415B"/>
    <w:rsid w:val="007B4D1C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715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D5"/>
    <w:rsid w:val="007D1AAE"/>
    <w:rsid w:val="007D1ABD"/>
    <w:rsid w:val="007D1DDE"/>
    <w:rsid w:val="007D1E46"/>
    <w:rsid w:val="007D2197"/>
    <w:rsid w:val="007D2330"/>
    <w:rsid w:val="007D2504"/>
    <w:rsid w:val="007D26BE"/>
    <w:rsid w:val="007D2BE5"/>
    <w:rsid w:val="007D2F3F"/>
    <w:rsid w:val="007D3F84"/>
    <w:rsid w:val="007D434F"/>
    <w:rsid w:val="007D451A"/>
    <w:rsid w:val="007D4704"/>
    <w:rsid w:val="007D4E5B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672"/>
    <w:rsid w:val="007E567F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395"/>
    <w:rsid w:val="0080147F"/>
    <w:rsid w:val="00801B49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78"/>
    <w:rsid w:val="00820E0E"/>
    <w:rsid w:val="00820E5D"/>
    <w:rsid w:val="0082155C"/>
    <w:rsid w:val="008218B6"/>
    <w:rsid w:val="008219AB"/>
    <w:rsid w:val="00821AD3"/>
    <w:rsid w:val="00822615"/>
    <w:rsid w:val="008226D8"/>
    <w:rsid w:val="00822D36"/>
    <w:rsid w:val="00822E83"/>
    <w:rsid w:val="008233C8"/>
    <w:rsid w:val="008234B3"/>
    <w:rsid w:val="008236F8"/>
    <w:rsid w:val="00823853"/>
    <w:rsid w:val="008239CC"/>
    <w:rsid w:val="00823C2C"/>
    <w:rsid w:val="00823E8D"/>
    <w:rsid w:val="00824624"/>
    <w:rsid w:val="00824796"/>
    <w:rsid w:val="00824816"/>
    <w:rsid w:val="008248CE"/>
    <w:rsid w:val="00824EED"/>
    <w:rsid w:val="008255CB"/>
    <w:rsid w:val="00825A29"/>
    <w:rsid w:val="00825E72"/>
    <w:rsid w:val="00825EA4"/>
    <w:rsid w:val="0082664B"/>
    <w:rsid w:val="00826728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97D"/>
    <w:rsid w:val="00850A04"/>
    <w:rsid w:val="00850C69"/>
    <w:rsid w:val="00850D93"/>
    <w:rsid w:val="008511C9"/>
    <w:rsid w:val="008515B7"/>
    <w:rsid w:val="008517C5"/>
    <w:rsid w:val="00851AB7"/>
    <w:rsid w:val="00851E86"/>
    <w:rsid w:val="00851E9E"/>
    <w:rsid w:val="0085217B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4"/>
    <w:rsid w:val="00856A49"/>
    <w:rsid w:val="00856B77"/>
    <w:rsid w:val="008574E9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49C"/>
    <w:rsid w:val="00871905"/>
    <w:rsid w:val="00871A70"/>
    <w:rsid w:val="00871BFB"/>
    <w:rsid w:val="00871C3D"/>
    <w:rsid w:val="00871C83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A47"/>
    <w:rsid w:val="00886064"/>
    <w:rsid w:val="00886073"/>
    <w:rsid w:val="00886203"/>
    <w:rsid w:val="0088620B"/>
    <w:rsid w:val="008865DC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A007E"/>
    <w:rsid w:val="008A0C76"/>
    <w:rsid w:val="008A153B"/>
    <w:rsid w:val="008A168A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C70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30CE"/>
    <w:rsid w:val="008C3982"/>
    <w:rsid w:val="008C3A53"/>
    <w:rsid w:val="008C3EFC"/>
    <w:rsid w:val="008C43EA"/>
    <w:rsid w:val="008C5028"/>
    <w:rsid w:val="008C5117"/>
    <w:rsid w:val="008C5D95"/>
    <w:rsid w:val="008C5EB0"/>
    <w:rsid w:val="008C6094"/>
    <w:rsid w:val="008C70DF"/>
    <w:rsid w:val="008C7125"/>
    <w:rsid w:val="008C763C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4A"/>
    <w:rsid w:val="008D14E8"/>
    <w:rsid w:val="008D1521"/>
    <w:rsid w:val="008D1A4F"/>
    <w:rsid w:val="008D1D86"/>
    <w:rsid w:val="008D1E4D"/>
    <w:rsid w:val="008D2419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AF7"/>
    <w:rsid w:val="008E139F"/>
    <w:rsid w:val="008E20BE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3C"/>
    <w:rsid w:val="008E72FC"/>
    <w:rsid w:val="008E756D"/>
    <w:rsid w:val="008E760A"/>
    <w:rsid w:val="008E7CD7"/>
    <w:rsid w:val="008F0040"/>
    <w:rsid w:val="008F05A0"/>
    <w:rsid w:val="008F0834"/>
    <w:rsid w:val="008F09AB"/>
    <w:rsid w:val="008F0BD2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A5D"/>
    <w:rsid w:val="00900BB9"/>
    <w:rsid w:val="00901343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259"/>
    <w:rsid w:val="0092374B"/>
    <w:rsid w:val="00923EB2"/>
    <w:rsid w:val="0092454A"/>
    <w:rsid w:val="009245C4"/>
    <w:rsid w:val="00924682"/>
    <w:rsid w:val="009246B9"/>
    <w:rsid w:val="009249D7"/>
    <w:rsid w:val="00924AFA"/>
    <w:rsid w:val="00925C5F"/>
    <w:rsid w:val="00925E6A"/>
    <w:rsid w:val="00926087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0EA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504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D80"/>
    <w:rsid w:val="0095001B"/>
    <w:rsid w:val="0095003F"/>
    <w:rsid w:val="009504C1"/>
    <w:rsid w:val="00950659"/>
    <w:rsid w:val="00951252"/>
    <w:rsid w:val="00951BC5"/>
    <w:rsid w:val="00951CCE"/>
    <w:rsid w:val="00951E31"/>
    <w:rsid w:val="00951EF6"/>
    <w:rsid w:val="0095216C"/>
    <w:rsid w:val="009521FD"/>
    <w:rsid w:val="009529CF"/>
    <w:rsid w:val="00952C82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3CDB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E96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10B9"/>
    <w:rsid w:val="00981432"/>
    <w:rsid w:val="009815A1"/>
    <w:rsid w:val="009815B2"/>
    <w:rsid w:val="00981611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9B8"/>
    <w:rsid w:val="009964CF"/>
    <w:rsid w:val="0099664B"/>
    <w:rsid w:val="00996717"/>
    <w:rsid w:val="00996A81"/>
    <w:rsid w:val="00996DC2"/>
    <w:rsid w:val="00996F36"/>
    <w:rsid w:val="00997019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783"/>
    <w:rsid w:val="009B0992"/>
    <w:rsid w:val="009B0ABE"/>
    <w:rsid w:val="009B0B4C"/>
    <w:rsid w:val="009B1165"/>
    <w:rsid w:val="009B14B8"/>
    <w:rsid w:val="009B1945"/>
    <w:rsid w:val="009B1D75"/>
    <w:rsid w:val="009B1E40"/>
    <w:rsid w:val="009B1F6C"/>
    <w:rsid w:val="009B2383"/>
    <w:rsid w:val="009B25B0"/>
    <w:rsid w:val="009B28B1"/>
    <w:rsid w:val="009B2DB7"/>
    <w:rsid w:val="009B3C13"/>
    <w:rsid w:val="009B41D3"/>
    <w:rsid w:val="009B4373"/>
    <w:rsid w:val="009B456D"/>
    <w:rsid w:val="009B47D1"/>
    <w:rsid w:val="009B50DD"/>
    <w:rsid w:val="009B5759"/>
    <w:rsid w:val="009B58F9"/>
    <w:rsid w:val="009B5B56"/>
    <w:rsid w:val="009B5C64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411"/>
    <w:rsid w:val="009B752F"/>
    <w:rsid w:val="009B79C9"/>
    <w:rsid w:val="009C0413"/>
    <w:rsid w:val="009C0577"/>
    <w:rsid w:val="009C0F77"/>
    <w:rsid w:val="009C12BF"/>
    <w:rsid w:val="009C199C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AB0"/>
    <w:rsid w:val="009C5D22"/>
    <w:rsid w:val="009C5F36"/>
    <w:rsid w:val="009C5FD1"/>
    <w:rsid w:val="009C6583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700"/>
    <w:rsid w:val="009D371D"/>
    <w:rsid w:val="009D417B"/>
    <w:rsid w:val="009D4180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64B"/>
    <w:rsid w:val="009E66A6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EB"/>
    <w:rsid w:val="00A27705"/>
    <w:rsid w:val="00A27A9A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3C0"/>
    <w:rsid w:val="00A358DB"/>
    <w:rsid w:val="00A36B46"/>
    <w:rsid w:val="00A36E34"/>
    <w:rsid w:val="00A3746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691B"/>
    <w:rsid w:val="00A56BB9"/>
    <w:rsid w:val="00A56CD2"/>
    <w:rsid w:val="00A56E4A"/>
    <w:rsid w:val="00A5706C"/>
    <w:rsid w:val="00A57A51"/>
    <w:rsid w:val="00A57CA5"/>
    <w:rsid w:val="00A60366"/>
    <w:rsid w:val="00A6055D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799"/>
    <w:rsid w:val="00A70C17"/>
    <w:rsid w:val="00A71212"/>
    <w:rsid w:val="00A71245"/>
    <w:rsid w:val="00A716D2"/>
    <w:rsid w:val="00A718EB"/>
    <w:rsid w:val="00A71C57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192"/>
    <w:rsid w:val="00A7329B"/>
    <w:rsid w:val="00A73386"/>
    <w:rsid w:val="00A738ED"/>
    <w:rsid w:val="00A73D59"/>
    <w:rsid w:val="00A73FE8"/>
    <w:rsid w:val="00A7411E"/>
    <w:rsid w:val="00A75FFE"/>
    <w:rsid w:val="00A760CB"/>
    <w:rsid w:val="00A76360"/>
    <w:rsid w:val="00A764EB"/>
    <w:rsid w:val="00A7666E"/>
    <w:rsid w:val="00A76C55"/>
    <w:rsid w:val="00A777A4"/>
    <w:rsid w:val="00A77A3C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711"/>
    <w:rsid w:val="00A847DA"/>
    <w:rsid w:val="00A84993"/>
    <w:rsid w:val="00A849AC"/>
    <w:rsid w:val="00A84E1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DA"/>
    <w:rsid w:val="00AA48BF"/>
    <w:rsid w:val="00AA4E26"/>
    <w:rsid w:val="00AA50A9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586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746"/>
    <w:rsid w:val="00AB186E"/>
    <w:rsid w:val="00AB19A9"/>
    <w:rsid w:val="00AB1C52"/>
    <w:rsid w:val="00AB29F4"/>
    <w:rsid w:val="00AB3D11"/>
    <w:rsid w:val="00AB4223"/>
    <w:rsid w:val="00AB577E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888"/>
    <w:rsid w:val="00AD1992"/>
    <w:rsid w:val="00AD1AD8"/>
    <w:rsid w:val="00AD1FC0"/>
    <w:rsid w:val="00AD24D9"/>
    <w:rsid w:val="00AD2990"/>
    <w:rsid w:val="00AD2C4A"/>
    <w:rsid w:val="00AD2FEA"/>
    <w:rsid w:val="00AD3209"/>
    <w:rsid w:val="00AD32A2"/>
    <w:rsid w:val="00AD32C1"/>
    <w:rsid w:val="00AD36E9"/>
    <w:rsid w:val="00AD38E8"/>
    <w:rsid w:val="00AD3E73"/>
    <w:rsid w:val="00AD45B8"/>
    <w:rsid w:val="00AD48BD"/>
    <w:rsid w:val="00AD4AAF"/>
    <w:rsid w:val="00AD4BE5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3BC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62AA"/>
    <w:rsid w:val="00AF6482"/>
    <w:rsid w:val="00AF69E1"/>
    <w:rsid w:val="00AF6A46"/>
    <w:rsid w:val="00AF6B68"/>
    <w:rsid w:val="00AF6C18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C11"/>
    <w:rsid w:val="00B05EF3"/>
    <w:rsid w:val="00B063EE"/>
    <w:rsid w:val="00B06B9D"/>
    <w:rsid w:val="00B06EAC"/>
    <w:rsid w:val="00B071AB"/>
    <w:rsid w:val="00B071DA"/>
    <w:rsid w:val="00B07D15"/>
    <w:rsid w:val="00B07EA0"/>
    <w:rsid w:val="00B101B3"/>
    <w:rsid w:val="00B1020D"/>
    <w:rsid w:val="00B10229"/>
    <w:rsid w:val="00B10734"/>
    <w:rsid w:val="00B10B1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A16"/>
    <w:rsid w:val="00B23D82"/>
    <w:rsid w:val="00B2417F"/>
    <w:rsid w:val="00B2468D"/>
    <w:rsid w:val="00B2490E"/>
    <w:rsid w:val="00B24D50"/>
    <w:rsid w:val="00B24EDA"/>
    <w:rsid w:val="00B24F21"/>
    <w:rsid w:val="00B25793"/>
    <w:rsid w:val="00B25BDC"/>
    <w:rsid w:val="00B25C55"/>
    <w:rsid w:val="00B2649E"/>
    <w:rsid w:val="00B26C3F"/>
    <w:rsid w:val="00B2724B"/>
    <w:rsid w:val="00B275A0"/>
    <w:rsid w:val="00B30017"/>
    <w:rsid w:val="00B306E1"/>
    <w:rsid w:val="00B310A4"/>
    <w:rsid w:val="00B31A36"/>
    <w:rsid w:val="00B31C75"/>
    <w:rsid w:val="00B31D93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9E"/>
    <w:rsid w:val="00B34AC9"/>
    <w:rsid w:val="00B34B42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6F88"/>
    <w:rsid w:val="00B570B2"/>
    <w:rsid w:val="00B57631"/>
    <w:rsid w:val="00B577E2"/>
    <w:rsid w:val="00B60150"/>
    <w:rsid w:val="00B60923"/>
    <w:rsid w:val="00B60DB2"/>
    <w:rsid w:val="00B60DCB"/>
    <w:rsid w:val="00B60E32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F0"/>
    <w:rsid w:val="00B63B07"/>
    <w:rsid w:val="00B65331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B71"/>
    <w:rsid w:val="00B75BDB"/>
    <w:rsid w:val="00B75F32"/>
    <w:rsid w:val="00B76058"/>
    <w:rsid w:val="00B7639F"/>
    <w:rsid w:val="00B76A7C"/>
    <w:rsid w:val="00B76BB7"/>
    <w:rsid w:val="00B76C2A"/>
    <w:rsid w:val="00B76E62"/>
    <w:rsid w:val="00B77686"/>
    <w:rsid w:val="00B77797"/>
    <w:rsid w:val="00B77958"/>
    <w:rsid w:val="00B77A6D"/>
    <w:rsid w:val="00B8047A"/>
    <w:rsid w:val="00B812C7"/>
    <w:rsid w:val="00B81449"/>
    <w:rsid w:val="00B82145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638C"/>
    <w:rsid w:val="00B964A9"/>
    <w:rsid w:val="00B96667"/>
    <w:rsid w:val="00B9667D"/>
    <w:rsid w:val="00B96CD1"/>
    <w:rsid w:val="00B96DAE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B9"/>
    <w:rsid w:val="00BC62FE"/>
    <w:rsid w:val="00BC6A91"/>
    <w:rsid w:val="00BC75E2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53A"/>
    <w:rsid w:val="00BF770B"/>
    <w:rsid w:val="00BF779E"/>
    <w:rsid w:val="00BF77C7"/>
    <w:rsid w:val="00BF7DFC"/>
    <w:rsid w:val="00C005C5"/>
    <w:rsid w:val="00C0097E"/>
    <w:rsid w:val="00C01189"/>
    <w:rsid w:val="00C011BD"/>
    <w:rsid w:val="00C014CE"/>
    <w:rsid w:val="00C014F5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659"/>
    <w:rsid w:val="00C1368E"/>
    <w:rsid w:val="00C13837"/>
    <w:rsid w:val="00C13973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946"/>
    <w:rsid w:val="00C30D2B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A8A"/>
    <w:rsid w:val="00C354F8"/>
    <w:rsid w:val="00C3575E"/>
    <w:rsid w:val="00C358A3"/>
    <w:rsid w:val="00C35CF7"/>
    <w:rsid w:val="00C35D89"/>
    <w:rsid w:val="00C35E6A"/>
    <w:rsid w:val="00C363DF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40A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480"/>
    <w:rsid w:val="00C7077F"/>
    <w:rsid w:val="00C7084B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8E"/>
    <w:rsid w:val="00C778D1"/>
    <w:rsid w:val="00C77C39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50BE"/>
    <w:rsid w:val="00CA568C"/>
    <w:rsid w:val="00CA5891"/>
    <w:rsid w:val="00CA5D81"/>
    <w:rsid w:val="00CA6005"/>
    <w:rsid w:val="00CA6138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646C"/>
    <w:rsid w:val="00CB684D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12BC"/>
    <w:rsid w:val="00CC13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489C"/>
    <w:rsid w:val="00CC4A17"/>
    <w:rsid w:val="00CC4FDB"/>
    <w:rsid w:val="00CC5239"/>
    <w:rsid w:val="00CC5254"/>
    <w:rsid w:val="00CC5512"/>
    <w:rsid w:val="00CC5E60"/>
    <w:rsid w:val="00CC69F1"/>
    <w:rsid w:val="00CC6A16"/>
    <w:rsid w:val="00CC6BA1"/>
    <w:rsid w:val="00CC78A0"/>
    <w:rsid w:val="00CC790E"/>
    <w:rsid w:val="00CC7AAB"/>
    <w:rsid w:val="00CD0821"/>
    <w:rsid w:val="00CD0DF1"/>
    <w:rsid w:val="00CD0EBD"/>
    <w:rsid w:val="00CD0F27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99B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D38"/>
    <w:rsid w:val="00CE3D9E"/>
    <w:rsid w:val="00CE3E0B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5BA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320A"/>
    <w:rsid w:val="00D23273"/>
    <w:rsid w:val="00D2351D"/>
    <w:rsid w:val="00D235DE"/>
    <w:rsid w:val="00D237B1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B2A"/>
    <w:rsid w:val="00D26D02"/>
    <w:rsid w:val="00D27AAB"/>
    <w:rsid w:val="00D27DA1"/>
    <w:rsid w:val="00D30185"/>
    <w:rsid w:val="00D3055C"/>
    <w:rsid w:val="00D30A48"/>
    <w:rsid w:val="00D30CB8"/>
    <w:rsid w:val="00D311E5"/>
    <w:rsid w:val="00D31930"/>
    <w:rsid w:val="00D31A61"/>
    <w:rsid w:val="00D31F88"/>
    <w:rsid w:val="00D323F7"/>
    <w:rsid w:val="00D32527"/>
    <w:rsid w:val="00D32BEA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CF"/>
    <w:rsid w:val="00D40330"/>
    <w:rsid w:val="00D41052"/>
    <w:rsid w:val="00D4125C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D83"/>
    <w:rsid w:val="00D471B3"/>
    <w:rsid w:val="00D474DC"/>
    <w:rsid w:val="00D47883"/>
    <w:rsid w:val="00D4799A"/>
    <w:rsid w:val="00D47AF4"/>
    <w:rsid w:val="00D47B4A"/>
    <w:rsid w:val="00D47D5E"/>
    <w:rsid w:val="00D50047"/>
    <w:rsid w:val="00D501BE"/>
    <w:rsid w:val="00D50786"/>
    <w:rsid w:val="00D50BFE"/>
    <w:rsid w:val="00D50CB6"/>
    <w:rsid w:val="00D50E77"/>
    <w:rsid w:val="00D50EA3"/>
    <w:rsid w:val="00D50EFC"/>
    <w:rsid w:val="00D51020"/>
    <w:rsid w:val="00D51366"/>
    <w:rsid w:val="00D51D9A"/>
    <w:rsid w:val="00D51EDC"/>
    <w:rsid w:val="00D521CF"/>
    <w:rsid w:val="00D52287"/>
    <w:rsid w:val="00D52664"/>
    <w:rsid w:val="00D528F1"/>
    <w:rsid w:val="00D52B7A"/>
    <w:rsid w:val="00D52F12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C61"/>
    <w:rsid w:val="00D57CCD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A8F"/>
    <w:rsid w:val="00D65DC9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7B1"/>
    <w:rsid w:val="00D77877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DF"/>
    <w:rsid w:val="00D879FB"/>
    <w:rsid w:val="00D87A19"/>
    <w:rsid w:val="00D902EF"/>
    <w:rsid w:val="00D90D1C"/>
    <w:rsid w:val="00D90F25"/>
    <w:rsid w:val="00D90FF6"/>
    <w:rsid w:val="00D91401"/>
    <w:rsid w:val="00D928C7"/>
    <w:rsid w:val="00D93122"/>
    <w:rsid w:val="00D934A1"/>
    <w:rsid w:val="00D939C1"/>
    <w:rsid w:val="00D93C72"/>
    <w:rsid w:val="00D94069"/>
    <w:rsid w:val="00D94391"/>
    <w:rsid w:val="00D94625"/>
    <w:rsid w:val="00D94841"/>
    <w:rsid w:val="00D94D1D"/>
    <w:rsid w:val="00D94DA9"/>
    <w:rsid w:val="00D94F98"/>
    <w:rsid w:val="00D9527C"/>
    <w:rsid w:val="00D957B6"/>
    <w:rsid w:val="00D95BCB"/>
    <w:rsid w:val="00D95C9C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41F4"/>
    <w:rsid w:val="00DA43E7"/>
    <w:rsid w:val="00DA4523"/>
    <w:rsid w:val="00DA4D57"/>
    <w:rsid w:val="00DA503A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98D"/>
    <w:rsid w:val="00DB323E"/>
    <w:rsid w:val="00DB32D5"/>
    <w:rsid w:val="00DB341B"/>
    <w:rsid w:val="00DB3C8B"/>
    <w:rsid w:val="00DB3D89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1105"/>
    <w:rsid w:val="00DE11CC"/>
    <w:rsid w:val="00DE19FE"/>
    <w:rsid w:val="00DE1A12"/>
    <w:rsid w:val="00DE1C65"/>
    <w:rsid w:val="00DE21BA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2B7"/>
    <w:rsid w:val="00E066A1"/>
    <w:rsid w:val="00E066CC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84"/>
    <w:rsid w:val="00E13603"/>
    <w:rsid w:val="00E1373F"/>
    <w:rsid w:val="00E1376C"/>
    <w:rsid w:val="00E13AC1"/>
    <w:rsid w:val="00E143E0"/>
    <w:rsid w:val="00E1477F"/>
    <w:rsid w:val="00E147BF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D06"/>
    <w:rsid w:val="00E22E08"/>
    <w:rsid w:val="00E24484"/>
    <w:rsid w:val="00E246F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B08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F41"/>
    <w:rsid w:val="00E7600B"/>
    <w:rsid w:val="00E7627A"/>
    <w:rsid w:val="00E76457"/>
    <w:rsid w:val="00E76997"/>
    <w:rsid w:val="00E76AEB"/>
    <w:rsid w:val="00E770E7"/>
    <w:rsid w:val="00E77399"/>
    <w:rsid w:val="00E773F9"/>
    <w:rsid w:val="00E775A8"/>
    <w:rsid w:val="00E77EE5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272D"/>
    <w:rsid w:val="00E92D22"/>
    <w:rsid w:val="00E92DE3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447"/>
    <w:rsid w:val="00EB252D"/>
    <w:rsid w:val="00EB2BA7"/>
    <w:rsid w:val="00EB2F8C"/>
    <w:rsid w:val="00EB2FE8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FB4"/>
    <w:rsid w:val="00EC3048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4E09"/>
    <w:rsid w:val="00EC635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F20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A"/>
    <w:rsid w:val="00ED7DE3"/>
    <w:rsid w:val="00ED7F7E"/>
    <w:rsid w:val="00EE011D"/>
    <w:rsid w:val="00EE01CB"/>
    <w:rsid w:val="00EE0369"/>
    <w:rsid w:val="00EE06A9"/>
    <w:rsid w:val="00EE0C17"/>
    <w:rsid w:val="00EE0E04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A28"/>
    <w:rsid w:val="00EE4BDD"/>
    <w:rsid w:val="00EE4C5A"/>
    <w:rsid w:val="00EE5031"/>
    <w:rsid w:val="00EE5163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14A"/>
    <w:rsid w:val="00EF677E"/>
    <w:rsid w:val="00EF6853"/>
    <w:rsid w:val="00EF6A35"/>
    <w:rsid w:val="00EF6A93"/>
    <w:rsid w:val="00EF6BA1"/>
    <w:rsid w:val="00EF6C9A"/>
    <w:rsid w:val="00EF766D"/>
    <w:rsid w:val="00EF76D9"/>
    <w:rsid w:val="00EF7A99"/>
    <w:rsid w:val="00EF7B7F"/>
    <w:rsid w:val="00EF7EC9"/>
    <w:rsid w:val="00F0026B"/>
    <w:rsid w:val="00F010FD"/>
    <w:rsid w:val="00F01135"/>
    <w:rsid w:val="00F012EF"/>
    <w:rsid w:val="00F013B7"/>
    <w:rsid w:val="00F01692"/>
    <w:rsid w:val="00F0197A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F"/>
    <w:rsid w:val="00F07A09"/>
    <w:rsid w:val="00F07AF8"/>
    <w:rsid w:val="00F07FAE"/>
    <w:rsid w:val="00F10ACD"/>
    <w:rsid w:val="00F10BBD"/>
    <w:rsid w:val="00F10C32"/>
    <w:rsid w:val="00F10E30"/>
    <w:rsid w:val="00F10F13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29"/>
    <w:rsid w:val="00F16561"/>
    <w:rsid w:val="00F16811"/>
    <w:rsid w:val="00F16FF8"/>
    <w:rsid w:val="00F17027"/>
    <w:rsid w:val="00F17208"/>
    <w:rsid w:val="00F17278"/>
    <w:rsid w:val="00F17656"/>
    <w:rsid w:val="00F17D11"/>
    <w:rsid w:val="00F17DED"/>
    <w:rsid w:val="00F20B7B"/>
    <w:rsid w:val="00F20D68"/>
    <w:rsid w:val="00F20FDA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6F00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0DC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871"/>
    <w:rsid w:val="00F503A9"/>
    <w:rsid w:val="00F50944"/>
    <w:rsid w:val="00F50BE5"/>
    <w:rsid w:val="00F512F3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72C3"/>
    <w:rsid w:val="00F772FB"/>
    <w:rsid w:val="00F77BF9"/>
    <w:rsid w:val="00F77C89"/>
    <w:rsid w:val="00F77D36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A031B"/>
    <w:rsid w:val="00FA06A9"/>
    <w:rsid w:val="00FA0C53"/>
    <w:rsid w:val="00FA157D"/>
    <w:rsid w:val="00FA1650"/>
    <w:rsid w:val="00FA172B"/>
    <w:rsid w:val="00FA190C"/>
    <w:rsid w:val="00FA1A40"/>
    <w:rsid w:val="00FA23EA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D5A"/>
    <w:rsid w:val="00FC1FA6"/>
    <w:rsid w:val="00FC2268"/>
    <w:rsid w:val="00FC2349"/>
    <w:rsid w:val="00FC237E"/>
    <w:rsid w:val="00FC263F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1A1B6-27ED-418C-BB1D-8C9F5C67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1677</TotalTime>
  <Pages>25</Pages>
  <Words>4347</Words>
  <Characters>24781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29070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newreety</cp:lastModifiedBy>
  <cp:revision>70</cp:revision>
  <cp:lastPrinted>2020-07-20T03:31:00Z</cp:lastPrinted>
  <dcterms:created xsi:type="dcterms:W3CDTF">2020-11-12T02:55:00Z</dcterms:created>
  <dcterms:modified xsi:type="dcterms:W3CDTF">2021-05-11T09:01:00Z</dcterms:modified>
</cp:coreProperties>
</file>