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2A36A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22BDDFF5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</w:t>
      </w:r>
      <w:r w:rsidR="00975BCF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2C5C71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573232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ม</w:t>
      </w:r>
      <w:r w:rsidR="00573232">
        <w:rPr>
          <w:rFonts w:ascii="Angsana New" w:hAnsi="Angsana New" w:hint="cs"/>
          <w:sz w:val="32"/>
          <w:szCs w:val="32"/>
          <w:cs/>
        </w:rPr>
        <w:t>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0F0B2B" w:rsidRPr="000F0B2B">
        <w:rPr>
          <w:rFonts w:ascii="Angsana New" w:hAnsi="Angsana New"/>
          <w:sz w:val="32"/>
          <w:szCs w:val="32"/>
        </w:rPr>
        <w:t>4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A04FB9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1EEBE022" w14:textId="77777777" w:rsidR="00843351" w:rsidRPr="00A04FB9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34BC77E8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75BCF">
        <w:rPr>
          <w:rFonts w:ascii="Angsana New" w:hAnsi="Angsana New" w:cs="Angsana New"/>
          <w:lang w:val="en-US"/>
        </w:rPr>
        <w:t>0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ม</w:t>
      </w:r>
      <w:r w:rsidR="00975BCF">
        <w:rPr>
          <w:rFonts w:ascii="Angsana New" w:hAnsi="Angsana New" w:cs="Angsana New" w:hint="cs"/>
          <w:cs/>
          <w:lang w:val="en-US"/>
        </w:rPr>
        <w:t>ิถุนายน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975BCF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75BCF">
        <w:rPr>
          <w:rFonts w:ascii="Angsana New" w:hAnsi="Angsana New" w:cs="Angsana New"/>
          <w:lang w:val="en-US"/>
        </w:rPr>
        <w:t xml:space="preserve">0 </w:t>
      </w:r>
      <w:r w:rsidR="00975BCF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975BCF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975BCF">
        <w:rPr>
          <w:rFonts w:ascii="Angsana New" w:hAnsi="Angsana New" w:cs="Angsana New"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</w:t>
      </w:r>
      <w:r w:rsidR="00975BCF">
        <w:rPr>
          <w:rFonts w:ascii="Angsana New" w:hAnsi="Angsana New" w:cs="Angsana New" w:hint="cs"/>
          <w:cs/>
          <w:lang w:val="en-US"/>
        </w:rPr>
        <w:t>หก</w:t>
      </w:r>
      <w:r w:rsidRPr="00A04FB9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>
        <w:rPr>
          <w:rFonts w:ascii="Angsana New" w:hAnsi="Angsana New" w:cs="Angsana New" w:hint="cs"/>
          <w:cs/>
          <w:lang w:val="en-US"/>
        </w:rPr>
        <w:t>วัน</w:t>
      </w:r>
      <w:r w:rsidR="009B56F0">
        <w:rPr>
          <w:rFonts w:ascii="Angsana New" w:hAnsi="Angsana New" w:cs="Angsana New" w:hint="cs"/>
          <w:cs/>
          <w:lang w:val="en-US"/>
        </w:rPr>
        <w:t xml:space="preserve">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B56F0">
        <w:rPr>
          <w:rFonts w:ascii="Angsana New" w:hAnsi="Angsana New" w:cs="Angsana New"/>
          <w:lang w:val="en-US"/>
        </w:rPr>
        <w:t xml:space="preserve">0 </w:t>
      </w:r>
      <w:r w:rsidR="009B56F0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9B56F0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 w:rsidRPr="00E57F2C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>
        <w:rPr>
          <w:rFonts w:ascii="Angsana New" w:hAnsi="Angsana New" w:cs="Angsana New" w:hint="cs"/>
          <w:cs/>
          <w:lang w:val="en-US"/>
        </w:rPr>
        <w:t>กิจการ</w:t>
      </w:r>
      <w:r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27317D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27317D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843351" w:rsidRPr="00A04FB9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27317D">
        <w:rPr>
          <w:rFonts w:asciiTheme="majorBidi" w:eastAsia="Calibri" w:hAnsiTheme="majorBidi" w:cstheme="majorBidi"/>
          <w:cs/>
        </w:rPr>
        <w:t>แนวปฏิบัติทางบัญชีสำหรับ</w:t>
      </w:r>
      <w:r w:rsidRPr="0027317D">
        <w:rPr>
          <w:rFonts w:asciiTheme="majorBidi" w:hAnsiTheme="majorBidi" w:cstheme="majorBidi"/>
          <w:cs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27317D">
        <w:rPr>
          <w:rFonts w:asciiTheme="majorBidi" w:eastAsia="Calibri" w:hAnsiTheme="majorBidi" w:cstheme="majorBidi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F669B3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4574418D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345CF2">
        <w:rPr>
          <w:rFonts w:asciiTheme="majorBidi" w:hAnsiTheme="majorBidi" w:cstheme="majorBidi"/>
          <w:cs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</w:t>
      </w:r>
      <w:r w:rsidR="004157EA" w:rsidRPr="004157EA">
        <w:rPr>
          <w:rFonts w:asciiTheme="majorBidi" w:hAnsiTheme="majorBidi" w:cstheme="majorBidi"/>
          <w:lang w:val="en-US"/>
        </w:rPr>
        <w:t>3</w:t>
      </w:r>
      <w:r w:rsidRPr="00345CF2">
        <w:rPr>
          <w:rFonts w:asciiTheme="majorBidi" w:hAnsiTheme="majorBidi" w:cstheme="majorBidi"/>
        </w:rPr>
        <w:t xml:space="preserve"> </w:t>
      </w:r>
      <w:r w:rsidRPr="00345CF2">
        <w:rPr>
          <w:rFonts w:asciiTheme="majorBidi" w:hAnsiTheme="majorBidi" w:cstheme="majorBidi"/>
          <w:cs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="000F0B2B" w:rsidRPr="000F0B2B">
        <w:rPr>
          <w:rFonts w:asciiTheme="majorBidi" w:hAnsiTheme="majorBidi" w:cstheme="majorBidi"/>
          <w:lang w:val="en-US"/>
        </w:rPr>
        <w:t>2</w:t>
      </w:r>
      <w:r w:rsidRPr="00345CF2">
        <w:rPr>
          <w:rFonts w:asciiTheme="majorBidi" w:hAnsiTheme="majorBidi" w:cstheme="majorBidi"/>
        </w:rPr>
        <w:t>0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345CF2">
        <w:rPr>
          <w:rFonts w:asciiTheme="majorBidi" w:hAnsiTheme="majorBidi" w:cstheme="majorBidi"/>
          <w:cs/>
        </w:rPr>
        <w:t xml:space="preserve"> (</w:t>
      </w:r>
      <w:r w:rsidRPr="00345CF2">
        <w:rPr>
          <w:rFonts w:asciiTheme="majorBidi" w:hAnsiTheme="majorBidi" w:cstheme="majorBidi"/>
        </w:rPr>
        <w:t>COVID-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345CF2">
        <w:rPr>
          <w:rFonts w:asciiTheme="majorBidi" w:hAnsiTheme="majorBidi" w:cstheme="majorBidi"/>
          <w:cs/>
        </w:rPr>
        <w:t>) ตลอดจนการ</w:t>
      </w:r>
      <w:r w:rsidR="005A3366">
        <w:rPr>
          <w:rFonts w:asciiTheme="majorBidi" w:hAnsiTheme="majorBidi" w:cstheme="majorBidi" w:hint="cs"/>
          <w:cs/>
        </w:rPr>
        <w:t>ได้รับ</w:t>
      </w:r>
      <w:r w:rsidRPr="00345CF2">
        <w:rPr>
          <w:rFonts w:asciiTheme="majorBidi" w:hAnsiTheme="majorBidi" w:cstheme="majorBidi"/>
          <w:cs/>
        </w:rPr>
        <w:t>ผ่อนผันในการดำเนินการประเมินมูลค่าหรือสอบทานการประเมินมูลค่ายุติธรรมของเงินลงทุนในอสังหาริมทรัพย์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0D47D932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357A8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D8A7E00" w14:textId="30EFAB79" w:rsidR="00843351" w:rsidRDefault="000F0B2B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F0B2B">
        <w:rPr>
          <w:rFonts w:ascii="Angsana New" w:hAnsi="Angsana New" w:cs="Angsana New"/>
          <w:sz w:val="30"/>
          <w:szCs w:val="30"/>
          <w:lang w:val="en-US"/>
        </w:rPr>
        <w:t>2</w:t>
      </w:r>
      <w:r w:rsidR="008E0902">
        <w:rPr>
          <w:rFonts w:ascii="Angsana New" w:hAnsi="Angsana New" w:cs="Angsana New"/>
          <w:sz w:val="30"/>
          <w:szCs w:val="30"/>
          <w:lang w:val="en-US"/>
        </w:rPr>
        <w:t xml:space="preserve">9 </w:t>
      </w:r>
      <w:r w:rsidR="008E0902">
        <w:rPr>
          <w:rFonts w:ascii="Angsana New" w:hAnsi="Angsana New" w:cs="Angsana New" w:hint="cs"/>
          <w:sz w:val="30"/>
          <w:szCs w:val="30"/>
          <w:cs/>
          <w:lang w:val="en-US"/>
        </w:rPr>
        <w:t>กรกฎาคม</w:t>
      </w:r>
      <w:r w:rsidR="008433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F0B2B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E73399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F0B2B">
        <w:rPr>
          <w:rFonts w:ascii="Angsana New" w:hAnsi="Angsana New" w:cs="Angsana New"/>
          <w:sz w:val="30"/>
          <w:szCs w:val="30"/>
          <w:lang w:val="en-US"/>
        </w:rPr>
        <w:t>4</w:t>
      </w:r>
    </w:p>
    <w:sectPr w:rsidR="00843351" w:rsidSect="00C234AC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CD510" w14:textId="77777777" w:rsidR="001633F2" w:rsidRDefault="001633F2" w:rsidP="004956B4">
      <w:r>
        <w:separator/>
      </w:r>
    </w:p>
  </w:endnote>
  <w:endnote w:type="continuationSeparator" w:id="0">
    <w:p w14:paraId="76EEF118" w14:textId="77777777" w:rsidR="001633F2" w:rsidRDefault="001633F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8CD45" w14:textId="55A14157" w:rsidR="00454BE9" w:rsidRDefault="00454BE9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4157EA"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454BE9" w:rsidRDefault="00454BE9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B5DD8" w14:textId="12210EFA" w:rsidR="00454BE9" w:rsidRPr="00005ACB" w:rsidRDefault="00454BE9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4157EA"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1CB74DAA" w:rsidR="00454BE9" w:rsidRDefault="00454BE9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234AC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49360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3B006D" w14:textId="7BB7D96A" w:rsidR="00454BE9" w:rsidRDefault="00C234AC">
        <w:pPr>
          <w:pStyle w:val="Footer"/>
          <w:jc w:val="center"/>
        </w:pPr>
      </w:p>
    </w:sdtContent>
  </w:sdt>
  <w:p w14:paraId="7BE46D1E" w14:textId="77777777" w:rsidR="00454BE9" w:rsidRDefault="00454B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C74AF" w14:textId="77777777" w:rsidR="00454BE9" w:rsidRPr="00320BD0" w:rsidRDefault="00454BE9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5BD996E0" w:rsidR="00454BE9" w:rsidRPr="00607FD1" w:rsidRDefault="00454B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F0B2B"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47800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E0C91E" w14:textId="3B4C0B11" w:rsidR="00C234AC" w:rsidRPr="00C234AC" w:rsidRDefault="00C234AC" w:rsidP="00C234A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34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34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34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34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34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2A70F" w14:textId="77777777" w:rsidR="001633F2" w:rsidRDefault="001633F2" w:rsidP="004956B4">
      <w:r>
        <w:separator/>
      </w:r>
    </w:p>
  </w:footnote>
  <w:footnote w:type="continuationSeparator" w:id="0">
    <w:p w14:paraId="4803F724" w14:textId="77777777" w:rsidR="001633F2" w:rsidRDefault="001633F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57F0" w14:textId="77777777" w:rsidR="00454BE9" w:rsidRDefault="00454B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454BE9" w:rsidRDefault="00454BE9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454BE9" w:rsidRDefault="00454BE9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533C" w14:textId="77777777" w:rsidR="00454BE9" w:rsidRPr="00393F36" w:rsidRDefault="00454BE9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454BE9" w:rsidRPr="00393F36" w:rsidRDefault="00454BE9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454BE9" w:rsidRDefault="00454BE9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="004157EA"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0F0B2B"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0F92BF57" w14:textId="77777777" w:rsidR="00454BE9" w:rsidRPr="00393F36" w:rsidRDefault="00454BE9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B2257" w14:textId="77777777" w:rsidR="00454BE9" w:rsidRDefault="00454BE9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454BE9" w:rsidRDefault="00454BE9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A861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454BE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454BE9" w:rsidRPr="00234889" w:rsidRDefault="00454BE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F6D58" w14:textId="77777777" w:rsidR="00454BE9" w:rsidRPr="000230B9" w:rsidRDefault="00454BE9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18A2812B" w14:textId="77777777" w:rsidR="00454BE9" w:rsidRPr="000230B9" w:rsidRDefault="00454BE9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420AF1" w14:textId="17C48391" w:rsidR="00454BE9" w:rsidRPr="00240D11" w:rsidRDefault="00454BE9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="004157EA"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มิถุนายน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="000F0B2B"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0F0B2B"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59AA7B7E" w14:textId="77777777" w:rsidR="00454BE9" w:rsidRPr="00240D11" w:rsidRDefault="00454BE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9ED6A" w14:textId="77777777" w:rsidR="00C234AC" w:rsidRDefault="00C234A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65BB80" w14:textId="77777777" w:rsidR="00C234AC" w:rsidRDefault="00C234A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7756"/>
    <w:rsid w:val="00400198"/>
    <w:rsid w:val="00400456"/>
    <w:rsid w:val="00400606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57EA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541"/>
    <w:rsid w:val="005137F9"/>
    <w:rsid w:val="005138E4"/>
    <w:rsid w:val="00513EE9"/>
    <w:rsid w:val="00514776"/>
    <w:rsid w:val="00514F05"/>
    <w:rsid w:val="00515583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92D"/>
    <w:rsid w:val="0056466F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EBD"/>
    <w:rsid w:val="005F1140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6116"/>
    <w:rsid w:val="006472AE"/>
    <w:rsid w:val="006507F7"/>
    <w:rsid w:val="00650B47"/>
    <w:rsid w:val="00650D75"/>
    <w:rsid w:val="00651220"/>
    <w:rsid w:val="00651758"/>
    <w:rsid w:val="00651EB8"/>
    <w:rsid w:val="00652261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451F"/>
    <w:rsid w:val="009F4AA2"/>
    <w:rsid w:val="009F4BA4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6AE1"/>
    <w:rsid w:val="00A272E9"/>
    <w:rsid w:val="00A27F39"/>
    <w:rsid w:val="00A27FC1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EAD"/>
    <w:rsid w:val="00A7205B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B24"/>
    <w:rsid w:val="00B34B50"/>
    <w:rsid w:val="00B34F9D"/>
    <w:rsid w:val="00B36885"/>
    <w:rsid w:val="00B36A7B"/>
    <w:rsid w:val="00B3740A"/>
    <w:rsid w:val="00B3798A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8FB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576"/>
    <w:rsid w:val="00FD2A27"/>
    <w:rsid w:val="00FD3740"/>
    <w:rsid w:val="00FD3802"/>
    <w:rsid w:val="00FD3E05"/>
    <w:rsid w:val="00FD418C"/>
    <w:rsid w:val="00FD42BA"/>
    <w:rsid w:val="00FD4342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907</TotalTime>
  <Pages>3</Pages>
  <Words>521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82</cp:revision>
  <cp:lastPrinted>2021-07-28T14:46:00Z</cp:lastPrinted>
  <dcterms:created xsi:type="dcterms:W3CDTF">2021-07-16T05:33:00Z</dcterms:created>
  <dcterms:modified xsi:type="dcterms:W3CDTF">2021-07-29T01:37:00Z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