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C34F4" w14:textId="77777777" w:rsidR="0032659D" w:rsidRPr="00B45AFD" w:rsidRDefault="0032659D" w:rsidP="009E2F97">
      <w:pPr>
        <w:pStyle w:val="Heading2"/>
        <w:rPr>
          <w:rFonts w:ascii="Angsana New" w:hAnsi="Angsana New"/>
        </w:rPr>
      </w:pPr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9E2F97" w:rsidRDefault="0002488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9E2F97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9E2F97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3F325BB6" w:rsidR="00125D69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05D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D26A7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D2F2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D2F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1BD9" w:rsidRPr="009E2F97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6C907449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9E2F97" w:rsidRDefault="0033302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9E2F97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9E2F97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9E2F97">
        <w:rPr>
          <w:rFonts w:ascii="Angsana New" w:hAnsi="Angsana New" w:hint="cs"/>
          <w:sz w:val="32"/>
          <w:szCs w:val="32"/>
          <w:cs/>
        </w:rPr>
        <w:t>ของ</w:t>
      </w:r>
      <w:r w:rsidRPr="009E2F97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9E2F97" w:rsidRDefault="0032659D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9E2F97" w:rsidRDefault="00A00BF5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9E2F97" w:rsidRDefault="00915CA8" w:rsidP="009E2F97">
      <w:pPr>
        <w:spacing w:line="240" w:lineRule="auto"/>
        <w:jc w:val="both"/>
        <w:rPr>
          <w:b/>
          <w:bCs/>
          <w:sz w:val="32"/>
          <w:szCs w:val="32"/>
        </w:rPr>
      </w:pPr>
      <w:r w:rsidRPr="009E2F97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9E2F97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9E2F97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9E2F97" w:rsidRDefault="00C12A71" w:rsidP="009E2F97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9E2F97" w:rsidRDefault="00C12A71" w:rsidP="009E2F97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="00915CA8" w:rsidRPr="009E2F97">
        <w:rPr>
          <w:rFonts w:hint="cs"/>
          <w:b/>
          <w:bCs/>
          <w:sz w:val="30"/>
          <w:szCs w:val="30"/>
          <w:cs/>
        </w:rPr>
        <w:t>คณะกรรมการ</w:t>
      </w:r>
      <w:r w:rsidRPr="009E2F97">
        <w:rPr>
          <w:rFonts w:hint="cs"/>
          <w:b/>
          <w:bCs/>
          <w:sz w:val="30"/>
          <w:szCs w:val="30"/>
          <w:cs/>
        </w:rPr>
        <w:t>บริษัท</w:t>
      </w:r>
      <w:r w:rsidR="0032659D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9E2F97">
        <w:rPr>
          <w:b/>
          <w:bCs/>
          <w:sz w:val="30"/>
          <w:szCs w:val="30"/>
          <w:cs/>
        </w:rPr>
        <w:t xml:space="preserve">) </w:t>
      </w:r>
      <w:r w:rsidR="0002488E" w:rsidRPr="009E2F97">
        <w:rPr>
          <w:rFonts w:hint="cs"/>
          <w:b/>
          <w:bCs/>
          <w:sz w:val="30"/>
          <w:szCs w:val="30"/>
          <w:cs/>
        </w:rPr>
        <w:t>จำกัด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มหาชน</w:t>
      </w:r>
      <w:r w:rsidR="0002488E" w:rsidRPr="009E2F97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9E2F97" w:rsidRDefault="0032659D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5F927EFB" w:rsidR="00240532" w:rsidRPr="009E2F97" w:rsidRDefault="0024053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3</w:t>
      </w:r>
      <w:r w:rsidR="000D2F2D">
        <w:rPr>
          <w:rFonts w:ascii="Angsana New" w:hAnsi="Angsana New"/>
          <w:sz w:val="30"/>
          <w:szCs w:val="30"/>
        </w:rPr>
        <w:t>0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0D2F2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41BD9" w:rsidRPr="009E2F97">
        <w:rPr>
          <w:rFonts w:ascii="Angsana New" w:hAnsi="Angsana New"/>
          <w:spacing w:val="-6"/>
          <w:sz w:val="30"/>
          <w:szCs w:val="30"/>
        </w:rPr>
        <w:t>2564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แล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>ะเก้า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56AE" w:rsidRPr="009E2F97">
        <w:rPr>
          <w:rFonts w:ascii="Angsana New" w:hAnsi="Angsana New"/>
          <w:spacing w:val="4"/>
          <w:sz w:val="30"/>
          <w:szCs w:val="30"/>
        </w:rPr>
        <w:t>3</w:t>
      </w:r>
      <w:r w:rsidR="009C3D44">
        <w:rPr>
          <w:rFonts w:ascii="Angsana New" w:hAnsi="Angsana New"/>
          <w:spacing w:val="4"/>
          <w:sz w:val="30"/>
          <w:szCs w:val="30"/>
        </w:rPr>
        <w:t>0</w:t>
      </w:r>
      <w:r w:rsidR="00565687"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9C3D44"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541BD9" w:rsidRPr="009E2F97">
        <w:rPr>
          <w:rFonts w:ascii="Angsana New" w:hAnsi="Angsana New"/>
          <w:spacing w:val="4"/>
          <w:sz w:val="30"/>
          <w:szCs w:val="30"/>
        </w:rPr>
        <w:t>2564</w:t>
      </w:r>
      <w:r w:rsidR="00565687"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</w:t>
      </w:r>
      <w:r w:rsidRPr="00DF31C0">
        <w:rPr>
          <w:rFonts w:ascii="Angsana New" w:hAnsi="Angsana New" w:hint="cs"/>
          <w:spacing w:val="-2"/>
          <w:sz w:val="30"/>
          <w:szCs w:val="30"/>
          <w:cs/>
        </w:rPr>
        <w:t>รวมและงบแสดงการเปลี่ยนแปลงส่วนของผู้ถือหุ้นเฉพาะกิจการและงบกระแสเงินสดรวมและงบกระแสเงินสด</w:t>
      </w:r>
      <w:r w:rsidR="00DF31C0"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2133F9"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9C3D44">
        <w:rPr>
          <w:rFonts w:ascii="Angsana New" w:hAnsi="Angsana New"/>
          <w:spacing w:val="4"/>
          <w:sz w:val="30"/>
          <w:szCs w:val="30"/>
        </w:rPr>
        <w:t>30</w:t>
      </w:r>
      <w:r w:rsidR="009C3D44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541BD9" w:rsidRPr="009E2F97">
        <w:rPr>
          <w:rFonts w:ascii="Angsana New" w:hAnsi="Angsana New"/>
          <w:spacing w:val="4"/>
          <w:sz w:val="30"/>
          <w:szCs w:val="30"/>
        </w:rPr>
        <w:t>2564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9E2F97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9E2F97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9E2F97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9E2F97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9E2F97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C98725" w14:textId="77777777" w:rsidR="00E5316A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8556AE" w:rsidRPr="009E2F97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</w:p>
    <w:p w14:paraId="5552590D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E7A34C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5708E26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0A2517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23DC2AA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61CF66" w14:textId="77777777" w:rsidR="000415BB" w:rsidRPr="009E2F97" w:rsidRDefault="000415BB" w:rsidP="009E2F9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15E352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9E2F97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4FC4" w14:textId="77777777" w:rsidR="000415BB" w:rsidRPr="009E2F97" w:rsidRDefault="000415BB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A6E200" w14:textId="77777777" w:rsidR="000415BB" w:rsidRPr="009E2F97" w:rsidRDefault="000415BB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3904FF" w14:textId="07658A29" w:rsidR="00240532" w:rsidRPr="009E2F97" w:rsidRDefault="006F65FD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021B1D" w:rsidRPr="009E2F97">
        <w:rPr>
          <w:rFonts w:ascii="Angsana New" w:hAnsi="Angsana New"/>
          <w:sz w:val="30"/>
          <w:szCs w:val="30"/>
        </w:rPr>
        <w:t>3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ซึ่งได้อธิบายถึงผลกระทบต่อกลุ่มบริษัทจากการนำนโยบายการบัญชีใหม่มาถือปฏิบัติตั้งแต่วันที่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021B1D" w:rsidRPr="009E2F97">
        <w:rPr>
          <w:rFonts w:ascii="Angsana New" w:hAnsi="Angsana New"/>
          <w:sz w:val="30"/>
          <w:szCs w:val="30"/>
        </w:rPr>
        <w:t>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ตุลาคม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021B1D" w:rsidRPr="009E2F97">
        <w:rPr>
          <w:rFonts w:ascii="Angsana New" w:hAnsi="Angsana New"/>
          <w:sz w:val="30"/>
          <w:szCs w:val="30"/>
        </w:rPr>
        <w:t>2563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7A819329" w14:textId="77777777" w:rsidR="00E10885" w:rsidRPr="009E2F97" w:rsidRDefault="00E10885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9354977" w14:textId="77777777" w:rsidR="007D7988" w:rsidRPr="009E2F97" w:rsidRDefault="007D7988" w:rsidP="009E2F9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A2E52C" w14:textId="77777777" w:rsidR="0032659D" w:rsidRPr="009E2F97" w:rsidRDefault="0032659D" w:rsidP="009E2F97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9E2F97">
        <w:rPr>
          <w:rFonts w:ascii="Angsana New" w:hAnsi="Angsana New" w:cs="Angsana New"/>
          <w:cs/>
          <w:lang w:val="en-US"/>
        </w:rPr>
        <w:t>(</w:t>
      </w:r>
      <w:r w:rsidR="0002488E" w:rsidRPr="009E2F97">
        <w:rPr>
          <w:rFonts w:ascii="Angsana New" w:hAnsi="Angsana New" w:cs="Angsana New" w:hint="cs"/>
          <w:cs/>
        </w:rPr>
        <w:t>วิไล บูรณกิตติโสภณ</w:t>
      </w:r>
      <w:r w:rsidRPr="009E2F97">
        <w:rPr>
          <w:rFonts w:ascii="Angsana New" w:hAnsi="Angsana New" w:cs="Angsana New"/>
          <w:cs/>
          <w:lang w:val="en-US"/>
        </w:rPr>
        <w:t>)</w:t>
      </w:r>
    </w:p>
    <w:p w14:paraId="2E3E9C28" w14:textId="77777777" w:rsidR="0032659D" w:rsidRPr="009E2F97" w:rsidRDefault="0032659D" w:rsidP="009E2F97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9E2F97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2F975D6" w14:textId="77777777" w:rsidR="0032659D" w:rsidRPr="009E2F97" w:rsidRDefault="0032659D" w:rsidP="009E2F97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9E2F97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8556AE" w:rsidRPr="009E2F97">
        <w:rPr>
          <w:rFonts w:ascii="Angsana New" w:hAnsi="Angsana New" w:cs="Angsana New"/>
          <w:lang w:val="en-US"/>
        </w:rPr>
        <w:t>3920</w:t>
      </w:r>
    </w:p>
    <w:p w14:paraId="272A5B46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15FF6FEA" w:rsidR="00D959CC" w:rsidRPr="009E2F97" w:rsidRDefault="00F83D60" w:rsidP="009E2F97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3</w:t>
      </w:r>
      <w:r w:rsidR="009C3D44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9C3D44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EE1D73" w:rsidRPr="009E2F9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541BD9" w:rsidRPr="009E2F97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</w:p>
    <w:p w14:paraId="05A4911C" w14:textId="2F3C97F0" w:rsidR="0032659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29DA668" w14:textId="3505C3EA" w:rsidR="00BC1DBA" w:rsidRDefault="00BC1DB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sectPr w:rsidR="00BC1DBA" w:rsidSect="00BC1DBA">
      <w:pgSz w:w="11909" w:h="16834" w:code="9"/>
      <w:pgMar w:top="691" w:right="1289" w:bottom="576" w:left="1440" w:header="630" w:footer="668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2D992" w14:textId="77777777" w:rsidR="00561AA8" w:rsidRDefault="00561AA8" w:rsidP="00900EE2">
      <w:r>
        <w:separator/>
      </w:r>
    </w:p>
  </w:endnote>
  <w:endnote w:type="continuationSeparator" w:id="0">
    <w:p w14:paraId="76EB0219" w14:textId="77777777" w:rsidR="00561AA8" w:rsidRDefault="00561AA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32F7A" w14:textId="77777777" w:rsidR="00561AA8" w:rsidRDefault="00561AA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561AA8" w:rsidRDefault="00561AA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5D990" w14:textId="77777777" w:rsidR="00561AA8" w:rsidRPr="00EE2DC5" w:rsidRDefault="00561AA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561AA8" w:rsidRDefault="00561AA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93104" w14:textId="77777777" w:rsidR="00561AA8" w:rsidRDefault="00561AA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D0BE2" w14:textId="77777777" w:rsidR="00561AA8" w:rsidRDefault="00561AA8" w:rsidP="00900EE2">
      <w:r>
        <w:separator/>
      </w:r>
    </w:p>
  </w:footnote>
  <w:footnote w:type="continuationSeparator" w:id="0">
    <w:p w14:paraId="320120F0" w14:textId="77777777" w:rsidR="00561AA8" w:rsidRDefault="00561AA8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69C7F5D"/>
    <w:multiLevelType w:val="hybridMultilevel"/>
    <w:tmpl w:val="62061BFE"/>
    <w:lvl w:ilvl="0" w:tplc="B128FA9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0B76C1"/>
    <w:multiLevelType w:val="hybridMultilevel"/>
    <w:tmpl w:val="2DC06BD8"/>
    <w:lvl w:ilvl="0" w:tplc="2B305E40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33"/>
  </w:num>
  <w:num w:numId="14">
    <w:abstractNumId w:val="16"/>
  </w:num>
  <w:num w:numId="15">
    <w:abstractNumId w:val="21"/>
  </w:num>
  <w:num w:numId="16">
    <w:abstractNumId w:val="27"/>
  </w:num>
  <w:num w:numId="17">
    <w:abstractNumId w:val="17"/>
  </w:num>
  <w:num w:numId="18">
    <w:abstractNumId w:val="28"/>
  </w:num>
  <w:num w:numId="19">
    <w:abstractNumId w:val="29"/>
  </w:num>
  <w:num w:numId="20">
    <w:abstractNumId w:val="35"/>
  </w:num>
  <w:num w:numId="21">
    <w:abstractNumId w:val="36"/>
  </w:num>
  <w:num w:numId="22">
    <w:abstractNumId w:val="13"/>
  </w:num>
  <w:num w:numId="23">
    <w:abstractNumId w:val="34"/>
  </w:num>
  <w:num w:numId="24">
    <w:abstractNumId w:val="30"/>
  </w:num>
  <w:num w:numId="25">
    <w:abstractNumId w:val="22"/>
  </w:num>
  <w:num w:numId="26">
    <w:abstractNumId w:val="10"/>
  </w:num>
  <w:num w:numId="27">
    <w:abstractNumId w:val="11"/>
  </w:num>
  <w:num w:numId="28">
    <w:abstractNumId w:val="37"/>
  </w:num>
  <w:num w:numId="29">
    <w:abstractNumId w:val="19"/>
  </w:num>
  <w:num w:numId="30">
    <w:abstractNumId w:val="15"/>
  </w:num>
  <w:num w:numId="31">
    <w:abstractNumId w:val="12"/>
  </w:num>
  <w:num w:numId="32">
    <w:abstractNumId w:val="32"/>
  </w:num>
  <w:num w:numId="33">
    <w:abstractNumId w:val="26"/>
  </w:num>
  <w:num w:numId="34">
    <w:abstractNumId w:val="23"/>
  </w:num>
  <w:num w:numId="35">
    <w:abstractNumId w:val="25"/>
  </w:num>
  <w:num w:numId="36">
    <w:abstractNumId w:val="18"/>
  </w:num>
  <w:num w:numId="37">
    <w:abstractNumId w:val="31"/>
  </w:num>
  <w:num w:numId="38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9"/>
    <w:rsid w:val="000079AB"/>
    <w:rsid w:val="00007BC8"/>
    <w:rsid w:val="00007C5E"/>
    <w:rsid w:val="00007EAA"/>
    <w:rsid w:val="00007F2C"/>
    <w:rsid w:val="0001004E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1B1D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BD1"/>
    <w:rsid w:val="00031C46"/>
    <w:rsid w:val="00031CD2"/>
    <w:rsid w:val="00032315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4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941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36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DF"/>
    <w:rsid w:val="002C16EF"/>
    <w:rsid w:val="002C17D3"/>
    <w:rsid w:val="002C1A74"/>
    <w:rsid w:val="002C1B97"/>
    <w:rsid w:val="002C1BDE"/>
    <w:rsid w:val="002C1BF5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1AE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E3"/>
    <w:rsid w:val="0037340C"/>
    <w:rsid w:val="003736ED"/>
    <w:rsid w:val="0037392F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7D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F06"/>
    <w:rsid w:val="0038105E"/>
    <w:rsid w:val="00381350"/>
    <w:rsid w:val="00381355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BC9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4FC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2A"/>
    <w:rsid w:val="00420594"/>
    <w:rsid w:val="004209B1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03D"/>
    <w:rsid w:val="00450261"/>
    <w:rsid w:val="004502AC"/>
    <w:rsid w:val="0045042D"/>
    <w:rsid w:val="0045074C"/>
    <w:rsid w:val="0045099A"/>
    <w:rsid w:val="00451019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7199"/>
    <w:rsid w:val="004B71C1"/>
    <w:rsid w:val="004B72CF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B"/>
    <w:rsid w:val="00504E4C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A85"/>
    <w:rsid w:val="00540B63"/>
    <w:rsid w:val="00540E8D"/>
    <w:rsid w:val="00540F83"/>
    <w:rsid w:val="00541172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8C6"/>
    <w:rsid w:val="00616940"/>
    <w:rsid w:val="00616FC4"/>
    <w:rsid w:val="00617039"/>
    <w:rsid w:val="00617346"/>
    <w:rsid w:val="006179D4"/>
    <w:rsid w:val="006200A4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E2B"/>
    <w:rsid w:val="006A7174"/>
    <w:rsid w:val="006A74BB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3B4"/>
    <w:rsid w:val="006B24F8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268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23"/>
    <w:rsid w:val="007547B9"/>
    <w:rsid w:val="00754860"/>
    <w:rsid w:val="00754C02"/>
    <w:rsid w:val="00754E04"/>
    <w:rsid w:val="00754EBA"/>
    <w:rsid w:val="007551FA"/>
    <w:rsid w:val="00755271"/>
    <w:rsid w:val="007552D3"/>
    <w:rsid w:val="0075544D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DA"/>
    <w:rsid w:val="007602E8"/>
    <w:rsid w:val="007602F4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30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E56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62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770"/>
    <w:rsid w:val="007F79EE"/>
    <w:rsid w:val="007F7C72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5ED"/>
    <w:rsid w:val="008C78B0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EA"/>
    <w:rsid w:val="00910CD7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35"/>
    <w:rsid w:val="0099536D"/>
    <w:rsid w:val="009954C8"/>
    <w:rsid w:val="009956A0"/>
    <w:rsid w:val="00995754"/>
    <w:rsid w:val="009957CE"/>
    <w:rsid w:val="00995888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44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554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54D"/>
    <w:rsid w:val="00A1167F"/>
    <w:rsid w:val="00A119EB"/>
    <w:rsid w:val="00A11A56"/>
    <w:rsid w:val="00A11A7D"/>
    <w:rsid w:val="00A11C0D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DBA"/>
    <w:rsid w:val="00BC1E00"/>
    <w:rsid w:val="00BC1E3D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415"/>
    <w:rsid w:val="00BD65BA"/>
    <w:rsid w:val="00BD697F"/>
    <w:rsid w:val="00BD6BA0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9DA"/>
    <w:rsid w:val="00C50AEA"/>
    <w:rsid w:val="00C50B5A"/>
    <w:rsid w:val="00C50BA2"/>
    <w:rsid w:val="00C50BE9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D6B"/>
    <w:rsid w:val="00C74E2D"/>
    <w:rsid w:val="00C7506C"/>
    <w:rsid w:val="00C75070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120"/>
    <w:rsid w:val="00C93129"/>
    <w:rsid w:val="00C9333E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D3E"/>
    <w:rsid w:val="00CD710A"/>
    <w:rsid w:val="00CD748B"/>
    <w:rsid w:val="00CD74AA"/>
    <w:rsid w:val="00CD7918"/>
    <w:rsid w:val="00CD7AE7"/>
    <w:rsid w:val="00CD7BFD"/>
    <w:rsid w:val="00CE0213"/>
    <w:rsid w:val="00CE068C"/>
    <w:rsid w:val="00CE0718"/>
    <w:rsid w:val="00CE084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4DD"/>
    <w:rsid w:val="00CF4659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847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980"/>
    <w:rsid w:val="00D53A99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AC"/>
    <w:rsid w:val="00DC20E4"/>
    <w:rsid w:val="00DC2538"/>
    <w:rsid w:val="00DC26AA"/>
    <w:rsid w:val="00DC26FF"/>
    <w:rsid w:val="00DC276D"/>
    <w:rsid w:val="00DC2CD2"/>
    <w:rsid w:val="00DC2E26"/>
    <w:rsid w:val="00DC3289"/>
    <w:rsid w:val="00DC340A"/>
    <w:rsid w:val="00DC355F"/>
    <w:rsid w:val="00DC3789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0B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35D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546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98"/>
    <w:rsid w:val="00EE39B1"/>
    <w:rsid w:val="00EE3C1A"/>
    <w:rsid w:val="00EE3C49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488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Orathai, Nuchprasert</cp:lastModifiedBy>
  <cp:revision>4</cp:revision>
  <cp:lastPrinted>2021-08-01T14:34:00Z</cp:lastPrinted>
  <dcterms:created xsi:type="dcterms:W3CDTF">2021-08-02T18:03:00Z</dcterms:created>
  <dcterms:modified xsi:type="dcterms:W3CDTF">2021-08-03T05:27:00Z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