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0C4D7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C5D32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0396E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EE80ADF" w14:textId="77777777" w:rsidR="00561F59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3DCC8FBD" w:rsidR="00E86EA7" w:rsidRPr="00240583" w:rsidRDefault="0043613C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4028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B967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C587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A659B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C58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6EA7"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659BD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092A3BF6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3C3C2318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9946D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793DCB" w14:textId="318BDE59" w:rsidR="000A48BA" w:rsidRPr="00240583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240583" w:rsidSect="00DD2D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240583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240583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240583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240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8480CF" w14:textId="2BA3AC53" w:rsidR="00860C89" w:rsidRPr="00240583" w:rsidRDefault="0043613C" w:rsidP="0033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</w:t>
      </w:r>
      <w:r w:rsidRPr="000F2C8A">
        <w:rPr>
          <w:rFonts w:ascii="Angsana New" w:hAnsi="Angsana New" w:cs="Angsana New" w:hint="cs"/>
          <w:sz w:val="30"/>
          <w:szCs w:val="30"/>
          <w:cs/>
        </w:rPr>
        <w:t xml:space="preserve">งบแสดงฐานะการเงินเฉพาะกิจการ </w:t>
      </w:r>
      <w:r w:rsidRPr="000F2C8A">
        <w:rPr>
          <w:rFonts w:ascii="Angsana New" w:hAnsi="Angsana New" w:cs="Angsana New"/>
          <w:sz w:val="30"/>
          <w:szCs w:val="30"/>
          <w:cs/>
        </w:rPr>
        <w:t>ณ</w:t>
      </w:r>
      <w:r w:rsidRPr="000F2C8A">
        <w:rPr>
          <w:rFonts w:ascii="Angsana New" w:hAnsi="Angsana New" w:cs="Angsana New"/>
          <w:sz w:val="30"/>
          <w:szCs w:val="30"/>
        </w:rPr>
        <w:t xml:space="preserve"> </w:t>
      </w:r>
      <w:r w:rsidRPr="000F2C8A">
        <w:rPr>
          <w:rFonts w:ascii="Angsana New" w:hAnsi="Angsana New" w:cs="Angsana New"/>
          <w:sz w:val="30"/>
          <w:szCs w:val="30"/>
          <w:cs/>
        </w:rPr>
        <w:t>วันที่</w:t>
      </w:r>
      <w:r w:rsidRPr="000F2C8A">
        <w:rPr>
          <w:rFonts w:ascii="Angsana New" w:hAnsi="Angsana New" w:cs="Angsana New"/>
          <w:sz w:val="30"/>
          <w:szCs w:val="30"/>
        </w:rPr>
        <w:t xml:space="preserve"> </w:t>
      </w:r>
      <w:r w:rsidR="00597C0E" w:rsidRPr="000F2C8A">
        <w:rPr>
          <w:rFonts w:ascii="Angsana New" w:hAnsi="Angsana New" w:cs="Angsana New"/>
          <w:sz w:val="30"/>
          <w:szCs w:val="30"/>
        </w:rPr>
        <w:t>3</w:t>
      </w:r>
      <w:r w:rsidR="00DC5871" w:rsidRPr="000F2C8A">
        <w:rPr>
          <w:rFonts w:ascii="Angsana New" w:hAnsi="Angsana New" w:cs="Angsana New"/>
          <w:sz w:val="30"/>
          <w:szCs w:val="30"/>
        </w:rPr>
        <w:t>0</w:t>
      </w:r>
      <w:r w:rsidR="00597C0E" w:rsidRPr="000F2C8A">
        <w:rPr>
          <w:rFonts w:ascii="Angsana New" w:hAnsi="Angsana New" w:cs="Angsana New"/>
          <w:sz w:val="30"/>
          <w:szCs w:val="30"/>
        </w:rPr>
        <w:t xml:space="preserve"> </w:t>
      </w:r>
      <w:r w:rsidR="00DC5871" w:rsidRPr="000F2C8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97C0E"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="00597C0E" w:rsidRPr="000F2C8A">
        <w:rPr>
          <w:rFonts w:ascii="Angsana New" w:hAnsi="Angsana New" w:cs="Angsana New"/>
          <w:sz w:val="30"/>
          <w:szCs w:val="30"/>
        </w:rPr>
        <w:t>2564</w:t>
      </w:r>
      <w:r w:rsidR="00D91761">
        <w:rPr>
          <w:rFonts w:ascii="Angsana New" w:hAnsi="Angsana New" w:cs="Angsana New"/>
          <w:sz w:val="30"/>
          <w:szCs w:val="30"/>
        </w:rPr>
        <w:br/>
      </w:r>
      <w:r w:rsidRPr="000F2C8A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F2C8A" w:rsidRPr="000F2C8A">
        <w:rPr>
          <w:rFonts w:asciiTheme="majorBidi" w:hAnsiTheme="majorBidi" w:cstheme="majorBidi" w:hint="cs"/>
          <w:spacing w:val="-12"/>
          <w:sz w:val="30"/>
          <w:szCs w:val="30"/>
          <w:cs/>
        </w:rPr>
        <w:t>สำหรับงวดสามเดือนและหกเดือนสิ้นสุด</w:t>
      </w:r>
      <w:r w:rsidR="000F2C8A" w:rsidRPr="000F2C8A">
        <w:rPr>
          <w:rFonts w:asciiTheme="majorBidi" w:hAnsiTheme="majorBidi" w:cstheme="majorBidi"/>
          <w:spacing w:val="-12"/>
          <w:sz w:val="30"/>
          <w:szCs w:val="30"/>
        </w:rPr>
        <w:br/>
      </w:r>
      <w:r w:rsidR="000F2C8A" w:rsidRPr="000F2C8A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วันที่ </w:t>
      </w:r>
      <w:r w:rsidR="000F2C8A" w:rsidRPr="000F2C8A">
        <w:rPr>
          <w:rFonts w:ascii="Angsana New" w:hAnsi="Angsana New" w:cs="Angsana New"/>
          <w:sz w:val="30"/>
          <w:szCs w:val="30"/>
        </w:rPr>
        <w:t xml:space="preserve">30 </w:t>
      </w:r>
      <w:r w:rsidR="000F2C8A" w:rsidRPr="000F2C8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F2C8A"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="000F2C8A" w:rsidRPr="000F2C8A">
        <w:rPr>
          <w:rFonts w:ascii="Angsana New" w:hAnsi="Angsana New" w:cs="Angsana New"/>
          <w:sz w:val="30"/>
          <w:szCs w:val="30"/>
        </w:rPr>
        <w:t>2564</w:t>
      </w:r>
      <w:r w:rsidR="000F2C8A" w:rsidRPr="000F2C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F2C8A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F2C8A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F2C8A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0F2C8A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597C0E" w:rsidRPr="000F2C8A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0F2C8A" w:rsidRPr="000F2C8A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597C0E" w:rsidRPr="000F2C8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0F2C8A" w:rsidRPr="000F2C8A">
        <w:rPr>
          <w:rFonts w:ascii="Angsana New" w:hAnsi="Angsana New" w:cs="Angsana New"/>
          <w:sz w:val="30"/>
          <w:szCs w:val="30"/>
        </w:rPr>
        <w:t xml:space="preserve">30 </w:t>
      </w:r>
      <w:r w:rsidR="000F2C8A" w:rsidRPr="000F2C8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F2C8A"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="000F2C8A" w:rsidRPr="000F2C8A">
        <w:rPr>
          <w:rFonts w:ascii="Angsana New" w:hAnsi="Angsana New" w:cs="Angsana New"/>
          <w:sz w:val="30"/>
          <w:szCs w:val="30"/>
        </w:rPr>
        <w:t>2564</w:t>
      </w:r>
      <w:r w:rsidR="000F2C8A" w:rsidRPr="000F2C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0F2C8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0F2C8A">
        <w:rPr>
          <w:rFonts w:ascii="Angsana New" w:hAnsi="Angsana New" w:cs="Angsana New"/>
          <w:spacing w:val="-4"/>
          <w:sz w:val="30"/>
          <w:szCs w:val="30"/>
        </w:rPr>
        <w:t>(</w:t>
      </w:r>
      <w:r w:rsidRPr="000F2C8A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="009946D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0F2C8A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0F2C8A">
        <w:rPr>
          <w:rFonts w:ascii="Angsana New" w:hAnsi="Angsana New" w:cs="Angsana New"/>
          <w:sz w:val="30"/>
          <w:szCs w:val="30"/>
        </w:rPr>
        <w:t xml:space="preserve"> </w:t>
      </w:r>
      <w:r w:rsidRPr="000F2C8A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="009946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Pr="00240583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B29CF4B" w:rsidR="00A86AB1" w:rsidRPr="00240583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>
        <w:rPr>
          <w:rFonts w:asciiTheme="majorBidi" w:hAnsiTheme="majorBidi" w:cstheme="majorBidi"/>
          <w:sz w:val="30"/>
          <w:szCs w:val="30"/>
        </w:rPr>
        <w:t xml:space="preserve"> 2410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>“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240583">
        <w:rPr>
          <w:rFonts w:asciiTheme="majorBidi" w:hAnsiTheme="majorBidi" w:cstheme="majorBidi"/>
          <w:sz w:val="30"/>
          <w:szCs w:val="30"/>
        </w:rPr>
        <w:t xml:space="preserve">”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40583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D3F3433" w14:textId="77777777" w:rsidR="003376CB" w:rsidRPr="00240583" w:rsidRDefault="003376CB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34C5A8" w14:textId="5104D8E0" w:rsidR="00482934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00D9D9" w14:textId="35B236D2" w:rsidR="00FA73F8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C1F342" w14:textId="77777777" w:rsidR="00351B5A" w:rsidRDefault="00351B5A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351B5A" w:rsidSect="00351B5A">
          <w:headerReference w:type="default" r:id="rId14"/>
          <w:footerReference w:type="default" r:id="rId15"/>
          <w:headerReference w:type="first" r:id="rId16"/>
          <w:footerReference w:type="first" r:id="rId17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6747562D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058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CEC7A9A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FFB35" w14:textId="67281320" w:rsidR="00450A25" w:rsidRDefault="00450A25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41055B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240583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(</w:t>
      </w:r>
      <w:r w:rsidR="00EB49AD" w:rsidRPr="00240583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240583">
        <w:rPr>
          <w:rFonts w:asciiTheme="majorBidi" w:hAnsiTheme="majorBidi" w:cstheme="majorBidi"/>
          <w:cs/>
        </w:rPr>
        <w:t>)</w:t>
      </w:r>
    </w:p>
    <w:p w14:paraId="410C76D9" w14:textId="77777777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เลขทะเบียน</w:t>
      </w:r>
      <w:r w:rsidRPr="00240583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240583">
        <w:rPr>
          <w:rFonts w:asciiTheme="majorBidi" w:hAnsiTheme="majorBidi" w:cstheme="majorBidi"/>
          <w:lang w:val="en-US"/>
        </w:rPr>
        <w:t>882</w:t>
      </w:r>
      <w:r w:rsidRPr="00240583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240583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240583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240583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514B70" w14:textId="22D1138E" w:rsidR="00A86AB1" w:rsidRPr="00240583" w:rsidRDefault="00535D25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E21E7" w:rsidRPr="00240583">
        <w:rPr>
          <w:rFonts w:asciiTheme="majorBidi" w:hAnsiTheme="majorBidi" w:cstheme="majorBidi"/>
          <w:sz w:val="30"/>
          <w:szCs w:val="30"/>
        </w:rPr>
        <w:t>256</w:t>
      </w:r>
      <w:r w:rsidR="00597C0E">
        <w:rPr>
          <w:rFonts w:asciiTheme="majorBidi" w:hAnsiTheme="majorBidi" w:cstheme="majorBidi"/>
          <w:sz w:val="30"/>
          <w:szCs w:val="30"/>
        </w:rPr>
        <w:t>4</w:t>
      </w:r>
    </w:p>
    <w:sectPr w:rsidR="00A86AB1" w:rsidRPr="00240583" w:rsidSect="00351B5A">
      <w:headerReference w:type="first" r:id="rId18"/>
      <w:footerReference w:type="first" r:id="rId19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6F372" w14:textId="77777777" w:rsidR="00CE033D" w:rsidRDefault="00CE033D">
      <w:r>
        <w:separator/>
      </w:r>
    </w:p>
  </w:endnote>
  <w:endnote w:type="continuationSeparator" w:id="0">
    <w:p w14:paraId="19E46113" w14:textId="77777777" w:rsidR="00CE033D" w:rsidRDefault="00CE033D">
      <w:r>
        <w:continuationSeparator/>
      </w:r>
    </w:p>
  </w:endnote>
  <w:endnote w:type="continuationNotice" w:id="1">
    <w:p w14:paraId="0FE623DA" w14:textId="77777777" w:rsidR="00CE033D" w:rsidRDefault="00CE03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35E30" w14:textId="77777777" w:rsidR="003C70D1" w:rsidRDefault="003C70D1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3C70D1" w:rsidRDefault="003C70D1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3C70D1" w:rsidRDefault="003C70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F2438" w14:textId="793787BE" w:rsidR="003C70D1" w:rsidRPr="00C55100" w:rsidRDefault="003C70D1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301589">
      <w:rPr>
        <w:noProof/>
        <w:color w:val="FFFFFF"/>
      </w:rPr>
      <w:t>Cpwt1-Q2'21-set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3C70D1" w:rsidRPr="00960645" w:rsidRDefault="003C70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406D7" w14:textId="77777777" w:rsidR="003C70D1" w:rsidRDefault="003C70D1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3C70D1" w:rsidRPr="00754709" w:rsidRDefault="003C70D1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E636B" w14:textId="77777777" w:rsidR="00E87318" w:rsidRPr="002B54E9" w:rsidRDefault="00E87318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358CC" w14:textId="0397C34B" w:rsidR="003C70D1" w:rsidRPr="0059016C" w:rsidRDefault="003C70D1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07275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FBD2CB" w14:textId="61401DF7" w:rsidR="00301589" w:rsidRPr="00301589" w:rsidRDefault="00301589" w:rsidP="0030158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015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0158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0158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0158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015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98621" w14:textId="77777777" w:rsidR="00CE033D" w:rsidRDefault="00CE033D">
      <w:r>
        <w:separator/>
      </w:r>
    </w:p>
  </w:footnote>
  <w:footnote w:type="continuationSeparator" w:id="0">
    <w:p w14:paraId="4A6F2CA2" w14:textId="77777777" w:rsidR="00CE033D" w:rsidRDefault="00CE033D">
      <w:r>
        <w:continuationSeparator/>
      </w:r>
    </w:p>
  </w:footnote>
  <w:footnote w:type="continuationNotice" w:id="1">
    <w:p w14:paraId="524C2DEE" w14:textId="77777777" w:rsidR="00CE033D" w:rsidRDefault="00CE03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E9709" w14:textId="77777777" w:rsidR="003C70D1" w:rsidRDefault="00301589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975B5" w14:textId="77777777" w:rsidR="00301589" w:rsidRDefault="00301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78C93" w14:textId="77777777" w:rsidR="00301589" w:rsidRDefault="003015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8E526" w14:textId="77777777" w:rsidR="00E87318" w:rsidRPr="00E86EA7" w:rsidRDefault="00E87318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E4115" w14:textId="77777777" w:rsidR="003C70D1" w:rsidRPr="00D50A39" w:rsidRDefault="003C70D1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1A582" w14:textId="6348A5A3" w:rsidR="00351B5A" w:rsidRDefault="00351B5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5074DEE" w14:textId="77777777" w:rsidR="00301589" w:rsidRPr="00D50A39" w:rsidRDefault="00301589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AA6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0A4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A2C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C8A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1A8E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17854"/>
    <w:rsid w:val="00117B17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2CD6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01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67A7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8D3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CCA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A2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6C4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3FD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5941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46D38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2B3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BF6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995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589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504C"/>
    <w:rsid w:val="003451D6"/>
    <w:rsid w:val="0034552B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1B5A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3F91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877D5"/>
    <w:rsid w:val="0039024C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0D1"/>
    <w:rsid w:val="003C71E0"/>
    <w:rsid w:val="003C763B"/>
    <w:rsid w:val="003C78F0"/>
    <w:rsid w:val="003C790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859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814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4F60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027"/>
    <w:rsid w:val="00475DED"/>
    <w:rsid w:val="004760B1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10E"/>
    <w:rsid w:val="00513618"/>
    <w:rsid w:val="00513669"/>
    <w:rsid w:val="005137F5"/>
    <w:rsid w:val="00513D41"/>
    <w:rsid w:val="00514B48"/>
    <w:rsid w:val="00515810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56C7"/>
    <w:rsid w:val="00526069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5D25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CF0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050"/>
    <w:rsid w:val="005A6AC3"/>
    <w:rsid w:val="005A6C13"/>
    <w:rsid w:val="005A6CAA"/>
    <w:rsid w:val="005A7402"/>
    <w:rsid w:val="005B0356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3C0C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B3A"/>
    <w:rsid w:val="005D2E2B"/>
    <w:rsid w:val="005D34D6"/>
    <w:rsid w:val="005D3D8E"/>
    <w:rsid w:val="005D438D"/>
    <w:rsid w:val="005D4595"/>
    <w:rsid w:val="005D4981"/>
    <w:rsid w:val="005D4DDE"/>
    <w:rsid w:val="005D4ED9"/>
    <w:rsid w:val="005D5FD6"/>
    <w:rsid w:val="005D706E"/>
    <w:rsid w:val="005D7FA3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B37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C0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00E"/>
    <w:rsid w:val="00621CA0"/>
    <w:rsid w:val="00621D39"/>
    <w:rsid w:val="00621F26"/>
    <w:rsid w:val="0062225A"/>
    <w:rsid w:val="0062297B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660"/>
    <w:rsid w:val="00631B03"/>
    <w:rsid w:val="00631BAE"/>
    <w:rsid w:val="00631D44"/>
    <w:rsid w:val="00632261"/>
    <w:rsid w:val="00633939"/>
    <w:rsid w:val="00633DDC"/>
    <w:rsid w:val="00634010"/>
    <w:rsid w:val="006348A7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5E7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092"/>
    <w:rsid w:val="0068628F"/>
    <w:rsid w:val="0068633C"/>
    <w:rsid w:val="0068669B"/>
    <w:rsid w:val="00687AB4"/>
    <w:rsid w:val="00687D7E"/>
    <w:rsid w:val="00687E1C"/>
    <w:rsid w:val="00687F1A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016"/>
    <w:rsid w:val="006B31FD"/>
    <w:rsid w:val="006B3754"/>
    <w:rsid w:val="006B377C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2E5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89B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477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0D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42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067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BA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5566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D7CEA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904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C18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749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3C0A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55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46D3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3F75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82F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C11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02"/>
    <w:rsid w:val="00A22430"/>
    <w:rsid w:val="00A23351"/>
    <w:rsid w:val="00A234F3"/>
    <w:rsid w:val="00A24602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6D77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2B"/>
    <w:rsid w:val="00AC54F3"/>
    <w:rsid w:val="00AC5673"/>
    <w:rsid w:val="00AC5AEE"/>
    <w:rsid w:val="00AC6C07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351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125D"/>
    <w:rsid w:val="00B41BBF"/>
    <w:rsid w:val="00B41FF9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0E57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3B9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6FC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726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5BD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8D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0FA9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24D4"/>
    <w:rsid w:val="00C025EF"/>
    <w:rsid w:val="00C0267E"/>
    <w:rsid w:val="00C027A4"/>
    <w:rsid w:val="00C02881"/>
    <w:rsid w:val="00C02A2A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CFE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921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3CE9"/>
    <w:rsid w:val="00CC4EF1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33D"/>
    <w:rsid w:val="00CE0B27"/>
    <w:rsid w:val="00CE1345"/>
    <w:rsid w:val="00CE16B1"/>
    <w:rsid w:val="00CE1877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CC8"/>
    <w:rsid w:val="00CF5DD4"/>
    <w:rsid w:val="00CF6370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28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7C3"/>
    <w:rsid w:val="00D8199C"/>
    <w:rsid w:val="00D8269B"/>
    <w:rsid w:val="00D827F2"/>
    <w:rsid w:val="00D82C85"/>
    <w:rsid w:val="00D83496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761"/>
    <w:rsid w:val="00D91B77"/>
    <w:rsid w:val="00D91E32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0AB0"/>
    <w:rsid w:val="00DA10B9"/>
    <w:rsid w:val="00DA11D5"/>
    <w:rsid w:val="00DA1355"/>
    <w:rsid w:val="00DA1B47"/>
    <w:rsid w:val="00DA23AE"/>
    <w:rsid w:val="00DA2C7B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3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87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3FDB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5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3BB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725"/>
    <w:rsid w:val="00E45796"/>
    <w:rsid w:val="00E45BD5"/>
    <w:rsid w:val="00E45FAE"/>
    <w:rsid w:val="00E46A17"/>
    <w:rsid w:val="00E46CD0"/>
    <w:rsid w:val="00E47B93"/>
    <w:rsid w:val="00E50687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452"/>
    <w:rsid w:val="00E736D8"/>
    <w:rsid w:val="00E737A7"/>
    <w:rsid w:val="00E739DD"/>
    <w:rsid w:val="00E74163"/>
    <w:rsid w:val="00E74CE7"/>
    <w:rsid w:val="00E7569F"/>
    <w:rsid w:val="00E75768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7E9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18"/>
    <w:rsid w:val="00E8735B"/>
    <w:rsid w:val="00E909EB"/>
    <w:rsid w:val="00E9223A"/>
    <w:rsid w:val="00E929A5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B0E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41E6"/>
    <w:rsid w:val="00F15451"/>
    <w:rsid w:val="00F15970"/>
    <w:rsid w:val="00F15D49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1AF"/>
    <w:rsid w:val="00F36617"/>
    <w:rsid w:val="00F36926"/>
    <w:rsid w:val="00F36BA2"/>
    <w:rsid w:val="00F370DE"/>
    <w:rsid w:val="00F37BCE"/>
    <w:rsid w:val="00F37D61"/>
    <w:rsid w:val="00F40117"/>
    <w:rsid w:val="00F40424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609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5FBE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3</Pages>
  <Words>412</Words>
  <Characters>1625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14</cp:revision>
  <cp:lastPrinted>2021-07-29T14:00:00Z</cp:lastPrinted>
  <dcterms:created xsi:type="dcterms:W3CDTF">2021-08-01T17:03:00Z</dcterms:created>
  <dcterms:modified xsi:type="dcterms:W3CDTF">2021-08-05T07:40:00Z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