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66918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058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42561D8B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CB82D97" w14:textId="4F78F7B0" w:rsidR="00637F4D" w:rsidRPr="00240583" w:rsidRDefault="00637F4D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EC2F90B" w14:textId="1B05AAE5" w:rsidR="00CA11AA" w:rsidRPr="00240583" w:rsidRDefault="00CA11AA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="00053A3A" w:rsidRPr="00240583"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240583">
        <w:rPr>
          <w:rFonts w:asciiTheme="majorBidi" w:hAnsiTheme="majorBidi" w:cstheme="majorBidi"/>
          <w:sz w:val="30"/>
          <w:szCs w:val="30"/>
          <w:lang w:bidi="th-TH"/>
        </w:rPr>
        <w:t>Covid-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19)</w:t>
      </w:r>
    </w:p>
    <w:p w14:paraId="3E2572CB" w14:textId="4C10B676" w:rsidR="00CA2370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240583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3DB19D01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ลูกหนี้อื่น</w:t>
      </w:r>
    </w:p>
    <w:p w14:paraId="61E0FF3C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240583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Pr="00240583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558177D6" w14:textId="168A25FB" w:rsidR="00962CEF" w:rsidRDefault="00DA11D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4CDFCA0D" w14:textId="7488B183" w:rsidR="0071789B" w:rsidRPr="00240583" w:rsidRDefault="0071789B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EDF3E12" w14:textId="7332F1EB" w:rsidR="00991995" w:rsidRPr="00FA4A5E" w:rsidRDefault="00991995" w:rsidP="00673AF0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4A5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55D0C3B" w14:textId="12694325" w:rsidR="00602C00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ADBAEDF" w14:textId="0224EDE6" w:rsidR="00405E43" w:rsidRPr="00240583" w:rsidRDefault="003A05D5" w:rsidP="003A05D5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A05D5">
        <w:rPr>
          <w:rFonts w:asciiTheme="majorBidi" w:hAnsi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8D05AC8" w14:textId="77777777" w:rsidR="005B0722" w:rsidRPr="00240583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br w:type="page"/>
      </w:r>
      <w:r w:rsidRPr="0024058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4766CD1F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240583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1778D3">
        <w:rPr>
          <w:rFonts w:asciiTheme="majorBidi" w:hAnsiTheme="majorBidi" w:cstheme="majorBidi"/>
          <w:sz w:val="30"/>
          <w:szCs w:val="30"/>
        </w:rPr>
        <w:t xml:space="preserve">6 </w:t>
      </w:r>
      <w:r w:rsidR="001778D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60D5D" w:rsidRPr="00240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0D5D" w:rsidRPr="00240583">
        <w:rPr>
          <w:rFonts w:asciiTheme="majorBidi" w:hAnsiTheme="majorBidi" w:cstheme="majorBidi"/>
          <w:sz w:val="30"/>
          <w:szCs w:val="30"/>
        </w:rPr>
        <w:t>256</w:t>
      </w:r>
      <w:r w:rsidR="00450A25">
        <w:rPr>
          <w:rFonts w:asciiTheme="majorBidi" w:hAnsiTheme="majorBidi" w:cstheme="majorBidi"/>
          <w:sz w:val="30"/>
          <w:szCs w:val="30"/>
        </w:rPr>
        <w:t>4</w:t>
      </w:r>
    </w:p>
    <w:p w14:paraId="17511EB1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240583" w:rsidRDefault="00B036A2" w:rsidP="00D50A39">
      <w:pPr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240583" w:rsidRDefault="00F44639" w:rsidP="008D523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240583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240583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240583" w:rsidRDefault="00D0775A" w:rsidP="000D4E5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5F9EC1C9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D3746" w14:textId="2C18746C" w:rsidR="00B036A2" w:rsidRPr="00240583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6BE70EB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E9DD7" w14:textId="3629FA1B" w:rsidR="00B036A2" w:rsidRPr="00240583" w:rsidRDefault="00B036A2" w:rsidP="0043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0583">
        <w:rPr>
          <w:rFonts w:asciiTheme="majorBidi" w:hAnsiTheme="majorBidi" w:cstheme="majorBidi"/>
          <w:sz w:val="30"/>
          <w:szCs w:val="30"/>
          <w:cs/>
        </w:rPr>
        <w:t>นี้</w:t>
      </w:r>
      <w:r w:rsidR="000C7AD5" w:rsidRPr="00240583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43421F">
        <w:rPr>
          <w:rFonts w:asciiTheme="majorBidi" w:hAnsiTheme="majorBidi" w:cstheme="majorBidi"/>
          <w:sz w:val="30"/>
          <w:szCs w:val="30"/>
          <w:cs/>
        </w:rPr>
        <w:br/>
      </w:r>
      <w:r w:rsidR="000C7AD5" w:rsidRPr="0024058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60C7C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(</w:t>
      </w:r>
      <w:r w:rsidR="00060C7C" w:rsidRPr="00240583">
        <w:rPr>
          <w:rFonts w:asciiTheme="majorBidi" w:hAnsiTheme="majorBidi" w:cstheme="majorBidi"/>
          <w:sz w:val="30"/>
          <w:szCs w:val="30"/>
        </w:rPr>
        <w:t>“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60C7C" w:rsidRPr="00240583">
        <w:rPr>
          <w:rFonts w:asciiTheme="majorBidi" w:hAnsiTheme="majorBidi" w:cstheme="majorBidi"/>
          <w:sz w:val="30"/>
          <w:szCs w:val="30"/>
        </w:rPr>
        <w:t xml:space="preserve">”) </w:t>
      </w:r>
      <w:r w:rsidR="00A061B3" w:rsidRPr="0024058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Pr="00240583">
        <w:rPr>
          <w:rFonts w:asciiTheme="majorBidi" w:hAnsiTheme="majorBidi" w:cstheme="majorBidi"/>
          <w:sz w:val="30"/>
          <w:szCs w:val="30"/>
        </w:rPr>
        <w:t>34</w:t>
      </w:r>
      <w:r w:rsidR="0043421F">
        <w:rPr>
          <w:rFonts w:asciiTheme="majorBidi" w:hAnsiTheme="majorBidi" w:cstheme="majorBidi"/>
          <w:sz w:val="30"/>
          <w:szCs w:val="30"/>
          <w:cs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E04B21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2725" w:rsidRPr="0024058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</w:t>
      </w:r>
      <w:r w:rsidR="00C242A1" w:rsidRPr="00240583">
        <w:rPr>
          <w:rFonts w:asciiTheme="majorBidi" w:hAnsiTheme="majorBidi" w:cstheme="majorBidi"/>
          <w:sz w:val="30"/>
          <w:szCs w:val="30"/>
          <w:cs/>
        </w:rPr>
        <w:t>ิชาชีพบัญชีฯ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7506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7A5566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5566">
        <w:rPr>
          <w:rFonts w:asciiTheme="majorBidi" w:hAnsiTheme="majorBidi" w:cs="Angsana New"/>
          <w:sz w:val="30"/>
          <w:szCs w:val="30"/>
        </w:rPr>
        <w:t>31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5566">
        <w:rPr>
          <w:rFonts w:asciiTheme="majorBidi" w:hAnsiTheme="majorBidi" w:cs="Angsana New"/>
          <w:sz w:val="30"/>
          <w:szCs w:val="30"/>
        </w:rPr>
        <w:t>2563</w:t>
      </w:r>
    </w:p>
    <w:p w14:paraId="2CFA4355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ED98A" w14:textId="49FACCA5" w:rsidR="004B6D09" w:rsidRDefault="00750642" w:rsidP="0075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750642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ในการจัดทำงบการเงินระหว่างกาล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นโยบายการบัญชี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5566">
        <w:rPr>
          <w:rFonts w:asciiTheme="majorBidi" w:hAnsiTheme="majorBidi" w:cstheme="majorBidi"/>
          <w:sz w:val="30"/>
          <w:szCs w:val="30"/>
        </w:rPr>
        <w:t>31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5566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0642">
        <w:rPr>
          <w:rFonts w:asciiTheme="majorBidi" w:hAnsiTheme="majorBidi" w:cs="Angsana New" w:hint="cs"/>
          <w:sz w:val="30"/>
          <w:szCs w:val="30"/>
          <w:cs/>
        </w:rPr>
        <w:t>เว้นแต่ที่ได้อธิบายไว้ในหมายเหตุข้อ</w:t>
      </w:r>
      <w:r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  <w:r w:rsidR="00C61921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863B9BD" w14:textId="77777777" w:rsidR="00750642" w:rsidRPr="00750642" w:rsidRDefault="00750642" w:rsidP="0075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7B7CF" w14:textId="2CC4AB89" w:rsidR="00CF367E" w:rsidRDefault="00CF3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843BC8" w14:textId="1DF3BDFA" w:rsidR="00637F4D" w:rsidRPr="00240583" w:rsidRDefault="00637F4D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การเปลี่ยนแปลงนโยบายการบัญชี</w:t>
      </w:r>
    </w:p>
    <w:p w14:paraId="2ACBED39" w14:textId="049FEC45" w:rsidR="00CE6D43" w:rsidRPr="00240583" w:rsidRDefault="00CE6D43" w:rsidP="00CE6D4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E27302" w14:textId="2539E904" w:rsidR="00685C82" w:rsidRPr="00661F0C" w:rsidRDefault="00653E35" w:rsidP="0022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661F0C">
        <w:rPr>
          <w:rFonts w:asciiTheme="majorBidi" w:hAnsiTheme="majorBidi" w:hint="cs"/>
          <w:i/>
          <w:iCs/>
          <w:sz w:val="30"/>
          <w:szCs w:val="30"/>
          <w:cs/>
        </w:rPr>
        <w:t>การยินยอมการลดค่าเช่าที่เกี่ยวข้องกับ</w:t>
      </w:r>
      <w:r w:rsidRPr="00661F0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661F0C">
        <w:rPr>
          <w:rFonts w:asciiTheme="majorBidi" w:hAnsiTheme="majorBidi" w:cstheme="majorBidi"/>
          <w:i/>
          <w:iCs/>
          <w:sz w:val="30"/>
          <w:szCs w:val="30"/>
        </w:rPr>
        <w:t>COVID-</w:t>
      </w:r>
      <w:r w:rsidRPr="00661F0C">
        <w:rPr>
          <w:rFonts w:asciiTheme="majorBidi" w:hAnsiTheme="majorBidi"/>
          <w:i/>
          <w:iCs/>
          <w:sz w:val="30"/>
          <w:szCs w:val="30"/>
          <w:cs/>
        </w:rPr>
        <w:t>19</w:t>
      </w:r>
    </w:p>
    <w:p w14:paraId="0637C738" w14:textId="77777777" w:rsidR="00685C82" w:rsidRPr="00240583" w:rsidRDefault="00685C82" w:rsidP="00975694">
      <w:pPr>
        <w:jc w:val="both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84D66F8" w14:textId="5EB092DE" w:rsidR="00B96304" w:rsidRPr="00240583" w:rsidRDefault="00653E35" w:rsidP="00C7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8988697"/>
      <w:r w:rsidRPr="00CF367E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367E">
        <w:rPr>
          <w:rFonts w:asciiTheme="majorBidi" w:hAnsiTheme="majorBidi" w:cs="Angsana New"/>
          <w:sz w:val="30"/>
          <w:szCs w:val="30"/>
        </w:rPr>
        <w:t>1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367E">
        <w:rPr>
          <w:rFonts w:asciiTheme="majorBidi" w:hAnsiTheme="majorBidi" w:cs="Angsana New"/>
          <w:sz w:val="30"/>
          <w:szCs w:val="30"/>
        </w:rPr>
        <w:t>2564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กลุ่มบริษัทได้ถือปฏิบัติตามการปรับปรุง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 xml:space="preserve">TFRS </w:t>
      </w:r>
      <w:r w:rsidR="00CF367E">
        <w:rPr>
          <w:rFonts w:asciiTheme="majorBidi" w:hAnsiTheme="majorBidi" w:cs="Angsana New"/>
          <w:sz w:val="30"/>
          <w:szCs w:val="30"/>
        </w:rPr>
        <w:t>16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การลดค่าเช่าที่เกี่ยวข้องกับ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>COVID-</w:t>
      </w:r>
      <w:r w:rsidR="007A5566">
        <w:rPr>
          <w:rFonts w:asciiTheme="majorBidi" w:hAnsiTheme="majorBidi" w:cs="Angsana New"/>
          <w:sz w:val="30"/>
          <w:szCs w:val="30"/>
        </w:rPr>
        <w:t>19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ซึ่งให้ทางเลือกแก่ผู้เช่าในการไม่ต้องประเมินว่าการได้รับการลดค่าเช่าที่เกี่ยวข้องกับ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>COVID-</w:t>
      </w:r>
      <w:r w:rsidR="007A5566">
        <w:rPr>
          <w:rFonts w:asciiTheme="majorBidi" w:hAnsiTheme="majorBidi" w:cs="Angsana New"/>
          <w:sz w:val="30"/>
          <w:szCs w:val="30"/>
        </w:rPr>
        <w:t>19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ที่เข้าเงื่อนไขเป็นการเปลี่ยนแปลงสัญญาเช่า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กลุ่มบริษัทถือปฏิบัติตามทางเลือกดังกล่าวกับทุกสัญญาเช่าโดย</w:t>
      </w:r>
      <w:r w:rsidR="00CF367E" w:rsidRPr="00CF367E">
        <w:rPr>
          <w:rFonts w:asciiTheme="majorBidi" w:hAnsiTheme="majorBidi" w:cs="Angsana New" w:hint="cs"/>
          <w:sz w:val="30"/>
          <w:szCs w:val="30"/>
          <w:cs/>
        </w:rPr>
        <w:t>การถือปฏิบัติดังกล่าว</w:t>
      </w:r>
      <w:r w:rsidR="00CF367E">
        <w:rPr>
          <w:rFonts w:asciiTheme="majorBidi" w:hAnsiTheme="majorBidi" w:cs="Angsana New" w:hint="cs"/>
          <w:sz w:val="30"/>
          <w:szCs w:val="30"/>
          <w:cs/>
        </w:rPr>
        <w:t xml:space="preserve">ไม่มีผลกระทบต่อกำไรสะสม ณ วันที่ </w:t>
      </w:r>
      <w:r w:rsidR="00CF367E">
        <w:rPr>
          <w:rFonts w:asciiTheme="majorBidi" w:hAnsiTheme="majorBidi" w:cs="Angsana New"/>
          <w:sz w:val="30"/>
          <w:szCs w:val="30"/>
        </w:rPr>
        <w:t>1</w:t>
      </w:r>
      <w:r w:rsidR="00CF367E">
        <w:rPr>
          <w:rFonts w:asciiTheme="majorBidi" w:hAnsiTheme="majorBidi" w:cs="Angsana New" w:hint="cs"/>
          <w:sz w:val="30"/>
          <w:szCs w:val="30"/>
          <w:cs/>
        </w:rPr>
        <w:t xml:space="preserve"> มกราคม </w:t>
      </w:r>
      <w:r w:rsidR="00CF367E">
        <w:rPr>
          <w:rFonts w:asciiTheme="majorBidi" w:hAnsiTheme="majorBidi" w:cs="Angsana New"/>
          <w:sz w:val="30"/>
          <w:szCs w:val="30"/>
        </w:rPr>
        <w:t>2564</w:t>
      </w:r>
    </w:p>
    <w:p w14:paraId="2C74189A" w14:textId="147A13F1" w:rsidR="00B96304" w:rsidRDefault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0"/>
    <w:p w14:paraId="75EF4D0F" w14:textId="469CFA98" w:rsidR="00FA582B" w:rsidRPr="006630E3" w:rsidRDefault="00FA582B" w:rsidP="00FA582B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100E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62100E">
        <w:rPr>
          <w:rFonts w:ascii="Angsana New" w:hAnsi="Angsana New" w:cs="Angsana New" w:hint="cs"/>
          <w:sz w:val="30"/>
          <w:szCs w:val="30"/>
        </w:rPr>
        <w:t>2564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62100E">
        <w:rPr>
          <w:rFonts w:ascii="Angsana New" w:hAnsi="Angsana New" w:cs="Angsana New" w:hint="cs"/>
          <w:sz w:val="30"/>
          <w:szCs w:val="30"/>
        </w:rPr>
        <w:t>COVID-19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 ทำให้ค่าเช่าสำหรับงวด</w:t>
      </w:r>
      <w:r w:rsidR="00C61921" w:rsidRPr="0062100E">
        <w:rPr>
          <w:rFonts w:ascii="Angsana New" w:hAnsi="Angsana New" w:cs="Angsana New" w:hint="cs"/>
          <w:sz w:val="30"/>
          <w:szCs w:val="30"/>
          <w:cs/>
        </w:rPr>
        <w:t>สาม</w:t>
      </w:r>
      <w:r w:rsidRPr="0062100E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 w:rsidR="00A0753D" w:rsidRPr="0062100E">
        <w:rPr>
          <w:rFonts w:ascii="Angsana New" w:hAnsi="Angsana New" w:cs="Angsana New"/>
          <w:sz w:val="30"/>
          <w:szCs w:val="30"/>
          <w:cs/>
        </w:rPr>
        <w:br/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50642" w:rsidRPr="0062100E">
        <w:rPr>
          <w:rFonts w:ascii="Angsana New" w:hAnsi="Angsana New" w:cs="Angsana New"/>
          <w:sz w:val="30"/>
          <w:szCs w:val="30"/>
        </w:rPr>
        <w:t>30</w:t>
      </w:r>
      <w:r w:rsidR="00750642" w:rsidRPr="0062100E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750642" w:rsidRPr="0062100E">
        <w:rPr>
          <w:rFonts w:ascii="Angsana New" w:hAnsi="Angsana New" w:cs="Angsana New"/>
          <w:sz w:val="30"/>
          <w:szCs w:val="30"/>
        </w:rPr>
        <w:t>2564</w:t>
      </w:r>
      <w:r w:rsidRPr="0062100E">
        <w:rPr>
          <w:rFonts w:ascii="Angsana New" w:hAnsi="Angsana New" w:cs="Angsana New" w:hint="cs"/>
          <w:sz w:val="30"/>
          <w:szCs w:val="30"/>
        </w:rPr>
        <w:t xml:space="preserve"> 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ลดลงเป็นจำนวน </w:t>
      </w:r>
      <w:r w:rsidR="0062100E" w:rsidRPr="0062100E">
        <w:rPr>
          <w:rFonts w:ascii="Angsana New" w:hAnsi="Angsana New" w:cs="Angsana New"/>
          <w:sz w:val="30"/>
          <w:szCs w:val="30"/>
        </w:rPr>
        <w:t xml:space="preserve">2.50 </w:t>
      </w:r>
      <w:r w:rsidR="00FA71E8" w:rsidRPr="0062100E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62100E">
        <w:rPr>
          <w:rFonts w:ascii="Angsana New" w:hAnsi="Angsana New" w:cs="Angsana New" w:hint="cs"/>
          <w:sz w:val="30"/>
          <w:szCs w:val="30"/>
          <w:cs/>
        </w:rPr>
        <w:t>บาท</w:t>
      </w:r>
      <w:r w:rsidR="00C61921" w:rsidRPr="0062100E">
        <w:rPr>
          <w:rFonts w:ascii="Angsana New" w:hAnsi="Angsana New" w:cs="Angsana New"/>
          <w:sz w:val="30"/>
          <w:szCs w:val="30"/>
        </w:rPr>
        <w:t xml:space="preserve"> </w:t>
      </w:r>
      <w:r w:rsidR="00C61921" w:rsidRPr="0062100E">
        <w:rPr>
          <w:rFonts w:ascii="Angsana New" w:hAnsi="Angsana New" w:cs="Angsana New" w:hint="cs"/>
          <w:sz w:val="30"/>
          <w:szCs w:val="30"/>
          <w:cs/>
        </w:rPr>
        <w:t>และสำหรับงวดหกเดือนสิ้นสุดวันที่</w:t>
      </w:r>
      <w:r w:rsidR="00C61921" w:rsidRPr="0062100E">
        <w:rPr>
          <w:rFonts w:ascii="Angsana New" w:hAnsi="Angsana New" w:cs="Angsana New"/>
          <w:sz w:val="30"/>
          <w:szCs w:val="30"/>
          <w:cs/>
        </w:rPr>
        <w:t xml:space="preserve"> </w:t>
      </w:r>
      <w:r w:rsidR="007A5566">
        <w:rPr>
          <w:rFonts w:ascii="Angsana New" w:hAnsi="Angsana New" w:cs="Angsana New"/>
          <w:sz w:val="30"/>
          <w:szCs w:val="30"/>
        </w:rPr>
        <w:t>30</w:t>
      </w:r>
      <w:r w:rsidR="00C61921" w:rsidRPr="0062100E">
        <w:rPr>
          <w:rFonts w:ascii="Angsana New" w:hAnsi="Angsana New" w:cs="Angsana New"/>
          <w:sz w:val="30"/>
          <w:szCs w:val="30"/>
          <w:cs/>
        </w:rPr>
        <w:t xml:space="preserve"> </w:t>
      </w:r>
      <w:r w:rsidR="00C61921" w:rsidRPr="0062100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61921" w:rsidRPr="0062100E">
        <w:rPr>
          <w:rFonts w:ascii="Angsana New" w:hAnsi="Angsana New" w:cs="Angsana New"/>
          <w:sz w:val="30"/>
          <w:szCs w:val="30"/>
          <w:cs/>
        </w:rPr>
        <w:t xml:space="preserve"> </w:t>
      </w:r>
      <w:r w:rsidR="007A5566">
        <w:rPr>
          <w:rFonts w:ascii="Angsana New" w:hAnsi="Angsana New" w:cs="Angsana New"/>
          <w:sz w:val="30"/>
          <w:szCs w:val="30"/>
        </w:rPr>
        <w:t>2564</w:t>
      </w:r>
      <w:r w:rsidR="00C61921" w:rsidRPr="0062100E">
        <w:rPr>
          <w:rFonts w:ascii="Angsana New" w:hAnsi="Angsana New" w:cs="Angsana New"/>
          <w:sz w:val="30"/>
          <w:szCs w:val="30"/>
          <w:cs/>
        </w:rPr>
        <w:t xml:space="preserve"> </w:t>
      </w:r>
      <w:r w:rsidR="00C61921" w:rsidRPr="0062100E">
        <w:rPr>
          <w:rFonts w:ascii="Angsana New" w:hAnsi="Angsana New" w:cs="Angsana New" w:hint="cs"/>
          <w:sz w:val="30"/>
          <w:szCs w:val="30"/>
          <w:cs/>
        </w:rPr>
        <w:t>ลดลงเป็นจำนวน</w:t>
      </w:r>
      <w:r w:rsidR="00C61921" w:rsidRPr="0062100E">
        <w:rPr>
          <w:rFonts w:ascii="Angsana New" w:hAnsi="Angsana New" w:cs="Angsana New"/>
          <w:sz w:val="30"/>
          <w:szCs w:val="30"/>
          <w:cs/>
        </w:rPr>
        <w:t xml:space="preserve"> </w:t>
      </w:r>
      <w:r w:rsidR="0062100E" w:rsidRPr="0062100E">
        <w:rPr>
          <w:rFonts w:ascii="Angsana New" w:hAnsi="Angsana New" w:cs="Angsana New"/>
          <w:sz w:val="30"/>
          <w:szCs w:val="30"/>
        </w:rPr>
        <w:t>7.1</w:t>
      </w:r>
      <w:r w:rsidR="00117B17">
        <w:rPr>
          <w:rFonts w:ascii="Angsana New" w:hAnsi="Angsana New" w:cs="Angsana New"/>
          <w:sz w:val="30"/>
          <w:szCs w:val="30"/>
        </w:rPr>
        <w:t>3</w:t>
      </w:r>
      <w:r w:rsidR="00C61921" w:rsidRPr="0062100E">
        <w:rPr>
          <w:rFonts w:ascii="Angsana New" w:hAnsi="Angsana New" w:cs="Angsana New"/>
          <w:sz w:val="30"/>
          <w:szCs w:val="30"/>
        </w:rPr>
        <w:t xml:space="preserve"> </w:t>
      </w:r>
      <w:r w:rsidR="00C61921" w:rsidRPr="0062100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7D879FA" w14:textId="77777777" w:rsidR="00CF367E" w:rsidRPr="00240583" w:rsidRDefault="00CF367E" w:rsidP="00B7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249FBBF7" w14:textId="3D0AD978" w:rsidR="00CA11AA" w:rsidRPr="00240583" w:rsidRDefault="00CA11AA" w:rsidP="00CA11A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ผลกระทบจากการแพร่ระบาดของโรคติดเชื้อโคโรนา </w:t>
      </w:r>
      <w:r w:rsidR="00DA0843">
        <w:rPr>
          <w:rFonts w:asciiTheme="majorBidi" w:hAnsiTheme="majorBidi" w:cstheme="majorBidi"/>
          <w:sz w:val="30"/>
          <w:szCs w:val="30"/>
          <w:u w:val="none"/>
          <w:lang w:val="en-US"/>
        </w:rPr>
        <w:t>2019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u w:val="none"/>
          <w:lang w:val="th-TH"/>
        </w:rPr>
        <w:t>(Covid-19)</w:t>
      </w:r>
    </w:p>
    <w:p w14:paraId="121D218A" w14:textId="6715B86E" w:rsidR="00CA11AA" w:rsidRPr="00240583" w:rsidRDefault="00CA11AA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342A8F" w14:textId="6D2F2257" w:rsidR="00B7049E" w:rsidRPr="00B7049E" w:rsidRDefault="00B7049E" w:rsidP="00B7049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9D5DD0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9D5DD0">
        <w:rPr>
          <w:rFonts w:ascii="Angsana New" w:hAnsi="Angsana New" w:cs="Angsana New" w:hint="cs"/>
          <w:sz w:val="30"/>
          <w:szCs w:val="30"/>
        </w:rPr>
        <w:t xml:space="preserve">COVID-19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9D5DD0">
        <w:rPr>
          <w:rFonts w:ascii="Angsana New" w:hAnsi="Angsana New" w:cs="Angsana New" w:hint="cs"/>
          <w:sz w:val="30"/>
          <w:szCs w:val="30"/>
        </w:rPr>
        <w:t xml:space="preserve">2564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จากความไม่แน่นอนของสถานการณ์ในปี </w:t>
      </w:r>
      <w:r w:rsidRPr="009D5DD0">
        <w:rPr>
          <w:rFonts w:ascii="Angsana New" w:hAnsi="Angsana New" w:cs="Angsana New" w:hint="cs"/>
          <w:sz w:val="30"/>
          <w:szCs w:val="30"/>
        </w:rPr>
        <w:t>2563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กลุ่มบริษัทจึงจัดทำงบการเงินสำหรับปีสิ้นสุดวันที่</w:t>
      </w:r>
      <w:r w:rsidR="000A4A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5DD0">
        <w:rPr>
          <w:rFonts w:ascii="Angsana New" w:hAnsi="Angsana New" w:cs="Angsana New" w:hint="cs"/>
          <w:sz w:val="30"/>
          <w:szCs w:val="30"/>
        </w:rPr>
        <w:t>31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9D5DD0">
        <w:rPr>
          <w:rFonts w:ascii="Angsana New" w:hAnsi="Angsana New" w:cs="Angsana New" w:hint="cs"/>
          <w:sz w:val="30"/>
          <w:szCs w:val="30"/>
        </w:rPr>
        <w:t xml:space="preserve"> 2563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9D5DD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D5DD0">
        <w:rPr>
          <w:rFonts w:ascii="Angsana New" w:hAnsi="Angsana New" w:cs="Angsana New" w:hint="cs"/>
          <w:i/>
          <w:iCs/>
          <w:sz w:val="30"/>
          <w:szCs w:val="30"/>
        </w:rPr>
        <w:t>2019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ในเรื่องการไม่นำสถานการณ์ </w:t>
      </w:r>
      <w:r w:rsidRPr="009D5DD0">
        <w:rPr>
          <w:rFonts w:ascii="Angsana New" w:hAnsi="Angsana New" w:cs="Angsana New" w:hint="cs"/>
          <w:sz w:val="30"/>
          <w:szCs w:val="30"/>
        </w:rPr>
        <w:t>COVID-19</w:t>
      </w:r>
      <w:r w:rsidR="009D5DD0" w:rsidRPr="009D5DD0">
        <w:t xml:space="preserve"> </w:t>
      </w:r>
      <w:r w:rsidR="009D5DD0" w:rsidRPr="009D5DD0">
        <w:rPr>
          <w:rFonts w:ascii="Angsana New" w:hAnsi="Angsana New" w:cs="Angsana New" w:hint="cs"/>
          <w:sz w:val="30"/>
          <w:szCs w:val="30"/>
          <w:cs/>
        </w:rPr>
        <w:t>การด้อยค่าของสินทรัพย์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5DD0">
        <w:rPr>
          <w:rFonts w:ascii="Angsana New" w:hAnsi="Angsana New" w:cs="Angsana New" w:hint="cs"/>
          <w:sz w:val="30"/>
          <w:szCs w:val="30"/>
          <w:cs/>
        </w:rPr>
        <w:t>และ</w:t>
      </w:r>
      <w:r w:rsidR="009D5DD0" w:rsidRPr="009D5DD0">
        <w:rPr>
          <w:rFonts w:ascii="Angsana New" w:hAnsi="Angsana New" w:cs="Angsana New" w:hint="cs"/>
          <w:sz w:val="30"/>
          <w:szCs w:val="30"/>
          <w:cs/>
        </w:rPr>
        <w:t>การเปลี่ยนแปลงสัญญาเช่า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มาพิจารณาเนื่องด้วยแนวปฏิบัติดังกล่าวสิ้นสุดการมีผลบังคับใช้ ณ วันที่ </w:t>
      </w:r>
      <w:r w:rsidRPr="009D5DD0">
        <w:rPr>
          <w:rFonts w:ascii="Angsana New" w:hAnsi="Angsana New" w:cs="Angsana New" w:hint="cs"/>
          <w:sz w:val="30"/>
          <w:szCs w:val="30"/>
        </w:rPr>
        <w:t xml:space="preserve">31 </w:t>
      </w:r>
      <w:r w:rsidRPr="009D5DD0">
        <w:rPr>
          <w:rFonts w:ascii="Angsana New" w:hAnsi="Angsana New" w:cs="Angsana New" w:hint="cs"/>
          <w:sz w:val="30"/>
          <w:szCs w:val="30"/>
          <w:cs/>
        </w:rPr>
        <w:t>ธันวาค</w:t>
      </w:r>
      <w:r w:rsidR="009D5DD0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9D5DD0">
        <w:rPr>
          <w:rFonts w:ascii="Angsana New" w:hAnsi="Angsana New" w:cs="Angsana New"/>
          <w:sz w:val="30"/>
          <w:szCs w:val="30"/>
        </w:rPr>
        <w:t xml:space="preserve">2563 </w:t>
      </w:r>
      <w:r w:rsidR="00712066">
        <w:rPr>
          <w:rFonts w:ascii="Angsana New" w:hAnsi="Angsana New" w:cs="Angsana New" w:hint="cs"/>
          <w:sz w:val="30"/>
          <w:szCs w:val="30"/>
          <w:cs/>
        </w:rPr>
        <w:t>ทั้งนี้การสิ้นสุดแนวทางปฏิบัติดังกล่าวไม่มีผลกระทบอย่างมีสาระสำคัญต่องบการเงิน</w:t>
      </w:r>
    </w:p>
    <w:p w14:paraId="1960DA80" w14:textId="651E9AEC" w:rsidR="00B7049E" w:rsidRDefault="00B7049E" w:rsidP="000C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0A04D5FD" w14:textId="77777777" w:rsidR="00B916FC" w:rsidRPr="000840A4" w:rsidRDefault="00B916FC" w:rsidP="00B916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ในเดือนกรกฎาคม</w:t>
      </w:r>
      <w:r>
        <w:rPr>
          <w:rFonts w:asciiTheme="majorBidi" w:hAnsiTheme="majorBidi"/>
          <w:sz w:val="30"/>
          <w:szCs w:val="30"/>
          <w:lang w:eastAsia="x-none"/>
        </w:rPr>
        <w:t xml:space="preserve"> 2564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ผู้ว่าราชการกรุงเทพมหานคร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และส่วนงานราชการของจังหวัดต่างๆได้กำหนดให้มี</w:t>
      </w:r>
      <w:r>
        <w:rPr>
          <w:rFonts w:asciiTheme="majorBidi" w:hAnsiTheme="majorBidi"/>
          <w:sz w:val="30"/>
          <w:szCs w:val="30"/>
          <w:lang w:eastAsia="x-none"/>
        </w:rPr>
        <w:br/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การปิดสถานประกอบการของกลุ่มบริษัทเป็นการชั่วคราว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เพื่อ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จะจำกัดผลกระทบจากการแพร่ระบาดของ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โรคติดเชื้อไวรัสโคโรนา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 xml:space="preserve">2019 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>(</w:t>
      </w:r>
      <w:r w:rsidRPr="000840A4">
        <w:rPr>
          <w:rFonts w:asciiTheme="majorBidi" w:hAnsiTheme="majorBidi"/>
          <w:sz w:val="30"/>
          <w:szCs w:val="30"/>
          <w:lang w:eastAsia="x-none"/>
        </w:rPr>
        <w:t>Covid-</w:t>
      </w:r>
      <w:r>
        <w:rPr>
          <w:rFonts w:asciiTheme="majorBidi" w:hAnsiTheme="majorBidi"/>
          <w:sz w:val="30"/>
          <w:szCs w:val="30"/>
          <w:lang w:eastAsia="x-none"/>
        </w:rPr>
        <w:t>19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)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เนื่องจากมีการตรวจพบผู้ติดเชื้อเป็นจำนวนเพิ่มขึ้นอย่างต่อเนื่อง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และมีการแพร่ระบาดไปทั่วประเทศไทย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โดยสถานการณ์ดังกล่าวมีความไม่แน่นอนสูงและอาจเปลี่ยนแปลง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ได้ทุกเมื่อ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ณ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ขณะนี้จึงไม่สามารถคาดการณ์ผลกระทบของการแพร่ระบาดที่ยังคงดำเนินอยู่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มาตรการต่างๆ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ของรัฐบาล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และการแจกจ่ายวัคซีนที่อาจมีต่อธุรกิจของกลุ่มบริษัท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ทั้งนี้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ผู้บริหารได้ติดตามสถานการณ์ดังกล่าว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อย่างใกล้ชิดและดำเนินการเพื่อลดผลกระทบให้มากที่สุดเท่าที่จะเป็นไปได้</w:t>
      </w:r>
    </w:p>
    <w:p w14:paraId="622A40CD" w14:textId="77777777" w:rsidR="00B916FC" w:rsidRDefault="00B916FC" w:rsidP="000C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070EE495" w14:textId="33A1E8C9" w:rsidR="00712066" w:rsidRDefault="00712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14:paraId="3D404280" w14:textId="61BCEEBC" w:rsidR="00B036A2" w:rsidRPr="0068669B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68669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240583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2E91E0F" w14:textId="302CC9E0" w:rsidR="00E4446F" w:rsidRDefault="00FF0F7D" w:rsidP="002B5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1115EB">
        <w:rPr>
          <w:rFonts w:asciiTheme="majorBidi" w:hAnsiTheme="majorBidi" w:cstheme="majorBidi"/>
          <w:sz w:val="30"/>
          <w:szCs w:val="30"/>
        </w:rPr>
        <w:t>9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AA0" w:rsidRPr="0024058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สำหรับความสัมพันธ์กับบุคคลหรือกิจการที่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br/>
      </w:r>
      <w:r w:rsidR="00B14AA0" w:rsidRPr="00240583">
        <w:rPr>
          <w:rFonts w:asciiTheme="majorBidi" w:hAnsiTheme="majorBidi" w:cstheme="majorBidi"/>
          <w:b/>
          <w:sz w:val="30"/>
          <w:szCs w:val="30"/>
          <w:cs/>
        </w:rPr>
        <w:t>เกี่ยวข้องกันอื่น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240583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535D25" w:rsidRPr="00240583">
        <w:rPr>
          <w:rFonts w:asciiTheme="majorBidi" w:hAnsiTheme="majorBidi" w:cstheme="majorBidi"/>
          <w:b/>
          <w:sz w:val="30"/>
          <w:szCs w:val="30"/>
          <w:cs/>
        </w:rPr>
        <w:t xml:space="preserve">หกเดือนสิ้นสุดวันที่ </w:t>
      </w:r>
      <w:r w:rsidR="00535D25" w:rsidRPr="00240583">
        <w:rPr>
          <w:rFonts w:asciiTheme="majorBidi" w:hAnsiTheme="majorBidi" w:cstheme="majorBidi"/>
          <w:sz w:val="30"/>
          <w:szCs w:val="30"/>
        </w:rPr>
        <w:t xml:space="preserve">30 </w:t>
      </w:r>
      <w:r w:rsidR="00535D25" w:rsidRPr="002405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7049E" w:rsidRPr="00B7049E">
        <w:rPr>
          <w:rFonts w:asciiTheme="majorBidi" w:hAnsiTheme="majorBidi" w:cstheme="majorBidi"/>
          <w:color w:val="000000"/>
          <w:sz w:val="30"/>
          <w:szCs w:val="30"/>
        </w:rPr>
        <w:t>2564</w:t>
      </w:r>
    </w:p>
    <w:p w14:paraId="1A5D7526" w14:textId="77777777" w:rsidR="002B5EC1" w:rsidRDefault="002B5EC1" w:rsidP="002B5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  <w:lang w:val="en-GB" w:eastAsia="x-none" w:bidi="ar-SA"/>
        </w:rPr>
      </w:pPr>
    </w:p>
    <w:p w14:paraId="2BA704E6" w14:textId="70082DB5" w:rsidR="005F3717" w:rsidRDefault="005F3717" w:rsidP="005F3717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04E4C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Pr="00904E4C">
        <w:rPr>
          <w:rFonts w:ascii="Angsana New" w:hAnsi="Angsana New" w:hint="cs"/>
          <w:b/>
          <w:sz w:val="30"/>
          <w:szCs w:val="30"/>
          <w:cs/>
          <w:lang w:bidi="th-TH"/>
        </w:rPr>
        <w:t>บุคคลหรือ</w:t>
      </w:r>
      <w:r w:rsidRPr="00904E4C">
        <w:rPr>
          <w:rFonts w:ascii="Angsana New" w:hAnsi="Angsana New"/>
          <w:b/>
          <w:sz w:val="30"/>
          <w:szCs w:val="30"/>
          <w:cs/>
        </w:rPr>
        <w:t>กิจการที่เกี่ยวข้องกันสำหรับงวด</w:t>
      </w:r>
      <w:r w:rsidR="00F06B0E">
        <w:rPr>
          <w:rFonts w:ascii="Angsana New" w:hAnsi="Angsana New" w:hint="cs"/>
          <w:b/>
          <w:sz w:val="30"/>
          <w:szCs w:val="30"/>
          <w:cs/>
          <w:lang w:bidi="th-TH"/>
        </w:rPr>
        <w:t>หก</w:t>
      </w:r>
      <w:r w:rsidRPr="00904E4C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535D25" w:rsidRPr="00240583">
        <w:rPr>
          <w:rFonts w:asciiTheme="majorBidi" w:hAnsiTheme="majorBidi" w:cstheme="majorBidi"/>
          <w:sz w:val="30"/>
          <w:szCs w:val="30"/>
        </w:rPr>
        <w:t xml:space="preserve">30 </w:t>
      </w:r>
      <w:r w:rsidR="00535D25" w:rsidRPr="002405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7049E" w:rsidRPr="00B7049E">
        <w:rPr>
          <w:rFonts w:ascii="Angsana New" w:hAnsi="Angsana New"/>
          <w:sz w:val="30"/>
          <w:szCs w:val="30"/>
        </w:rPr>
        <w:t xml:space="preserve">2564 </w:t>
      </w:r>
      <w:r w:rsidRPr="00904E4C">
        <w:rPr>
          <w:rFonts w:ascii="Angsana New" w:hAnsi="Angsana New"/>
          <w:b/>
          <w:sz w:val="30"/>
          <w:szCs w:val="30"/>
          <w:cs/>
          <w:lang w:bidi="th-TH"/>
        </w:rPr>
        <w:t>และ</w:t>
      </w:r>
      <w:r w:rsidRPr="00904E4C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904E4C">
        <w:rPr>
          <w:rFonts w:ascii="Angsana New" w:hAnsi="Angsana New"/>
          <w:bCs/>
          <w:sz w:val="30"/>
          <w:szCs w:val="30"/>
          <w:lang w:bidi="th-TH"/>
        </w:rPr>
        <w:t>256</w:t>
      </w:r>
      <w:r w:rsidR="00B7049E">
        <w:rPr>
          <w:rFonts w:ascii="Angsana New" w:hAnsi="Angsana New"/>
          <w:bCs/>
          <w:sz w:val="30"/>
          <w:szCs w:val="30"/>
          <w:lang w:bidi="th-TH"/>
        </w:rPr>
        <w:t>3</w:t>
      </w:r>
      <w:r w:rsidRPr="00904E4C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904E4C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22A3536D" w14:textId="77777777" w:rsidR="00535D25" w:rsidRPr="00904E4C" w:rsidRDefault="00535D25" w:rsidP="005F37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0"/>
        <w:gridCol w:w="269"/>
        <w:gridCol w:w="1096"/>
        <w:gridCol w:w="269"/>
        <w:gridCol w:w="1130"/>
        <w:gridCol w:w="248"/>
        <w:gridCol w:w="1105"/>
      </w:tblGrid>
      <w:tr w:rsidR="005F3717" w:rsidRPr="00904E4C" w14:paraId="6CEEEDFB" w14:textId="77777777" w:rsidTr="00B7049E">
        <w:trPr>
          <w:tblHeader/>
        </w:trPr>
        <w:tc>
          <w:tcPr>
            <w:tcW w:w="2265" w:type="pct"/>
          </w:tcPr>
          <w:p w14:paraId="11B621E0" w14:textId="07FDDBC8" w:rsidR="005F3717" w:rsidRPr="00535D25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35D25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261" w:type="pct"/>
            <w:gridSpan w:val="3"/>
          </w:tcPr>
          <w:p w14:paraId="133E453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6F2740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0" w:type="pct"/>
            <w:gridSpan w:val="3"/>
          </w:tcPr>
          <w:p w14:paraId="2E5AD01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F3717" w:rsidRPr="00904E4C" w14:paraId="29EF1A3E" w14:textId="77777777" w:rsidTr="00B7049E">
        <w:trPr>
          <w:tblHeader/>
        </w:trPr>
        <w:tc>
          <w:tcPr>
            <w:tcW w:w="2265" w:type="pct"/>
          </w:tcPr>
          <w:p w14:paraId="252CA348" w14:textId="497B50BD" w:rsidR="005F3717" w:rsidRPr="00535D25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35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535D25" w:rsidRPr="00535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Pr="00535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เดือนสิ้นสุดวันที่</w:t>
            </w:r>
            <w:r w:rsidRPr="00535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</w:t>
            </w:r>
            <w:r w:rsidR="00535D25" w:rsidRPr="00535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0</w:t>
            </w:r>
            <w:r w:rsidRPr="00535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535D25" w:rsidRPr="00535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30" w:type="pct"/>
          </w:tcPr>
          <w:p w14:paraId="3C80C69E" w14:textId="17693CDF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B7049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33505D7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D1F3FD4" w14:textId="40FB2B4D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22E0836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A1EDD84" w14:textId="333CE274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</w:tcPr>
          <w:p w14:paraId="2D24E08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AC67122" w14:textId="795245C5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5F3717" w:rsidRPr="00904E4C" w14:paraId="273698C2" w14:textId="77777777" w:rsidTr="00B7049E">
        <w:trPr>
          <w:tblHeader/>
        </w:trPr>
        <w:tc>
          <w:tcPr>
            <w:tcW w:w="2265" w:type="pct"/>
          </w:tcPr>
          <w:p w14:paraId="54CE7DC9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10BC69E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F3717" w:rsidRPr="00904E4C" w14:paraId="46F635E2" w14:textId="77777777" w:rsidTr="00B7049E">
        <w:tc>
          <w:tcPr>
            <w:tcW w:w="2265" w:type="pct"/>
          </w:tcPr>
          <w:p w14:paraId="748F10E8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0" w:type="pct"/>
          </w:tcPr>
          <w:p w14:paraId="2F888A9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439BBD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5E8F48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4FA112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870AF6D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606D38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ED76E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33ECD8FA" w14:textId="77777777" w:rsidTr="00B7049E">
        <w:tc>
          <w:tcPr>
            <w:tcW w:w="2265" w:type="pct"/>
          </w:tcPr>
          <w:p w14:paraId="4D3620C2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0" w:type="pct"/>
          </w:tcPr>
          <w:p w14:paraId="30939635" w14:textId="33A39120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4" w:type="pct"/>
          </w:tcPr>
          <w:p w14:paraId="28F6400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A031F0B" w14:textId="53B75AD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4" w:type="pct"/>
          </w:tcPr>
          <w:p w14:paraId="34CA9BF3" w14:textId="77777777" w:rsidR="00535D25" w:rsidRPr="00904E4C" w:rsidRDefault="00535D25" w:rsidP="00535D25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BCD8088" w14:textId="62B25A8D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33" w:type="pct"/>
          </w:tcPr>
          <w:p w14:paraId="75C8D7A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505A08C" w14:textId="43EC8F6D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</w:t>
            </w:r>
          </w:p>
        </w:tc>
      </w:tr>
      <w:tr w:rsidR="00535D25" w:rsidRPr="00904E4C" w14:paraId="4B5F902D" w14:textId="77777777" w:rsidTr="00B7049E">
        <w:tc>
          <w:tcPr>
            <w:tcW w:w="2265" w:type="pct"/>
          </w:tcPr>
          <w:p w14:paraId="204CB88D" w14:textId="66A14A41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049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0" w:type="pct"/>
          </w:tcPr>
          <w:p w14:paraId="3A50C8DF" w14:textId="25034547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836F013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EA4D34D" w14:textId="6CA2C85F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4" w:type="pct"/>
          </w:tcPr>
          <w:p w14:paraId="144B3F5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5C9A494" w14:textId="6F48AC3C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43BB8F8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7E8FCE" w14:textId="737A05F2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</w:tr>
      <w:tr w:rsidR="005F3717" w:rsidRPr="00904E4C" w14:paraId="08D8BDAD" w14:textId="77777777" w:rsidTr="00B7049E">
        <w:tc>
          <w:tcPr>
            <w:tcW w:w="2265" w:type="pct"/>
          </w:tcPr>
          <w:p w14:paraId="2C2AECFC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05D242D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E5AC39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B0D518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8FD058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DC8E37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ECABED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307446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733A12E8" w14:textId="77777777" w:rsidTr="00B7049E">
        <w:tc>
          <w:tcPr>
            <w:tcW w:w="2265" w:type="pct"/>
          </w:tcPr>
          <w:p w14:paraId="7DF15289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0" w:type="pct"/>
          </w:tcPr>
          <w:p w14:paraId="2DF856E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B2B46A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42EB0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3F74BD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D6E408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9AECBB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CA26A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19EA99ED" w14:textId="77777777" w:rsidTr="00B7049E">
        <w:tc>
          <w:tcPr>
            <w:tcW w:w="2265" w:type="pct"/>
          </w:tcPr>
          <w:p w14:paraId="15F455AE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0" w:type="pct"/>
          </w:tcPr>
          <w:p w14:paraId="5987B061" w14:textId="5DCC8A0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5864D9C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C5C2161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5795990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05" w:type="pct"/>
          </w:tcPr>
          <w:p w14:paraId="1B6D9C31" w14:textId="09B88A8E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33" w:type="pct"/>
          </w:tcPr>
          <w:p w14:paraId="570DC41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6287A5A" w14:textId="15B960F6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</w:t>
            </w:r>
          </w:p>
        </w:tc>
      </w:tr>
      <w:tr w:rsidR="00535D25" w:rsidRPr="00904E4C" w14:paraId="7EFA36DD" w14:textId="77777777" w:rsidTr="00B7049E">
        <w:tc>
          <w:tcPr>
            <w:tcW w:w="2265" w:type="pct"/>
          </w:tcPr>
          <w:p w14:paraId="581FDAA9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0" w:type="pct"/>
          </w:tcPr>
          <w:p w14:paraId="59145CC2" w14:textId="0AD80670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D3776BC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3D2F89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F97A11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70B6F81" w14:textId="466BFC04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3,375</w:t>
            </w:r>
          </w:p>
        </w:tc>
        <w:tc>
          <w:tcPr>
            <w:tcW w:w="133" w:type="pct"/>
          </w:tcPr>
          <w:p w14:paraId="6CC18FA3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8B05002" w14:textId="618DA50E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2,660</w:t>
            </w:r>
          </w:p>
        </w:tc>
      </w:tr>
      <w:tr w:rsidR="00535D25" w:rsidRPr="00904E4C" w14:paraId="723A9D39" w14:textId="77777777" w:rsidTr="00B7049E">
        <w:tc>
          <w:tcPr>
            <w:tcW w:w="2265" w:type="pct"/>
          </w:tcPr>
          <w:p w14:paraId="6017A9D4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30" w:type="pct"/>
          </w:tcPr>
          <w:p w14:paraId="06DB1970" w14:textId="1C7BACA3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E6B94FD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3F6356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AD2A146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D81DBC3" w14:textId="5112350E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511</w:t>
            </w:r>
          </w:p>
        </w:tc>
        <w:tc>
          <w:tcPr>
            <w:tcW w:w="133" w:type="pct"/>
          </w:tcPr>
          <w:p w14:paraId="39D89FC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677851E" w14:textId="6DF9481C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603</w:t>
            </w:r>
          </w:p>
        </w:tc>
      </w:tr>
      <w:tr w:rsidR="00535D25" w:rsidRPr="00904E4C" w14:paraId="529BE5BD" w14:textId="77777777" w:rsidTr="00B7049E">
        <w:tc>
          <w:tcPr>
            <w:tcW w:w="2265" w:type="pct"/>
          </w:tcPr>
          <w:p w14:paraId="4DAE7EEE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0" w:type="pct"/>
          </w:tcPr>
          <w:p w14:paraId="3A48479A" w14:textId="4F9ABAA9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1EFC24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5FDD84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65E8FC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4BFC049" w14:textId="30CC2A64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446</w:t>
            </w:r>
          </w:p>
        </w:tc>
        <w:tc>
          <w:tcPr>
            <w:tcW w:w="133" w:type="pct"/>
          </w:tcPr>
          <w:p w14:paraId="4B4059F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EC7D0A2" w14:textId="4FDC5506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988</w:t>
            </w:r>
          </w:p>
        </w:tc>
      </w:tr>
      <w:tr w:rsidR="00535D25" w:rsidRPr="00904E4C" w14:paraId="1B32ED6C" w14:textId="77777777" w:rsidTr="00B7049E">
        <w:tc>
          <w:tcPr>
            <w:tcW w:w="2265" w:type="pct"/>
          </w:tcPr>
          <w:p w14:paraId="41C96C7C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0" w:type="pct"/>
          </w:tcPr>
          <w:p w14:paraId="6753AF4E" w14:textId="7DF7D03D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0793082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446B7A8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80065F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4255C9CB" w14:textId="070A2E02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86,294</w:t>
            </w:r>
          </w:p>
        </w:tc>
        <w:tc>
          <w:tcPr>
            <w:tcW w:w="133" w:type="pct"/>
          </w:tcPr>
          <w:p w14:paraId="702B48C9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7943145" w14:textId="46CCE623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52,104</w:t>
            </w:r>
          </w:p>
        </w:tc>
      </w:tr>
      <w:tr w:rsidR="005F3717" w:rsidRPr="00904E4C" w14:paraId="3BC18346" w14:textId="77777777" w:rsidTr="00B7049E">
        <w:tc>
          <w:tcPr>
            <w:tcW w:w="2265" w:type="pct"/>
          </w:tcPr>
          <w:p w14:paraId="55330996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14:paraId="2203A5E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1010DD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7C2F3F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72D4453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EA3119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0E6792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4C319C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42783974" w14:textId="77777777" w:rsidTr="00B7049E">
        <w:trPr>
          <w:trHeight w:val="80"/>
        </w:trPr>
        <w:tc>
          <w:tcPr>
            <w:tcW w:w="2265" w:type="pct"/>
          </w:tcPr>
          <w:p w14:paraId="09D5D7F2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0" w:type="pct"/>
          </w:tcPr>
          <w:p w14:paraId="6BCA054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394EA2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18A6E9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833"/>
              </w:tabs>
              <w:spacing w:after="0"/>
              <w:ind w:left="-108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6C1C3F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286BEC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652BEE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F72642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5F376F98" w14:textId="77777777" w:rsidTr="00B7049E">
        <w:tc>
          <w:tcPr>
            <w:tcW w:w="2265" w:type="pct"/>
          </w:tcPr>
          <w:p w14:paraId="1940ED76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0" w:type="pct"/>
          </w:tcPr>
          <w:p w14:paraId="6AE284EE" w14:textId="191271BD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371</w:t>
            </w:r>
          </w:p>
        </w:tc>
        <w:tc>
          <w:tcPr>
            <w:tcW w:w="144" w:type="pct"/>
          </w:tcPr>
          <w:p w14:paraId="0F12A01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8944F1F" w14:textId="2526CAA6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144" w:type="pct"/>
          </w:tcPr>
          <w:p w14:paraId="4CAC3E0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6D3EC8F" w14:textId="036D3FBC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304</w:t>
            </w:r>
          </w:p>
        </w:tc>
        <w:tc>
          <w:tcPr>
            <w:tcW w:w="133" w:type="pct"/>
          </w:tcPr>
          <w:p w14:paraId="0B26D9E8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C825658" w14:textId="4B461703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103</w:t>
            </w:r>
          </w:p>
        </w:tc>
      </w:tr>
      <w:tr w:rsidR="00535D25" w:rsidRPr="00904E4C" w14:paraId="18C73438" w14:textId="77777777" w:rsidTr="00B7049E">
        <w:tc>
          <w:tcPr>
            <w:tcW w:w="2265" w:type="pct"/>
          </w:tcPr>
          <w:p w14:paraId="3D86529C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0" w:type="pct"/>
          </w:tcPr>
          <w:p w14:paraId="651C0AA7" w14:textId="61773E5B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="00545CF0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7FD19CA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773B9C4" w14:textId="15AECC7B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7,006</w:t>
            </w:r>
          </w:p>
        </w:tc>
        <w:tc>
          <w:tcPr>
            <w:tcW w:w="144" w:type="pct"/>
          </w:tcPr>
          <w:p w14:paraId="1DAA5ADD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B6C8EC7" w14:textId="60770B3C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5,665</w:t>
            </w:r>
          </w:p>
        </w:tc>
        <w:tc>
          <w:tcPr>
            <w:tcW w:w="133" w:type="pct"/>
          </w:tcPr>
          <w:p w14:paraId="7EAE2E7F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B3AC5E7" w14:textId="69A96EA2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4,322</w:t>
            </w:r>
          </w:p>
        </w:tc>
      </w:tr>
      <w:tr w:rsidR="00535D25" w:rsidRPr="00904E4C" w14:paraId="6EAEF4F0" w14:textId="77777777" w:rsidTr="00B7049E">
        <w:tc>
          <w:tcPr>
            <w:tcW w:w="2265" w:type="pct"/>
          </w:tcPr>
          <w:p w14:paraId="2D2B0137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30" w:type="pct"/>
          </w:tcPr>
          <w:p w14:paraId="65DA6FA6" w14:textId="400EE742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698</w:t>
            </w:r>
          </w:p>
        </w:tc>
        <w:tc>
          <w:tcPr>
            <w:tcW w:w="144" w:type="pct"/>
          </w:tcPr>
          <w:p w14:paraId="07FA16E3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4CC54E" w14:textId="5A068B0D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412</w:t>
            </w:r>
          </w:p>
        </w:tc>
        <w:tc>
          <w:tcPr>
            <w:tcW w:w="144" w:type="pct"/>
          </w:tcPr>
          <w:p w14:paraId="3C39F5B6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6941FAF" w14:textId="25685AA3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644</w:t>
            </w:r>
          </w:p>
        </w:tc>
        <w:tc>
          <w:tcPr>
            <w:tcW w:w="133" w:type="pct"/>
          </w:tcPr>
          <w:p w14:paraId="4B904AE0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954618" w14:textId="19E3477E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408</w:t>
            </w:r>
          </w:p>
        </w:tc>
      </w:tr>
      <w:tr w:rsidR="00535D25" w:rsidRPr="00904E4C" w14:paraId="43AB20B0" w14:textId="77777777" w:rsidTr="00B7049E">
        <w:tc>
          <w:tcPr>
            <w:tcW w:w="2265" w:type="pct"/>
          </w:tcPr>
          <w:p w14:paraId="399F3C1E" w14:textId="382D3B95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30" w:type="pct"/>
          </w:tcPr>
          <w:p w14:paraId="2CD20B1D" w14:textId="16CA9C9B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1012491" w14:textId="22B585BE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3E477A9" w14:textId="3545572F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4" w:type="pct"/>
          </w:tcPr>
          <w:p w14:paraId="1ECF75F3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7EC9FF4" w14:textId="2F69E13A" w:rsidR="00535D25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6BC121B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B374DA8" w14:textId="349F61D3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</w:tr>
      <w:tr w:rsidR="00F361AF" w:rsidRPr="00904E4C" w14:paraId="2463027F" w14:textId="77777777" w:rsidTr="00B7049E">
        <w:tc>
          <w:tcPr>
            <w:tcW w:w="2265" w:type="pct"/>
          </w:tcPr>
          <w:p w14:paraId="3884B827" w14:textId="2AB75C57" w:rsidR="00F361AF" w:rsidRDefault="00F361AF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0" w:type="pct"/>
          </w:tcPr>
          <w:p w14:paraId="5699891B" w14:textId="575E2E66" w:rsidR="00F361AF" w:rsidRDefault="00F361AF" w:rsidP="00F3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5B2DC1F3" w14:textId="77777777" w:rsidR="00F361AF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5766BC3" w14:textId="3B55F7CE" w:rsidR="00F361AF" w:rsidRPr="00240583" w:rsidRDefault="00F361AF" w:rsidP="00F3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361A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B10BB35" w14:textId="77777777" w:rsidR="00F361AF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BEAAFE7" w14:textId="0BF248E3" w:rsidR="00F361AF" w:rsidRPr="00904E4C" w:rsidRDefault="00F361AF" w:rsidP="00F3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</w:tcPr>
          <w:p w14:paraId="356B0DFB" w14:textId="77777777" w:rsidR="00F361AF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7042096" w14:textId="68E2E5A2" w:rsidR="00F361AF" w:rsidRPr="00240583" w:rsidRDefault="00F361AF" w:rsidP="00F3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F3717" w:rsidRPr="00904E4C" w14:paraId="56E4CC9B" w14:textId="77777777" w:rsidTr="00B7049E">
        <w:tc>
          <w:tcPr>
            <w:tcW w:w="2265" w:type="pct"/>
          </w:tcPr>
          <w:p w14:paraId="374AFBD5" w14:textId="7339592E" w:rsidR="00F361AF" w:rsidRDefault="00F361AF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1F295A" w14:textId="1882546A" w:rsidR="009E3F75" w:rsidRDefault="009E3F75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AED1D94" w14:textId="77777777" w:rsidR="009E3F75" w:rsidRDefault="009E3F75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5661A2F" w14:textId="28649F96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30" w:type="pct"/>
          </w:tcPr>
          <w:p w14:paraId="4907677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C19641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521F67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2F7FAF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E64564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A4F05F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4A4873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4F82196D" w14:textId="77777777" w:rsidTr="00B7049E">
        <w:tc>
          <w:tcPr>
            <w:tcW w:w="2265" w:type="pct"/>
          </w:tcPr>
          <w:p w14:paraId="228A3EE9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0" w:type="pct"/>
          </w:tcPr>
          <w:p w14:paraId="2C9C3A00" w14:textId="6720FBF2" w:rsidR="00535D25" w:rsidRPr="00904E4C" w:rsidRDefault="007D7CEA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144" w:type="pct"/>
          </w:tcPr>
          <w:p w14:paraId="0069E52D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9899449" w14:textId="5EFBA2D9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144" w:type="pct"/>
          </w:tcPr>
          <w:p w14:paraId="2E0AA36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92BFB23" w14:textId="6BDB8B63" w:rsidR="00535D25" w:rsidRPr="00904E4C" w:rsidRDefault="007D7CEA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133" w:type="pct"/>
          </w:tcPr>
          <w:p w14:paraId="574E618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5015761" w14:textId="5B3DA9EB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535</w:t>
            </w:r>
          </w:p>
        </w:tc>
      </w:tr>
      <w:tr w:rsidR="00535D25" w:rsidRPr="00904E4C" w14:paraId="1696C03D" w14:textId="77777777" w:rsidTr="00B7049E">
        <w:tc>
          <w:tcPr>
            <w:tcW w:w="2265" w:type="pct"/>
          </w:tcPr>
          <w:p w14:paraId="2B02D512" w14:textId="20CFD15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0" w:type="pct"/>
          </w:tcPr>
          <w:p w14:paraId="26B4CF42" w14:textId="02AA09D5" w:rsidR="00535D25" w:rsidRPr="00904E4C" w:rsidRDefault="007D7CEA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17FE7E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2F042FD" w14:textId="71851057" w:rsidR="00535D25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4" w:type="pct"/>
          </w:tcPr>
          <w:p w14:paraId="7646B4F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199FB0F" w14:textId="607F3924" w:rsidR="00535D25" w:rsidRPr="00904E4C" w:rsidRDefault="007D7CEA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B411FAD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C6916A6" w14:textId="62505879" w:rsidR="00535D25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</w:tr>
      <w:tr w:rsidR="00535D25" w:rsidRPr="00904E4C" w14:paraId="7046B9FD" w14:textId="77777777" w:rsidTr="00B7049E">
        <w:tc>
          <w:tcPr>
            <w:tcW w:w="2265" w:type="pct"/>
          </w:tcPr>
          <w:p w14:paraId="4D1647BC" w14:textId="77777777" w:rsidR="00535D25" w:rsidRPr="00904E4C" w:rsidRDefault="00535D25" w:rsidP="00535D25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270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0" w:type="pct"/>
          </w:tcPr>
          <w:p w14:paraId="6ACAC8A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0812C01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81DAC8" w14:textId="258D4A75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EB3223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9358601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562BA5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7937D9C" w14:textId="187133E2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228D55F3" w14:textId="77777777" w:rsidTr="00B7049E">
        <w:tc>
          <w:tcPr>
            <w:tcW w:w="2265" w:type="pct"/>
          </w:tcPr>
          <w:p w14:paraId="645A0389" w14:textId="77777777" w:rsidR="00535D25" w:rsidRPr="00350D3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D3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0" w:type="pct"/>
          </w:tcPr>
          <w:p w14:paraId="6C469CDF" w14:textId="4BE78748" w:rsidR="00535D25" w:rsidRPr="00350D3C" w:rsidRDefault="00012AA6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7,730</w:t>
            </w:r>
          </w:p>
        </w:tc>
        <w:tc>
          <w:tcPr>
            <w:tcW w:w="144" w:type="pct"/>
          </w:tcPr>
          <w:p w14:paraId="6BFD0BBF" w14:textId="77777777" w:rsidR="00535D25" w:rsidRPr="00350D3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5B89E96" w14:textId="1CBCC8EB" w:rsidR="00535D25" w:rsidRPr="00350D3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9,553</w:t>
            </w:r>
          </w:p>
        </w:tc>
        <w:tc>
          <w:tcPr>
            <w:tcW w:w="144" w:type="pct"/>
          </w:tcPr>
          <w:p w14:paraId="76A8D899" w14:textId="77777777" w:rsidR="00535D25" w:rsidRPr="00350D3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468A6C4E" w14:textId="3111F0FF" w:rsidR="00535D25" w:rsidRPr="00350D3C" w:rsidRDefault="00012AA6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7,142</w:t>
            </w:r>
          </w:p>
        </w:tc>
        <w:tc>
          <w:tcPr>
            <w:tcW w:w="133" w:type="pct"/>
          </w:tcPr>
          <w:p w14:paraId="4769B697" w14:textId="77777777" w:rsidR="00535D25" w:rsidRPr="00350D3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D8E98EB" w14:textId="3951240F" w:rsidR="00535D25" w:rsidRPr="00350D3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8,806</w:t>
            </w:r>
          </w:p>
        </w:tc>
      </w:tr>
      <w:tr w:rsidR="00535D25" w:rsidRPr="00904E4C" w14:paraId="5AFBC43B" w14:textId="77777777" w:rsidTr="00B7049E">
        <w:tc>
          <w:tcPr>
            <w:tcW w:w="2265" w:type="pct"/>
          </w:tcPr>
          <w:p w14:paraId="2327184E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DDC37B0" w14:textId="6DE16F1D" w:rsidR="00535D25" w:rsidRPr="00904E4C" w:rsidRDefault="00235941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536</w:t>
            </w:r>
          </w:p>
        </w:tc>
        <w:tc>
          <w:tcPr>
            <w:tcW w:w="144" w:type="pct"/>
          </w:tcPr>
          <w:p w14:paraId="74511C1F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6B0D283" w14:textId="4188711D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435</w:t>
            </w:r>
          </w:p>
        </w:tc>
        <w:tc>
          <w:tcPr>
            <w:tcW w:w="144" w:type="pct"/>
          </w:tcPr>
          <w:p w14:paraId="2888D22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3F388A6" w14:textId="39567E9E" w:rsidR="00535D25" w:rsidRPr="00904E4C" w:rsidRDefault="00235941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438</w:t>
            </w:r>
          </w:p>
        </w:tc>
        <w:tc>
          <w:tcPr>
            <w:tcW w:w="133" w:type="pct"/>
          </w:tcPr>
          <w:p w14:paraId="50CE17A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D6E4939" w14:textId="6E23A920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347</w:t>
            </w:r>
          </w:p>
        </w:tc>
      </w:tr>
      <w:tr w:rsidR="00372DDE" w:rsidRPr="00904E4C" w14:paraId="4A3AB948" w14:textId="77777777" w:rsidTr="00B7049E">
        <w:tc>
          <w:tcPr>
            <w:tcW w:w="2265" w:type="pct"/>
          </w:tcPr>
          <w:p w14:paraId="07A3F1F0" w14:textId="77777777" w:rsidR="00372DDE" w:rsidRPr="00904E4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7854A3F" w14:textId="11F2F83C" w:rsidR="00372DDE" w:rsidRPr="00904E4C" w:rsidRDefault="00012AA6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8,266</w:t>
            </w:r>
          </w:p>
        </w:tc>
        <w:tc>
          <w:tcPr>
            <w:tcW w:w="144" w:type="pct"/>
          </w:tcPr>
          <w:p w14:paraId="0F7E265C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592583B" w14:textId="4113CF2B" w:rsidR="00372DDE" w:rsidRPr="00372DDE" w:rsidRDefault="00535D25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9,988</w:t>
            </w:r>
          </w:p>
        </w:tc>
        <w:tc>
          <w:tcPr>
            <w:tcW w:w="144" w:type="pct"/>
          </w:tcPr>
          <w:p w14:paraId="0A4FD436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38CCA00" w14:textId="31D95CCA" w:rsidR="00372DDE" w:rsidRPr="00904E4C" w:rsidRDefault="00012AA6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7,580</w:t>
            </w:r>
          </w:p>
        </w:tc>
        <w:tc>
          <w:tcPr>
            <w:tcW w:w="133" w:type="pct"/>
          </w:tcPr>
          <w:p w14:paraId="3B2E262F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47BBE26" w14:textId="7C079436" w:rsidR="00372DDE" w:rsidRPr="00904E4C" w:rsidRDefault="00535D25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9,153</w:t>
            </w:r>
          </w:p>
        </w:tc>
      </w:tr>
    </w:tbl>
    <w:p w14:paraId="23B4A896" w14:textId="77777777" w:rsidR="00A650DF" w:rsidRDefault="00A650DF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B082D5" w14:textId="78FC6B7B" w:rsidR="00E647CB" w:rsidRPr="00240583" w:rsidRDefault="00E647CB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535D25" w:rsidRPr="00240583">
        <w:rPr>
          <w:rFonts w:asciiTheme="majorBidi" w:hAnsiTheme="majorBidi" w:cstheme="majorBidi"/>
          <w:sz w:val="30"/>
          <w:szCs w:val="30"/>
        </w:rPr>
        <w:t xml:space="preserve">30 </w:t>
      </w:r>
      <w:r w:rsidR="00535D25" w:rsidRPr="002405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72DDE" w:rsidRPr="00372DDE">
        <w:rPr>
          <w:rFonts w:ascii="Angsana New" w:hAnsi="Angsana New"/>
          <w:sz w:val="30"/>
          <w:szCs w:val="30"/>
        </w:rPr>
        <w:t>256</w:t>
      </w:r>
      <w:r w:rsidR="00372DDE">
        <w:rPr>
          <w:rFonts w:ascii="Angsana New" w:hAnsi="Angsana New" w:cs="Angsana New"/>
          <w:sz w:val="30"/>
          <w:szCs w:val="38"/>
        </w:rPr>
        <w:t>4</w:t>
      </w:r>
      <w:r w:rsidR="00372DDE" w:rsidRPr="00372DDE">
        <w:rPr>
          <w:rFonts w:ascii="Angsana New" w:hAnsi="Angsana New"/>
          <w:sz w:val="30"/>
          <w:szCs w:val="30"/>
        </w:rPr>
        <w:t xml:space="preserve">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และ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 xml:space="preserve">31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>256</w:t>
      </w:r>
      <w:r w:rsidR="00372DDE">
        <w:rPr>
          <w:rFonts w:ascii="Angsana New" w:hAnsi="Angsana New"/>
          <w:sz w:val="30"/>
          <w:szCs w:val="30"/>
        </w:rPr>
        <w:t>3</w:t>
      </w:r>
      <w:r w:rsidR="00372DDE" w:rsidRPr="00372DDE">
        <w:rPr>
          <w:rFonts w:ascii="Angsana New" w:hAnsi="Angsana New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7777777" w:rsidR="00E647CB" w:rsidRPr="00240583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998"/>
        <w:gridCol w:w="236"/>
        <w:gridCol w:w="1120"/>
        <w:gridCol w:w="269"/>
        <w:gridCol w:w="1172"/>
        <w:gridCol w:w="269"/>
        <w:gridCol w:w="1066"/>
      </w:tblGrid>
      <w:tr w:rsidR="00E647CB" w:rsidRPr="00240583" w14:paraId="2F4D08A8" w14:textId="77777777" w:rsidTr="00A650DF">
        <w:tc>
          <w:tcPr>
            <w:tcW w:w="2238" w:type="pct"/>
          </w:tcPr>
          <w:p w14:paraId="263B7AA4" w14:textId="77777777" w:rsidR="00E647CB" w:rsidRPr="00240583" w:rsidRDefault="00E647CB" w:rsidP="00A858D9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7" w:type="pct"/>
            <w:gridSpan w:val="3"/>
          </w:tcPr>
          <w:p w14:paraId="52DCBC6B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793542B6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</w:tcPr>
          <w:p w14:paraId="0B4D4B43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34643" w:rsidRPr="00240583" w14:paraId="213511D8" w14:textId="77777777" w:rsidTr="00A650DF">
        <w:tc>
          <w:tcPr>
            <w:tcW w:w="2238" w:type="pct"/>
          </w:tcPr>
          <w:p w14:paraId="3951DB2A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1451B4B3" w14:textId="1392A366" w:rsidR="00034643" w:rsidRPr="00B7400A" w:rsidRDefault="002006C4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1D8DF3B9" w14:textId="036FEF0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9CBB8A0" w14:textId="6A982A6F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4776C9B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3252110" w14:textId="59AB3463" w:rsidR="00034643" w:rsidRPr="00240583" w:rsidRDefault="002006C4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3272236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FC4EFEC" w14:textId="230B882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34643" w:rsidRPr="00240583" w14:paraId="1C295CFD" w14:textId="77777777" w:rsidTr="00A650DF">
        <w:tc>
          <w:tcPr>
            <w:tcW w:w="2238" w:type="pct"/>
          </w:tcPr>
          <w:p w14:paraId="0BFA4E88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1CA380B0" w14:textId="045D5A31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B7400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7" w:type="pct"/>
          </w:tcPr>
          <w:p w14:paraId="478CAC24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AB4B080" w14:textId="6CAE22F9" w:rsidR="00034643" w:rsidRPr="00240583" w:rsidRDefault="00372DDE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00E40D0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7D44FA8" w14:textId="68189179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B7400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3700CDE1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4E6FA9E" w14:textId="34B89762" w:rsidR="00034643" w:rsidRPr="00240583" w:rsidRDefault="00372DDE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3EE24C01" w14:textId="77777777" w:rsidTr="00040C98">
        <w:tc>
          <w:tcPr>
            <w:tcW w:w="2238" w:type="pct"/>
          </w:tcPr>
          <w:p w14:paraId="79E1045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2" w:type="pct"/>
            <w:gridSpan w:val="7"/>
          </w:tcPr>
          <w:p w14:paraId="4871554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650DF" w:rsidRPr="00240583" w14:paraId="45E5EE49" w14:textId="77777777" w:rsidTr="00040C98">
        <w:tc>
          <w:tcPr>
            <w:tcW w:w="2238" w:type="pct"/>
          </w:tcPr>
          <w:p w14:paraId="78990C67" w14:textId="5B31F7D1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7" w:type="pct"/>
            <w:shd w:val="clear" w:color="auto" w:fill="FFFFFF" w:themeFill="background1"/>
          </w:tcPr>
          <w:p w14:paraId="227DBD50" w14:textId="44208178" w:rsidR="00A650DF" w:rsidRPr="00240583" w:rsidRDefault="007D7CEA" w:rsidP="007D7CE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D5CC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05</w:t>
            </w:r>
          </w:p>
        </w:tc>
        <w:tc>
          <w:tcPr>
            <w:tcW w:w="127" w:type="pct"/>
            <w:shd w:val="clear" w:color="auto" w:fill="FFFFFF" w:themeFill="background1"/>
          </w:tcPr>
          <w:p w14:paraId="4CD45D22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shd w:val="clear" w:color="auto" w:fill="FFFFFF" w:themeFill="background1"/>
          </w:tcPr>
          <w:p w14:paraId="0A05CE9A" w14:textId="3F784EB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138</w:t>
            </w:r>
          </w:p>
        </w:tc>
        <w:tc>
          <w:tcPr>
            <w:tcW w:w="145" w:type="pct"/>
            <w:shd w:val="clear" w:color="auto" w:fill="FFFFFF" w:themeFill="background1"/>
          </w:tcPr>
          <w:p w14:paraId="1BD396FB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shd w:val="clear" w:color="auto" w:fill="FFFFFF" w:themeFill="background1"/>
          </w:tcPr>
          <w:p w14:paraId="1F53D508" w14:textId="62F2B077" w:rsidR="00A650DF" w:rsidRPr="00240583" w:rsidRDefault="001D5CCA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5" w:type="pct"/>
            <w:shd w:val="clear" w:color="auto" w:fill="FFFFFF" w:themeFill="background1"/>
          </w:tcPr>
          <w:p w14:paraId="6E205012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68ACBD45" w14:textId="1CA5F78F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138</w:t>
            </w:r>
          </w:p>
        </w:tc>
      </w:tr>
      <w:tr w:rsidR="00A650DF" w:rsidRPr="00240583" w14:paraId="3041CA71" w14:textId="77777777" w:rsidTr="00040C98">
        <w:tc>
          <w:tcPr>
            <w:tcW w:w="2238" w:type="pct"/>
          </w:tcPr>
          <w:p w14:paraId="5823B536" w14:textId="27E29B32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 w:rsidR="00A5776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CEBC93B" w14:textId="0B6CA68B" w:rsidR="00A650DF" w:rsidRPr="00240583" w:rsidRDefault="00EB03A7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2C93DCDD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F8CCAA6" w14:textId="2438D64A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17471D45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E3AA72D" w14:textId="2B3F5B1A" w:rsidR="00A650DF" w:rsidRPr="00240583" w:rsidRDefault="00EB03A7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34" w:right="17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4B2C2B49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85635C" w14:textId="07271E4E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A650DF" w:rsidRPr="00240583" w14:paraId="16DD0D0A" w14:textId="77777777" w:rsidTr="00A650DF">
        <w:tc>
          <w:tcPr>
            <w:tcW w:w="2238" w:type="pct"/>
          </w:tcPr>
          <w:p w14:paraId="02B63A71" w14:textId="63A0B86D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ECADA3" w14:textId="778BF2D5" w:rsidR="00A650DF" w:rsidRPr="007D7CEA" w:rsidRDefault="007D7CEA" w:rsidP="007D7CE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D7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1D5C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05</w:t>
            </w:r>
          </w:p>
        </w:tc>
        <w:tc>
          <w:tcPr>
            <w:tcW w:w="127" w:type="pct"/>
            <w:shd w:val="clear" w:color="auto" w:fill="FFFFFF" w:themeFill="background1"/>
          </w:tcPr>
          <w:p w14:paraId="49CDFC9D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60FEEE" w14:textId="3BF9CBC0" w:rsidR="00A650DF" w:rsidRPr="00B7400A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50D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138</w:t>
            </w:r>
          </w:p>
        </w:tc>
        <w:tc>
          <w:tcPr>
            <w:tcW w:w="145" w:type="pct"/>
            <w:shd w:val="clear" w:color="auto" w:fill="FFFFFF" w:themeFill="background1"/>
          </w:tcPr>
          <w:p w14:paraId="6A20DFE1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39987A" w14:textId="5B0D24A1" w:rsidR="00A650DF" w:rsidRPr="00240583" w:rsidRDefault="007D7CEA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1D5C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05</w:t>
            </w:r>
          </w:p>
        </w:tc>
        <w:tc>
          <w:tcPr>
            <w:tcW w:w="145" w:type="pct"/>
            <w:shd w:val="clear" w:color="auto" w:fill="FFFFFF" w:themeFill="background1"/>
          </w:tcPr>
          <w:p w14:paraId="5E9B3CB6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74FB65" w14:textId="7240461D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50D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138</w:t>
            </w:r>
          </w:p>
        </w:tc>
      </w:tr>
      <w:tr w:rsidR="002B5EC1" w:rsidRPr="00240583" w14:paraId="2B57E2DA" w14:textId="77777777" w:rsidTr="00A650DF">
        <w:trPr>
          <w:trHeight w:val="278"/>
        </w:trPr>
        <w:tc>
          <w:tcPr>
            <w:tcW w:w="2238" w:type="pct"/>
          </w:tcPr>
          <w:p w14:paraId="74A91EFD" w14:textId="77777777" w:rsidR="002B5EC1" w:rsidRPr="00A650DF" w:rsidRDefault="002B5EC1" w:rsidP="00F10FC0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7" w:type="pct"/>
            <w:gridSpan w:val="3"/>
            <w:tcBorders>
              <w:bottom w:val="nil"/>
            </w:tcBorders>
          </w:tcPr>
          <w:p w14:paraId="1716BA3C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5DF3600B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bottom w:val="nil"/>
            </w:tcBorders>
          </w:tcPr>
          <w:p w14:paraId="5CB87470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10FC0" w:rsidRPr="00240583" w14:paraId="2BB917EB" w14:textId="77777777" w:rsidTr="00A650DF">
        <w:tc>
          <w:tcPr>
            <w:tcW w:w="2238" w:type="pct"/>
          </w:tcPr>
          <w:p w14:paraId="72625C85" w14:textId="414FEF2D" w:rsidR="00F10FC0" w:rsidRPr="00240583" w:rsidRDefault="00F10FC0" w:rsidP="00F10FC0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7" w:type="pct"/>
            <w:gridSpan w:val="3"/>
            <w:tcBorders>
              <w:bottom w:val="nil"/>
            </w:tcBorders>
          </w:tcPr>
          <w:p w14:paraId="42845C9E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6AE1EE7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bottom w:val="nil"/>
            </w:tcBorders>
          </w:tcPr>
          <w:p w14:paraId="7885451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00A" w:rsidRPr="00240583" w14:paraId="2417A5A0" w14:textId="77777777" w:rsidTr="00A650DF">
        <w:tc>
          <w:tcPr>
            <w:tcW w:w="2238" w:type="pct"/>
          </w:tcPr>
          <w:p w14:paraId="76D756A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E234A89" w14:textId="0139B469" w:rsidR="00B7400A" w:rsidRPr="00240583" w:rsidRDefault="002006C4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6AEF40E9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79A0DFF" w14:textId="4D1A767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6C17EA7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C89E629" w14:textId="090B6D9A" w:rsidR="00B7400A" w:rsidRPr="00240583" w:rsidRDefault="002006C4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014FAF8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90C9E09" w14:textId="1C09456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7400A" w:rsidRPr="00240583" w14:paraId="57EEDBB3" w14:textId="77777777" w:rsidTr="00A650DF">
        <w:tc>
          <w:tcPr>
            <w:tcW w:w="2238" w:type="pct"/>
          </w:tcPr>
          <w:p w14:paraId="3A39AEB6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1F04FD0" w14:textId="6ED84F83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7" w:type="pct"/>
          </w:tcPr>
          <w:p w14:paraId="0B32B449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33B0034" w14:textId="75C1E7C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7983A0C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9BB1276" w14:textId="3EF60962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28C00692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9C8D060" w14:textId="54A2BE18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F10FC0" w:rsidRPr="00240583" w14:paraId="0039DBBC" w14:textId="77777777" w:rsidTr="00A650DF">
        <w:tc>
          <w:tcPr>
            <w:tcW w:w="2238" w:type="pct"/>
          </w:tcPr>
          <w:p w14:paraId="016F404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  <w:tcBorders>
              <w:bottom w:val="nil"/>
            </w:tcBorders>
          </w:tcPr>
          <w:p w14:paraId="24021DB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0DF" w:rsidRPr="00240583" w14:paraId="2B6819B4" w14:textId="77777777" w:rsidTr="00A650DF">
        <w:tc>
          <w:tcPr>
            <w:tcW w:w="2238" w:type="pct"/>
          </w:tcPr>
          <w:p w14:paraId="46AF5E67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7" w:type="pct"/>
            <w:shd w:val="clear" w:color="auto" w:fill="FFFFFF" w:themeFill="background1"/>
          </w:tcPr>
          <w:p w14:paraId="50C55FDC" w14:textId="0967896C" w:rsidR="00A650DF" w:rsidRPr="00240583" w:rsidRDefault="007D7CEA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3EFB6193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 w:themeFill="background1"/>
          </w:tcPr>
          <w:p w14:paraId="4CDB1866" w14:textId="07CB584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5" w:type="pct"/>
            <w:shd w:val="clear" w:color="auto" w:fill="FFFFFF" w:themeFill="background1"/>
          </w:tcPr>
          <w:p w14:paraId="0C43CC49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 w:themeFill="background1"/>
          </w:tcPr>
          <w:p w14:paraId="2000CE16" w14:textId="0CC974A7" w:rsidR="00A650DF" w:rsidRPr="00240583" w:rsidRDefault="007D7CEA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1,624</w:t>
            </w:r>
          </w:p>
        </w:tc>
        <w:tc>
          <w:tcPr>
            <w:tcW w:w="145" w:type="pct"/>
            <w:shd w:val="clear" w:color="auto" w:fill="FFFFFF" w:themeFill="background1"/>
          </w:tcPr>
          <w:p w14:paraId="59EED2FE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A215289" w14:textId="156A1966" w:rsidR="00A650DF" w:rsidRPr="00240583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1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560</w:t>
            </w:r>
          </w:p>
        </w:tc>
      </w:tr>
      <w:tr w:rsidR="00A650DF" w:rsidRPr="00240583" w14:paraId="58C69D21" w14:textId="77777777" w:rsidTr="00A650DF">
        <w:tc>
          <w:tcPr>
            <w:tcW w:w="2238" w:type="pct"/>
          </w:tcPr>
          <w:p w14:paraId="53AED040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81A7D" w14:textId="1F8F7953" w:rsidR="00A650DF" w:rsidRPr="00240583" w:rsidRDefault="007D7CEA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446</w:t>
            </w:r>
          </w:p>
        </w:tc>
        <w:tc>
          <w:tcPr>
            <w:tcW w:w="127" w:type="pct"/>
            <w:shd w:val="clear" w:color="auto" w:fill="FFFFFF" w:themeFill="background1"/>
          </w:tcPr>
          <w:p w14:paraId="3E9D1530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B429BF2" w14:textId="51580D83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5" w:type="pct"/>
            <w:shd w:val="clear" w:color="auto" w:fill="FFFFFF" w:themeFill="background1"/>
          </w:tcPr>
          <w:p w14:paraId="35654DA9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10F75" w14:textId="52317E74" w:rsidR="00A650DF" w:rsidRPr="00240583" w:rsidRDefault="007D7CEA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446</w:t>
            </w:r>
          </w:p>
        </w:tc>
        <w:tc>
          <w:tcPr>
            <w:tcW w:w="145" w:type="pct"/>
            <w:shd w:val="clear" w:color="auto" w:fill="FFFFFF" w:themeFill="background1"/>
          </w:tcPr>
          <w:p w14:paraId="489AC4C9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C1F38" w14:textId="6964C9D5" w:rsidR="00A650DF" w:rsidRPr="00240583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1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687</w:t>
            </w:r>
          </w:p>
        </w:tc>
      </w:tr>
      <w:tr w:rsidR="00A650DF" w:rsidRPr="00240583" w14:paraId="2475B4DB" w14:textId="77777777" w:rsidTr="00A650DF">
        <w:tc>
          <w:tcPr>
            <w:tcW w:w="2238" w:type="pct"/>
          </w:tcPr>
          <w:p w14:paraId="33BFCB80" w14:textId="68A05E38" w:rsidR="00A650DF" w:rsidRPr="00661F0C" w:rsidRDefault="00712066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1F0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FEECFCE" w14:textId="7BDA05FC" w:rsidR="00A650DF" w:rsidRPr="00712066" w:rsidRDefault="007D7CEA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446</w:t>
            </w:r>
          </w:p>
        </w:tc>
        <w:tc>
          <w:tcPr>
            <w:tcW w:w="127" w:type="pct"/>
            <w:shd w:val="clear" w:color="auto" w:fill="FFFFFF" w:themeFill="background1"/>
          </w:tcPr>
          <w:p w14:paraId="67A6F7A9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B7808D5" w14:textId="5BE42640" w:rsidR="00A650DF" w:rsidRPr="00712066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2066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5" w:type="pct"/>
            <w:shd w:val="clear" w:color="auto" w:fill="FFFFFF" w:themeFill="background1"/>
          </w:tcPr>
          <w:p w14:paraId="16F77F37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FD81E6C" w14:textId="75B05C84" w:rsidR="00A650DF" w:rsidRPr="00712066" w:rsidRDefault="007D7CEA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2,070</w:t>
            </w:r>
          </w:p>
        </w:tc>
        <w:tc>
          <w:tcPr>
            <w:tcW w:w="145" w:type="pct"/>
            <w:shd w:val="clear" w:color="auto" w:fill="FFFFFF" w:themeFill="background1"/>
          </w:tcPr>
          <w:p w14:paraId="1113ECFB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4770132" w14:textId="420EB622" w:rsidR="00A650DF" w:rsidRPr="00712066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2066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A57764" w:rsidRPr="00240583" w14:paraId="5C93A91D" w14:textId="77777777" w:rsidTr="00A650DF">
        <w:tc>
          <w:tcPr>
            <w:tcW w:w="2238" w:type="pct"/>
          </w:tcPr>
          <w:p w14:paraId="5BDB0D63" w14:textId="68896EF3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D9D84E6" w14:textId="76249C04" w:rsidR="00A57764" w:rsidRPr="00240583" w:rsidRDefault="007D7CEA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1F006803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DA309B0" w14:textId="1ECA9FEC" w:rsidR="00A57764" w:rsidRPr="00240583" w:rsidRDefault="00A57764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22B79389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A3A623" w14:textId="09DA2087" w:rsidR="00A57764" w:rsidRPr="00240583" w:rsidRDefault="007D7CEA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5C2995D5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265F5CE" w14:textId="2B95F0AF" w:rsidR="00A57764" w:rsidRPr="00240583" w:rsidRDefault="00A57764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10FC0" w:rsidRPr="00240583" w14:paraId="32AF3AFA" w14:textId="77777777" w:rsidTr="00785E02">
        <w:tc>
          <w:tcPr>
            <w:tcW w:w="2238" w:type="pct"/>
            <w:shd w:val="clear" w:color="auto" w:fill="auto"/>
          </w:tcPr>
          <w:p w14:paraId="7514CF89" w14:textId="46519CE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A9FB3" w14:textId="134766F8" w:rsidR="00F10FC0" w:rsidRPr="00240583" w:rsidRDefault="007D7CEA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446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auto"/>
          </w:tcPr>
          <w:p w14:paraId="277D6348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67F0D" w14:textId="5390A44A" w:rsidR="00F10FC0" w:rsidRPr="00240583" w:rsidRDefault="00A650DF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6154CA8C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B38E0" w14:textId="43D40775" w:rsidR="00F10FC0" w:rsidRPr="00240583" w:rsidRDefault="007D7CEA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2,070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36F19EF3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BA53E" w14:textId="56869AB1" w:rsidR="00F10FC0" w:rsidRPr="00240583" w:rsidRDefault="00A650DF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</w:t>
            </w:r>
          </w:p>
        </w:tc>
      </w:tr>
    </w:tbl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2070"/>
        <w:gridCol w:w="270"/>
        <w:gridCol w:w="270"/>
        <w:gridCol w:w="1980"/>
      </w:tblGrid>
      <w:tr w:rsidR="009E3F75" w:rsidRPr="00240583" w14:paraId="6E4900EE" w14:textId="77777777" w:rsidTr="009E3F75">
        <w:trPr>
          <w:tblHeader/>
        </w:trPr>
        <w:tc>
          <w:tcPr>
            <w:tcW w:w="3870" w:type="dxa"/>
            <w:vAlign w:val="bottom"/>
          </w:tcPr>
          <w:p w14:paraId="2F7A9C03" w14:textId="77777777" w:rsidR="009E3F75" w:rsidRPr="00240583" w:rsidRDefault="009E3F75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730302" w14:textId="77777777" w:rsidR="009E3F75" w:rsidRPr="00240583" w:rsidRDefault="009E3F75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32472451" w14:textId="47D7AF29" w:rsidR="009E3F75" w:rsidRPr="00240583" w:rsidRDefault="009E3F75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F75" w:rsidRPr="00240583" w14:paraId="12EC6E27" w14:textId="77777777" w:rsidTr="009E3F75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01B58B92" w14:textId="1667B3BC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16D8127" w14:textId="77777777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4FB134C" w14:textId="2366FC6E" w:rsidR="009E3F75" w:rsidRPr="00240583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F203BAE" w14:textId="77777777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1221F" w14:textId="77777777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F008B4A" w14:textId="40EEC63A" w:rsidR="009E3F75" w:rsidRPr="00240583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E3F75" w:rsidRPr="00240583" w14:paraId="166AFF16" w14:textId="77777777" w:rsidTr="009E3F75">
        <w:trPr>
          <w:tblHeader/>
        </w:trPr>
        <w:tc>
          <w:tcPr>
            <w:tcW w:w="3870" w:type="dxa"/>
            <w:vAlign w:val="bottom"/>
          </w:tcPr>
          <w:p w14:paraId="134A8099" w14:textId="77777777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CA5C23C" w14:textId="77777777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97E11" w14:textId="50B473D1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3063F33" w14:textId="77777777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B788A1" w14:textId="77777777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E01641F" w14:textId="00E8A63C" w:rsidR="009E3F75" w:rsidRPr="00240583" w:rsidRDefault="009E3F75" w:rsidP="0069619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E3F75" w:rsidRPr="00240583" w14:paraId="36B194E5" w14:textId="77777777" w:rsidTr="009E3F75">
        <w:trPr>
          <w:tblHeader/>
        </w:trPr>
        <w:tc>
          <w:tcPr>
            <w:tcW w:w="3870" w:type="dxa"/>
          </w:tcPr>
          <w:p w14:paraId="21C8B25B" w14:textId="77777777" w:rsidR="009E3F75" w:rsidRPr="00240583" w:rsidRDefault="009E3F75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E2665E9" w14:textId="77777777" w:rsidR="009E3F75" w:rsidRPr="00240583" w:rsidRDefault="009E3F75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shd w:val="clear" w:color="auto" w:fill="FFFFFF" w:themeFill="background1"/>
          </w:tcPr>
          <w:p w14:paraId="022092EF" w14:textId="430E8814" w:rsidR="009E3F75" w:rsidRPr="00240583" w:rsidRDefault="009E3F75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F75" w:rsidRPr="00890F40" w14:paraId="2C167ACF" w14:textId="77777777" w:rsidTr="009E3F75">
        <w:tc>
          <w:tcPr>
            <w:tcW w:w="3870" w:type="dxa"/>
          </w:tcPr>
          <w:p w14:paraId="37A277E5" w14:textId="77777777" w:rsidR="009E3F75" w:rsidRPr="00240583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FFFFFF" w:themeFill="background1"/>
          </w:tcPr>
          <w:p w14:paraId="39A1CA33" w14:textId="77777777" w:rsidR="009E3F75" w:rsidRPr="00240583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ED6D6EE" w14:textId="29310A36" w:rsidR="009E3F75" w:rsidRPr="00890F40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619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70" w:type="dxa"/>
            <w:shd w:val="clear" w:color="auto" w:fill="auto"/>
          </w:tcPr>
          <w:p w14:paraId="6300181D" w14:textId="77777777" w:rsidR="009E3F75" w:rsidRPr="00890F40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DC5D2" w14:textId="77777777" w:rsidR="009E3F75" w:rsidRPr="00890F40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9BABDF7" w14:textId="50190FFA" w:rsidR="009E3F75" w:rsidRPr="00890F40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9E3F75" w:rsidRPr="00890F40" w14:paraId="78DEBB9A" w14:textId="77777777" w:rsidTr="009E3F75">
        <w:tc>
          <w:tcPr>
            <w:tcW w:w="3870" w:type="dxa"/>
          </w:tcPr>
          <w:p w14:paraId="5BC1BA6A" w14:textId="7861A8DA" w:rsidR="009E3F75" w:rsidRPr="00240583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810" w:type="dxa"/>
            <w:shd w:val="clear" w:color="auto" w:fill="FFFFFF" w:themeFill="background1"/>
          </w:tcPr>
          <w:p w14:paraId="508452A8" w14:textId="77777777" w:rsidR="009E3F75" w:rsidRPr="00240583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7F63D3CA" w14:textId="77777777" w:rsidR="009E3F75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C0E7A4" w14:textId="77777777" w:rsidR="009E3F75" w:rsidRPr="00890F40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9A9902" w14:textId="77777777" w:rsidR="009E3F75" w:rsidRPr="00890F40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4ECBB6B" w14:textId="77777777" w:rsidR="009E3F75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F75" w:rsidRPr="00890F40" w14:paraId="5A6CBC9B" w14:textId="77777777" w:rsidTr="009E3F75">
        <w:tc>
          <w:tcPr>
            <w:tcW w:w="3870" w:type="dxa"/>
          </w:tcPr>
          <w:p w14:paraId="021DB483" w14:textId="26522E85" w:rsidR="009E3F75" w:rsidRPr="00240583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810" w:type="dxa"/>
            <w:shd w:val="clear" w:color="auto" w:fill="FFFFFF" w:themeFill="background1"/>
          </w:tcPr>
          <w:p w14:paraId="4E2F7A72" w14:textId="77777777" w:rsidR="009E3F75" w:rsidRPr="00240583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E79454D" w14:textId="4FBD5CA9" w:rsidR="009E3F75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4654D" w14:textId="77777777" w:rsidR="009E3F75" w:rsidRPr="00890F40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4EF6DE" w14:textId="77777777" w:rsidR="009E3F75" w:rsidRPr="00890F40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06193B8" w14:textId="6C86B951" w:rsidR="009E3F75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3F75" w:rsidRPr="00890F40" w14:paraId="2DB69F01" w14:textId="77777777" w:rsidTr="009E3F75">
        <w:tc>
          <w:tcPr>
            <w:tcW w:w="3870" w:type="dxa"/>
          </w:tcPr>
          <w:p w14:paraId="713BABBD" w14:textId="3F7D48E6" w:rsidR="009E3F75" w:rsidRPr="003877D5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7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shd w:val="clear" w:color="auto" w:fill="FFFFFF" w:themeFill="background1"/>
          </w:tcPr>
          <w:p w14:paraId="4F09B414" w14:textId="77777777" w:rsidR="009E3F75" w:rsidRPr="003877D5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E40C7" w14:textId="66FD269B" w:rsidR="009E3F75" w:rsidRPr="003877D5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7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56,000</w:t>
            </w:r>
          </w:p>
        </w:tc>
        <w:tc>
          <w:tcPr>
            <w:tcW w:w="270" w:type="dxa"/>
            <w:shd w:val="clear" w:color="auto" w:fill="auto"/>
          </w:tcPr>
          <w:p w14:paraId="4F17E025" w14:textId="77777777" w:rsidR="009E3F75" w:rsidRPr="003877D5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97296A" w14:textId="77777777" w:rsidR="009E3F75" w:rsidRPr="003877D5" w:rsidRDefault="009E3F75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CB774" w14:textId="3D92DE70" w:rsidR="009E3F75" w:rsidRPr="003877D5" w:rsidRDefault="009E3F75" w:rsidP="009E3F7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7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5FA8C5E6" w14:textId="5B5E7BBC" w:rsidR="00E77C5B" w:rsidRDefault="001E5336" w:rsidP="0069619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21"/>
        <w:gridCol w:w="1169"/>
        <w:gridCol w:w="268"/>
        <w:gridCol w:w="1261"/>
        <w:gridCol w:w="269"/>
        <w:gridCol w:w="1170"/>
        <w:gridCol w:w="269"/>
        <w:gridCol w:w="1261"/>
      </w:tblGrid>
      <w:tr w:rsidR="00E77C5B" w:rsidRPr="00240583" w14:paraId="58BED26A" w14:textId="77777777" w:rsidTr="00EC43D3">
        <w:tc>
          <w:tcPr>
            <w:tcW w:w="1949" w:type="pct"/>
          </w:tcPr>
          <w:p w14:paraId="5EB2B85A" w14:textId="696C0D02" w:rsidR="00E77C5B" w:rsidRPr="00240583" w:rsidRDefault="00B05B82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E77C5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452" w:type="pct"/>
            <w:gridSpan w:val="3"/>
            <w:tcBorders>
              <w:bottom w:val="nil"/>
            </w:tcBorders>
          </w:tcPr>
          <w:p w14:paraId="0957428B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73A08CE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3" w:type="pct"/>
            <w:gridSpan w:val="3"/>
            <w:tcBorders>
              <w:bottom w:val="nil"/>
            </w:tcBorders>
          </w:tcPr>
          <w:p w14:paraId="714AAC3F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F1" w:rsidRPr="00240583" w14:paraId="0375905E" w14:textId="77777777" w:rsidTr="00EC43D3">
        <w:tc>
          <w:tcPr>
            <w:tcW w:w="1949" w:type="pct"/>
          </w:tcPr>
          <w:p w14:paraId="2B9B0B2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6074DB9" w14:textId="19C80507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13DB6C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798F06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14B03D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5DF554E" w14:textId="1DC22492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63D85106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7CA93C2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0EAFB891" w14:textId="77777777" w:rsidTr="00EC43D3">
        <w:tc>
          <w:tcPr>
            <w:tcW w:w="1949" w:type="pct"/>
          </w:tcPr>
          <w:p w14:paraId="503024B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1FD4DA8" w14:textId="2CB7991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4D990351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22119BD" w14:textId="16A1EF6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4AE51CEF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293DC49" w14:textId="6996B26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0D76B6B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1E4D1873" w14:textId="469D91C2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E77C5B" w:rsidRPr="00240583" w14:paraId="3AB5A6B6" w14:textId="77777777" w:rsidTr="00EC43D3">
        <w:tc>
          <w:tcPr>
            <w:tcW w:w="1949" w:type="pct"/>
          </w:tcPr>
          <w:p w14:paraId="06483C6A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1" w:type="pct"/>
            <w:gridSpan w:val="7"/>
            <w:tcBorders>
              <w:bottom w:val="nil"/>
            </w:tcBorders>
          </w:tcPr>
          <w:p w14:paraId="1C4268A8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4FFF" w:rsidRPr="00240583" w14:paraId="6959A0BE" w14:textId="77777777" w:rsidTr="00EC43D3">
        <w:tc>
          <w:tcPr>
            <w:tcW w:w="1949" w:type="pct"/>
          </w:tcPr>
          <w:p w14:paraId="65C9580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41E791" w14:textId="7D04F5E4" w:rsidR="00174FFF" w:rsidRPr="00240583" w:rsidRDefault="00E75768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shd w:val="clear" w:color="auto" w:fill="FFFFFF" w:themeFill="background1"/>
          </w:tcPr>
          <w:p w14:paraId="135D9147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9AFDFA" w14:textId="4534FFEF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5" w:type="pct"/>
            <w:shd w:val="clear" w:color="auto" w:fill="FFFFFF" w:themeFill="background1"/>
          </w:tcPr>
          <w:p w14:paraId="600E279A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12193D" w14:textId="076A123A" w:rsidR="00174FFF" w:rsidRPr="00240583" w:rsidRDefault="00E75768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shd w:val="clear" w:color="auto" w:fill="FFFFFF" w:themeFill="background1"/>
          </w:tcPr>
          <w:p w14:paraId="435EE7EA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F3E309" w14:textId="7777777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C43D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174FFF" w:rsidRPr="00240583" w14:paraId="7D147D1F" w14:textId="77777777" w:rsidTr="00EC43D3">
        <w:tc>
          <w:tcPr>
            <w:tcW w:w="1949" w:type="pct"/>
          </w:tcPr>
          <w:p w14:paraId="2E787603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541486" w14:textId="3E5CACDE" w:rsidR="00174FFF" w:rsidRPr="00240583" w:rsidRDefault="00E75768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5AA444CD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F04A6E" w14:textId="6ACD1D00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1F6455A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3591BF" w14:textId="2DAA8A09" w:rsidR="00174FFF" w:rsidRPr="00240583" w:rsidRDefault="00E75768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0D25363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9C9532" w14:textId="7777777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</w:tr>
    </w:tbl>
    <w:p w14:paraId="6A5ACA0E" w14:textId="161105ED" w:rsidR="00251EB1" w:rsidRPr="00240583" w:rsidRDefault="00251EB1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0"/>
        <w:gridCol w:w="273"/>
        <w:gridCol w:w="1263"/>
      </w:tblGrid>
      <w:tr w:rsidR="00813ED1" w:rsidRPr="00240583" w14:paraId="12A61DD2" w14:textId="77777777" w:rsidTr="00EC43D3">
        <w:tc>
          <w:tcPr>
            <w:tcW w:w="1941" w:type="pct"/>
          </w:tcPr>
          <w:p w14:paraId="6ACFE582" w14:textId="77777777" w:rsidR="00813ED1" w:rsidRPr="00240583" w:rsidRDefault="00813ED1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4" w:type="pct"/>
            <w:gridSpan w:val="3"/>
            <w:tcBorders>
              <w:bottom w:val="nil"/>
            </w:tcBorders>
          </w:tcPr>
          <w:p w14:paraId="44A48CA9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  <w:tcBorders>
              <w:bottom w:val="nil"/>
            </w:tcBorders>
          </w:tcPr>
          <w:p w14:paraId="75E2A378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695F3BB5" w14:textId="77777777" w:rsidTr="00EC43D3">
        <w:trPr>
          <w:trHeight w:val="119"/>
        </w:trPr>
        <w:tc>
          <w:tcPr>
            <w:tcW w:w="1941" w:type="pct"/>
          </w:tcPr>
          <w:p w14:paraId="4E5CF57B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5F4254E9" w14:textId="414071A5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3F11478" w14:textId="79288F81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28447A5E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3F92DCF" w14:textId="202B9F3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538DC5E0" w14:textId="77777777" w:rsidTr="00EC43D3">
        <w:trPr>
          <w:trHeight w:val="245"/>
        </w:trPr>
        <w:tc>
          <w:tcPr>
            <w:tcW w:w="1941" w:type="pct"/>
          </w:tcPr>
          <w:p w14:paraId="09D2B21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73061987" w14:textId="2FEE0D5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5B549C34" w14:textId="079B5CEA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587AAABB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C6E039E" w14:textId="26D4CD76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3489B60F" w14:textId="77777777" w:rsidTr="00EC43D3">
        <w:tc>
          <w:tcPr>
            <w:tcW w:w="1941" w:type="pct"/>
          </w:tcPr>
          <w:p w14:paraId="00ECF76C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59" w:type="pct"/>
            <w:gridSpan w:val="7"/>
            <w:tcBorders>
              <w:top w:val="nil"/>
              <w:bottom w:val="nil"/>
            </w:tcBorders>
          </w:tcPr>
          <w:p w14:paraId="1DDCA3E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74FFF" w:rsidRPr="00240583" w14:paraId="710D2060" w14:textId="77777777" w:rsidTr="00EC43D3">
        <w:tc>
          <w:tcPr>
            <w:tcW w:w="1941" w:type="pct"/>
          </w:tcPr>
          <w:p w14:paraId="221A1F33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top w:val="nil"/>
            </w:tcBorders>
            <w:shd w:val="clear" w:color="auto" w:fill="FFFFFF" w:themeFill="background1"/>
          </w:tcPr>
          <w:p w14:paraId="5F2BBD22" w14:textId="21BECC8E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FFFFFF" w:themeFill="background1"/>
          </w:tcPr>
          <w:p w14:paraId="2C039C21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</w:tcBorders>
            <w:shd w:val="clear" w:color="auto" w:fill="FFFFFF" w:themeFill="background1"/>
          </w:tcPr>
          <w:p w14:paraId="218966D2" w14:textId="3BC4009B" w:rsidR="00174FFF" w:rsidRPr="00240583" w:rsidRDefault="00174FFF" w:rsidP="001115E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6AF74125" w14:textId="0681C1CA" w:rsidR="00174FFF" w:rsidRPr="00240583" w:rsidRDefault="00E75768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22,035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FFFFFF" w:themeFill="background1"/>
          </w:tcPr>
          <w:p w14:paraId="2A8B14B7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</w:tcBorders>
            <w:shd w:val="clear" w:color="auto" w:fill="FFFFFF" w:themeFill="background1"/>
          </w:tcPr>
          <w:p w14:paraId="34A67617" w14:textId="71720D44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29,012</w:t>
            </w:r>
          </w:p>
        </w:tc>
      </w:tr>
      <w:tr w:rsidR="00174FFF" w:rsidRPr="00240583" w14:paraId="29B2F612" w14:textId="77777777" w:rsidTr="00EC43D3">
        <w:tc>
          <w:tcPr>
            <w:tcW w:w="1941" w:type="pct"/>
            <w:tcBorders>
              <w:bottom w:val="nil"/>
            </w:tcBorders>
          </w:tcPr>
          <w:p w14:paraId="0EDD6957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1EF27D" w14:textId="2FBA2B85" w:rsidR="00174FFF" w:rsidRPr="00240583" w:rsidRDefault="00EB03A7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14994FB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E5266B" w14:textId="5C97ACC4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7FFAA6A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992A8" w14:textId="11CF3C55" w:rsidR="00174FFF" w:rsidRPr="00240583" w:rsidRDefault="00E75768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22,035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9BBEB1C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374DDE" w14:textId="583B3091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29,012</w:t>
            </w:r>
          </w:p>
        </w:tc>
      </w:tr>
    </w:tbl>
    <w:p w14:paraId="245FCBC9" w14:textId="5F5066D9" w:rsidR="00D22D59" w:rsidRDefault="00D22D59" w:rsidP="00A858D9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61"/>
        <w:gridCol w:w="263"/>
        <w:gridCol w:w="1172"/>
        <w:gridCol w:w="271"/>
        <w:gridCol w:w="1263"/>
      </w:tblGrid>
      <w:tr w:rsidR="00203872" w:rsidRPr="00240583" w14:paraId="081169F6" w14:textId="77777777" w:rsidTr="00EC43D3">
        <w:trPr>
          <w:tblHeader/>
        </w:trPr>
        <w:tc>
          <w:tcPr>
            <w:tcW w:w="1941" w:type="pct"/>
          </w:tcPr>
          <w:p w14:paraId="0A199E9D" w14:textId="739BC945" w:rsidR="00B036A2" w:rsidRPr="00240583" w:rsidRDefault="00B036A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26796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26796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7" w:type="pct"/>
            <w:gridSpan w:val="3"/>
          </w:tcPr>
          <w:p w14:paraId="13E6902E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F35EF75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23301E91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5D83A323" w14:textId="77777777" w:rsidTr="00EC43D3">
        <w:trPr>
          <w:tblHeader/>
        </w:trPr>
        <w:tc>
          <w:tcPr>
            <w:tcW w:w="1941" w:type="pct"/>
          </w:tcPr>
          <w:p w14:paraId="3CED2B2A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19DC598" w14:textId="6EE75358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4CB2422B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A13F77" w14:textId="36E7EBE3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2" w:type="pct"/>
          </w:tcPr>
          <w:p w14:paraId="5E0C9BE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1F088B75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906766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7FA044C" w14:textId="16E0CB15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14266AE6" w14:textId="77777777" w:rsidTr="00EC43D3">
        <w:trPr>
          <w:tblHeader/>
        </w:trPr>
        <w:tc>
          <w:tcPr>
            <w:tcW w:w="1941" w:type="pct"/>
          </w:tcPr>
          <w:p w14:paraId="1F1AA83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CB3C8AD" w14:textId="00A6906A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7826835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88A83EA" w14:textId="6295956C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2" w:type="pct"/>
          </w:tcPr>
          <w:p w14:paraId="74F38F08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36E03659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5E3561F4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0FBBA49" w14:textId="4AA6300D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22BDB0BC" w14:textId="77777777" w:rsidTr="00EC43D3">
        <w:trPr>
          <w:trHeight w:val="380"/>
          <w:tblHeader/>
        </w:trPr>
        <w:tc>
          <w:tcPr>
            <w:tcW w:w="1941" w:type="pct"/>
          </w:tcPr>
          <w:p w14:paraId="20DFAE02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40233BE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74FFF" w:rsidRPr="00240583" w14:paraId="64D6F8C5" w14:textId="77777777" w:rsidTr="00EC43D3">
        <w:tc>
          <w:tcPr>
            <w:tcW w:w="1941" w:type="pct"/>
          </w:tcPr>
          <w:p w14:paraId="314DB669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shd w:val="clear" w:color="auto" w:fill="FFFFFF" w:themeFill="background1"/>
          </w:tcPr>
          <w:p w14:paraId="0D5BB63C" w14:textId="6B4A2D05" w:rsidR="00174FFF" w:rsidRPr="00240583" w:rsidRDefault="00E75768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3,358</w:t>
            </w:r>
          </w:p>
        </w:tc>
        <w:tc>
          <w:tcPr>
            <w:tcW w:w="146" w:type="pct"/>
            <w:shd w:val="clear" w:color="auto" w:fill="FFFFFF" w:themeFill="background1"/>
          </w:tcPr>
          <w:p w14:paraId="126AD858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7FA5274" w14:textId="607B3648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42" w:type="pct"/>
            <w:vMerge w:val="restart"/>
            <w:shd w:val="clear" w:color="auto" w:fill="FFFFFF" w:themeFill="background1"/>
          </w:tcPr>
          <w:p w14:paraId="493A059B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51F5E080" w14:textId="28B9445B" w:rsidR="00174FFF" w:rsidRPr="00240583" w:rsidRDefault="00E75768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2,295</w:t>
            </w:r>
          </w:p>
        </w:tc>
        <w:tc>
          <w:tcPr>
            <w:tcW w:w="146" w:type="pct"/>
            <w:shd w:val="clear" w:color="auto" w:fill="FFFFFF" w:themeFill="background1"/>
          </w:tcPr>
          <w:p w14:paraId="60B27C7E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3A5EE07D" w14:textId="66BD2B0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</w:tr>
      <w:tr w:rsidR="00174FFF" w:rsidRPr="00240583" w14:paraId="6C5A9E49" w14:textId="77777777" w:rsidTr="00EC43D3">
        <w:tc>
          <w:tcPr>
            <w:tcW w:w="1941" w:type="pct"/>
          </w:tcPr>
          <w:p w14:paraId="261283D8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0B3DD11B" w:rsidR="00174FFF" w:rsidRPr="00240583" w:rsidRDefault="00E75768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3,358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7BD2290A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3,089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50BE4A02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0293" w14:textId="08041005" w:rsidR="00174FFF" w:rsidRPr="00240583" w:rsidRDefault="00E75768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2,295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6C6B9A6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</w:t>
            </w:r>
          </w:p>
        </w:tc>
      </w:tr>
    </w:tbl>
    <w:p w14:paraId="0D29CF1A" w14:textId="77777777" w:rsidR="00E81C0C" w:rsidRPr="00240583" w:rsidRDefault="00E81C0C" w:rsidP="00A858D9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2"/>
        <w:gridCol w:w="271"/>
        <w:gridCol w:w="1263"/>
      </w:tblGrid>
      <w:tr w:rsidR="00255F48" w:rsidRPr="00240583" w14:paraId="07EDA4C4" w14:textId="77777777" w:rsidTr="009A305F">
        <w:trPr>
          <w:tblHeader/>
        </w:trPr>
        <w:tc>
          <w:tcPr>
            <w:tcW w:w="1941" w:type="pct"/>
          </w:tcPr>
          <w:p w14:paraId="13B39F9C" w14:textId="473356E4" w:rsidR="00255F48" w:rsidRPr="00A82D2C" w:rsidRDefault="00631BAE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หนังสือค้ำประกัน</w:t>
            </w:r>
            <w:r w:rsidR="005E7274"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54" w:type="pct"/>
            <w:gridSpan w:val="3"/>
          </w:tcPr>
          <w:p w14:paraId="6CFED93E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7E11ADC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61D01CCC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391E125D" w14:textId="77777777" w:rsidTr="009A305F">
        <w:trPr>
          <w:tblHeader/>
        </w:trPr>
        <w:tc>
          <w:tcPr>
            <w:tcW w:w="1941" w:type="pct"/>
          </w:tcPr>
          <w:p w14:paraId="42D6A0D6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E4FCF8" w14:textId="4E5C882B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71C99E04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5EBFFD2E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14:paraId="0660C620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99D6921" w14:textId="1DCA421C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6D6F6F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6FCD7C1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341B8FCE" w14:textId="77777777" w:rsidTr="009A305F">
        <w:trPr>
          <w:tblHeader/>
        </w:trPr>
        <w:tc>
          <w:tcPr>
            <w:tcW w:w="1941" w:type="pct"/>
          </w:tcPr>
          <w:p w14:paraId="51B34071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64BC13E7" w14:textId="4AC477F0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1E54717E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2892A9D2" w14:textId="3E1284D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1D8995D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246F815" w14:textId="49C318F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7A80B5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4C77D37" w14:textId="356F2CCF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700F7841" w14:textId="77777777" w:rsidTr="009A305F">
        <w:trPr>
          <w:trHeight w:val="380"/>
          <w:tblHeader/>
        </w:trPr>
        <w:tc>
          <w:tcPr>
            <w:tcW w:w="1941" w:type="pct"/>
          </w:tcPr>
          <w:p w14:paraId="2068B019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6B3875E3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23A60" w:rsidRPr="00240583" w14:paraId="204CE9C7" w14:textId="77777777" w:rsidTr="009A305F">
        <w:tc>
          <w:tcPr>
            <w:tcW w:w="1941" w:type="pct"/>
          </w:tcPr>
          <w:p w14:paraId="58E018AC" w14:textId="14AF48B6" w:rsidR="00E23A60" w:rsidRPr="00240583" w:rsidRDefault="00E23A60" w:rsidP="00E23A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281F56C0" w14:textId="70161B67" w:rsidR="00E23A60" w:rsidRPr="00240583" w:rsidRDefault="00E75768" w:rsidP="00EC4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1,021</w:t>
            </w:r>
          </w:p>
        </w:tc>
        <w:tc>
          <w:tcPr>
            <w:tcW w:w="146" w:type="pct"/>
            <w:shd w:val="clear" w:color="auto" w:fill="FFFFFF" w:themeFill="background1"/>
          </w:tcPr>
          <w:p w14:paraId="554FDC8A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6" w:type="pct"/>
            <w:shd w:val="clear" w:color="auto" w:fill="FFFFFF" w:themeFill="background1"/>
          </w:tcPr>
          <w:p w14:paraId="73CC7D56" w14:textId="54E87FA7" w:rsidR="00E23A60" w:rsidRPr="00143890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6F138F8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26" w:right="-2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F2324C8" w14:textId="70BDFA78" w:rsidR="00E23A60" w:rsidRPr="00240583" w:rsidRDefault="00E75768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146" w:type="pct"/>
            <w:shd w:val="clear" w:color="auto" w:fill="auto"/>
          </w:tcPr>
          <w:p w14:paraId="324710AE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6B57BF25" w14:textId="10BF2C9B" w:rsidR="00E23A60" w:rsidRPr="0024058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E23A60" w:rsidRPr="00240583" w14:paraId="3122B3F0" w14:textId="77777777" w:rsidTr="009A305F">
        <w:tc>
          <w:tcPr>
            <w:tcW w:w="1941" w:type="pct"/>
          </w:tcPr>
          <w:p w14:paraId="41B12A2B" w14:textId="77777777" w:rsidR="00E23A60" w:rsidRPr="00240583" w:rsidRDefault="00E23A60" w:rsidP="00E23A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B9A46" w14:textId="68C1974D" w:rsidR="00E23A60" w:rsidRPr="00143890" w:rsidRDefault="00E75768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1,021</w:t>
            </w:r>
          </w:p>
        </w:tc>
        <w:tc>
          <w:tcPr>
            <w:tcW w:w="146" w:type="pct"/>
            <w:shd w:val="clear" w:color="auto" w:fill="FFFFFF" w:themeFill="background1"/>
          </w:tcPr>
          <w:p w14:paraId="064A436E" w14:textId="77777777" w:rsidR="00E23A60" w:rsidRPr="00890F40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0977D3" w14:textId="190D7021" w:rsidR="00E23A60" w:rsidRPr="00EC43D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846C195" w14:textId="77777777" w:rsidR="00E23A60" w:rsidRPr="00890F40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D2222" w14:textId="79D285E8" w:rsidR="00E23A60" w:rsidRPr="00EC43D3" w:rsidRDefault="00E75768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  <w:tc>
          <w:tcPr>
            <w:tcW w:w="146" w:type="pct"/>
            <w:shd w:val="clear" w:color="auto" w:fill="FFFFFF" w:themeFill="background1"/>
          </w:tcPr>
          <w:p w14:paraId="6493443F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AE132F" w14:textId="6D798D78" w:rsidR="00E23A60" w:rsidRPr="00EC43D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</w:tr>
    </w:tbl>
    <w:p w14:paraId="65C3D0D6" w14:textId="0BB6E6AD" w:rsidR="00147E9B" w:rsidRPr="00373F91" w:rsidRDefault="0014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4F83C43C" w14:textId="741BC134" w:rsidR="005729CF" w:rsidRDefault="005729CF" w:rsidP="00A858D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ลูก</w:t>
      </w:r>
      <w:r w:rsidR="00987F2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หนี้การค้า</w:t>
      </w:r>
    </w:p>
    <w:p w14:paraId="4A2466FC" w14:textId="5E6238BA" w:rsidR="00B03B5B" w:rsidRPr="00373F91" w:rsidRDefault="00B03B5B" w:rsidP="00B03B5B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99121F" w:rsidRPr="00240583" w14:paraId="6642F6A4" w14:textId="77777777" w:rsidTr="009A305F">
        <w:trPr>
          <w:trHeight w:val="15"/>
          <w:tblHeader/>
        </w:trPr>
        <w:tc>
          <w:tcPr>
            <w:tcW w:w="3600" w:type="dxa"/>
            <w:shd w:val="clear" w:color="auto" w:fill="auto"/>
            <w:vAlign w:val="bottom"/>
          </w:tcPr>
          <w:p w14:paraId="2928AA38" w14:textId="60967A92" w:rsidR="0099121F" w:rsidRPr="00240583" w:rsidRDefault="0099121F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605E2AA" w14:textId="55B94887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EE645B" w14:textId="77777777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366B539" w14:textId="3B3E77C4" w:rsidR="0099121F" w:rsidRPr="00240583" w:rsidRDefault="0099121F" w:rsidP="00D91761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900" w:rsidRPr="00240583" w14:paraId="54759408" w14:textId="77777777" w:rsidTr="009A305F">
        <w:trPr>
          <w:trHeight w:val="15"/>
        </w:trPr>
        <w:tc>
          <w:tcPr>
            <w:tcW w:w="3600" w:type="dxa"/>
          </w:tcPr>
          <w:p w14:paraId="0372A502" w14:textId="6F278DDB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0EC2E" w14:textId="21EB4F43" w:rsidR="0099121F" w:rsidRPr="00240583" w:rsidRDefault="002006C4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3C790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FE1923A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A65D2" w14:textId="6DEC40A4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06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3C790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7ED5D8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E5A54" w14:textId="69CB293F" w:rsidR="0099121F" w:rsidRPr="00240583" w:rsidRDefault="002006C4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3C7900" w:rsidRPr="003C7900">
              <w:rPr>
                <w:rFonts w:asciiTheme="majorBidi" w:hAnsiTheme="majorBidi" w:cs="Angsana New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89E75D0" w14:textId="58C9CF9B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39C08" w14:textId="047B7BC1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06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3C79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7900" w:rsidRPr="00240583" w14:paraId="1B1A7B78" w14:textId="77777777" w:rsidTr="009A305F">
        <w:trPr>
          <w:trHeight w:val="15"/>
        </w:trPr>
        <w:tc>
          <w:tcPr>
            <w:tcW w:w="3600" w:type="dxa"/>
          </w:tcPr>
          <w:p w14:paraId="51EF9C3E" w14:textId="77777777" w:rsidR="003C7900" w:rsidRPr="00240583" w:rsidRDefault="003C7900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923BD1A" w14:textId="36EABE94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3D3" w:rsidRPr="00240583" w14:paraId="7F1A31AB" w14:textId="77777777" w:rsidTr="009A305F">
        <w:trPr>
          <w:trHeight w:val="15"/>
        </w:trPr>
        <w:tc>
          <w:tcPr>
            <w:tcW w:w="3600" w:type="dxa"/>
          </w:tcPr>
          <w:p w14:paraId="3DBCC86E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0E61EF6B" w14:textId="6FE07851" w:rsidR="003C7900" w:rsidRP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27,58</w:t>
            </w:r>
            <w:r w:rsidR="00E46C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E2A8BF9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58388" w14:textId="6FE0FC04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31,821</w:t>
            </w:r>
          </w:p>
        </w:tc>
        <w:tc>
          <w:tcPr>
            <w:tcW w:w="270" w:type="dxa"/>
          </w:tcPr>
          <w:p w14:paraId="29254EF6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55BB8" w14:textId="53ABA777" w:rsidR="003C7900" w:rsidRDefault="005D4DDE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7,156</w:t>
            </w:r>
          </w:p>
        </w:tc>
        <w:tc>
          <w:tcPr>
            <w:tcW w:w="270" w:type="dxa"/>
          </w:tcPr>
          <w:p w14:paraId="2A6FDF76" w14:textId="7A4C2D5E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48C0D3" w14:textId="6E93019C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9,734</w:t>
            </w:r>
          </w:p>
        </w:tc>
      </w:tr>
      <w:tr w:rsidR="00D903D3" w:rsidRPr="00240583" w14:paraId="74B5515E" w14:textId="77777777" w:rsidTr="009A305F">
        <w:trPr>
          <w:trHeight w:val="15"/>
        </w:trPr>
        <w:tc>
          <w:tcPr>
            <w:tcW w:w="3600" w:type="dxa"/>
          </w:tcPr>
          <w:p w14:paraId="2AF07737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661A49D3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237C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4132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E5691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6ED0E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A27C7" w14:textId="4C4C8353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50FAE1" w14:textId="20DC6BA4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03D3" w:rsidRPr="00240583" w14:paraId="19830CDA" w14:textId="77777777" w:rsidTr="009A305F">
        <w:trPr>
          <w:trHeight w:val="15"/>
        </w:trPr>
        <w:tc>
          <w:tcPr>
            <w:tcW w:w="3600" w:type="dxa"/>
          </w:tcPr>
          <w:p w14:paraId="6AFF75DD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5597CB8" w14:textId="6DB0FF97" w:rsidR="003C7900" w:rsidRP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9,798</w:t>
            </w:r>
          </w:p>
        </w:tc>
        <w:tc>
          <w:tcPr>
            <w:tcW w:w="270" w:type="dxa"/>
          </w:tcPr>
          <w:p w14:paraId="35128C2A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B801F" w14:textId="25311553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17,260</w:t>
            </w:r>
          </w:p>
        </w:tc>
        <w:tc>
          <w:tcPr>
            <w:tcW w:w="270" w:type="dxa"/>
          </w:tcPr>
          <w:p w14:paraId="64645BDD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52B4" w14:textId="1F1A1923" w:rsidR="003C7900" w:rsidRDefault="005D4DDE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5,701</w:t>
            </w:r>
          </w:p>
        </w:tc>
        <w:tc>
          <w:tcPr>
            <w:tcW w:w="270" w:type="dxa"/>
          </w:tcPr>
          <w:p w14:paraId="663A4759" w14:textId="57D10D1F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801A0" w14:textId="70F16431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7,090</w:t>
            </w:r>
          </w:p>
        </w:tc>
      </w:tr>
      <w:tr w:rsidR="00D903D3" w:rsidRPr="00240583" w14:paraId="02237483" w14:textId="77777777" w:rsidTr="009A305F">
        <w:trPr>
          <w:trHeight w:val="15"/>
        </w:trPr>
        <w:tc>
          <w:tcPr>
            <w:tcW w:w="3600" w:type="dxa"/>
          </w:tcPr>
          <w:p w14:paraId="5390C3BD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3B1FA81" w14:textId="3604CBEF" w:rsidR="003C7900" w:rsidRP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</w:tcPr>
          <w:p w14:paraId="0DE426B2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32A6A" w14:textId="670BCBF8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1FAE4459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FA27A" w14:textId="47432157" w:rsidR="003C7900" w:rsidRDefault="005D4DDE" w:rsidP="0037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05B9E" w14:textId="09FE8136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AD29A6" w14:textId="76161D1B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D903D3" w:rsidRPr="00240583" w14:paraId="6481BCED" w14:textId="77777777" w:rsidTr="009A305F">
        <w:trPr>
          <w:trHeight w:val="15"/>
        </w:trPr>
        <w:tc>
          <w:tcPr>
            <w:tcW w:w="3600" w:type="dxa"/>
          </w:tcPr>
          <w:p w14:paraId="253989B4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2B647624" w14:textId="5F6AE712" w:rsidR="003C7900" w:rsidRP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</w:tcPr>
          <w:p w14:paraId="481512F4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30D8F" w14:textId="4A9CD97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5B67799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039EA" w14:textId="5086FE79" w:rsidR="003C7900" w:rsidRDefault="005D4DDE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746F632A" w14:textId="03F8DC18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4E63E" w14:textId="2473755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903D3" w:rsidRPr="00240583" w14:paraId="60F33AE9" w14:textId="77777777" w:rsidTr="009A305F">
        <w:trPr>
          <w:trHeight w:val="15"/>
        </w:trPr>
        <w:tc>
          <w:tcPr>
            <w:tcW w:w="3600" w:type="dxa"/>
          </w:tcPr>
          <w:p w14:paraId="6039B938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83937B" w14:textId="4FA5CD1F" w:rsidR="003C7900" w:rsidRP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1,040</w:t>
            </w:r>
          </w:p>
        </w:tc>
        <w:tc>
          <w:tcPr>
            <w:tcW w:w="270" w:type="dxa"/>
          </w:tcPr>
          <w:p w14:paraId="4FBD8C02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0C49DE" w14:textId="7E505591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14:paraId="4CB1755C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F19B1" w14:textId="1FD48C3C" w:rsidR="003C7900" w:rsidRDefault="005D4DDE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4ECF28A7" w14:textId="585AC4DC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B0F6A7" w14:textId="09974E39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D903D3" w:rsidRPr="00240583" w14:paraId="19EA29BE" w14:textId="77777777" w:rsidTr="009A305F">
        <w:trPr>
          <w:trHeight w:val="15"/>
        </w:trPr>
        <w:tc>
          <w:tcPr>
            <w:tcW w:w="3600" w:type="dxa"/>
          </w:tcPr>
          <w:p w14:paraId="6E27D91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C0C032" w14:textId="37A4D68F" w:rsidR="003C7900" w:rsidRP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39,14</w:t>
            </w:r>
            <w:r w:rsidR="00E46C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299FA7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4D043A" w14:textId="6AEF8E9D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50,626</w:t>
            </w:r>
          </w:p>
        </w:tc>
        <w:tc>
          <w:tcPr>
            <w:tcW w:w="270" w:type="dxa"/>
          </w:tcPr>
          <w:p w14:paraId="70CB0C0E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3810E6" w14:textId="22CB546A" w:rsidR="003C7900" w:rsidRPr="00EC43D3" w:rsidRDefault="005D4DDE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13,591</w:t>
            </w:r>
          </w:p>
        </w:tc>
        <w:tc>
          <w:tcPr>
            <w:tcW w:w="270" w:type="dxa"/>
          </w:tcPr>
          <w:p w14:paraId="42B2797B" w14:textId="68C9791C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2B22FE" w14:textId="056D7741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17,573</w:t>
            </w:r>
          </w:p>
        </w:tc>
      </w:tr>
      <w:tr w:rsidR="00D903D3" w:rsidRPr="00240583" w14:paraId="015C50CA" w14:textId="77777777" w:rsidTr="009A305F">
        <w:trPr>
          <w:trHeight w:val="15"/>
        </w:trPr>
        <w:tc>
          <w:tcPr>
            <w:tcW w:w="3600" w:type="dxa"/>
          </w:tcPr>
          <w:p w14:paraId="47500BBB" w14:textId="20A16820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9121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99121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ED12A" w14:textId="77777777" w:rsidR="003C7900" w:rsidRDefault="003C7900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DED721" w14:textId="18C6D13D" w:rsidR="005D4DDE" w:rsidRP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(1,14</w:t>
            </w:r>
            <w:r w:rsidR="00E46C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3EFF0CB" w14:textId="77777777" w:rsidR="003C7900" w:rsidRPr="008A7AFD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77B077" w14:textId="3918F59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(1,192)</w:t>
            </w:r>
          </w:p>
        </w:tc>
        <w:tc>
          <w:tcPr>
            <w:tcW w:w="270" w:type="dxa"/>
          </w:tcPr>
          <w:p w14:paraId="194A615B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9400D" w14:textId="2432DE2C" w:rsidR="003C7900" w:rsidRDefault="005D4DDE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(734)</w:t>
            </w:r>
          </w:p>
        </w:tc>
        <w:tc>
          <w:tcPr>
            <w:tcW w:w="270" w:type="dxa"/>
          </w:tcPr>
          <w:p w14:paraId="03E600DF" w14:textId="45ED0658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F5737D" w14:textId="6405C645" w:rsidR="003C7900" w:rsidRPr="008A7AFD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(734)</w:t>
            </w:r>
          </w:p>
        </w:tc>
      </w:tr>
      <w:tr w:rsidR="00D903D3" w:rsidRPr="00240583" w14:paraId="0A13A8D8" w14:textId="77777777" w:rsidTr="009A305F">
        <w:trPr>
          <w:trHeight w:val="15"/>
        </w:trPr>
        <w:tc>
          <w:tcPr>
            <w:tcW w:w="3600" w:type="dxa"/>
          </w:tcPr>
          <w:p w14:paraId="4D9408B5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1EF1DB" w14:textId="739F297A" w:rsidR="003C7900" w:rsidRP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37,995</w:t>
            </w:r>
          </w:p>
        </w:tc>
        <w:tc>
          <w:tcPr>
            <w:tcW w:w="270" w:type="dxa"/>
          </w:tcPr>
          <w:p w14:paraId="1531254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C97A35" w14:textId="254096B4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49,434</w:t>
            </w:r>
          </w:p>
        </w:tc>
        <w:tc>
          <w:tcPr>
            <w:tcW w:w="270" w:type="dxa"/>
          </w:tcPr>
          <w:p w14:paraId="022BCCEB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B161" w14:textId="41C390AC" w:rsidR="003C7900" w:rsidRPr="00EC43D3" w:rsidRDefault="005D4DDE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12,857</w:t>
            </w:r>
          </w:p>
        </w:tc>
        <w:tc>
          <w:tcPr>
            <w:tcW w:w="270" w:type="dxa"/>
          </w:tcPr>
          <w:p w14:paraId="30AB35EE" w14:textId="30BB03A5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7073B5" w14:textId="6C482ECB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16,839</w:t>
            </w:r>
          </w:p>
        </w:tc>
      </w:tr>
    </w:tbl>
    <w:p w14:paraId="496691FF" w14:textId="77777777" w:rsidR="00373F91" w:rsidRDefault="00373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  <w:lang w:val="th-TH" w:eastAsia="x-none"/>
        </w:rPr>
      </w:pPr>
    </w:p>
    <w:p w14:paraId="40BC2465" w14:textId="71D31201" w:rsidR="00373F91" w:rsidRDefault="00373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  <w:lang w:val="th-TH" w:eastAsia="x-none"/>
        </w:rPr>
      </w:pPr>
      <w:r>
        <w:rPr>
          <w:rFonts w:cstheme="minorBidi"/>
          <w:sz w:val="30"/>
          <w:szCs w:val="30"/>
          <w:cs/>
          <w:lang w:val="th-TH" w:eastAsia="x-none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8"/>
        <w:gridCol w:w="270"/>
        <w:gridCol w:w="1081"/>
        <w:gridCol w:w="272"/>
        <w:gridCol w:w="1081"/>
        <w:gridCol w:w="270"/>
        <w:gridCol w:w="1075"/>
      </w:tblGrid>
      <w:tr w:rsidR="00B03B5B" w:rsidRPr="00124898" w14:paraId="35039CB0" w14:textId="77777777" w:rsidTr="003C70D1">
        <w:trPr>
          <w:trHeight w:val="426"/>
          <w:tblHeader/>
        </w:trPr>
        <w:tc>
          <w:tcPr>
            <w:tcW w:w="2287" w:type="pct"/>
          </w:tcPr>
          <w:p w14:paraId="4FA677E6" w14:textId="712BC604" w:rsidR="00B03B5B" w:rsidRPr="003C7900" w:rsidRDefault="00B03B5B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>
              <w:rPr>
                <w:rFonts w:cstheme="minorBidi"/>
                <w:cs/>
                <w:lang w:val="th-TH" w:eastAsia="x-none"/>
              </w:rPr>
              <w:lastRenderedPageBreak/>
              <w:br w:type="page"/>
            </w:r>
          </w:p>
        </w:tc>
        <w:tc>
          <w:tcPr>
            <w:tcW w:w="1285" w:type="pct"/>
            <w:gridSpan w:val="3"/>
          </w:tcPr>
          <w:p w14:paraId="405284A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B8BDAF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2251BE70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0D1" w:rsidRPr="00124898" w14:paraId="64C9F0A9" w14:textId="77777777" w:rsidTr="003C70D1">
        <w:trPr>
          <w:trHeight w:val="437"/>
          <w:tblHeader/>
        </w:trPr>
        <w:tc>
          <w:tcPr>
            <w:tcW w:w="2287" w:type="pct"/>
          </w:tcPr>
          <w:p w14:paraId="669EE925" w14:textId="0ACC7F0D" w:rsidR="00B03B5B" w:rsidRPr="003C7900" w:rsidRDefault="00B03B5B" w:rsidP="00200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0" w:type="pct"/>
          </w:tcPr>
          <w:p w14:paraId="79632F24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D147E33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</w:tcPr>
          <w:p w14:paraId="463A49C3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52C9295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</w:tcPr>
          <w:p w14:paraId="5A0048A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7F0F9E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B0D436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03B5B" w:rsidRPr="00124898" w14:paraId="0E3D61E9" w14:textId="77777777" w:rsidTr="005F2B37">
        <w:trPr>
          <w:trHeight w:val="211"/>
          <w:tblHeader/>
        </w:trPr>
        <w:tc>
          <w:tcPr>
            <w:tcW w:w="2287" w:type="pct"/>
          </w:tcPr>
          <w:p w14:paraId="32226374" w14:textId="77777777" w:rsidR="00B03B5B" w:rsidRPr="007C0E22" w:rsidRDefault="00B03B5B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13" w:type="pct"/>
            <w:gridSpan w:val="7"/>
          </w:tcPr>
          <w:p w14:paraId="6C4E2DBB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Pr="007C0E22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7C0E22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3C70D1" w:rsidRPr="00124898" w14:paraId="3547265F" w14:textId="77777777" w:rsidTr="005F2B37">
        <w:trPr>
          <w:trHeight w:val="415"/>
        </w:trPr>
        <w:tc>
          <w:tcPr>
            <w:tcW w:w="2287" w:type="pct"/>
          </w:tcPr>
          <w:p w14:paraId="58920197" w14:textId="77777777" w:rsidR="003C70D1" w:rsidRDefault="003C70D1" w:rsidP="003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) </w:t>
            </w:r>
            <w:r w:rsidR="00373F91"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78F5DA39" w14:textId="6B2174F5" w:rsidR="00373F91" w:rsidRPr="00373F91" w:rsidRDefault="003C70D1" w:rsidP="003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373F91"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จะเกิดขึ้น</w:t>
            </w:r>
            <w:r w:rsidR="00373F91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ของ</w:t>
            </w:r>
            <w:r w:rsidR="00373F91" w:rsidRPr="00373F91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ลูกหนี้การค้าสำหรับ</w:t>
            </w:r>
          </w:p>
        </w:tc>
        <w:tc>
          <w:tcPr>
            <w:tcW w:w="570" w:type="pct"/>
            <w:shd w:val="clear" w:color="auto" w:fill="auto"/>
          </w:tcPr>
          <w:p w14:paraId="0AC1B45F" w14:textId="127327BE" w:rsidR="007C0E22" w:rsidRPr="00D903D3" w:rsidRDefault="007C0E22" w:rsidP="0034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44315722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89D27" w14:textId="4C0C645D" w:rsidR="007C0E22" w:rsidRPr="00D903D3" w:rsidRDefault="007C0E22" w:rsidP="0034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DE1A6EC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4CDB00F" w14:textId="66C86356" w:rsidR="007C0E22" w:rsidRPr="00D903D3" w:rsidRDefault="007C0E22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71E800E5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C773C09" w14:textId="3097C6BD" w:rsidR="007C0E22" w:rsidRPr="00D903D3" w:rsidRDefault="007C0E22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3C70D1" w:rsidRPr="00124898" w14:paraId="749ED4AE" w14:textId="77777777" w:rsidTr="005F2B37">
        <w:trPr>
          <w:trHeight w:val="415"/>
        </w:trPr>
        <w:tc>
          <w:tcPr>
            <w:tcW w:w="2287" w:type="pct"/>
          </w:tcPr>
          <w:p w14:paraId="70E3B434" w14:textId="61ED6E75" w:rsidR="00373F91" w:rsidRDefault="00373F91" w:rsidP="0037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งวดหกเดือนสิ้นสุดวันที่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6A852E0B" w14:textId="09845606" w:rsidR="00373F91" w:rsidRPr="00373F91" w:rsidRDefault="00373F91" w:rsidP="003C70D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(43)</w:t>
            </w:r>
          </w:p>
        </w:tc>
        <w:tc>
          <w:tcPr>
            <w:tcW w:w="143" w:type="pct"/>
            <w:shd w:val="clear" w:color="auto" w:fill="auto"/>
          </w:tcPr>
          <w:p w14:paraId="12443F47" w14:textId="77777777" w:rsidR="00373F91" w:rsidRPr="00D903D3" w:rsidRDefault="00373F91" w:rsidP="00373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5F3C541E" w14:textId="4EE19C95" w:rsidR="00373F91" w:rsidRPr="003C70D1" w:rsidRDefault="00373F91" w:rsidP="003C70D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0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4" w:type="pct"/>
            <w:shd w:val="clear" w:color="auto" w:fill="auto"/>
          </w:tcPr>
          <w:p w14:paraId="2873EE1F" w14:textId="77777777" w:rsidR="00373F91" w:rsidRPr="00D903D3" w:rsidRDefault="00373F91" w:rsidP="00373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0282F255" w14:textId="3369A8E2" w:rsidR="00373F91" w:rsidRPr="00D903D3" w:rsidRDefault="00373F91" w:rsidP="00373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4975CE6" w14:textId="77777777" w:rsidR="00373F91" w:rsidRPr="00D903D3" w:rsidRDefault="00373F91" w:rsidP="00373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6DD3E255" w14:textId="7780C721" w:rsidR="00373F91" w:rsidRPr="00D903D3" w:rsidRDefault="00373F91" w:rsidP="00373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</w:tbl>
    <w:p w14:paraId="0FA1DCF6" w14:textId="1AC716B2" w:rsidR="00B03B5B" w:rsidRPr="00373F91" w:rsidRDefault="00B0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24"/>
          <w:szCs w:val="24"/>
          <w:lang w:eastAsia="x-none"/>
        </w:rPr>
      </w:pPr>
    </w:p>
    <w:p w14:paraId="16B43BA0" w14:textId="0C08FAA2" w:rsidR="00E15D18" w:rsidRDefault="004B58A0" w:rsidP="00A858D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ลูกหนี้อื่น</w:t>
      </w:r>
    </w:p>
    <w:p w14:paraId="194DE45E" w14:textId="68F1BF15" w:rsidR="0075652F" w:rsidRPr="004C343F" w:rsidRDefault="0075652F" w:rsidP="004C3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1"/>
        <w:gridCol w:w="1079"/>
        <w:gridCol w:w="270"/>
        <w:gridCol w:w="1089"/>
        <w:gridCol w:w="261"/>
        <w:gridCol w:w="1063"/>
        <w:gridCol w:w="270"/>
        <w:gridCol w:w="1098"/>
      </w:tblGrid>
      <w:tr w:rsidR="0075652F" w:rsidRPr="00240583" w14:paraId="10B1E1B5" w14:textId="77777777" w:rsidTr="00E97CDB">
        <w:trPr>
          <w:trHeight w:val="241"/>
        </w:trPr>
        <w:tc>
          <w:tcPr>
            <w:tcW w:w="4321" w:type="dxa"/>
            <w:gridSpan w:val="2"/>
            <w:shd w:val="clear" w:color="auto" w:fill="auto"/>
            <w:hideMark/>
          </w:tcPr>
          <w:p w14:paraId="5C3EB034" w14:textId="77777777" w:rsidR="0075652F" w:rsidRPr="00240583" w:rsidRDefault="0075652F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8" w:type="dxa"/>
            <w:gridSpan w:val="3"/>
            <w:shd w:val="clear" w:color="auto" w:fill="auto"/>
            <w:hideMark/>
          </w:tcPr>
          <w:p w14:paraId="6BFAB4B9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0BF40463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  <w:hideMark/>
          </w:tcPr>
          <w:p w14:paraId="2B590216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CDB" w:rsidRPr="00240583" w14:paraId="449A742E" w14:textId="77777777" w:rsidTr="005A41E8">
        <w:trPr>
          <w:trHeight w:val="241"/>
        </w:trPr>
        <w:tc>
          <w:tcPr>
            <w:tcW w:w="4050" w:type="dxa"/>
            <w:shd w:val="clear" w:color="auto" w:fill="auto"/>
          </w:tcPr>
          <w:p w14:paraId="4D646DB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20D1C433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A608D47" w14:textId="35D9F7B5" w:rsidR="00E97CDB" w:rsidRPr="00240583" w:rsidRDefault="002006C4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6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006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F6B3ECD" w14:textId="7830A583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055131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AC94FCA" w14:textId="3D374C4E" w:rsidR="00E97CDB" w:rsidRPr="00240583" w:rsidRDefault="002006C4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6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006C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806BF57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E746F7" w14:textId="21D637B5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97CDB" w:rsidRPr="00240583" w14:paraId="0A8AF96F" w14:textId="77777777" w:rsidTr="005A41E8">
        <w:trPr>
          <w:trHeight w:val="241"/>
        </w:trPr>
        <w:tc>
          <w:tcPr>
            <w:tcW w:w="4050" w:type="dxa"/>
            <w:shd w:val="clear" w:color="auto" w:fill="auto"/>
          </w:tcPr>
          <w:p w14:paraId="132C9CD2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3188E361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B87D7D4" w14:textId="31BA5E63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C2B21DC" w14:textId="535BA39D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5DBEB7E8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8A227F4" w14:textId="245AABB5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E3B253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3D0F90" w14:textId="7756592A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59016C" w:rsidRPr="00240583" w14:paraId="603D6417" w14:textId="77777777" w:rsidTr="005A41E8">
        <w:trPr>
          <w:trHeight w:val="272"/>
        </w:trPr>
        <w:tc>
          <w:tcPr>
            <w:tcW w:w="4050" w:type="dxa"/>
            <w:shd w:val="clear" w:color="auto" w:fill="auto"/>
          </w:tcPr>
          <w:p w14:paraId="108FBCF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7550241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1E849B0F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4DDE" w:rsidRPr="00240583" w14:paraId="5E85D6D8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2E35B7CC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271" w:type="dxa"/>
            <w:vAlign w:val="bottom"/>
          </w:tcPr>
          <w:p w14:paraId="5DD8E719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2689B0" w14:textId="580090AE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D1C74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B936C0" w14:textId="020496FE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31,097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0764ED3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5BABDC8" w14:textId="4D397BB3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</w:t>
            </w:r>
            <w:r w:rsidR="00B41F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F8649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9F762F" w14:textId="45250BDD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31,097</w:t>
            </w:r>
          </w:p>
        </w:tc>
      </w:tr>
      <w:tr w:rsidR="005D4DDE" w:rsidRPr="00240583" w14:paraId="67F10CF6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4F8FFA5A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1" w:type="dxa"/>
            <w:vAlign w:val="bottom"/>
          </w:tcPr>
          <w:p w14:paraId="61843F63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809A00" w14:textId="66436E9D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41F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0AE18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0439C1F" w14:textId="6A653795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29,127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CC91D16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A6DCE4D" w14:textId="503A144E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03CCE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79AD10" w14:textId="233715EA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29,571</w:t>
            </w:r>
          </w:p>
        </w:tc>
      </w:tr>
      <w:tr w:rsidR="005D4DDE" w:rsidRPr="00240583" w14:paraId="79CAAF5F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258B2484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71" w:type="dxa"/>
            <w:vAlign w:val="bottom"/>
          </w:tcPr>
          <w:p w14:paraId="6604AC0D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494F3B" w14:textId="32DFA4DC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1627A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DBA635" w14:textId="7F5D7DD9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17,294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840876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C455C1A" w14:textId="5F29D2E5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24FE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F6EC0D" w14:textId="11B350CB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8,352</w:t>
            </w:r>
          </w:p>
        </w:tc>
      </w:tr>
      <w:tr w:rsidR="005D4DDE" w:rsidRPr="00240583" w14:paraId="76AE5E02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193A55CA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1" w:type="dxa"/>
            <w:vAlign w:val="bottom"/>
          </w:tcPr>
          <w:p w14:paraId="6DF9F1AF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48C461DD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05C3587C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54236CB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0308FE56" w:rsidR="005D4DDE" w:rsidRPr="00254201" w:rsidRDefault="005D4DDE" w:rsidP="005D4DDE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1,62</w:t>
            </w:r>
            <w:r w:rsidR="00B41F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93C8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5BF6640E" w:rsidR="005D4DDE" w:rsidRPr="00240583" w:rsidRDefault="005D4DDE" w:rsidP="005D4DDE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2,488</w:t>
            </w:r>
          </w:p>
        </w:tc>
      </w:tr>
      <w:tr w:rsidR="005D4DDE" w:rsidRPr="00240583" w14:paraId="1037DD46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  <w:hideMark/>
          </w:tcPr>
          <w:p w14:paraId="1A597A80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  <w:vAlign w:val="bottom"/>
          </w:tcPr>
          <w:p w14:paraId="75BD3911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30EB423D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00FC010E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80,032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3E3C9E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42C5B651" w:rsidR="005D4DDE" w:rsidRPr="00240583" w:rsidRDefault="005D4DDE" w:rsidP="005D4DDE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1AF25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5FD5A3A3" w:rsidR="005D4DDE" w:rsidRPr="00240583" w:rsidRDefault="005D4DDE" w:rsidP="005D4DDE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71,508</w:t>
            </w:r>
          </w:p>
        </w:tc>
      </w:tr>
    </w:tbl>
    <w:p w14:paraId="4D6E7E22" w14:textId="14A1E370" w:rsidR="00785E02" w:rsidRPr="00040C98" w:rsidRDefault="00785E02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1FD9D7E" w14:textId="35AB5448" w:rsidR="00B036A2" w:rsidRPr="00240583" w:rsidRDefault="00661F0C" w:rsidP="00A8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E15D18" w:rsidRPr="0024058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36A2" w:rsidRPr="002405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070D67B3" w14:textId="77777777" w:rsidR="004313F8" w:rsidRPr="00040C98" w:rsidRDefault="004313F8" w:rsidP="000D02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270"/>
        <w:gridCol w:w="1080"/>
        <w:gridCol w:w="270"/>
        <w:gridCol w:w="1091"/>
        <w:gridCol w:w="270"/>
        <w:gridCol w:w="1008"/>
      </w:tblGrid>
      <w:tr w:rsidR="004313F8" w:rsidRPr="00240583" w14:paraId="142D8867" w14:textId="77777777" w:rsidTr="00D91761">
        <w:trPr>
          <w:trHeight w:val="241"/>
        </w:trPr>
        <w:tc>
          <w:tcPr>
            <w:tcW w:w="4320" w:type="dxa"/>
            <w:gridSpan w:val="2"/>
            <w:shd w:val="clear" w:color="auto" w:fill="auto"/>
            <w:hideMark/>
          </w:tcPr>
          <w:p w14:paraId="284FECB6" w14:textId="77777777" w:rsidR="004313F8" w:rsidRPr="00240583" w:rsidRDefault="004313F8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1D38BBD0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489EF29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9" w:type="dxa"/>
            <w:gridSpan w:val="3"/>
            <w:shd w:val="clear" w:color="auto" w:fill="auto"/>
            <w:hideMark/>
          </w:tcPr>
          <w:p w14:paraId="5AA8AE24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CDB" w:rsidRPr="00240583" w14:paraId="01A9C537" w14:textId="77777777" w:rsidTr="00D91761">
        <w:trPr>
          <w:trHeight w:val="241"/>
        </w:trPr>
        <w:tc>
          <w:tcPr>
            <w:tcW w:w="3240" w:type="dxa"/>
            <w:shd w:val="clear" w:color="auto" w:fill="auto"/>
          </w:tcPr>
          <w:p w14:paraId="0D86FBD0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70952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AD4F75" w14:textId="4DCF1933" w:rsidR="00E97CDB" w:rsidRPr="00240583" w:rsidRDefault="002006C4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ECDE59E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EE9505" w14:textId="2513911F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D7CA9D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384D527" w14:textId="7A7C5499" w:rsidR="00E97CDB" w:rsidRPr="00240583" w:rsidRDefault="002006C4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9F23D9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D30BC04" w14:textId="663AA2E8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97CDB" w:rsidRPr="00240583" w14:paraId="4A57F8BA" w14:textId="77777777" w:rsidTr="00D91761">
        <w:trPr>
          <w:trHeight w:val="241"/>
        </w:trPr>
        <w:tc>
          <w:tcPr>
            <w:tcW w:w="3240" w:type="dxa"/>
            <w:shd w:val="clear" w:color="auto" w:fill="auto"/>
          </w:tcPr>
          <w:p w14:paraId="31D68B6B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F63F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9A90E8" w14:textId="7C12A54A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B60B7E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E3BA51" w14:textId="4C39AD92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66F6B3A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B715395" w14:textId="20E55F5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A047DB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0F17667" w14:textId="565841C2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59016C" w:rsidRPr="00240583" w14:paraId="5742C2B4" w14:textId="77777777" w:rsidTr="00D91761">
        <w:trPr>
          <w:trHeight w:val="232"/>
        </w:trPr>
        <w:tc>
          <w:tcPr>
            <w:tcW w:w="3240" w:type="dxa"/>
            <w:shd w:val="clear" w:color="auto" w:fill="auto"/>
          </w:tcPr>
          <w:p w14:paraId="2BEDD0F6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6470E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9" w:type="dxa"/>
            <w:gridSpan w:val="7"/>
            <w:shd w:val="clear" w:color="auto" w:fill="auto"/>
            <w:hideMark/>
          </w:tcPr>
          <w:p w14:paraId="1D90CE30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CDB" w:rsidRPr="00240583" w14:paraId="2C3A3B74" w14:textId="77777777" w:rsidTr="00D91761">
        <w:trPr>
          <w:trHeight w:val="249"/>
        </w:trPr>
        <w:tc>
          <w:tcPr>
            <w:tcW w:w="3240" w:type="dxa"/>
            <w:shd w:val="clear" w:color="auto" w:fill="auto"/>
            <w:hideMark/>
          </w:tcPr>
          <w:p w14:paraId="3734673B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069153A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604743" w14:textId="1D291464" w:rsidR="00E97CDB" w:rsidRPr="00240583" w:rsidRDefault="00F95FBE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F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379,380</w:t>
            </w:r>
          </w:p>
        </w:tc>
        <w:tc>
          <w:tcPr>
            <w:tcW w:w="270" w:type="dxa"/>
            <w:shd w:val="clear" w:color="auto" w:fill="auto"/>
          </w:tcPr>
          <w:p w14:paraId="2A9A8C1D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FE05E9" w14:textId="7DA4821D" w:rsidR="00E97CDB" w:rsidRPr="00240583" w:rsidRDefault="00E97CDB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483,299</w:t>
            </w:r>
          </w:p>
        </w:tc>
        <w:tc>
          <w:tcPr>
            <w:tcW w:w="270" w:type="dxa"/>
            <w:shd w:val="clear" w:color="auto" w:fill="auto"/>
          </w:tcPr>
          <w:p w14:paraId="7D357928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775F89C" w14:textId="5FAB97B3" w:rsidR="00E97CDB" w:rsidRPr="00240583" w:rsidRDefault="005D7FA3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F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338,503</w:t>
            </w:r>
          </w:p>
        </w:tc>
        <w:tc>
          <w:tcPr>
            <w:tcW w:w="270" w:type="dxa"/>
            <w:shd w:val="clear" w:color="auto" w:fill="auto"/>
          </w:tcPr>
          <w:p w14:paraId="53CF1C90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879A60" w14:textId="1D9EFDEE" w:rsidR="00E97CDB" w:rsidRPr="00240583" w:rsidRDefault="00E97CDB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445,178</w:t>
            </w:r>
          </w:p>
        </w:tc>
      </w:tr>
      <w:tr w:rsidR="00E97CDB" w:rsidRPr="00240583" w14:paraId="18FF86EC" w14:textId="77777777" w:rsidTr="00D91761">
        <w:trPr>
          <w:trHeight w:val="320"/>
        </w:trPr>
        <w:tc>
          <w:tcPr>
            <w:tcW w:w="3240" w:type="dxa"/>
            <w:shd w:val="clear" w:color="auto" w:fill="auto"/>
          </w:tcPr>
          <w:p w14:paraId="51079E2B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</w:tcPr>
          <w:p w14:paraId="2C4BA6F9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5FA4" w14:textId="5D702E5B" w:rsidR="00E97CDB" w:rsidRPr="00240583" w:rsidRDefault="00F95FBE" w:rsidP="00E97CDB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F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F17D4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0697" w14:textId="1D2B5D14" w:rsidR="00E97CDB" w:rsidRPr="00240583" w:rsidRDefault="00E97CDB" w:rsidP="00E97CDB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3C23F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BA3C" w14:textId="1FD90550" w:rsidR="00E97CDB" w:rsidRPr="00240583" w:rsidRDefault="00143890" w:rsidP="00143890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87758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6C38" w14:textId="12811095" w:rsidR="00E97CDB" w:rsidRPr="00240583" w:rsidRDefault="00E97CDB" w:rsidP="00E97CDB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D7FA3" w:rsidRPr="00240583" w14:paraId="7494A0B1" w14:textId="77777777" w:rsidTr="00D91761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1DE7D8D7" w14:textId="77777777" w:rsidR="005D7FA3" w:rsidRPr="00240583" w:rsidRDefault="005D7FA3" w:rsidP="005D7F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276600F" w14:textId="77777777" w:rsidR="005D7FA3" w:rsidRPr="00240583" w:rsidRDefault="005D7FA3" w:rsidP="005D7FA3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5002E0" w14:textId="3ABE7453" w:rsidR="005D7FA3" w:rsidRPr="00240583" w:rsidRDefault="00F95FBE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F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384,463</w:t>
            </w:r>
          </w:p>
        </w:tc>
        <w:tc>
          <w:tcPr>
            <w:tcW w:w="270" w:type="dxa"/>
            <w:shd w:val="clear" w:color="auto" w:fill="auto"/>
          </w:tcPr>
          <w:p w14:paraId="028B4D01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15DC22" w14:textId="1673265B" w:rsidR="005D7FA3" w:rsidRPr="00240583" w:rsidRDefault="005D7FA3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22AAC3BF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0C243422" w14:textId="2F05E327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338,503</w:t>
            </w:r>
          </w:p>
        </w:tc>
        <w:tc>
          <w:tcPr>
            <w:tcW w:w="270" w:type="dxa"/>
            <w:shd w:val="clear" w:color="auto" w:fill="auto"/>
          </w:tcPr>
          <w:p w14:paraId="63F0A33D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B33F6B" w14:textId="6B2C9A0C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445,178</w:t>
            </w:r>
          </w:p>
        </w:tc>
      </w:tr>
      <w:tr w:rsidR="005D7FA3" w:rsidRPr="00240583" w14:paraId="78CC25A1" w14:textId="77777777" w:rsidTr="00D91761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04E5A8AE" w14:textId="77777777" w:rsidR="005D7FA3" w:rsidRPr="00240583" w:rsidRDefault="005D7FA3" w:rsidP="005D7FA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</w:tcPr>
          <w:p w14:paraId="7984D0C8" w14:textId="77777777" w:rsidR="005D7FA3" w:rsidRPr="00240583" w:rsidRDefault="005D7FA3" w:rsidP="005D7FA3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4A83FC" w14:textId="36ACE3B1" w:rsidR="005D7FA3" w:rsidRPr="00240583" w:rsidRDefault="00F95FBE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F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(38,285)</w:t>
            </w:r>
          </w:p>
        </w:tc>
        <w:tc>
          <w:tcPr>
            <w:tcW w:w="270" w:type="dxa"/>
            <w:shd w:val="clear" w:color="auto" w:fill="auto"/>
          </w:tcPr>
          <w:p w14:paraId="00B65A27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D4A87" w14:textId="5BE476CF" w:rsidR="005D7FA3" w:rsidRPr="00240583" w:rsidRDefault="005D7FA3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(40,665)</w:t>
            </w:r>
          </w:p>
        </w:tc>
        <w:tc>
          <w:tcPr>
            <w:tcW w:w="270" w:type="dxa"/>
            <w:shd w:val="clear" w:color="auto" w:fill="auto"/>
          </w:tcPr>
          <w:p w14:paraId="09111E60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0C6F528" w14:textId="0FE82C02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(26,543)</w:t>
            </w:r>
          </w:p>
        </w:tc>
        <w:tc>
          <w:tcPr>
            <w:tcW w:w="270" w:type="dxa"/>
            <w:shd w:val="clear" w:color="auto" w:fill="auto"/>
          </w:tcPr>
          <w:p w14:paraId="1BB7E6C9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1D6C2E" w14:textId="17319DB9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(32,319)</w:t>
            </w:r>
          </w:p>
        </w:tc>
      </w:tr>
      <w:tr w:rsidR="005D7FA3" w:rsidRPr="00240583" w14:paraId="51496960" w14:textId="77777777" w:rsidTr="00D91761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4ACC9AAF" w14:textId="77777777" w:rsidR="005D7FA3" w:rsidRPr="00240583" w:rsidRDefault="005D7FA3" w:rsidP="005D7F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2656F588" w14:textId="77777777" w:rsidR="005D7FA3" w:rsidRPr="00240583" w:rsidRDefault="005D7FA3" w:rsidP="005D7FA3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62098" w14:textId="292B80A2" w:rsidR="005D7FA3" w:rsidRPr="00240583" w:rsidRDefault="00F95FBE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346,178</w:t>
            </w:r>
          </w:p>
        </w:tc>
        <w:tc>
          <w:tcPr>
            <w:tcW w:w="270" w:type="dxa"/>
            <w:shd w:val="clear" w:color="auto" w:fill="auto"/>
          </w:tcPr>
          <w:p w14:paraId="78ED5E47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BBC2" w14:textId="59ADCDC2" w:rsidR="005D7FA3" w:rsidRPr="00240583" w:rsidRDefault="005D7FA3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459DE5F5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B1BB" w14:textId="58ECFE39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311,960</w:t>
            </w:r>
          </w:p>
        </w:tc>
        <w:tc>
          <w:tcPr>
            <w:tcW w:w="270" w:type="dxa"/>
            <w:shd w:val="clear" w:color="auto" w:fill="auto"/>
          </w:tcPr>
          <w:p w14:paraId="6B2E48F1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148F9" w14:textId="75259070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412,859</w:t>
            </w:r>
          </w:p>
        </w:tc>
      </w:tr>
    </w:tbl>
    <w:p w14:paraId="7ECBBF08" w14:textId="26E5B5D5" w:rsidR="00D903D3" w:rsidRDefault="00D903D3" w:rsidP="00F3202B">
      <w:pPr>
        <w:rPr>
          <w:rFonts w:cstheme="minorBidi"/>
          <w:sz w:val="30"/>
          <w:szCs w:val="30"/>
        </w:rPr>
      </w:pPr>
    </w:p>
    <w:p w14:paraId="29396E7B" w14:textId="3622D9F6" w:rsidR="00D15F13" w:rsidRDefault="00D15F13" w:rsidP="00D15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379879" w14:textId="0A6A4082" w:rsidR="00D15F13" w:rsidRPr="00240583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240583" w:rsidSect="00D8269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490A5871" w14:textId="3D7961DE" w:rsidR="00C112BE" w:rsidRPr="00240583" w:rsidRDefault="00661F0C" w:rsidP="00C112B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9</w:t>
      </w:r>
      <w:r w:rsidR="00C112BE" w:rsidRPr="00240583">
        <w:rPr>
          <w:rFonts w:asciiTheme="majorBidi" w:hAnsiTheme="majorBidi" w:cstheme="majorBidi"/>
          <w:sz w:val="30"/>
          <w:szCs w:val="30"/>
          <w:u w:val="none"/>
        </w:rPr>
        <w:tab/>
      </w:r>
      <w:r w:rsidR="00C112BE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F67EAD9" w14:textId="77777777" w:rsidR="00C112BE" w:rsidRPr="00240583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240583" w:rsidDel="00685444" w14:paraId="728011A0" w14:textId="77777777" w:rsidTr="00DE1614">
        <w:trPr>
          <w:cantSplit/>
          <w:trHeight w:val="386"/>
          <w:tblHeader/>
        </w:trPr>
        <w:tc>
          <w:tcPr>
            <w:tcW w:w="2842" w:type="dxa"/>
          </w:tcPr>
          <w:p w14:paraId="60A96BD5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5E9AC4E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240583" w:rsidDel="00685444" w14:paraId="2F068212" w14:textId="77777777" w:rsidTr="00DE1614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36312D2C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159F79F3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2216254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240583" w:rsidRDefault="00C112BE" w:rsidP="00220F7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29D4A78E" w14:textId="77777777" w:rsidR="004C11EE" w:rsidRPr="00443210" w:rsidRDefault="004C11EE" w:rsidP="004C11EE">
            <w:pPr>
              <w:pStyle w:val="acctfourfigures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592945E1" w:rsidR="00C112BE" w:rsidRPr="00240583" w:rsidDel="00685444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 w:rsidR="005131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หก</w:t>
            </w: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045613" w:rsidRPr="00240583" w14:paraId="618F2DE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27B8BC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0E4103" w14:textId="085C8604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30 </w:t>
            </w:r>
            <w:r w:rsidRPr="005131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4" w:type="dxa"/>
          </w:tcPr>
          <w:p w14:paraId="41E0F7B7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  <w:gridSpan w:val="2"/>
          </w:tcPr>
          <w:p w14:paraId="2C5762A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6BE9CF04" w14:textId="4E44C6F7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30 </w:t>
            </w:r>
            <w:r w:rsidRPr="005131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6" w:type="dxa"/>
          </w:tcPr>
          <w:p w14:paraId="03B7AD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78F14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81573AB" w14:textId="42F3AEAE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131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6" w:type="dxa"/>
          </w:tcPr>
          <w:p w14:paraId="3A03097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18DEED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481714" w14:textId="6A6FFE8E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131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FAA0DD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9E0E39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1F0A722" w14:textId="4FFF0BA8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131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4848A62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075C83A" w14:textId="208407AA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1310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4C11EE" w:rsidRPr="00240583" w14:paraId="2FF05CF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4CE04EF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2BF2A426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4" w:type="dxa"/>
          </w:tcPr>
          <w:p w14:paraId="22D14491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54BC6085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  <w:gridSpan w:val="2"/>
          </w:tcPr>
          <w:p w14:paraId="28EBAFF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74CB06A6" w14:textId="60EE7F9F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2BCAFFAC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122A4D66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3483E477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124EA588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381731F9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0F3E7780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2654B74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25D6A331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964852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118363F1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6F06996A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1C7E13F3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DBA70DD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596E3670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</w:tr>
      <w:tr w:rsidR="004C11EE" w:rsidRPr="00240583" w14:paraId="24300CC6" w14:textId="77777777" w:rsidTr="00DE1614">
        <w:trPr>
          <w:cantSplit/>
          <w:trHeight w:val="357"/>
          <w:tblHeader/>
        </w:trPr>
        <w:tc>
          <w:tcPr>
            <w:tcW w:w="2842" w:type="dxa"/>
          </w:tcPr>
          <w:p w14:paraId="332AB0A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6ADDFA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76A4D9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D4DDE" w:rsidRPr="00240583" w14:paraId="37F34652" w14:textId="77777777" w:rsidTr="00DE1614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6266DD1F" w14:textId="77777777" w:rsidR="005D4DDE" w:rsidRPr="00240583" w:rsidRDefault="005D4DDE" w:rsidP="005D4DDE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42F76FDF" w:rsidR="005D4DDE" w:rsidRPr="00240583" w:rsidRDefault="005D4DDE" w:rsidP="005D4DDE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5D4DDE" w:rsidRPr="00240583" w:rsidRDefault="005D4DDE" w:rsidP="005D4DDE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5354BAA7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489702E" w14:textId="6FC413B3" w:rsidR="005D4DDE" w:rsidRPr="00240583" w:rsidRDefault="005D4DDE" w:rsidP="005D4DDE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366D2CB0" w:rsidR="005D4DDE" w:rsidRPr="00240583" w:rsidRDefault="005D4DDE" w:rsidP="005D4DD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3B3794B0" w:rsidR="005D4DDE" w:rsidRPr="00240583" w:rsidRDefault="005D4DDE" w:rsidP="005D4DD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74,745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4FE814A0" w:rsidR="005D4DDE" w:rsidRPr="00CF72C5" w:rsidRDefault="005D4DDE" w:rsidP="005D4DD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713BE3FB" w:rsidR="005D4DDE" w:rsidRPr="00240583" w:rsidRDefault="005D4DDE" w:rsidP="005D4DD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2D51E211" w:rsidR="005D4DDE" w:rsidRPr="00240583" w:rsidRDefault="005D4DDE" w:rsidP="005D4DD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4DDE" w:rsidRPr="00240583" w14:paraId="3F8998B5" w14:textId="77777777" w:rsidTr="00DE1614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0ADD9275" w14:textId="77777777" w:rsidR="005D4DDE" w:rsidRPr="00240583" w:rsidRDefault="005D4DDE" w:rsidP="005D4DDE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0A593B47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1C43C2E6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7B51C1F8" w:rsidR="005D4DDE" w:rsidRPr="00240583" w:rsidRDefault="005D4DDE" w:rsidP="005D4DD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5D4DDE" w:rsidRPr="00CF72C5" w:rsidRDefault="005D4DDE" w:rsidP="005D4DD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5E4FF54F" w:rsidR="005D4DDE" w:rsidRPr="00240583" w:rsidRDefault="005D4DDE" w:rsidP="005D4DDE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14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6F89C8C5" w:rsidR="005D4DDE" w:rsidRPr="00CF72C5" w:rsidRDefault="005D4DDE" w:rsidP="005D4DD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2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21A5F9B7" w:rsidR="005D4DDE" w:rsidRPr="00240583" w:rsidRDefault="005D4DDE" w:rsidP="005D4DD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5D4DDE" w:rsidRPr="00240583" w:rsidRDefault="005D4DDE" w:rsidP="005D4DDE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5BD79A33" w:rsidR="005D4DDE" w:rsidRPr="00240583" w:rsidRDefault="005D4DDE" w:rsidP="005D4DDE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5DF9F4" w14:textId="2CEFB9D9" w:rsidR="00CB4C89" w:rsidRPr="00240583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240583" w:rsidRDefault="009A33A9" w:rsidP="000B1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240583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240583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240583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240583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240583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240583" w:rsidSect="00DD2D6E"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9BB4EA9" w14:textId="701AB20A" w:rsidR="00D61673" w:rsidRPr="00DB1072" w:rsidRDefault="00661F0C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10</w:t>
      </w:r>
      <w:r w:rsidR="00B036A2" w:rsidRPr="00240583">
        <w:rPr>
          <w:rFonts w:asciiTheme="majorBidi" w:hAnsiTheme="majorBidi" w:cstheme="majorBidi"/>
          <w:sz w:val="30"/>
          <w:szCs w:val="30"/>
          <w:u w:val="none"/>
        </w:rPr>
        <w:tab/>
      </w:r>
      <w:r w:rsidR="004B36E8" w:rsidRPr="00EC0AA8">
        <w:rPr>
          <w:rFonts w:asciiTheme="majorBidi" w:hAnsiTheme="majorBidi" w:cstheme="majorBidi"/>
          <w:sz w:val="30"/>
          <w:szCs w:val="30"/>
          <w:u w:val="none"/>
          <w:cs/>
        </w:rPr>
        <w:t xml:space="preserve">ส่วนปรับปรุงอาคารเช่าและอุปกรณ์ </w:t>
      </w:r>
      <w:r w:rsidR="00F96631" w:rsidRPr="00EC0AA8">
        <w:rPr>
          <w:rFonts w:asciiTheme="majorBidi" w:hAnsiTheme="majorBidi" w:cstheme="majorBidi"/>
          <w:sz w:val="30"/>
          <w:szCs w:val="30"/>
          <w:u w:val="none"/>
          <w:cs/>
        </w:rPr>
        <w:t>และสินทรัพย์สิทธิการใช้</w:t>
      </w:r>
      <w:r w:rsidR="004B36E8" w:rsidRPr="00240583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71C55A65" w14:textId="6D5C7B26" w:rsidR="004B36E8" w:rsidRDefault="004B36E8" w:rsidP="004B36E8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5"/>
        <w:gridCol w:w="1170"/>
        <w:gridCol w:w="270"/>
        <w:gridCol w:w="1170"/>
        <w:gridCol w:w="270"/>
        <w:gridCol w:w="1170"/>
        <w:gridCol w:w="270"/>
        <w:gridCol w:w="1182"/>
      </w:tblGrid>
      <w:tr w:rsidR="00CC3CE9" w:rsidRPr="00240583" w14:paraId="6BF4409B" w14:textId="77777777" w:rsidTr="00510CFF">
        <w:trPr>
          <w:tblHeader/>
        </w:trPr>
        <w:tc>
          <w:tcPr>
            <w:tcW w:w="2066" w:type="pct"/>
          </w:tcPr>
          <w:p w14:paraId="48FEAF18" w14:textId="77777777" w:rsidR="00CC3CE9" w:rsidRPr="00240583" w:rsidRDefault="00CC3CE9" w:rsidP="0051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2" w:type="pct"/>
            <w:gridSpan w:val="3"/>
          </w:tcPr>
          <w:p w14:paraId="6D9017D6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40583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" w:type="pct"/>
          </w:tcPr>
          <w:p w14:paraId="4BEF7111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8" w:type="pct"/>
            <w:gridSpan w:val="3"/>
          </w:tcPr>
          <w:p w14:paraId="3BD16AA0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3CE9" w:rsidRPr="00240583" w14:paraId="263E5E26" w14:textId="77777777" w:rsidTr="00510CFF">
        <w:trPr>
          <w:tblHeader/>
        </w:trPr>
        <w:tc>
          <w:tcPr>
            <w:tcW w:w="2066" w:type="pct"/>
          </w:tcPr>
          <w:p w14:paraId="145F7B43" w14:textId="77777777" w:rsidR="00CC3CE9" w:rsidRPr="00240583" w:rsidRDefault="00CC3CE9" w:rsidP="0051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E08840B" w14:textId="77777777" w:rsidR="00CC3CE9" w:rsidRPr="00240583" w:rsidRDefault="00CC3CE9" w:rsidP="0051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7BE7782" w14:textId="77777777" w:rsidR="00CC3CE9" w:rsidRPr="00240583" w:rsidRDefault="00CC3CE9" w:rsidP="0051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0FB8415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4C06C28A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3A6208B8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5DF53EF4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247CF4C1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68C648FB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19EAC038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5DDCE18F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7DC61425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32FFD08B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1AF03D24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0D663CFD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CC3CE9" w:rsidRPr="00240583" w14:paraId="699CA41E" w14:textId="77777777" w:rsidTr="00510CFF">
        <w:trPr>
          <w:tblHeader/>
        </w:trPr>
        <w:tc>
          <w:tcPr>
            <w:tcW w:w="2066" w:type="pct"/>
          </w:tcPr>
          <w:p w14:paraId="41AEA009" w14:textId="77777777" w:rsidR="00CC3CE9" w:rsidRPr="00240583" w:rsidRDefault="00CC3CE9" w:rsidP="0051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633E5701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C3CE9" w:rsidRPr="000C2D50" w14:paraId="43D4964F" w14:textId="77777777" w:rsidTr="00510CFF">
        <w:trPr>
          <w:tblHeader/>
        </w:trPr>
        <w:tc>
          <w:tcPr>
            <w:tcW w:w="2066" w:type="pct"/>
          </w:tcPr>
          <w:p w14:paraId="3950FC2C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4" w:type="pct"/>
          </w:tcPr>
          <w:p w14:paraId="72E705B0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1,409</w:t>
            </w:r>
          </w:p>
        </w:tc>
        <w:tc>
          <w:tcPr>
            <w:tcW w:w="144" w:type="pct"/>
          </w:tcPr>
          <w:p w14:paraId="23D22BBF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4" w:type="pct"/>
          </w:tcPr>
          <w:p w14:paraId="50E50D23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4" w:type="pct"/>
          </w:tcPr>
          <w:p w14:paraId="7E35CDE1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4" w:type="pct"/>
          </w:tcPr>
          <w:p w14:paraId="71282C98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1,267</w:t>
            </w:r>
          </w:p>
        </w:tc>
        <w:tc>
          <w:tcPr>
            <w:tcW w:w="144" w:type="pct"/>
          </w:tcPr>
          <w:p w14:paraId="2D43A6CD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30" w:type="pct"/>
          </w:tcPr>
          <w:p w14:paraId="1762C963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3CE9" w:rsidRPr="00240583" w14:paraId="2FC9AB8D" w14:textId="77777777" w:rsidTr="00510CFF">
        <w:trPr>
          <w:tblHeader/>
        </w:trPr>
        <w:tc>
          <w:tcPr>
            <w:tcW w:w="2066" w:type="pct"/>
          </w:tcPr>
          <w:p w14:paraId="4D972925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B123F1E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144" w:type="pct"/>
          </w:tcPr>
          <w:p w14:paraId="460C3119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CC465B2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44" w:type="pct"/>
          </w:tcPr>
          <w:p w14:paraId="757E40CB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7889181" w14:textId="77777777" w:rsidR="00CC3CE9" w:rsidRPr="000C2D50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2D50">
              <w:rPr>
                <w:rFonts w:ascii="Angsana New" w:hAnsi="Angsana New"/>
                <w:sz w:val="30"/>
                <w:szCs w:val="30"/>
                <w:lang w:val="en-US" w:eastAsia="en-US"/>
              </w:rPr>
              <w:t>815</w:t>
            </w:r>
          </w:p>
        </w:tc>
        <w:tc>
          <w:tcPr>
            <w:tcW w:w="144" w:type="pct"/>
          </w:tcPr>
          <w:p w14:paraId="1D42A8C1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150B202" w14:textId="77777777" w:rsidR="00CC3CE9" w:rsidRPr="00C17E16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CC3CE9" w:rsidRPr="00240583" w14:paraId="68BAD6D7" w14:textId="77777777" w:rsidTr="00510CFF">
        <w:trPr>
          <w:tblHeader/>
        </w:trPr>
        <w:tc>
          <w:tcPr>
            <w:tcW w:w="2066" w:type="pct"/>
          </w:tcPr>
          <w:p w14:paraId="66C71C3C" w14:textId="77777777" w:rsidR="00CC3CE9" w:rsidRPr="00240583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F9305BB" w14:textId="77777777" w:rsidR="00CC3CE9" w:rsidRPr="00A24602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2,408</w:t>
            </w:r>
          </w:p>
        </w:tc>
        <w:tc>
          <w:tcPr>
            <w:tcW w:w="144" w:type="pct"/>
          </w:tcPr>
          <w:p w14:paraId="464FD244" w14:textId="77777777" w:rsidR="00CC3CE9" w:rsidRPr="00A24602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F4253F0" w14:textId="77777777" w:rsidR="00CC3CE9" w:rsidRPr="00A24602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144" w:type="pct"/>
          </w:tcPr>
          <w:p w14:paraId="2E9B2B34" w14:textId="77777777" w:rsidR="00CC3CE9" w:rsidRPr="00A24602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1D53E0A" w14:textId="77777777" w:rsidR="00CC3CE9" w:rsidRPr="00A24602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2,082</w:t>
            </w:r>
          </w:p>
        </w:tc>
        <w:tc>
          <w:tcPr>
            <w:tcW w:w="144" w:type="pct"/>
          </w:tcPr>
          <w:p w14:paraId="3CB9B86F" w14:textId="77777777" w:rsidR="00CC3CE9" w:rsidRPr="00A24602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BE55A02" w14:textId="77777777" w:rsidR="00CC3CE9" w:rsidRPr="00A24602" w:rsidRDefault="00CC3CE9" w:rsidP="0051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</w:p>
        </w:tc>
      </w:tr>
    </w:tbl>
    <w:p w14:paraId="558EA9D8" w14:textId="560188FF" w:rsidR="00683CDE" w:rsidRPr="002173FD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B5117D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117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5117D">
        <w:rPr>
          <w:rFonts w:asciiTheme="majorBidi" w:hAnsiTheme="majorBidi" w:cstheme="majorBidi"/>
          <w:sz w:val="30"/>
          <w:szCs w:val="30"/>
          <w:cs/>
        </w:rPr>
        <w:t>้</w:t>
      </w:r>
      <w:r w:rsidRPr="00B5117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B5117D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360"/>
        <w:gridCol w:w="2340"/>
        <w:gridCol w:w="180"/>
        <w:gridCol w:w="2250"/>
      </w:tblGrid>
      <w:tr w:rsidR="006B0307" w:rsidRPr="00B5117D" w14:paraId="29DAB3FB" w14:textId="77777777" w:rsidTr="00683CDE">
        <w:trPr>
          <w:trHeight w:val="21"/>
          <w:tblHeader/>
        </w:trPr>
        <w:tc>
          <w:tcPr>
            <w:tcW w:w="2970" w:type="dxa"/>
            <w:shd w:val="clear" w:color="auto" w:fill="auto"/>
            <w:vAlign w:val="bottom"/>
          </w:tcPr>
          <w:p w14:paraId="45E9E132" w14:textId="05A0CD94" w:rsidR="006B0307" w:rsidRPr="00B5117D" w:rsidRDefault="009A0F6A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51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387122A4" w14:textId="3FDC01C9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674AC17F" w14:textId="77777777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39EE0FC3" w14:textId="1A90BB74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CDF7185" w14:textId="77777777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2312F8AC" w14:textId="1F9E886F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15512B" w:rsidRPr="00B5117D" w14:paraId="0EA886D2" w14:textId="77777777" w:rsidTr="00683CDE">
        <w:trPr>
          <w:trHeight w:val="21"/>
          <w:tblHeader/>
        </w:trPr>
        <w:tc>
          <w:tcPr>
            <w:tcW w:w="2970" w:type="dxa"/>
          </w:tcPr>
          <w:p w14:paraId="0C59C632" w14:textId="77777777" w:rsidR="0015512B" w:rsidRPr="00B5117D" w:rsidRDefault="0015512B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53046" w14:textId="0F620204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6E9CB8B" w14:textId="77777777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3"/>
          </w:tcPr>
          <w:p w14:paraId="2A908B9C" w14:textId="6DA336BC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D38" w:rsidRPr="00B5117D" w14:paraId="6400873B" w14:textId="77777777" w:rsidTr="00683CDE">
        <w:trPr>
          <w:trHeight w:val="21"/>
        </w:trPr>
        <w:tc>
          <w:tcPr>
            <w:tcW w:w="2970" w:type="dxa"/>
          </w:tcPr>
          <w:p w14:paraId="7248E3A7" w14:textId="59D79E2D" w:rsidR="00246D38" w:rsidRPr="00B5117D" w:rsidRDefault="00246D38" w:rsidP="0024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51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B511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15274CD" w14:textId="763D42E6" w:rsidR="00246D38" w:rsidRPr="00B5117D" w:rsidRDefault="00246D38" w:rsidP="00246D38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357D57C" w14:textId="77777777" w:rsidR="00246D38" w:rsidRPr="00B5117D" w:rsidRDefault="00246D38" w:rsidP="00246D38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BA5B702" w14:textId="40A77FCA" w:rsidR="00246D38" w:rsidRPr="00B5117D" w:rsidRDefault="00246D38" w:rsidP="0024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1C19049E" w14:textId="77777777" w:rsidR="00246D38" w:rsidRPr="00B5117D" w:rsidRDefault="00246D38" w:rsidP="00246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6D2E74F" w14:textId="6323C0FF" w:rsidR="00246D38" w:rsidRPr="00B5117D" w:rsidRDefault="00246D38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246D38" w:rsidRPr="00B5117D" w14:paraId="1CE0BE7D" w14:textId="77777777" w:rsidTr="00C344C0">
        <w:trPr>
          <w:trHeight w:val="21"/>
        </w:trPr>
        <w:tc>
          <w:tcPr>
            <w:tcW w:w="2970" w:type="dxa"/>
          </w:tcPr>
          <w:p w14:paraId="0350D1DB" w14:textId="77777777" w:rsidR="00246D38" w:rsidRPr="00B5117D" w:rsidRDefault="00246D38" w:rsidP="00246D3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</w:tcPr>
          <w:p w14:paraId="4E8F75DB" w14:textId="77777777" w:rsidR="00246D38" w:rsidRPr="00B5117D" w:rsidRDefault="00246D38" w:rsidP="00246D38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0A92E58" w14:textId="77777777" w:rsidR="00246D38" w:rsidRPr="00B5117D" w:rsidRDefault="00246D38" w:rsidP="00246D38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2563EA5E" w14:textId="3A930340" w:rsidR="00246D38" w:rsidRPr="00B5117D" w:rsidRDefault="008B7749" w:rsidP="0024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246D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80" w:type="dxa"/>
            <w:shd w:val="clear" w:color="auto" w:fill="auto"/>
          </w:tcPr>
          <w:p w14:paraId="01E57896" w14:textId="77777777" w:rsidR="00246D38" w:rsidRPr="00B5117D" w:rsidRDefault="00246D38" w:rsidP="00246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5B4FBBB4" w14:textId="1B7D2B86" w:rsidR="00246D38" w:rsidRPr="00B5117D" w:rsidRDefault="008B7749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  <w:r w:rsidR="00246D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222</w:t>
            </w:r>
          </w:p>
        </w:tc>
      </w:tr>
      <w:tr w:rsidR="00246D38" w:rsidRPr="00B5117D" w14:paraId="1B1C13D6" w14:textId="77777777" w:rsidTr="00C344C0">
        <w:trPr>
          <w:trHeight w:val="21"/>
        </w:trPr>
        <w:tc>
          <w:tcPr>
            <w:tcW w:w="2970" w:type="dxa"/>
          </w:tcPr>
          <w:p w14:paraId="74F88092" w14:textId="77777777" w:rsidR="00246D38" w:rsidRPr="00B5117D" w:rsidRDefault="00246D38" w:rsidP="00246D3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511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</w:tcPr>
          <w:p w14:paraId="7C6965F5" w14:textId="77777777" w:rsidR="00246D38" w:rsidRPr="00B5117D" w:rsidRDefault="00246D38" w:rsidP="00246D38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797132" w14:textId="77777777" w:rsidR="00246D38" w:rsidRPr="00B5117D" w:rsidRDefault="00246D38" w:rsidP="00246D38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7B73FA56" w:rsidR="00246D38" w:rsidRPr="00B5117D" w:rsidRDefault="00246D38" w:rsidP="0024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297B">
              <w:rPr>
                <w:rFonts w:asciiTheme="majorBidi" w:hAnsiTheme="majorBidi" w:cstheme="majorBidi"/>
                <w:sz w:val="30"/>
                <w:szCs w:val="30"/>
              </w:rPr>
              <w:t>67,172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1BC295" w14:textId="77777777" w:rsidR="00246D38" w:rsidRPr="00B5117D" w:rsidRDefault="00246D38" w:rsidP="00246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D04C590" w14:textId="0108B202" w:rsidR="00246D38" w:rsidRPr="00B5117D" w:rsidRDefault="00246D38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(66,3</w:t>
            </w:r>
            <w:r w:rsidR="008B77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="009421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46D38" w:rsidRPr="00240583" w14:paraId="29B4A77F" w14:textId="77777777" w:rsidTr="00B901C0">
        <w:trPr>
          <w:trHeight w:val="21"/>
        </w:trPr>
        <w:tc>
          <w:tcPr>
            <w:tcW w:w="2970" w:type="dxa"/>
            <w:vAlign w:val="bottom"/>
          </w:tcPr>
          <w:p w14:paraId="1F31A926" w14:textId="53C7AD25" w:rsidR="00246D38" w:rsidRPr="00B5117D" w:rsidRDefault="00246D38" w:rsidP="00246D38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31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131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13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511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4F32D751" w14:textId="77777777" w:rsidR="00246D38" w:rsidRPr="00B5117D" w:rsidRDefault="00246D38" w:rsidP="00246D38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C7B2753" w14:textId="77777777" w:rsidR="00246D38" w:rsidRPr="00B5117D" w:rsidRDefault="00246D38" w:rsidP="00246D38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028F1270" w:rsidR="008B7749" w:rsidRPr="00B5117D" w:rsidRDefault="00246D38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6229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71,593</w:t>
            </w:r>
          </w:p>
        </w:tc>
        <w:tc>
          <w:tcPr>
            <w:tcW w:w="180" w:type="dxa"/>
            <w:shd w:val="clear" w:color="auto" w:fill="auto"/>
          </w:tcPr>
          <w:p w14:paraId="173972A2" w14:textId="77777777" w:rsidR="00246D38" w:rsidRPr="00B5117D" w:rsidRDefault="00246D38" w:rsidP="00246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65C0A1ED" w:rsidR="00246D38" w:rsidRPr="00255478" w:rsidRDefault="00246D38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8B77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B77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</w:t>
            </w:r>
            <w:r w:rsidR="009421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</w:tbl>
    <w:p w14:paraId="128A8556" w14:textId="77777777" w:rsidR="006B0307" w:rsidRPr="00240583" w:rsidRDefault="006B0307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9A59D8C" w14:textId="1EA7E8B2" w:rsidR="00792C02" w:rsidRPr="00240583" w:rsidRDefault="0079023D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="00661F0C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bookmarkStart w:id="1" w:name="_Hlk23765408"/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1"/>
    </w:p>
    <w:p w14:paraId="619A046F" w14:textId="77777777" w:rsidR="0079023D" w:rsidRPr="00240583" w:rsidRDefault="0079023D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6CA90AD6" w14:textId="77777777" w:rsidR="004F39B6" w:rsidRPr="00240583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240583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240583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240583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96114" w14:textId="77777777" w:rsidR="0079023D" w:rsidRPr="00240583" w:rsidRDefault="00AA3F82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        </w:t>
      </w:r>
      <w:r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 </w:t>
      </w:r>
      <w:r w:rsidR="00960F80"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การจำแนก</w:t>
      </w:r>
      <w:r w:rsidR="00792C02"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รายได้</w:t>
      </w:r>
    </w:p>
    <w:p w14:paraId="71DE0458" w14:textId="77777777" w:rsidR="00BF6C64" w:rsidRPr="00240583" w:rsidRDefault="00BF6C64" w:rsidP="00BF6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D599A21" w14:textId="49A55865" w:rsidR="00BF6C64" w:rsidRPr="00240583" w:rsidRDefault="00BF6C64" w:rsidP="005F106F">
      <w:pPr>
        <w:tabs>
          <w:tab w:val="clear" w:pos="454"/>
          <w:tab w:val="left" w:pos="540"/>
        </w:tabs>
        <w:ind w:left="540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240583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47FAB4B4" w14:textId="01094EF3" w:rsidR="00A1213F" w:rsidRPr="00240583" w:rsidRDefault="00BF6C64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</w:t>
      </w:r>
      <w:r w:rsidR="00732124" w:rsidRPr="00240583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77777777" w:rsidR="00B775EE" w:rsidRPr="00904E4C" w:rsidRDefault="00B775EE" w:rsidP="00B775E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3877D5" w:rsidRPr="00904E4C" w14:paraId="3F3BEC13" w14:textId="77777777" w:rsidTr="003877D5">
        <w:tc>
          <w:tcPr>
            <w:tcW w:w="3870" w:type="dxa"/>
            <w:vAlign w:val="bottom"/>
          </w:tcPr>
          <w:p w14:paraId="56231F2D" w14:textId="77777777" w:rsidR="003877D5" w:rsidRPr="00904E4C" w:rsidRDefault="003877D5" w:rsidP="002B5EC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C6FE441" w14:textId="77777777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B946277" w14:textId="77777777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6922255" w14:textId="77777777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877D5" w:rsidRPr="00904E4C" w14:paraId="2733250B" w14:textId="77777777" w:rsidTr="003877D5">
        <w:tc>
          <w:tcPr>
            <w:tcW w:w="3870" w:type="dxa"/>
            <w:vAlign w:val="bottom"/>
          </w:tcPr>
          <w:p w14:paraId="78DC5C88" w14:textId="77777777" w:rsidR="003877D5" w:rsidRPr="00904E4C" w:rsidRDefault="003877D5" w:rsidP="002B5EC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8D6C01F" w14:textId="03BA1F01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หก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219542B3" w14:textId="77777777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62C93E8" w14:textId="2C2C67F9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หก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3877D5" w:rsidRPr="00904E4C" w14:paraId="7A38A437" w14:textId="77777777" w:rsidTr="003877D5">
        <w:tc>
          <w:tcPr>
            <w:tcW w:w="3870" w:type="dxa"/>
            <w:vAlign w:val="bottom"/>
          </w:tcPr>
          <w:p w14:paraId="7020D0EA" w14:textId="77777777" w:rsidR="003877D5" w:rsidRPr="00904E4C" w:rsidRDefault="003877D5" w:rsidP="00CF72C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5FB8A82" w14:textId="7740027B" w:rsidR="003877D5" w:rsidRPr="00CF72C5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0DFD6D7A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4E5DA967" w14:textId="35588148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</w:tr>
      <w:tr w:rsidR="003877D5" w:rsidRPr="00904E4C" w14:paraId="252C6A91" w14:textId="77777777" w:rsidTr="003877D5">
        <w:tc>
          <w:tcPr>
            <w:tcW w:w="3870" w:type="dxa"/>
            <w:vAlign w:val="bottom"/>
          </w:tcPr>
          <w:p w14:paraId="6A00BCFA" w14:textId="77777777" w:rsidR="003877D5" w:rsidRPr="00904E4C" w:rsidRDefault="003877D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95EAB59" w14:textId="785E2AC2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70" w:type="dxa"/>
          </w:tcPr>
          <w:p w14:paraId="7FE037B7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7C66522" w14:textId="1A25F4DA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236" w:type="dxa"/>
          </w:tcPr>
          <w:p w14:paraId="7122BAB7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5C61F7DD" w14:textId="412C962F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40" w:type="dxa"/>
          </w:tcPr>
          <w:p w14:paraId="356EBD04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4561339" w14:textId="46EFE1D3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</w:p>
        </w:tc>
      </w:tr>
      <w:tr w:rsidR="003877D5" w:rsidRPr="00904E4C" w14:paraId="4324332C" w14:textId="77777777" w:rsidTr="003877D5">
        <w:tc>
          <w:tcPr>
            <w:tcW w:w="3870" w:type="dxa"/>
            <w:vAlign w:val="bottom"/>
          </w:tcPr>
          <w:p w14:paraId="34011611" w14:textId="77777777" w:rsidR="003877D5" w:rsidRPr="00904E4C" w:rsidRDefault="003877D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8B85867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3877D5" w:rsidRPr="00904E4C" w14:paraId="201E0FE5" w14:textId="77777777" w:rsidTr="003877D5">
        <w:tc>
          <w:tcPr>
            <w:tcW w:w="3870" w:type="dxa"/>
            <w:hideMark/>
          </w:tcPr>
          <w:p w14:paraId="5ECBEAF6" w14:textId="77777777" w:rsidR="003877D5" w:rsidRPr="00904E4C" w:rsidRDefault="003877D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5001C040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6E392BC4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250FA36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79BB4C6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B72CA86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0DD0522C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0BED0D26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3877D5" w:rsidRPr="00904E4C" w14:paraId="650C828D" w14:textId="77777777" w:rsidTr="003877D5">
        <w:tc>
          <w:tcPr>
            <w:tcW w:w="3870" w:type="dxa"/>
            <w:hideMark/>
          </w:tcPr>
          <w:p w14:paraId="3C549AA9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14BE1067" w14:textId="46129C12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70" w:type="dxa"/>
            <w:vAlign w:val="bottom"/>
          </w:tcPr>
          <w:p w14:paraId="5A87EC13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2B7878A2" w14:textId="5680C004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36" w:type="dxa"/>
            <w:vAlign w:val="bottom"/>
          </w:tcPr>
          <w:p w14:paraId="47B8AFA0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13365FA0" w14:textId="6FD6BCEA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1,897,610</w:t>
            </w:r>
          </w:p>
        </w:tc>
        <w:tc>
          <w:tcPr>
            <w:tcW w:w="240" w:type="dxa"/>
            <w:vAlign w:val="bottom"/>
          </w:tcPr>
          <w:p w14:paraId="27FF3014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3E43687" w14:textId="39E8D95C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1,289,413</w:t>
            </w:r>
          </w:p>
        </w:tc>
      </w:tr>
      <w:tr w:rsidR="003877D5" w:rsidRPr="00904E4C" w14:paraId="6F355D20" w14:textId="77777777" w:rsidTr="003877D5">
        <w:tc>
          <w:tcPr>
            <w:tcW w:w="3870" w:type="dxa"/>
            <w:hideMark/>
          </w:tcPr>
          <w:p w14:paraId="2BF94D31" w14:textId="77777777" w:rsidR="003877D5" w:rsidRPr="00904E4C" w:rsidRDefault="003877D5" w:rsidP="00BB25B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30ED8" w14:textId="785B6DB2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70" w:type="dxa"/>
          </w:tcPr>
          <w:p w14:paraId="742D373A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CA635" w14:textId="26BE379A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36" w:type="dxa"/>
          </w:tcPr>
          <w:p w14:paraId="4B70F5BA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FBC6F" w14:textId="067D6B82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1,897,610</w:t>
            </w:r>
          </w:p>
        </w:tc>
        <w:tc>
          <w:tcPr>
            <w:tcW w:w="240" w:type="dxa"/>
          </w:tcPr>
          <w:p w14:paraId="703CBC52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1995C" w14:textId="34E77544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1,289,413</w:t>
            </w:r>
          </w:p>
        </w:tc>
      </w:tr>
      <w:tr w:rsidR="003877D5" w:rsidRPr="00904E4C" w14:paraId="25866392" w14:textId="77777777" w:rsidTr="003877D5">
        <w:trPr>
          <w:trHeight w:val="224"/>
        </w:trPr>
        <w:tc>
          <w:tcPr>
            <w:tcW w:w="3870" w:type="dxa"/>
          </w:tcPr>
          <w:p w14:paraId="6D427462" w14:textId="77777777" w:rsidR="003877D5" w:rsidRPr="00904E4C" w:rsidRDefault="003877D5" w:rsidP="00BB25BD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2977B2D6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7014907C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5FF7CF9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40E3DF72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100017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7844FF07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09F8B6B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3877D5" w:rsidRPr="00904E4C" w14:paraId="2CF1956D" w14:textId="77777777" w:rsidTr="003877D5">
        <w:tc>
          <w:tcPr>
            <w:tcW w:w="3870" w:type="dxa"/>
            <w:hideMark/>
          </w:tcPr>
          <w:p w14:paraId="2FA6B0C1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28D7B85A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C81F2C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660C9F3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A306FED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F42D2A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31983EBD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8ABABFB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877D5" w:rsidRPr="00904E4C" w14:paraId="3F0BC1CD" w14:textId="77777777" w:rsidTr="003877D5">
        <w:tc>
          <w:tcPr>
            <w:tcW w:w="3870" w:type="dxa"/>
            <w:hideMark/>
          </w:tcPr>
          <w:p w14:paraId="4AFE36E3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158C7676" w14:textId="11B0C8B4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1,950,362</w:t>
            </w:r>
          </w:p>
        </w:tc>
        <w:tc>
          <w:tcPr>
            <w:tcW w:w="270" w:type="dxa"/>
          </w:tcPr>
          <w:p w14:paraId="48A95818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3A578A5" w14:textId="6A67D12E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1,340,183</w:t>
            </w:r>
          </w:p>
        </w:tc>
        <w:tc>
          <w:tcPr>
            <w:tcW w:w="236" w:type="dxa"/>
          </w:tcPr>
          <w:p w14:paraId="1E12294F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9C78D99" w14:textId="64A00E16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1,871,713</w:t>
            </w:r>
          </w:p>
        </w:tc>
        <w:tc>
          <w:tcPr>
            <w:tcW w:w="240" w:type="dxa"/>
          </w:tcPr>
          <w:p w14:paraId="378FEE84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BDFFD1" w14:textId="2E8A7930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1,263,405</w:t>
            </w:r>
          </w:p>
        </w:tc>
      </w:tr>
      <w:tr w:rsidR="003877D5" w:rsidRPr="00904E4C" w14:paraId="5AD5CC56" w14:textId="77777777" w:rsidTr="003877D5">
        <w:tc>
          <w:tcPr>
            <w:tcW w:w="3870" w:type="dxa"/>
            <w:hideMark/>
          </w:tcPr>
          <w:p w14:paraId="4116BD40" w14:textId="77777777" w:rsidR="003877D5" w:rsidRPr="00904E4C" w:rsidRDefault="003877D5" w:rsidP="00BB25BD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206709AF" w14:textId="1A65846A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25,925</w:t>
            </w:r>
          </w:p>
        </w:tc>
        <w:tc>
          <w:tcPr>
            <w:tcW w:w="270" w:type="dxa"/>
          </w:tcPr>
          <w:p w14:paraId="2BEB325A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8F76DE0" w14:textId="2BD0C16E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26,012</w:t>
            </w:r>
          </w:p>
        </w:tc>
        <w:tc>
          <w:tcPr>
            <w:tcW w:w="236" w:type="dxa"/>
          </w:tcPr>
          <w:p w14:paraId="473F19A5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5AC79EBD" w14:textId="7896B1DA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25,897</w:t>
            </w:r>
          </w:p>
        </w:tc>
        <w:tc>
          <w:tcPr>
            <w:tcW w:w="240" w:type="dxa"/>
          </w:tcPr>
          <w:p w14:paraId="3721A3A9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0904C8F" w14:textId="1157E4DB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26,008</w:t>
            </w:r>
          </w:p>
        </w:tc>
      </w:tr>
      <w:tr w:rsidR="003877D5" w:rsidRPr="00904E4C" w14:paraId="4B3F7D81" w14:textId="77777777" w:rsidTr="003877D5">
        <w:tc>
          <w:tcPr>
            <w:tcW w:w="3870" w:type="dxa"/>
            <w:hideMark/>
          </w:tcPr>
          <w:p w14:paraId="570CD688" w14:textId="77777777" w:rsidR="003877D5" w:rsidRPr="00904E4C" w:rsidRDefault="003877D5" w:rsidP="00BB25B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F10B3" w14:textId="3F8A210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70" w:type="dxa"/>
          </w:tcPr>
          <w:p w14:paraId="65806F14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23A1F" w14:textId="02996C23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36" w:type="dxa"/>
          </w:tcPr>
          <w:p w14:paraId="20EC614C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D76A1" w14:textId="5E4C43C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1,897,610</w:t>
            </w:r>
          </w:p>
        </w:tc>
        <w:tc>
          <w:tcPr>
            <w:tcW w:w="240" w:type="dxa"/>
          </w:tcPr>
          <w:p w14:paraId="479CC60B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67FBE" w14:textId="73F364CC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1,289,413</w:t>
            </w:r>
          </w:p>
        </w:tc>
      </w:tr>
      <w:tr w:rsidR="003877D5" w:rsidRPr="00904E4C" w14:paraId="5970418B" w14:textId="5B6ECBA3" w:rsidTr="003877D5">
        <w:trPr>
          <w:trHeight w:val="278"/>
        </w:trPr>
        <w:tc>
          <w:tcPr>
            <w:tcW w:w="3870" w:type="dxa"/>
          </w:tcPr>
          <w:p w14:paraId="062D77C2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1957F591" w14:textId="77777777" w:rsidR="003877D5" w:rsidRPr="00904E4C" w:rsidRDefault="003877D5" w:rsidP="00BB25B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6" w:type="dxa"/>
          </w:tcPr>
          <w:p w14:paraId="5E7475F8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34DE9112" w14:textId="77777777" w:rsidR="003877D5" w:rsidRPr="00904E4C" w:rsidRDefault="003877D5" w:rsidP="00BB25B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3877D5" w:rsidRPr="00904E4C" w14:paraId="48EE45DE" w14:textId="77777777" w:rsidTr="003877D5">
        <w:tc>
          <w:tcPr>
            <w:tcW w:w="3870" w:type="dxa"/>
          </w:tcPr>
          <w:p w14:paraId="1125686D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323C7C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EB4279C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1060715A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5EE94FE7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37AB3253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3DB67916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1C502027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877D5" w:rsidRPr="00904E4C" w14:paraId="57272DB2" w14:textId="77777777" w:rsidTr="003877D5">
        <w:tc>
          <w:tcPr>
            <w:tcW w:w="3870" w:type="dxa"/>
            <w:vAlign w:val="bottom"/>
            <w:hideMark/>
          </w:tcPr>
          <w:p w14:paraId="77FB3D59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7C6D6827" w14:textId="646C6949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70" w:type="dxa"/>
            <w:vAlign w:val="bottom"/>
          </w:tcPr>
          <w:p w14:paraId="0C41A4DF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4D5EA680" w14:textId="52D61FA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36" w:type="dxa"/>
            <w:vAlign w:val="bottom"/>
          </w:tcPr>
          <w:p w14:paraId="43264BC6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2F35CB83" w14:textId="4E399A51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1,897,610</w:t>
            </w:r>
          </w:p>
        </w:tc>
        <w:tc>
          <w:tcPr>
            <w:tcW w:w="240" w:type="dxa"/>
            <w:vAlign w:val="bottom"/>
          </w:tcPr>
          <w:p w14:paraId="3DCD3F99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60DB6B7" w14:textId="26F5B9BF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1,289,413</w:t>
            </w:r>
          </w:p>
        </w:tc>
      </w:tr>
      <w:tr w:rsidR="003877D5" w:rsidRPr="00904E4C" w14:paraId="5F4968E1" w14:textId="77777777" w:rsidTr="003877D5">
        <w:tc>
          <w:tcPr>
            <w:tcW w:w="3870" w:type="dxa"/>
            <w:hideMark/>
          </w:tcPr>
          <w:p w14:paraId="1510EDBE" w14:textId="77777777" w:rsidR="003877D5" w:rsidRPr="00904E4C" w:rsidRDefault="003877D5" w:rsidP="00BB25B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D50F7" w14:textId="229DADB1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1,976,287</w:t>
            </w:r>
          </w:p>
        </w:tc>
        <w:tc>
          <w:tcPr>
            <w:tcW w:w="270" w:type="dxa"/>
          </w:tcPr>
          <w:p w14:paraId="7397DD62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4E7A6" w14:textId="7B893890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36" w:type="dxa"/>
          </w:tcPr>
          <w:p w14:paraId="51078646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70366" w14:textId="49D5540E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1,897,610</w:t>
            </w:r>
          </w:p>
        </w:tc>
        <w:tc>
          <w:tcPr>
            <w:tcW w:w="240" w:type="dxa"/>
          </w:tcPr>
          <w:p w14:paraId="100A1CFA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649C8" w14:textId="3BE391FA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1,289,413</w:t>
            </w:r>
          </w:p>
        </w:tc>
      </w:tr>
    </w:tbl>
    <w:p w14:paraId="4DFB7AEF" w14:textId="77777777" w:rsidR="003877D5" w:rsidRDefault="003877D5" w:rsidP="00FA4A5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77D866FA" w14:textId="2CD04BDF" w:rsidR="0051090C" w:rsidRPr="00095319" w:rsidRDefault="0051090C" w:rsidP="00FA4A5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9531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="00661F0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2</w:t>
      </w:r>
      <w:r w:rsidRPr="0009531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  <w:t>ภาษีเงินได้</w:t>
      </w:r>
    </w:p>
    <w:p w14:paraId="5BAD7122" w14:textId="4EA566ED" w:rsidR="00AF5233" w:rsidRPr="00095319" w:rsidRDefault="00AF5233" w:rsidP="0051090C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sz w:val="30"/>
          <w:szCs w:val="30"/>
        </w:rPr>
      </w:pPr>
    </w:p>
    <w:p w14:paraId="79FE51DA" w14:textId="77777777" w:rsidR="009707BA" w:rsidRPr="00240583" w:rsidRDefault="009707BA" w:rsidP="0097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8B7749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8B7749">
        <w:rPr>
          <w:rFonts w:asciiTheme="majorBidi" w:hAnsiTheme="majorBidi" w:cstheme="majorBidi"/>
          <w:sz w:val="30"/>
          <w:szCs w:val="30"/>
        </w:rPr>
        <w:br/>
      </w:r>
      <w:r w:rsidRPr="008B7749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8B7749">
        <w:rPr>
          <w:rFonts w:asciiTheme="majorBidi" w:hAnsiTheme="majorBidi" w:cstheme="majorBidi"/>
          <w:sz w:val="30"/>
          <w:szCs w:val="30"/>
        </w:rPr>
        <w:t xml:space="preserve"> </w:t>
      </w:r>
      <w:r w:rsidRPr="008B7749">
        <w:rPr>
          <w:rFonts w:asciiTheme="majorBidi" w:hAnsiTheme="majorBidi" w:cstheme="majorBidi"/>
          <w:sz w:val="30"/>
          <w:szCs w:val="30"/>
          <w:cs/>
        </w:rPr>
        <w:t>ค่าใช้จ่ายภาษี</w:t>
      </w:r>
      <w:r w:rsidRPr="008B7749">
        <w:rPr>
          <w:rFonts w:asciiTheme="majorBidi" w:hAnsiTheme="majorBidi" w:cstheme="majorBidi"/>
          <w:sz w:val="30"/>
          <w:szCs w:val="30"/>
          <w:cs/>
        </w:rPr>
        <w:br/>
        <w:t>เงินได้ในงบกำไรขาดทุนเบ็ดเสร็จน้อยกว่าจำนวนภาษีเงินได้ที่คำนวณโดยการใช้อัตราภาษีเงินได้คูณกับยอด</w:t>
      </w:r>
      <w:r w:rsidRPr="008B7749">
        <w:rPr>
          <w:rFonts w:asciiTheme="majorBidi" w:hAnsiTheme="majorBidi" w:cstheme="majorBidi"/>
          <w:sz w:val="30"/>
          <w:szCs w:val="30"/>
          <w:cs/>
        </w:rPr>
        <w:br/>
        <w:t>กำไรสุทธิตามบัญชีสำหรับงวด เนื่องจากความแตกต่างระหว่างการรับรู้ค่าใช้จ่ายทางบัญชีกับค่าใช้จ่ายทางภาษี</w:t>
      </w:r>
      <w:r w:rsidRPr="008B7749">
        <w:rPr>
          <w:rFonts w:asciiTheme="majorBidi" w:hAnsiTheme="majorBidi" w:cstheme="majorBidi"/>
          <w:sz w:val="30"/>
          <w:szCs w:val="30"/>
          <w:cs/>
        </w:rPr>
        <w:br/>
        <w:t>บางรายการ โดยเฉพาะอย่างยิ่งในเรื่องการหักค่าเสื่อมราคาได้เพิ่มจากการใช้สิทธิยกเว้นภาษีเงินได้ที่เกี่ยวข้องและ</w:t>
      </w:r>
      <w:r w:rsidRPr="008B7749">
        <w:rPr>
          <w:rFonts w:asciiTheme="majorBidi" w:hAnsiTheme="majorBidi" w:cstheme="majorBidi"/>
          <w:sz w:val="30"/>
          <w:szCs w:val="30"/>
          <w:cs/>
        </w:rPr>
        <w:br/>
        <w:t>ค่าใช้จ่ายบางรายการที่ไม่ต้องรับรู้เป็นค่าใช้จ่ายทางบัญชีแต่สามารถหักเป็นค่าใช้จ่ายทางภาษี</w:t>
      </w:r>
    </w:p>
    <w:p w14:paraId="2E5B95CE" w14:textId="40338CC4" w:rsidR="003877D5" w:rsidRDefault="0038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42C472F3" w14:textId="4ED26AEE" w:rsidR="0071789B" w:rsidRDefault="0071789B" w:rsidP="0071789B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13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5E71115D" w14:textId="0EB9D359" w:rsidR="0071789B" w:rsidRDefault="0071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5485B16F" w14:textId="77777777" w:rsidR="0071789B" w:rsidRPr="0071789B" w:rsidRDefault="0071789B" w:rsidP="0071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89B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717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789B">
        <w:rPr>
          <w:rFonts w:asciiTheme="majorBidi" w:hAnsiTheme="majorBidi" w:cstheme="majorBidi"/>
          <w:sz w:val="30"/>
          <w:szCs w:val="30"/>
        </w:rPr>
        <w:t>2564</w:t>
      </w:r>
      <w:r w:rsidRPr="007178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F4CBDD" w14:textId="77777777" w:rsidR="0071789B" w:rsidRPr="0071789B" w:rsidRDefault="0071789B" w:rsidP="00717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3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10"/>
        <w:gridCol w:w="1926"/>
        <w:gridCol w:w="1066"/>
        <w:gridCol w:w="231"/>
        <w:gridCol w:w="1152"/>
      </w:tblGrid>
      <w:tr w:rsidR="0071789B" w:rsidRPr="0071789B" w14:paraId="0EEDCC75" w14:textId="77777777" w:rsidTr="0071789B">
        <w:trPr>
          <w:tblHeader/>
        </w:trPr>
        <w:tc>
          <w:tcPr>
            <w:tcW w:w="2880" w:type="dxa"/>
            <w:vAlign w:val="bottom"/>
          </w:tcPr>
          <w:p w14:paraId="753D9D45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7C764EA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26" w:type="dxa"/>
            <w:vAlign w:val="bottom"/>
          </w:tcPr>
          <w:p w14:paraId="177740CC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4FD9924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FE8DB6A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336231C" w14:textId="77777777" w:rsidR="0071789B" w:rsidRPr="0071789B" w:rsidDel="00D43E7A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1789B" w:rsidRPr="0071789B" w14:paraId="676ED65E" w14:textId="77777777" w:rsidTr="0071789B">
        <w:trPr>
          <w:tblHeader/>
        </w:trPr>
        <w:tc>
          <w:tcPr>
            <w:tcW w:w="2880" w:type="dxa"/>
          </w:tcPr>
          <w:p w14:paraId="53C94B77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60FF73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6" w:type="dxa"/>
          </w:tcPr>
          <w:p w14:paraId="6034DC35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6F0B9CA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C1460BC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4CFEAC7" w14:textId="3981962A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7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223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17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789B" w:rsidRPr="0071789B" w14:paraId="74A2AFE6" w14:textId="77777777" w:rsidTr="0071789B">
        <w:tc>
          <w:tcPr>
            <w:tcW w:w="2880" w:type="dxa"/>
          </w:tcPr>
          <w:p w14:paraId="2222BA94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295C7EDB" w14:textId="08B44A3C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1789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26" w:type="dxa"/>
            <w:shd w:val="clear" w:color="auto" w:fill="auto"/>
          </w:tcPr>
          <w:p w14:paraId="5C7B6F26" w14:textId="21657278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1789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0663EB9C" w14:textId="576286E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31" w:type="dxa"/>
          </w:tcPr>
          <w:p w14:paraId="42527B3D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4EBC82" w14:textId="4BF125B8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E223B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09EDC62A" w14:textId="01D80204" w:rsidR="0071789B" w:rsidRPr="0071789B" w:rsidRDefault="0071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68EC299D" w14:textId="635DF5A6" w:rsidR="00F40BF4" w:rsidRDefault="00AC7E40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1</w:t>
      </w:r>
      <w:r w:rsidR="0071789B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F40BF4" w:rsidRPr="00ED4F0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</w:t>
      </w:r>
      <w:r w:rsidR="00F40BF4" w:rsidRPr="00915A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</w:t>
      </w:r>
    </w:p>
    <w:p w14:paraId="1E87A53A" w14:textId="77777777" w:rsidR="005B7A4A" w:rsidRPr="00095319" w:rsidRDefault="005B7A4A" w:rsidP="005B7A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  <w:bookmarkStart w:id="2" w:name="_Hlk13821625"/>
    </w:p>
    <w:bookmarkEnd w:id="2"/>
    <w:p w14:paraId="5A042DAE" w14:textId="77777777" w:rsidR="00F40BF4" w:rsidRPr="00240583" w:rsidRDefault="00F40BF4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FA4A5E" w:rsidRDefault="00574BC5" w:rsidP="00FA4A5E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417ECFCB" w:rsidR="00F40BF4" w:rsidRPr="00240583" w:rsidRDefault="00E737A7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915ACC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71789B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Pr="00915AC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F40BF4" w:rsidRPr="00151AC4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7C0E22" w:rsidRDefault="007C0E22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69"/>
        <w:gridCol w:w="1642"/>
      </w:tblGrid>
      <w:tr w:rsidR="00F40BF4" w:rsidRPr="00240583" w14:paraId="45645564" w14:textId="77777777" w:rsidTr="00535D25">
        <w:trPr>
          <w:trHeight w:val="418"/>
        </w:trPr>
        <w:tc>
          <w:tcPr>
            <w:tcW w:w="2993" w:type="pct"/>
          </w:tcPr>
          <w:p w14:paraId="7054399C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3921D8DC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วันที่ </w:t>
            </w:r>
            <w:r w:rsidR="005131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131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948" w:type="pct"/>
          </w:tcPr>
          <w:p w14:paraId="430F18D0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3877F26D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6C9BFFBC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240583" w14:paraId="48F66CFC" w14:textId="77777777" w:rsidTr="00535D25">
        <w:trPr>
          <w:trHeight w:val="434"/>
        </w:trPr>
        <w:tc>
          <w:tcPr>
            <w:tcW w:w="2993" w:type="pct"/>
          </w:tcPr>
          <w:p w14:paraId="352CA51C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007" w:type="pct"/>
            <w:gridSpan w:val="3"/>
          </w:tcPr>
          <w:p w14:paraId="0CC6FD77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240583" w14:paraId="51DFAE77" w14:textId="77777777" w:rsidTr="00535D25">
        <w:trPr>
          <w:trHeight w:val="418"/>
        </w:trPr>
        <w:tc>
          <w:tcPr>
            <w:tcW w:w="2993" w:type="pct"/>
          </w:tcPr>
          <w:p w14:paraId="30BFE693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8" w:type="pct"/>
          </w:tcPr>
          <w:p w14:paraId="4CFD65E0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3A1F5D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40D1F639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240583" w14:paraId="787BD5AF" w14:textId="77777777" w:rsidTr="00535D25">
        <w:trPr>
          <w:trHeight w:val="405"/>
        </w:trPr>
        <w:tc>
          <w:tcPr>
            <w:tcW w:w="2993" w:type="pct"/>
          </w:tcPr>
          <w:p w14:paraId="0D34E932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41E2CE19" w14:textId="0BE0F56F" w:rsidR="00F40BF4" w:rsidRPr="00240583" w:rsidRDefault="00A0382F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6,872</w:t>
            </w:r>
          </w:p>
        </w:tc>
        <w:tc>
          <w:tcPr>
            <w:tcW w:w="149" w:type="pct"/>
          </w:tcPr>
          <w:p w14:paraId="350971FE" w14:textId="77777777" w:rsidR="00F40BF4" w:rsidRPr="00240583" w:rsidRDefault="00F40BF4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4667001B" w14:textId="2E2EE89D" w:rsidR="00F40BF4" w:rsidRPr="00240583" w:rsidRDefault="00A0382F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6,872</w:t>
            </w:r>
          </w:p>
        </w:tc>
      </w:tr>
      <w:tr w:rsidR="00F40BF4" w:rsidRPr="00240583" w14:paraId="67C01CD0" w14:textId="77777777" w:rsidTr="00535D25">
        <w:trPr>
          <w:trHeight w:val="405"/>
        </w:trPr>
        <w:tc>
          <w:tcPr>
            <w:tcW w:w="2993" w:type="pct"/>
          </w:tcPr>
          <w:p w14:paraId="41C19E86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</w:tcPr>
          <w:p w14:paraId="3BEB4F93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D588C86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top w:val="double" w:sz="4" w:space="0" w:color="auto"/>
            </w:tcBorders>
          </w:tcPr>
          <w:p w14:paraId="5913CD84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240583" w14:paraId="61A4E569" w14:textId="77777777" w:rsidTr="00535D25">
        <w:trPr>
          <w:trHeight w:val="405"/>
        </w:trPr>
        <w:tc>
          <w:tcPr>
            <w:tcW w:w="2993" w:type="pct"/>
          </w:tcPr>
          <w:p w14:paraId="501E4BED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51A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48" w:type="pct"/>
          </w:tcPr>
          <w:p w14:paraId="3553A04F" w14:textId="77777777" w:rsidR="00F40BF4" w:rsidRPr="00240583" w:rsidRDefault="00F40BF4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439CF0A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18C89265" w14:textId="77777777" w:rsidR="00F40BF4" w:rsidRPr="00240583" w:rsidRDefault="00F40BF4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A858D9" w14:paraId="6BD51C01" w14:textId="77777777" w:rsidTr="00535D25">
        <w:trPr>
          <w:trHeight w:val="405"/>
        </w:trPr>
        <w:tc>
          <w:tcPr>
            <w:tcW w:w="2993" w:type="pct"/>
          </w:tcPr>
          <w:p w14:paraId="0E01DA3E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781E41FB" w14:textId="4E911EF2" w:rsidR="00F40BF4" w:rsidRPr="00240583" w:rsidRDefault="00246D38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382F"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  <w:tc>
          <w:tcPr>
            <w:tcW w:w="149" w:type="pct"/>
          </w:tcPr>
          <w:p w14:paraId="3BD622A2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20FB82C9" w14:textId="79690BAC" w:rsidR="00F40BF4" w:rsidRPr="00A858D9" w:rsidRDefault="00246D38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382F"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</w:tr>
    </w:tbl>
    <w:p w14:paraId="4EC02C49" w14:textId="1A13CE96" w:rsidR="003877D5" w:rsidRDefault="0038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E9198D" w14:textId="77777777" w:rsidR="003877D5" w:rsidRDefault="0038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3BD17E" w14:textId="5F6667BA" w:rsidR="00B036A2" w:rsidRPr="00240583" w:rsidRDefault="00024FAF" w:rsidP="00834DE0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</w:t>
      </w:r>
      <w:r w:rsidR="0071789B"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DA050B" w:rsidRPr="000840A4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6434EBA3" w14:textId="456CFEEC" w:rsidR="00F23B36" w:rsidRDefault="00F23B36" w:rsidP="002E5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225F92D" w14:textId="77777777" w:rsidR="000840A4" w:rsidRPr="000840A4" w:rsidRDefault="000840A4" w:rsidP="00084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i/>
          <w:iCs/>
          <w:sz w:val="30"/>
          <w:szCs w:val="30"/>
          <w:lang w:eastAsia="x-none"/>
        </w:rPr>
      </w:pPr>
      <w:r w:rsidRPr="000840A4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การรับโอนกิจการและทรัพย์สินของ</w:t>
      </w:r>
      <w:r w:rsidRPr="000840A4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บริษัท</w:t>
      </w:r>
      <w:r w:rsidRPr="000840A4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ไอบิส</w:t>
      </w:r>
      <w:r w:rsidRPr="000840A4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พลัส</w:t>
      </w:r>
      <w:r w:rsidRPr="000840A4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เน็ทเวอร์ค</w:t>
      </w:r>
      <w:r w:rsidRPr="000840A4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จํากัด</w:t>
      </w:r>
    </w:p>
    <w:p w14:paraId="35D534C0" w14:textId="77777777" w:rsidR="000840A4" w:rsidRPr="000840A4" w:rsidRDefault="000840A4" w:rsidP="00084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7D93439D" w14:textId="3E11CE0C" w:rsidR="00111A8E" w:rsidRDefault="000840A4" w:rsidP="00111A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17854">
        <w:rPr>
          <w:rFonts w:asciiTheme="majorBidi" w:hAnsiTheme="majorBidi" w:hint="cs"/>
          <w:sz w:val="30"/>
          <w:szCs w:val="30"/>
          <w:cs/>
          <w:lang w:eastAsia="x-none"/>
        </w:rPr>
        <w:t>ที่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ประชุมคณะกรรมการบริษัท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เมื่อวันที่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27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กรกฎาคม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2564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มีมติอนุมัติการรับโอนกิจการและทรัพย์สินบางส่วนของบริษัท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ไอบิส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พลัส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เน็ทเวอร์ค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จํากัด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ประกอบด้วยกิจการร้านค้า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รวมถึงทรัพย์สินของกิจการร้านค้าภายใต้</w:t>
      </w:r>
      <w:r w:rsidR="00117854">
        <w:rPr>
          <w:rFonts w:asciiTheme="majorBidi" w:hAnsiTheme="majorBidi"/>
          <w:sz w:val="30"/>
          <w:szCs w:val="30"/>
          <w:cs/>
          <w:lang w:eastAsia="x-none"/>
        </w:rPr>
        <w:br/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แบรนด์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/>
          <w:sz w:val="30"/>
          <w:szCs w:val="30"/>
          <w:lang w:eastAsia="x-none"/>
        </w:rPr>
        <w:t xml:space="preserve">AIS Shop, AIS Telewiz, AIS Buddy, Samsung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/>
          <w:sz w:val="30"/>
          <w:szCs w:val="30"/>
          <w:lang w:eastAsia="x-none"/>
        </w:rPr>
        <w:t xml:space="preserve">Xiaomi </w:t>
      </w:r>
      <w:r w:rsidR="00111A8E" w:rsidRPr="00111A8E">
        <w:rPr>
          <w:rFonts w:asciiTheme="majorBidi" w:hAnsiTheme="majorBidi" w:hint="cs"/>
          <w:sz w:val="30"/>
          <w:szCs w:val="30"/>
          <w:cs/>
          <w:lang w:eastAsia="x-none"/>
        </w:rPr>
        <w:t>โดยกําหนดให้คํานวณราคาค่าตอบแทนการรับโอนกิจการ</w:t>
      </w:r>
      <w:r w:rsidR="00111A8E">
        <w:rPr>
          <w:rFonts w:asciiTheme="majorBidi" w:hAnsiTheme="majorBidi" w:hint="cs"/>
          <w:sz w:val="30"/>
          <w:szCs w:val="30"/>
          <w:cs/>
          <w:lang w:eastAsia="x-none"/>
        </w:rPr>
        <w:t>และทรัพย์สิน</w:t>
      </w:r>
      <w:r w:rsidR="00111A8E" w:rsidRPr="00111A8E">
        <w:rPr>
          <w:rFonts w:asciiTheme="majorBidi" w:hAnsiTheme="majorBidi" w:hint="cs"/>
          <w:sz w:val="30"/>
          <w:szCs w:val="30"/>
          <w:cs/>
          <w:lang w:eastAsia="x-none"/>
        </w:rPr>
        <w:t>ตามค่าเฉลี่ยต่อปีของกําไรสุทธิหลังหักภาษีที่เกิดขึ้นจริงในระหว่างปี</w:t>
      </w:r>
      <w:r w:rsidR="00111A8E"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111A8E">
        <w:rPr>
          <w:rFonts w:asciiTheme="majorBidi" w:hAnsiTheme="majorBidi"/>
          <w:sz w:val="30"/>
          <w:szCs w:val="30"/>
          <w:lang w:eastAsia="x-none"/>
        </w:rPr>
        <w:t>2565</w:t>
      </w:r>
      <w:r w:rsidR="00111A8E"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111A8E" w:rsidRPr="00111A8E">
        <w:rPr>
          <w:rFonts w:asciiTheme="majorBidi" w:hAnsiTheme="majorBidi" w:hint="cs"/>
          <w:sz w:val="30"/>
          <w:szCs w:val="30"/>
          <w:cs/>
          <w:lang w:eastAsia="x-none"/>
        </w:rPr>
        <w:t>ถึง</w:t>
      </w:r>
      <w:r w:rsidR="00111A8E"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111A8E">
        <w:rPr>
          <w:rFonts w:asciiTheme="majorBidi" w:hAnsiTheme="majorBidi"/>
          <w:sz w:val="30"/>
          <w:szCs w:val="30"/>
          <w:lang w:eastAsia="x-none"/>
        </w:rPr>
        <w:t>2567</w:t>
      </w:r>
      <w:r w:rsidR="00111A8E"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111A8E" w:rsidRPr="00111A8E">
        <w:rPr>
          <w:rFonts w:asciiTheme="majorBidi" w:hAnsiTheme="majorBidi" w:hint="cs"/>
          <w:sz w:val="30"/>
          <w:szCs w:val="30"/>
          <w:cs/>
          <w:lang w:eastAsia="x-none"/>
        </w:rPr>
        <w:t>ของกิจการ</w:t>
      </w:r>
      <w:r w:rsidR="00111A8E">
        <w:rPr>
          <w:rFonts w:asciiTheme="majorBidi" w:hAnsiTheme="majorBidi" w:hint="cs"/>
          <w:sz w:val="30"/>
          <w:szCs w:val="30"/>
          <w:cs/>
          <w:lang w:eastAsia="x-none"/>
        </w:rPr>
        <w:t>และทรัพย์สิน</w:t>
      </w:r>
      <w:r w:rsidR="00111A8E" w:rsidRPr="00111A8E">
        <w:rPr>
          <w:rFonts w:asciiTheme="majorBidi" w:hAnsiTheme="majorBidi" w:hint="cs"/>
          <w:sz w:val="30"/>
          <w:szCs w:val="30"/>
          <w:cs/>
          <w:lang w:eastAsia="x-none"/>
        </w:rPr>
        <w:t>ซึ่งเมื่อคํานวณแล้ว</w:t>
      </w:r>
      <w:r w:rsidR="00111A8E"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111A8E" w:rsidRPr="00111A8E">
        <w:rPr>
          <w:rFonts w:asciiTheme="majorBidi" w:hAnsiTheme="majorBidi" w:hint="cs"/>
          <w:sz w:val="30"/>
          <w:szCs w:val="30"/>
          <w:cs/>
          <w:lang w:eastAsia="x-none"/>
        </w:rPr>
        <w:t>ค่าตอบ</w:t>
      </w:r>
      <w:r w:rsidR="00117854">
        <w:rPr>
          <w:rFonts w:asciiTheme="majorBidi" w:hAnsiTheme="majorBidi" w:hint="cs"/>
          <w:sz w:val="30"/>
          <w:szCs w:val="30"/>
          <w:cs/>
          <w:lang w:eastAsia="x-none"/>
        </w:rPr>
        <w:t>แทน</w:t>
      </w:r>
      <w:r w:rsidR="00111A8E" w:rsidRPr="00111A8E">
        <w:rPr>
          <w:rFonts w:asciiTheme="majorBidi" w:hAnsiTheme="majorBidi" w:hint="cs"/>
          <w:sz w:val="30"/>
          <w:szCs w:val="30"/>
          <w:cs/>
          <w:lang w:eastAsia="x-none"/>
        </w:rPr>
        <w:t>ทั้งหมดจะต้องไม่เกิน</w:t>
      </w:r>
      <w:r w:rsidR="00111A8E"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B70E57">
        <w:rPr>
          <w:rFonts w:asciiTheme="majorBidi" w:hAnsiTheme="majorBidi"/>
          <w:sz w:val="30"/>
          <w:szCs w:val="30"/>
          <w:lang w:eastAsia="x-none"/>
        </w:rPr>
        <w:t>1,000</w:t>
      </w:r>
      <w:r w:rsidR="00111A8E"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111A8E" w:rsidRPr="00111A8E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117854">
        <w:rPr>
          <w:rFonts w:asciiTheme="majorBidi" w:hAnsiTheme="majorBidi" w:hint="cs"/>
          <w:sz w:val="30"/>
          <w:szCs w:val="30"/>
          <w:cs/>
          <w:lang w:eastAsia="x-none"/>
        </w:rPr>
        <w:t>กลุ่ม</w:t>
      </w:r>
      <w:r w:rsidR="00111A8E">
        <w:rPr>
          <w:rFonts w:asciiTheme="majorBidi" w:hAnsiTheme="majorBidi" w:hint="cs"/>
          <w:sz w:val="30"/>
          <w:szCs w:val="30"/>
          <w:cs/>
          <w:lang w:eastAsia="x-none"/>
        </w:rPr>
        <w:t>บริษัทจะชำระค่าตอบแทนการโอนกิจการและสินทรัพย์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รวมกันจะไม่เกิน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 </w:t>
      </w:r>
      <w:r>
        <w:rPr>
          <w:rFonts w:asciiTheme="majorBidi" w:hAnsiTheme="majorBidi"/>
          <w:sz w:val="30"/>
          <w:szCs w:val="30"/>
          <w:lang w:eastAsia="x-none"/>
        </w:rPr>
        <w:t>31,578,900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หุ้นละ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0.50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หรือไม่เกินร้อยละ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5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ของจํานวนหุ้นสามัญทั้งหมดของบริษัทภายหลังการเพิ่มทุนเพื่อเสนอขายหุ้นที่ออกใหม่แก่บุคคลในวงจํากัด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(</w:t>
      </w:r>
      <w:r w:rsidRPr="000840A4">
        <w:rPr>
          <w:rFonts w:asciiTheme="majorBidi" w:hAnsiTheme="majorBidi"/>
          <w:sz w:val="30"/>
          <w:szCs w:val="30"/>
          <w:lang w:eastAsia="x-none"/>
        </w:rPr>
        <w:t xml:space="preserve">Private Placement)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ให้แก่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บริษัท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ไอบิส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พลัส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เน็ทเวอร์ค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จํากัด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ทั้งหมดแล้ว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ในราคาเสนอขายหุ้นสามัญเพิ่มทุนของบริษัทที่เท่ากับราคาถัวเฉลี่ยถ่วงนํ้าหนักของหุ้นสามัญของบริษัทที่ซื้อขายในตลาดหลักทรัพย์แห่งประเทศไทย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ย้อนหลัง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15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วันทําการติดต่อกันก่อนหน้าวันที่คณะกรรมการบริษัทมีมติกําหนดราคาเสนอขาย</w:t>
      </w:r>
      <w:r w:rsidR="00117854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</w:p>
    <w:p w14:paraId="2E793E91" w14:textId="77777777" w:rsidR="00111A8E" w:rsidRDefault="00111A8E" w:rsidP="00084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5A63AE57" w14:textId="2FF31880" w:rsidR="00111A8E" w:rsidRDefault="00111A8E" w:rsidP="00111A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การชําระค่าตอบแทนดังกล่าว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จะแบ่งเป็น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A5566">
        <w:rPr>
          <w:rFonts w:asciiTheme="majorBidi" w:hAnsiTheme="majorBidi"/>
          <w:sz w:val="30"/>
          <w:szCs w:val="30"/>
          <w:lang w:eastAsia="x-none"/>
        </w:rPr>
        <w:t xml:space="preserve">4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งวด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กล่าวคือ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งวดที่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A5566">
        <w:rPr>
          <w:rFonts w:asciiTheme="majorBidi" w:hAnsiTheme="majorBidi"/>
          <w:sz w:val="30"/>
          <w:szCs w:val="30"/>
          <w:lang w:eastAsia="x-none"/>
        </w:rPr>
        <w:t>1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ชําระเป็นเงินสดทั้งจํานวน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ในวันที่การโอนกิจการเสร็จสมบูรณ์</w:t>
      </w:r>
      <w:r w:rsidR="00117854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ซึ่งคาดว่าจะเกิดขึ้นในวันที่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A5566">
        <w:rPr>
          <w:rFonts w:asciiTheme="majorBidi" w:hAnsiTheme="majorBidi"/>
          <w:sz w:val="30"/>
          <w:szCs w:val="30"/>
          <w:lang w:eastAsia="x-none"/>
        </w:rPr>
        <w:t>1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ตุลาคม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2564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หรือวันอื่นใดที่คู่สัญญาจะได้ตกลงร่วมกันเป็น</w:t>
      </w:r>
      <w:r w:rsidR="00AC6C07">
        <w:rPr>
          <w:rFonts w:asciiTheme="majorBidi" w:hAnsiTheme="majorBidi"/>
          <w:sz w:val="30"/>
          <w:szCs w:val="30"/>
          <w:lang w:eastAsia="x-none"/>
        </w:rPr>
        <w:br/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อย่างอื่น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สําหรับค่าตอบแทน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งวดที่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A5566">
        <w:rPr>
          <w:rFonts w:asciiTheme="majorBidi" w:hAnsiTheme="majorBidi"/>
          <w:sz w:val="30"/>
          <w:szCs w:val="30"/>
          <w:lang w:eastAsia="x-none"/>
        </w:rPr>
        <w:t>2</w:t>
      </w:r>
      <w:r w:rsidRPr="00111A8E">
        <w:rPr>
          <w:rFonts w:asciiTheme="majorBidi" w:hAnsiTheme="majorBidi"/>
          <w:sz w:val="30"/>
          <w:szCs w:val="30"/>
          <w:lang w:eastAsia="x-none"/>
        </w:rPr>
        <w:t xml:space="preserve">, </w:t>
      </w:r>
      <w:r w:rsidR="007A5566">
        <w:rPr>
          <w:rFonts w:asciiTheme="majorBidi" w:hAnsiTheme="majorBidi"/>
          <w:sz w:val="30"/>
          <w:szCs w:val="30"/>
          <w:lang w:eastAsia="x-none"/>
        </w:rPr>
        <w:t>3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A5566">
        <w:rPr>
          <w:rFonts w:asciiTheme="majorBidi" w:hAnsiTheme="majorBidi"/>
          <w:sz w:val="30"/>
          <w:szCs w:val="30"/>
          <w:lang w:eastAsia="x-none"/>
        </w:rPr>
        <w:t>4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จะชําระใน</w:t>
      </w:r>
      <w:r w:rsidR="00117854">
        <w:rPr>
          <w:rFonts w:asciiTheme="majorBidi" w:hAnsiTheme="majorBidi" w:hint="cs"/>
          <w:sz w:val="30"/>
          <w:szCs w:val="30"/>
          <w:cs/>
          <w:lang w:eastAsia="x-none"/>
        </w:rPr>
        <w:t>ระหว่าง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ปี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2566</w:t>
      </w:r>
      <w:r w:rsidRPr="00111A8E">
        <w:rPr>
          <w:rFonts w:asciiTheme="majorBidi" w:hAnsiTheme="majorBidi"/>
          <w:sz w:val="30"/>
          <w:szCs w:val="30"/>
          <w:lang w:eastAsia="x-none"/>
        </w:rPr>
        <w:t xml:space="preserve">, </w:t>
      </w:r>
      <w:r>
        <w:rPr>
          <w:rFonts w:asciiTheme="majorBidi" w:hAnsiTheme="majorBidi"/>
          <w:sz w:val="30"/>
          <w:szCs w:val="30"/>
          <w:lang w:eastAsia="x-none"/>
        </w:rPr>
        <w:t>2567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2568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โดยบริษัทจะชําระค่าตอบแทนเป็นหุ้นสามัญเพิ่มทุนของบริษัทจํานวนไม่เกิน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C6C07">
        <w:rPr>
          <w:rFonts w:asciiTheme="majorBidi" w:hAnsiTheme="majorBidi"/>
          <w:sz w:val="30"/>
          <w:szCs w:val="30"/>
          <w:lang w:eastAsia="x-none"/>
        </w:rPr>
        <w:t>6,315,900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C6C07">
        <w:rPr>
          <w:rFonts w:asciiTheme="majorBidi" w:hAnsiTheme="majorBidi"/>
          <w:sz w:val="30"/>
          <w:szCs w:val="30"/>
          <w:lang w:eastAsia="x-none"/>
        </w:rPr>
        <w:t>6,315,900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C6C07">
        <w:rPr>
          <w:rFonts w:asciiTheme="majorBidi" w:hAnsiTheme="majorBidi"/>
          <w:sz w:val="30"/>
          <w:szCs w:val="30"/>
          <w:lang w:eastAsia="x-none"/>
        </w:rPr>
        <w:t>18,947,100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หุ้นตามลําดับ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และชําระค่าตอบแทนส่วนที่มีมูลค่าเกินกว่ามูลค่าหุ้นสามัญเพิ่มทุนดังกล่าวด้วยเงินสด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ทั้งนี้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มูลค่าของค่าตอบแทนที่ต้องชําระในแต่ละงวด</w:t>
      </w:r>
      <w:r w:rsidRPr="00111A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11A8E">
        <w:rPr>
          <w:rFonts w:asciiTheme="majorBidi" w:hAnsiTheme="majorBidi" w:hint="cs"/>
          <w:sz w:val="30"/>
          <w:szCs w:val="30"/>
          <w:cs/>
          <w:lang w:eastAsia="x-none"/>
        </w:rPr>
        <w:t>เป็นไปตามสูตรการคํานวณที่ได้ตกลงกัน</w:t>
      </w:r>
    </w:p>
    <w:p w14:paraId="65901CC4" w14:textId="77777777" w:rsidR="00111A8E" w:rsidRDefault="00111A8E" w:rsidP="00111A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017C8153" w14:textId="1401217B" w:rsidR="002E5995" w:rsidRPr="006348A7" w:rsidRDefault="000840A4" w:rsidP="00634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โดย</w:t>
      </w:r>
      <w:r w:rsidR="00117854">
        <w:rPr>
          <w:rFonts w:asciiTheme="majorBidi" w:hAnsiTheme="majorBidi" w:hint="cs"/>
          <w:sz w:val="30"/>
          <w:szCs w:val="30"/>
          <w:cs/>
          <w:lang w:eastAsia="x-none"/>
        </w:rPr>
        <w:t>กลุ่ม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บริษัทจะเข้าทํารายการภายหลังจากที่ได้รับอนุมัติจากที่ประชุมวิสามัญผู้ถือหุ้นของบริษัทครั้งที่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1/2564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ซึ่งกําหนด</w:t>
      </w:r>
      <w:r w:rsidR="00117854">
        <w:rPr>
          <w:rFonts w:asciiTheme="majorBidi" w:hAnsiTheme="majorBidi" w:hint="cs"/>
          <w:sz w:val="30"/>
          <w:szCs w:val="30"/>
          <w:cs/>
          <w:lang w:eastAsia="x-none"/>
        </w:rPr>
        <w:t>จัด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ประชุมในวันที่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14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กันยายน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2564</w:t>
      </w:r>
      <w:r w:rsidR="006348A7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6348A7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6348A7">
        <w:rPr>
          <w:rFonts w:asciiTheme="majorBidi" w:hAnsiTheme="majorBidi" w:hint="cs"/>
          <w:sz w:val="30"/>
          <w:szCs w:val="30"/>
          <w:cs/>
          <w:lang w:eastAsia="x-none"/>
        </w:rPr>
        <w:t>คาดว่าการโอนกิจกา</w:t>
      </w:r>
      <w:r w:rsidR="00DA0AB0" w:rsidRPr="006348A7">
        <w:rPr>
          <w:rFonts w:ascii="Angsana New" w:hAnsi="Angsana New" w:hint="cs"/>
          <w:sz w:val="30"/>
          <w:szCs w:val="30"/>
          <w:cs/>
          <w:lang w:eastAsia="x-none"/>
        </w:rPr>
        <w:t>รและสินทรัพย์</w:t>
      </w:r>
      <w:r w:rsidRPr="006348A7">
        <w:rPr>
          <w:rFonts w:ascii="Angsana New" w:hAnsi="Angsana New" w:hint="cs"/>
          <w:sz w:val="30"/>
          <w:szCs w:val="30"/>
          <w:cs/>
          <w:lang w:eastAsia="x-none"/>
        </w:rPr>
        <w:t>จะเสร็จสมบูรณ์ในช่วง</w:t>
      </w:r>
      <w:r w:rsidR="007E4904">
        <w:rPr>
          <w:rFonts w:ascii="Angsana New" w:hAnsi="Angsana New"/>
          <w:sz w:val="30"/>
          <w:szCs w:val="30"/>
          <w:cs/>
          <w:lang w:eastAsia="x-none"/>
        </w:rPr>
        <w:br/>
      </w:r>
      <w:r w:rsidRPr="006348A7">
        <w:rPr>
          <w:rFonts w:ascii="Angsana New" w:hAnsi="Angsana New" w:hint="cs"/>
          <w:sz w:val="30"/>
          <w:szCs w:val="30"/>
          <w:cs/>
          <w:lang w:eastAsia="x-none"/>
        </w:rPr>
        <w:t>ไตรมาสที่</w:t>
      </w:r>
      <w:r w:rsidRPr="006348A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348A7">
        <w:rPr>
          <w:rFonts w:asciiTheme="majorBidi" w:hAnsiTheme="majorBidi"/>
          <w:sz w:val="30"/>
          <w:szCs w:val="30"/>
          <w:lang w:eastAsia="x-none"/>
        </w:rPr>
        <w:t>4</w:t>
      </w:r>
      <w:r w:rsidRPr="006348A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348A7">
        <w:rPr>
          <w:rFonts w:ascii="Angsana New" w:hAnsi="Angsana New" w:hint="cs"/>
          <w:sz w:val="30"/>
          <w:szCs w:val="30"/>
          <w:cs/>
          <w:lang w:eastAsia="x-none"/>
        </w:rPr>
        <w:t>ของปี</w:t>
      </w:r>
      <w:r w:rsidRPr="006348A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348A7">
        <w:rPr>
          <w:rFonts w:asciiTheme="majorBidi" w:hAnsiTheme="majorBidi"/>
          <w:sz w:val="30"/>
          <w:szCs w:val="30"/>
          <w:lang w:eastAsia="x-none"/>
        </w:rPr>
        <w:t>2564</w:t>
      </w:r>
    </w:p>
    <w:sectPr w:rsidR="002E5995" w:rsidRPr="006348A7" w:rsidSect="00DD2D6E">
      <w:headerReference w:type="default" r:id="rId16"/>
      <w:footerReference w:type="default" r:id="rId17"/>
      <w:headerReference w:type="first" r:id="rId18"/>
      <w:footerReference w:type="first" r:id="rId19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059C3" w14:textId="77777777" w:rsidR="00EF073F" w:rsidRDefault="00EF073F">
      <w:r>
        <w:separator/>
      </w:r>
    </w:p>
  </w:endnote>
  <w:endnote w:type="continuationSeparator" w:id="0">
    <w:p w14:paraId="7067FAEE" w14:textId="77777777" w:rsidR="00EF073F" w:rsidRDefault="00EF073F">
      <w:r>
        <w:continuationSeparator/>
      </w:r>
    </w:p>
  </w:endnote>
  <w:endnote w:type="continuationNotice" w:id="1">
    <w:p w14:paraId="3DE3F2EC" w14:textId="77777777" w:rsidR="00EF073F" w:rsidRDefault="00EF07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74825" w14:textId="4326D4C6" w:rsidR="003C70D1" w:rsidRPr="003F549D" w:rsidRDefault="00EF073F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3C70D1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3C70D1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3C70D1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C70D1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3C70D1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13129" w14:textId="06D2CC2B" w:rsidR="003C70D1" w:rsidRPr="00E96CB5" w:rsidRDefault="003C70D1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B5B8E" w14:textId="77777777" w:rsidR="003C70D1" w:rsidRPr="002B54E9" w:rsidRDefault="003C70D1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5834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73F73B" w14:textId="072A99A5" w:rsidR="003C70D1" w:rsidRPr="0059016C" w:rsidRDefault="003C70D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01E6E" w14:textId="77777777" w:rsidR="00F41F3C" w:rsidRPr="002B54E9" w:rsidRDefault="00F41F3C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3C70D1" w:rsidRPr="0059016C" w:rsidRDefault="003C70D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76C2A" w14:textId="77777777" w:rsidR="00EF073F" w:rsidRDefault="00EF073F">
      <w:r>
        <w:separator/>
      </w:r>
    </w:p>
  </w:footnote>
  <w:footnote w:type="continuationSeparator" w:id="0">
    <w:p w14:paraId="69F1DA32" w14:textId="77777777" w:rsidR="00EF073F" w:rsidRDefault="00EF073F">
      <w:r>
        <w:continuationSeparator/>
      </w:r>
    </w:p>
  </w:footnote>
  <w:footnote w:type="continuationNotice" w:id="1">
    <w:p w14:paraId="5C6946B3" w14:textId="77777777" w:rsidR="00EF073F" w:rsidRDefault="00EF07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2D30B" w14:textId="77777777" w:rsidR="003C70D1" w:rsidRPr="00FA7747" w:rsidRDefault="003C70D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3C70D1" w:rsidRPr="00FA7747" w:rsidRDefault="003C70D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3C70D1" w:rsidRPr="00074891" w:rsidRDefault="003C70D1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74EFA" w14:textId="7BB48C9D" w:rsidR="003C70D1" w:rsidRPr="00D50A39" w:rsidRDefault="003C70D1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3C70D1" w:rsidRPr="00D50A39" w:rsidRDefault="003C70D1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36E7DF" w14:textId="0B665F33" w:rsidR="003C70D1" w:rsidRDefault="003C70D1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มิถุนายน</w:t>
    </w:r>
    <w:r>
      <w:rPr>
        <w:rFonts w:ascii="Angsana New" w:hAnsi="Angsana New" w:cs="Angsana New"/>
        <w:bCs/>
        <w:sz w:val="32"/>
        <w:szCs w:val="32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5A6A8C" w14:textId="77777777" w:rsidR="003C70D1" w:rsidRPr="00E86EA7" w:rsidRDefault="003C70D1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1F2E1" w14:textId="77777777" w:rsidR="003C70D1" w:rsidRPr="00D50A39" w:rsidRDefault="003C70D1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3C70D1" w:rsidRPr="00D50A39" w:rsidRDefault="003C70D1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77777777" w:rsidR="003C70D1" w:rsidRPr="00D50A39" w:rsidRDefault="003C70D1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3C70D1" w:rsidRPr="00EF71A4" w:rsidRDefault="003C70D1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83D2F" w14:textId="77777777" w:rsidR="003C70D1" w:rsidRPr="00D50A39" w:rsidRDefault="003C70D1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3C70D1" w:rsidRPr="00D50A39" w:rsidRDefault="003C70D1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488B2E" w14:textId="25B975D1" w:rsidR="003C70D1" w:rsidRDefault="003C70D1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หก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มิถุนายน</w:t>
    </w:r>
    <w:r>
      <w:rPr>
        <w:rFonts w:ascii="Angsana New" w:hAnsi="Angsana New" w:cs="Angsana New"/>
        <w:bCs/>
        <w:sz w:val="32"/>
        <w:szCs w:val="32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E9067E8" w14:textId="77777777" w:rsidR="003C70D1" w:rsidRPr="00D50A39" w:rsidRDefault="003C70D1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DBA28" w14:textId="77777777" w:rsidR="00F41F3C" w:rsidRPr="00D50A39" w:rsidRDefault="00F41F3C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6B4B8605" w14:textId="77777777" w:rsidR="00F41F3C" w:rsidRPr="00D50A39" w:rsidRDefault="00F41F3C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61578A" w14:textId="77777777" w:rsidR="00F41F3C" w:rsidRDefault="00F41F3C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มิถุนายน</w:t>
    </w:r>
    <w:r>
      <w:rPr>
        <w:rFonts w:ascii="Angsana New" w:hAnsi="Angsana New" w:cs="Angsana New"/>
        <w:bCs/>
        <w:sz w:val="32"/>
        <w:szCs w:val="32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0682E5C" w14:textId="77777777" w:rsidR="00F41F3C" w:rsidRPr="00E86EA7" w:rsidRDefault="00F41F3C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6C9AF" w14:textId="77777777" w:rsidR="003C70D1" w:rsidRPr="00D50A39" w:rsidRDefault="003C70D1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3C70D1" w:rsidRPr="00D50A39" w:rsidRDefault="003C70D1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6F8D58" w14:textId="0AFCB92A" w:rsidR="003C70D1" w:rsidRDefault="003C70D1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หก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มิถุนายน</w:t>
    </w:r>
    <w:r>
      <w:rPr>
        <w:rFonts w:ascii="Angsana New" w:hAnsi="Angsana New" w:cs="Angsana New"/>
        <w:bCs/>
        <w:sz w:val="32"/>
        <w:szCs w:val="32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3C70D1" w:rsidRPr="00D50A39" w:rsidRDefault="003C70D1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AA6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0A4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A2C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C8A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1A8E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17854"/>
    <w:rsid w:val="00117B17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2CD6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01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67A7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8D3"/>
    <w:rsid w:val="00177CEF"/>
    <w:rsid w:val="0018021B"/>
    <w:rsid w:val="0018075B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CCA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A2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6C4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3FD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5941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46D38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2B3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BF1"/>
    <w:rsid w:val="00290E5A"/>
    <w:rsid w:val="002917DD"/>
    <w:rsid w:val="00291FC2"/>
    <w:rsid w:val="002925F7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9D2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BF6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995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2DA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55F"/>
    <w:rsid w:val="00334FEB"/>
    <w:rsid w:val="003352AA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504C"/>
    <w:rsid w:val="003451D6"/>
    <w:rsid w:val="0034552B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3F91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877D5"/>
    <w:rsid w:val="0039024C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FC4"/>
    <w:rsid w:val="003C70D1"/>
    <w:rsid w:val="003C71E0"/>
    <w:rsid w:val="003C763B"/>
    <w:rsid w:val="003C78F0"/>
    <w:rsid w:val="003C790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859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814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4F60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027"/>
    <w:rsid w:val="00475DED"/>
    <w:rsid w:val="004760B1"/>
    <w:rsid w:val="0047798B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10E"/>
    <w:rsid w:val="00513618"/>
    <w:rsid w:val="00513669"/>
    <w:rsid w:val="005137F5"/>
    <w:rsid w:val="00513D41"/>
    <w:rsid w:val="00514B48"/>
    <w:rsid w:val="00515810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56C7"/>
    <w:rsid w:val="00526069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5D25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CF0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977"/>
    <w:rsid w:val="00557B07"/>
    <w:rsid w:val="00557EB3"/>
    <w:rsid w:val="00560059"/>
    <w:rsid w:val="005600C3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050"/>
    <w:rsid w:val="005A6AC3"/>
    <w:rsid w:val="005A6C13"/>
    <w:rsid w:val="005A6CAA"/>
    <w:rsid w:val="005A7402"/>
    <w:rsid w:val="005B0356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3C0C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B3A"/>
    <w:rsid w:val="005D2E2B"/>
    <w:rsid w:val="005D34D6"/>
    <w:rsid w:val="005D3D8E"/>
    <w:rsid w:val="005D438D"/>
    <w:rsid w:val="005D4595"/>
    <w:rsid w:val="005D4981"/>
    <w:rsid w:val="005D4DDE"/>
    <w:rsid w:val="005D4ED9"/>
    <w:rsid w:val="005D5FD6"/>
    <w:rsid w:val="005D706E"/>
    <w:rsid w:val="005D7FA3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B37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2C0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00E"/>
    <w:rsid w:val="00621CA0"/>
    <w:rsid w:val="00621D39"/>
    <w:rsid w:val="00621F26"/>
    <w:rsid w:val="0062225A"/>
    <w:rsid w:val="0062297B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660"/>
    <w:rsid w:val="00631B03"/>
    <w:rsid w:val="00631BAE"/>
    <w:rsid w:val="00631D44"/>
    <w:rsid w:val="00632261"/>
    <w:rsid w:val="00633939"/>
    <w:rsid w:val="00633DDC"/>
    <w:rsid w:val="00634010"/>
    <w:rsid w:val="006348A7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5E7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092"/>
    <w:rsid w:val="0068628F"/>
    <w:rsid w:val="0068633C"/>
    <w:rsid w:val="0068669B"/>
    <w:rsid w:val="00687AB4"/>
    <w:rsid w:val="00687D7E"/>
    <w:rsid w:val="00687E1C"/>
    <w:rsid w:val="00687F1A"/>
    <w:rsid w:val="00690435"/>
    <w:rsid w:val="006905A4"/>
    <w:rsid w:val="00691761"/>
    <w:rsid w:val="006921D8"/>
    <w:rsid w:val="006941D4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016"/>
    <w:rsid w:val="006B31FD"/>
    <w:rsid w:val="006B3754"/>
    <w:rsid w:val="006B377C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28"/>
    <w:rsid w:val="006E3C77"/>
    <w:rsid w:val="006E42E5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2E5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89B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477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0D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42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067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BA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5566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D7CEA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904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C18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749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0666"/>
    <w:rsid w:val="0094165C"/>
    <w:rsid w:val="00941A6B"/>
    <w:rsid w:val="00942118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55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46D3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5DD0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3F75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CA3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82F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C11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02"/>
    <w:rsid w:val="00A22430"/>
    <w:rsid w:val="00A23351"/>
    <w:rsid w:val="00A234F3"/>
    <w:rsid w:val="00A24602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6D77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EA7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325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2B"/>
    <w:rsid w:val="00AC54F3"/>
    <w:rsid w:val="00AC5673"/>
    <w:rsid w:val="00AC5AEE"/>
    <w:rsid w:val="00AC6C07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351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0EA"/>
    <w:rsid w:val="00B40ACF"/>
    <w:rsid w:val="00B4125D"/>
    <w:rsid w:val="00B41BBF"/>
    <w:rsid w:val="00B41FF9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0E57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3B9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6FC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726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5BD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DC9"/>
    <w:rsid w:val="00BC4EA8"/>
    <w:rsid w:val="00BC58D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0FA9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24D4"/>
    <w:rsid w:val="00C025EF"/>
    <w:rsid w:val="00C0267E"/>
    <w:rsid w:val="00C027A4"/>
    <w:rsid w:val="00C02881"/>
    <w:rsid w:val="00C02A2A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CFE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921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3CE9"/>
    <w:rsid w:val="00CC4EF1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33D"/>
    <w:rsid w:val="00CE0B27"/>
    <w:rsid w:val="00CE1345"/>
    <w:rsid w:val="00CE16B1"/>
    <w:rsid w:val="00CE1877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CC8"/>
    <w:rsid w:val="00CF5DD4"/>
    <w:rsid w:val="00CF6370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28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7C3"/>
    <w:rsid w:val="00D8199C"/>
    <w:rsid w:val="00D8269B"/>
    <w:rsid w:val="00D827F2"/>
    <w:rsid w:val="00D82C85"/>
    <w:rsid w:val="00D83496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761"/>
    <w:rsid w:val="00D91B77"/>
    <w:rsid w:val="00D91E32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0AB0"/>
    <w:rsid w:val="00DA10B9"/>
    <w:rsid w:val="00DA11D5"/>
    <w:rsid w:val="00DA1355"/>
    <w:rsid w:val="00DA1B47"/>
    <w:rsid w:val="00DA23AE"/>
    <w:rsid w:val="00DA2C7B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3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87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3FDB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5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3BB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725"/>
    <w:rsid w:val="00E45796"/>
    <w:rsid w:val="00E45BD5"/>
    <w:rsid w:val="00E45FAE"/>
    <w:rsid w:val="00E46A17"/>
    <w:rsid w:val="00E46CD0"/>
    <w:rsid w:val="00E47B93"/>
    <w:rsid w:val="00E50687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452"/>
    <w:rsid w:val="00E736D8"/>
    <w:rsid w:val="00E737A7"/>
    <w:rsid w:val="00E739DD"/>
    <w:rsid w:val="00E74163"/>
    <w:rsid w:val="00E74CE7"/>
    <w:rsid w:val="00E7569F"/>
    <w:rsid w:val="00E75768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7E9"/>
    <w:rsid w:val="00E84DA8"/>
    <w:rsid w:val="00E8547F"/>
    <w:rsid w:val="00E8584A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2F8"/>
    <w:rsid w:val="00EC6840"/>
    <w:rsid w:val="00EC6872"/>
    <w:rsid w:val="00EC6B79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95"/>
    <w:rsid w:val="00ED596D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73F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B0E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AD"/>
    <w:rsid w:val="00F13E03"/>
    <w:rsid w:val="00F13E85"/>
    <w:rsid w:val="00F14093"/>
    <w:rsid w:val="00F141E6"/>
    <w:rsid w:val="00F15451"/>
    <w:rsid w:val="00F15970"/>
    <w:rsid w:val="00F15D49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1AF"/>
    <w:rsid w:val="00F36617"/>
    <w:rsid w:val="00F36926"/>
    <w:rsid w:val="00F36BA2"/>
    <w:rsid w:val="00F370DE"/>
    <w:rsid w:val="00F37BCE"/>
    <w:rsid w:val="00F37D61"/>
    <w:rsid w:val="00F40117"/>
    <w:rsid w:val="00F40424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1F3C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D7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609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5FBE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13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Kanokporn, Siribal</cp:lastModifiedBy>
  <cp:revision>12</cp:revision>
  <cp:lastPrinted>2021-07-29T14:00:00Z</cp:lastPrinted>
  <dcterms:created xsi:type="dcterms:W3CDTF">2021-08-01T17:03:00Z</dcterms:created>
  <dcterms:modified xsi:type="dcterms:W3CDTF">2021-08-06T04:22:00Z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