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EC1A9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5756E" w:rsidRPr="0072479F" w14:paraId="42869E6A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1B424F01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177CB046" w:rsidR="0075756E" w:rsidRPr="006740CE" w:rsidRDefault="002860B3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</w:tr>
      <w:tr w:rsidR="0075756E" w:rsidRPr="0072479F" w14:paraId="4E5BE734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719572C9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75756E" w:rsidRPr="0072479F" w:rsidRDefault="00EC1A9A" w:rsidP="00EC1A9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515744C0" w:rsidR="0075756E" w:rsidRPr="006740CE" w:rsidRDefault="002860B3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</w:tr>
      <w:tr w:rsidR="0075756E" w:rsidRPr="0072479F" w14:paraId="065B4E23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48578721" w:rsidR="0075756E" w:rsidRPr="0072479F" w:rsidRDefault="0039477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75756E" w:rsidRPr="0072479F" w:rsidRDefault="0075756E" w:rsidP="0075756E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2A25008F" w:rsidR="0075756E" w:rsidRPr="006740CE" w:rsidRDefault="002860B3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740CE"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605061" w:rsidRPr="0072479F" w14:paraId="7F9344F1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1A1A7C7C" w:rsidR="00605061" w:rsidRPr="0072479F" w:rsidRDefault="002D17C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7397F4AD" w:rsidR="00605061" w:rsidRPr="006740CE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740CE"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75756E" w:rsidRPr="0072479F" w14:paraId="1943AD1D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2EA74643" w:rsidR="0075756E" w:rsidRPr="0072479F" w:rsidRDefault="002D17C1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75756E" w:rsidRPr="0072479F" w:rsidRDefault="00605061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39B4556C" w:rsidR="0075756E" w:rsidRPr="006740CE" w:rsidRDefault="00ED0FB1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740CE"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605061" w:rsidRPr="0072479F" w14:paraId="24E5FBDB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31535B0E" w:rsidR="00605061" w:rsidRPr="00EB7EB8" w:rsidRDefault="002D17C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3663FBEA" w14:textId="77777777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6DFBF96A" w:rsidR="00605061" w:rsidRPr="006740CE" w:rsidRDefault="006740CE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605061" w:rsidRPr="0072479F" w14:paraId="35D3476B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4D6E7DD6" w:rsidR="00605061" w:rsidRPr="0072479F" w:rsidRDefault="002D17C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21FDC2D0" w14:textId="77777777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67480E00" w:rsidR="00605061" w:rsidRPr="006740CE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740CE"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605061" w:rsidRPr="0072479F" w14:paraId="7451A71F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79836" w14:textId="632D164F" w:rsidR="00605061" w:rsidRPr="0072479F" w:rsidRDefault="002D17C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7246F5E7" w14:textId="77777777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7549827" w14:textId="2FBC5B5B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918" w:type="dxa"/>
            <w:shd w:val="clear" w:color="auto" w:fill="auto"/>
          </w:tcPr>
          <w:p w14:paraId="735DE61C" w14:textId="18CD9988" w:rsidR="00605061" w:rsidRPr="006740CE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740CE" w:rsidRPr="006740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</w:tr>
    </w:tbl>
    <w:p w14:paraId="57583177" w14:textId="585D5A71" w:rsidR="006E7CC5" w:rsidRPr="0072479F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72479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72479F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33C144BF" w:rsidR="006E7CC5" w:rsidRPr="00DC19B8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</w:t>
      </w:r>
      <w:r w:rsidRPr="0078182A">
        <w:rPr>
          <w:rFonts w:ascii="Angsana New" w:hAnsi="Angsana New"/>
          <w:sz w:val="30"/>
          <w:szCs w:val="30"/>
          <w:cs/>
        </w:rPr>
        <w:t xml:space="preserve">ที่ </w:t>
      </w:r>
      <w:r w:rsidR="00DC19B8" w:rsidRPr="0078182A">
        <w:rPr>
          <w:rFonts w:ascii="Angsana New" w:hAnsi="Angsana New"/>
          <w:sz w:val="30"/>
          <w:szCs w:val="30"/>
          <w:lang w:val="en-US"/>
        </w:rPr>
        <w:t xml:space="preserve">6 </w:t>
      </w:r>
      <w:r w:rsidR="00DC19B8" w:rsidRPr="0078182A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="00DC19B8" w:rsidRPr="0078182A">
        <w:rPr>
          <w:rFonts w:ascii="Angsana New" w:hAnsi="Angsana New"/>
          <w:sz w:val="30"/>
          <w:szCs w:val="30"/>
          <w:lang w:val="en-US"/>
        </w:rPr>
        <w:t>2564</w:t>
      </w:r>
    </w:p>
    <w:p w14:paraId="09538766" w14:textId="77777777" w:rsidR="00471CCE" w:rsidRPr="0072479F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72479F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873CE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72479F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72479F">
        <w:rPr>
          <w:rFonts w:ascii="Angsana New" w:hAnsi="Angsana New"/>
          <w:sz w:val="30"/>
          <w:szCs w:val="30"/>
        </w:rPr>
        <w:br/>
        <w:t>“</w:t>
      </w:r>
      <w:r w:rsidRPr="0072479F">
        <w:rPr>
          <w:rFonts w:ascii="Angsana New" w:hAnsi="Angsana New"/>
          <w:sz w:val="30"/>
          <w:szCs w:val="30"/>
          <w:cs/>
        </w:rPr>
        <w:t>มิตซูบิชิ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72479F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72479F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72479F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238F9B9D" w:rsidR="006E7CC5" w:rsidRPr="002D17C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เรื่อง </w:t>
      </w:r>
      <w:r w:rsidRPr="0072479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>
        <w:rPr>
          <w:rFonts w:ascii="Angsana New" w:hAnsi="Angsana New"/>
          <w:sz w:val="30"/>
          <w:szCs w:val="30"/>
        </w:rPr>
        <w:t xml:space="preserve"> </w:t>
      </w:r>
      <w:r w:rsidR="002D17C1">
        <w:rPr>
          <w:rFonts w:ascii="Angsana New" w:hAnsi="Angsana New" w:hint="cs"/>
          <w:sz w:val="30"/>
          <w:szCs w:val="30"/>
          <w:cs/>
        </w:rPr>
        <w:t>โดย</w:t>
      </w:r>
      <w:r w:rsidRPr="0072479F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72479F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มีนาคม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</w:t>
      </w:r>
      <w:r w:rsidR="00DC19B8">
        <w:rPr>
          <w:rFonts w:ascii="Angsana New" w:hAnsi="Angsana New"/>
          <w:sz w:val="30"/>
          <w:szCs w:val="30"/>
          <w:lang w:val="en-US"/>
        </w:rPr>
        <w:t>4</w:t>
      </w:r>
    </w:p>
    <w:p w14:paraId="7A76CFF1" w14:textId="77777777" w:rsidR="009E4CC4" w:rsidRPr="0072479F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52668A" w14:textId="227675C7" w:rsidR="00701D75" w:rsidRPr="0072479F" w:rsidRDefault="00701D75" w:rsidP="00701D7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31</w:t>
      </w:r>
      <w:r w:rsidRPr="0072479F">
        <w:rPr>
          <w:rFonts w:ascii="Angsana New" w:hAnsi="Angsana New"/>
          <w:sz w:val="30"/>
          <w:szCs w:val="30"/>
          <w:lang w:val="en-US"/>
        </w:rPr>
        <w:t xml:space="preserve"> </w:t>
      </w:r>
      <w:r w:rsidRPr="0072479F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</w:t>
      </w:r>
      <w:r w:rsidR="0039477E">
        <w:rPr>
          <w:rFonts w:ascii="Angsana New" w:hAnsi="Angsana New"/>
          <w:sz w:val="30"/>
          <w:szCs w:val="30"/>
          <w:lang w:val="en-US"/>
        </w:rPr>
        <w:t>4</w:t>
      </w:r>
    </w:p>
    <w:p w14:paraId="39E26FF3" w14:textId="77777777" w:rsidR="00B10F4F" w:rsidRPr="00834B5C" w:rsidRDefault="00B10F4F" w:rsidP="00E83C43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72479F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68D6F3" w14:textId="2994FA43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นโยบายในการกำหนดราคาไม่มีการเปลี่ยนแปลงอย่างมีสาระสำคัญในระหว่างงวดสามเดือนสิ้นสุดวันที่</w:t>
      </w:r>
      <w:r w:rsidR="00EF6B07">
        <w:rPr>
          <w:rFonts w:ascii="Angsana New" w:hAnsi="Angsana New" w:hint="cs"/>
          <w:sz w:val="30"/>
          <w:szCs w:val="30"/>
          <w:cs/>
        </w:rPr>
        <w:t xml:space="preserve"> </w:t>
      </w:r>
      <w:r w:rsidR="00EF6B07">
        <w:rPr>
          <w:rFonts w:ascii="Angsana New" w:hAnsi="Angsana New"/>
          <w:sz w:val="30"/>
          <w:szCs w:val="30"/>
          <w:cs/>
        </w:rPr>
        <w:br/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="00D301CC" w:rsidRPr="0072479F">
        <w:rPr>
          <w:rFonts w:ascii="Angsana New" w:hAnsi="Angsana New"/>
          <w:sz w:val="30"/>
          <w:szCs w:val="30"/>
          <w:cs/>
        </w:rPr>
        <w:t>มิถุนายน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</w:t>
      </w:r>
      <w:r w:rsidR="00595F98">
        <w:rPr>
          <w:rFonts w:ascii="Angsana New" w:hAnsi="Angsana New"/>
          <w:sz w:val="30"/>
          <w:szCs w:val="30"/>
          <w:lang w:val="en-US"/>
        </w:rPr>
        <w:t>4</w:t>
      </w:r>
    </w:p>
    <w:p w14:paraId="3C0B2123" w14:textId="77777777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B10F4F" w:rsidRPr="00C97CAD" w14:paraId="6DC1E370" w14:textId="77777777" w:rsidTr="00B10F4F">
        <w:trPr>
          <w:tblHeader/>
        </w:trPr>
        <w:tc>
          <w:tcPr>
            <w:tcW w:w="5940" w:type="dxa"/>
          </w:tcPr>
          <w:p w14:paraId="5D257D66" w14:textId="0CD62030" w:rsidR="00B10F4F" w:rsidRPr="00594D19" w:rsidRDefault="00B10F4F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2488AEC" w14:textId="77777777" w:rsidR="00B10F4F" w:rsidRPr="00C97CAD" w:rsidRDefault="00B10F4F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10F4F" w:rsidRPr="00C97CAD" w14:paraId="17C9874B" w14:textId="77777777" w:rsidTr="00B10F4F">
        <w:trPr>
          <w:tblHeader/>
        </w:trPr>
        <w:tc>
          <w:tcPr>
            <w:tcW w:w="5940" w:type="dxa"/>
          </w:tcPr>
          <w:p w14:paraId="423F304E" w14:textId="77777777" w:rsidR="00B10F4F" w:rsidRPr="00C97CAD" w:rsidRDefault="00B10F4F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D2CFA7A" w14:textId="77777777" w:rsidR="00B10F4F" w:rsidRPr="00C97CAD" w:rsidRDefault="00B10F4F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10F4F" w:rsidRPr="00C97CAD" w14:paraId="307A8A13" w14:textId="77777777" w:rsidTr="00B10F4F">
        <w:trPr>
          <w:tblHeader/>
        </w:trPr>
        <w:tc>
          <w:tcPr>
            <w:tcW w:w="5940" w:type="dxa"/>
          </w:tcPr>
          <w:p w14:paraId="4A82F306" w14:textId="0D9D95C7" w:rsidR="00B10F4F" w:rsidRPr="00C97CAD" w:rsidRDefault="00594D19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150" w:type="dxa"/>
            <w:gridSpan w:val="3"/>
          </w:tcPr>
          <w:p w14:paraId="1CB2024D" w14:textId="3C079BAE" w:rsidR="00B10F4F" w:rsidRPr="00C97CAD" w:rsidRDefault="00B10F4F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10F4F" w:rsidRPr="00C97CAD" w14:paraId="62FC140E" w14:textId="77777777" w:rsidTr="00B10F4F">
        <w:trPr>
          <w:tblHeader/>
        </w:trPr>
        <w:tc>
          <w:tcPr>
            <w:tcW w:w="5940" w:type="dxa"/>
          </w:tcPr>
          <w:p w14:paraId="295805EA" w14:textId="5BA60F19" w:rsidR="00B10F4F" w:rsidRPr="00C97CAD" w:rsidRDefault="00B10F4F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806DE" w:rsidRPr="006806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30E7A84B" w14:textId="00F4D251" w:rsidR="00B10F4F" w:rsidRPr="00C97CAD" w:rsidRDefault="006806DE" w:rsidP="00A9097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95F9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2300742" w14:textId="77777777" w:rsidR="00B10F4F" w:rsidRPr="00C97CAD" w:rsidRDefault="00B10F4F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79349CA" w14:textId="51C8BDBE" w:rsidR="00B10F4F" w:rsidRPr="00C97CAD" w:rsidRDefault="006806DE" w:rsidP="00A9097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95F9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10F4F" w:rsidRPr="00C97CAD" w14:paraId="24491921" w14:textId="77777777" w:rsidTr="00B10F4F">
        <w:trPr>
          <w:tblHeader/>
        </w:trPr>
        <w:tc>
          <w:tcPr>
            <w:tcW w:w="5940" w:type="dxa"/>
          </w:tcPr>
          <w:p w14:paraId="7B9A5711" w14:textId="77777777" w:rsidR="00B10F4F" w:rsidRPr="00C97CAD" w:rsidRDefault="00B10F4F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B2CA8B7" w14:textId="6FEA0067" w:rsidR="00B10F4F" w:rsidRPr="00C97CAD" w:rsidRDefault="00B10F4F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10F4F" w:rsidRPr="00C97CAD" w14:paraId="25B8C1FD" w14:textId="77777777" w:rsidTr="00B10F4F">
        <w:tc>
          <w:tcPr>
            <w:tcW w:w="5940" w:type="dxa"/>
          </w:tcPr>
          <w:p w14:paraId="2355BD2A" w14:textId="77777777" w:rsidR="00B10F4F" w:rsidRPr="00C97CAD" w:rsidRDefault="00B10F4F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2B46B440" w14:textId="77777777" w:rsidR="00B10F4F" w:rsidRPr="00C97CAD" w:rsidRDefault="00B10F4F" w:rsidP="00A90973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27DB35F" w14:textId="77777777" w:rsidR="00B10F4F" w:rsidRPr="00C97CAD" w:rsidRDefault="00B10F4F" w:rsidP="00A90973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3B571F39" w14:textId="77777777" w:rsidR="00B10F4F" w:rsidRPr="00C97CAD" w:rsidRDefault="00B10F4F" w:rsidP="00A90973">
            <w:pPr>
              <w:tabs>
                <w:tab w:val="decimal" w:pos="115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595F98" w:rsidRPr="00C97CAD" w14:paraId="3C4B9E99" w14:textId="77777777" w:rsidTr="00B10F4F">
        <w:tc>
          <w:tcPr>
            <w:tcW w:w="5940" w:type="dxa"/>
          </w:tcPr>
          <w:p w14:paraId="3BF6C9E6" w14:textId="77777777" w:rsidR="00595F98" w:rsidRPr="00C97CAD" w:rsidRDefault="00595F9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05AC3EDF" w14:textId="23DEBACA" w:rsidR="00595F98" w:rsidRPr="00C97CAD" w:rsidRDefault="000D6BCA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1,104,23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3BF49AF9" w14:textId="77777777" w:rsidR="00595F98" w:rsidRPr="00C97CAD" w:rsidRDefault="00595F98" w:rsidP="00A90973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1EA1182" w14:textId="4397FE1A" w:rsidR="00595F98" w:rsidRPr="00C97CAD" w:rsidRDefault="00595F98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860</w:t>
            </w: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199</w:t>
            </w:r>
          </w:p>
        </w:tc>
      </w:tr>
      <w:tr w:rsidR="00595F98" w:rsidRPr="00C97CAD" w14:paraId="7C317D6D" w14:textId="77777777" w:rsidTr="00B10F4F">
        <w:tc>
          <w:tcPr>
            <w:tcW w:w="5940" w:type="dxa"/>
          </w:tcPr>
          <w:p w14:paraId="2F18937B" w14:textId="1DBB1A0D" w:rsidR="00595F98" w:rsidRPr="00C97CAD" w:rsidRDefault="00595F9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5CDEA81B" w14:textId="2838E2B5" w:rsidR="00595F98" w:rsidRPr="00841481" w:rsidRDefault="000D6BCA" w:rsidP="00A54A4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48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4E3FD28" w14:textId="77777777" w:rsidR="00595F98" w:rsidRPr="00C97CAD" w:rsidRDefault="00595F98" w:rsidP="00A90973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973D035" w14:textId="3552AAFD" w:rsidR="00595F98" w:rsidRPr="00C97CAD" w:rsidRDefault="00595F98" w:rsidP="00A90973">
            <w:pPr>
              <w:tabs>
                <w:tab w:val="decimal" w:pos="8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0D6BCA" w:rsidRPr="00C97CAD" w14:paraId="4238C150" w14:textId="77777777" w:rsidTr="00B10F4F">
        <w:tc>
          <w:tcPr>
            <w:tcW w:w="5940" w:type="dxa"/>
          </w:tcPr>
          <w:p w14:paraId="7D9A583D" w14:textId="52515353" w:rsidR="000D6BCA" w:rsidRPr="00C97CAD" w:rsidRDefault="000D6BCA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D6BCA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253820C9" w14:textId="4A92CF1A" w:rsidR="000D6BCA" w:rsidRPr="00841481" w:rsidRDefault="000D6BCA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481">
              <w:rPr>
                <w:rFonts w:ascii="Angsana New" w:hAnsi="Angsana New"/>
                <w:sz w:val="30"/>
                <w:szCs w:val="30"/>
                <w:lang w:val="en-US"/>
              </w:rPr>
              <w:t>1,350</w:t>
            </w:r>
          </w:p>
        </w:tc>
        <w:tc>
          <w:tcPr>
            <w:tcW w:w="270" w:type="dxa"/>
            <w:vAlign w:val="bottom"/>
          </w:tcPr>
          <w:p w14:paraId="754E85F9" w14:textId="77777777" w:rsidR="000D6BCA" w:rsidRPr="00C97CAD" w:rsidRDefault="000D6BCA" w:rsidP="00A90973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076A22F" w14:textId="7D1FEB50" w:rsidR="000D6BCA" w:rsidRPr="006806DE" w:rsidRDefault="000D6BCA" w:rsidP="00A54A4C">
            <w:pPr>
              <w:tabs>
                <w:tab w:val="decimal" w:pos="8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95F98" w:rsidRPr="00C97CAD" w14:paraId="21B0941F" w14:textId="77777777" w:rsidTr="00B10F4F">
        <w:tc>
          <w:tcPr>
            <w:tcW w:w="5940" w:type="dxa"/>
          </w:tcPr>
          <w:p w14:paraId="3C102F85" w14:textId="77777777" w:rsidR="00595F98" w:rsidRPr="00C97CAD" w:rsidRDefault="00595F9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440" w:type="dxa"/>
            <w:vAlign w:val="bottom"/>
          </w:tcPr>
          <w:p w14:paraId="53FBD649" w14:textId="4AA85EC5" w:rsidR="00595F98" w:rsidRPr="00C97CAD" w:rsidRDefault="000D6BCA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49,842</w:t>
            </w:r>
          </w:p>
        </w:tc>
        <w:tc>
          <w:tcPr>
            <w:tcW w:w="270" w:type="dxa"/>
            <w:vAlign w:val="bottom"/>
          </w:tcPr>
          <w:p w14:paraId="7F58879B" w14:textId="77777777" w:rsidR="00595F98" w:rsidRPr="00C97CAD" w:rsidRDefault="00595F98" w:rsidP="00A90973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2574464" w14:textId="3F8BB8B8" w:rsidR="00595F98" w:rsidRPr="00C97CAD" w:rsidRDefault="00595F98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394</w:t>
            </w:r>
          </w:p>
        </w:tc>
      </w:tr>
      <w:tr w:rsidR="00595F98" w:rsidRPr="00C97CAD" w14:paraId="443015F0" w14:textId="77777777" w:rsidTr="00B10F4F">
        <w:tc>
          <w:tcPr>
            <w:tcW w:w="5940" w:type="dxa"/>
          </w:tcPr>
          <w:p w14:paraId="0E2F2DFA" w14:textId="77777777" w:rsidR="00595F98" w:rsidRPr="00C97CAD" w:rsidRDefault="00595F9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440" w:type="dxa"/>
            <w:vAlign w:val="bottom"/>
          </w:tcPr>
          <w:p w14:paraId="43037E17" w14:textId="2CA8B1AA" w:rsidR="00595F98" w:rsidRPr="00C97CAD" w:rsidRDefault="000D6BCA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52,731</w:t>
            </w:r>
          </w:p>
        </w:tc>
        <w:tc>
          <w:tcPr>
            <w:tcW w:w="270" w:type="dxa"/>
            <w:vAlign w:val="bottom"/>
          </w:tcPr>
          <w:p w14:paraId="78090544" w14:textId="77777777" w:rsidR="00595F98" w:rsidRPr="00C97CAD" w:rsidRDefault="00595F98" w:rsidP="00A90973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D1C002F" w14:textId="49AC5ECD" w:rsidR="00595F98" w:rsidRPr="00C97CAD" w:rsidRDefault="00595F98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55</w:t>
            </w: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726</w:t>
            </w:r>
          </w:p>
        </w:tc>
      </w:tr>
      <w:tr w:rsidR="00595F98" w:rsidRPr="00C97CAD" w14:paraId="0F805F58" w14:textId="77777777" w:rsidTr="00B10F4F">
        <w:tc>
          <w:tcPr>
            <w:tcW w:w="5940" w:type="dxa"/>
          </w:tcPr>
          <w:p w14:paraId="03C6746E" w14:textId="77777777" w:rsidR="00595F98" w:rsidRPr="00C97CAD" w:rsidRDefault="00595F9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6F6D4413" w14:textId="02C9871B" w:rsidR="00595F98" w:rsidRPr="00C97CAD" w:rsidRDefault="000D6BCA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14,25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4DD97BDF" w14:textId="77777777" w:rsidR="00595F98" w:rsidRPr="00C97CAD" w:rsidRDefault="00595F98" w:rsidP="00A90973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B71F44D" w14:textId="2E7F9949" w:rsidR="00595F98" w:rsidRPr="00C97CAD" w:rsidRDefault="00595F98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866</w:t>
            </w:r>
          </w:p>
        </w:tc>
      </w:tr>
      <w:tr w:rsidR="00595F98" w:rsidRPr="00C97CAD" w14:paraId="17B1F177" w14:textId="77777777" w:rsidTr="00B10F4F">
        <w:tc>
          <w:tcPr>
            <w:tcW w:w="5940" w:type="dxa"/>
          </w:tcPr>
          <w:p w14:paraId="6B3B64F2" w14:textId="77777777" w:rsidR="00595F98" w:rsidRPr="00C97CAD" w:rsidRDefault="00595F9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609C9352" w14:textId="3C9320F1" w:rsidR="00595F98" w:rsidRPr="00C97CAD" w:rsidRDefault="000D6BCA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3,98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71CC90EB" w14:textId="77777777" w:rsidR="00595F98" w:rsidRPr="00C97CAD" w:rsidRDefault="00595F98" w:rsidP="00A90973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FE0894C" w14:textId="4AE3E57C" w:rsidR="00595F98" w:rsidRPr="00C97CAD" w:rsidRDefault="00595F98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1,083</w:t>
            </w:r>
          </w:p>
        </w:tc>
      </w:tr>
      <w:tr w:rsidR="00595F98" w:rsidRPr="00070ECD" w14:paraId="4C4EEF2D" w14:textId="77777777" w:rsidTr="00B10F4F">
        <w:tc>
          <w:tcPr>
            <w:tcW w:w="5940" w:type="dxa"/>
          </w:tcPr>
          <w:p w14:paraId="20891F60" w14:textId="77777777" w:rsidR="00595F98" w:rsidRPr="00070ECD" w:rsidRDefault="00595F9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</w:tcPr>
          <w:p w14:paraId="478561BE" w14:textId="77777777" w:rsidR="00595F98" w:rsidRPr="00070ECD" w:rsidRDefault="00595F98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630394E1" w14:textId="77777777" w:rsidR="00595F98" w:rsidRPr="00070ECD" w:rsidRDefault="00595F98" w:rsidP="00A90973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1B737A4B" w14:textId="77777777" w:rsidR="00595F98" w:rsidRPr="00070ECD" w:rsidRDefault="00595F98" w:rsidP="00A90973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lang w:val="en-US"/>
              </w:rPr>
            </w:pPr>
          </w:p>
        </w:tc>
      </w:tr>
      <w:tr w:rsidR="000523B8" w:rsidRPr="00C97CAD" w14:paraId="7C024907" w14:textId="77777777" w:rsidTr="002D17C1">
        <w:tc>
          <w:tcPr>
            <w:tcW w:w="5940" w:type="dxa"/>
          </w:tcPr>
          <w:p w14:paraId="2D73A733" w14:textId="6F147965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48E2130A" w14:textId="54E92A50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1335D" w14:textId="77777777" w:rsidR="000523B8" w:rsidRPr="00C97CAD" w:rsidRDefault="000523B8" w:rsidP="000523B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1C2A42" w14:textId="1B743A31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3B8" w:rsidRPr="00C97CAD" w14:paraId="3264E70B" w14:textId="77777777" w:rsidTr="00B10F4F">
        <w:tc>
          <w:tcPr>
            <w:tcW w:w="5940" w:type="dxa"/>
          </w:tcPr>
          <w:p w14:paraId="28BEF72F" w14:textId="7F8213C5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14:paraId="411D86BD" w14:textId="3C3D64FA" w:rsidR="000523B8" w:rsidRPr="000D6BCA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vAlign w:val="bottom"/>
          </w:tcPr>
          <w:p w14:paraId="24C6D123" w14:textId="77777777" w:rsidR="000523B8" w:rsidRPr="00C97CAD" w:rsidRDefault="000523B8" w:rsidP="000523B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51E256" w14:textId="1A57A0C4" w:rsidR="000523B8" w:rsidRPr="006806DE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</w:tr>
      <w:tr w:rsidR="000523B8" w:rsidRPr="00C97CAD" w14:paraId="1B12975D" w14:textId="77777777" w:rsidTr="00B10F4F">
        <w:tc>
          <w:tcPr>
            <w:tcW w:w="5940" w:type="dxa"/>
          </w:tcPr>
          <w:p w14:paraId="2E69958E" w14:textId="2EBF3FCB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239B2D99" w14:textId="79FF183F" w:rsidR="000523B8" w:rsidRPr="000D6BCA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4,294</w:t>
            </w:r>
          </w:p>
        </w:tc>
        <w:tc>
          <w:tcPr>
            <w:tcW w:w="270" w:type="dxa"/>
            <w:vAlign w:val="bottom"/>
          </w:tcPr>
          <w:p w14:paraId="1331053A" w14:textId="77777777" w:rsidR="000523B8" w:rsidRPr="00C97CAD" w:rsidRDefault="000523B8" w:rsidP="000523B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A22FDA" w14:textId="4A52305B" w:rsidR="000523B8" w:rsidRPr="006806DE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294</w:t>
            </w:r>
          </w:p>
        </w:tc>
      </w:tr>
      <w:tr w:rsidR="000523B8" w:rsidRPr="00C97CAD" w14:paraId="71C03C32" w14:textId="77777777" w:rsidTr="00B10F4F">
        <w:tc>
          <w:tcPr>
            <w:tcW w:w="5940" w:type="dxa"/>
          </w:tcPr>
          <w:p w14:paraId="75267421" w14:textId="505E2F0E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5F41FC30" w14:textId="484005DA" w:rsidR="000523B8" w:rsidRPr="000D6BCA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70" w:type="dxa"/>
            <w:vAlign w:val="bottom"/>
          </w:tcPr>
          <w:p w14:paraId="0174B45A" w14:textId="77777777" w:rsidR="000523B8" w:rsidRPr="00C97CAD" w:rsidRDefault="000523B8" w:rsidP="000523B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379E49" w14:textId="5B2D46E6" w:rsidR="000523B8" w:rsidRPr="006806DE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170</w:t>
            </w:r>
          </w:p>
        </w:tc>
      </w:tr>
      <w:tr w:rsidR="000523B8" w:rsidRPr="00C97CAD" w14:paraId="5FBF639E" w14:textId="77777777" w:rsidTr="00B10F4F">
        <w:tc>
          <w:tcPr>
            <w:tcW w:w="5940" w:type="dxa"/>
          </w:tcPr>
          <w:p w14:paraId="7EB898C9" w14:textId="77777777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440" w:type="dxa"/>
            <w:vAlign w:val="bottom"/>
          </w:tcPr>
          <w:p w14:paraId="0ACA51FB" w14:textId="4CA8EC33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16,68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0EB7C083" w14:textId="77777777" w:rsidR="000523B8" w:rsidRPr="00C97CAD" w:rsidRDefault="000523B8" w:rsidP="000523B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610927" w14:textId="0C7E0F6A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949</w:t>
            </w:r>
          </w:p>
        </w:tc>
      </w:tr>
      <w:tr w:rsidR="000523B8" w:rsidRPr="00C97CAD" w14:paraId="2BF1851F" w14:textId="77777777" w:rsidTr="00B10F4F">
        <w:tc>
          <w:tcPr>
            <w:tcW w:w="5940" w:type="dxa"/>
          </w:tcPr>
          <w:p w14:paraId="4C5D8E6C" w14:textId="77777777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3C2D9FE6" w14:textId="6E52D32F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  <w:tc>
          <w:tcPr>
            <w:tcW w:w="270" w:type="dxa"/>
            <w:vAlign w:val="bottom"/>
          </w:tcPr>
          <w:p w14:paraId="3D5C0C27" w14:textId="77777777" w:rsidR="000523B8" w:rsidRPr="00C97CAD" w:rsidRDefault="000523B8" w:rsidP="000523B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F4B0698" w14:textId="430D453D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795</w:t>
            </w:r>
          </w:p>
        </w:tc>
      </w:tr>
      <w:tr w:rsidR="000523B8" w:rsidRPr="00070ECD" w14:paraId="2A776A41" w14:textId="77777777" w:rsidTr="00B10F4F">
        <w:tc>
          <w:tcPr>
            <w:tcW w:w="5940" w:type="dxa"/>
          </w:tcPr>
          <w:p w14:paraId="6B8CB726" w14:textId="77777777" w:rsidR="000523B8" w:rsidRPr="00070EC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</w:tcPr>
          <w:p w14:paraId="105B1230" w14:textId="77777777" w:rsidR="000523B8" w:rsidRPr="00070ECD" w:rsidRDefault="000523B8" w:rsidP="000523B8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0D565C6" w14:textId="77777777" w:rsidR="000523B8" w:rsidRPr="00070ECD" w:rsidRDefault="000523B8" w:rsidP="000523B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5AE2875" w14:textId="77777777" w:rsidR="000523B8" w:rsidRPr="00070ECD" w:rsidRDefault="000523B8" w:rsidP="000523B8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</w:tr>
      <w:tr w:rsidR="000523B8" w:rsidRPr="00C97CAD" w14:paraId="117C04F0" w14:textId="77777777" w:rsidTr="00B10F4F">
        <w:tc>
          <w:tcPr>
            <w:tcW w:w="5940" w:type="dxa"/>
          </w:tcPr>
          <w:p w14:paraId="4234140F" w14:textId="77777777" w:rsidR="000523B8" w:rsidRPr="00361D37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62F2521F" w14:textId="77777777" w:rsidR="000523B8" w:rsidRPr="00C97CAD" w:rsidRDefault="000523B8" w:rsidP="000523B8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4564D4" w14:textId="77777777" w:rsidR="000523B8" w:rsidRPr="00C97CAD" w:rsidRDefault="000523B8" w:rsidP="000523B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39CC44" w14:textId="77777777" w:rsidR="000523B8" w:rsidRPr="00C97CAD" w:rsidRDefault="000523B8" w:rsidP="000523B8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23B8" w:rsidRPr="00C97CAD" w14:paraId="17A6CC3B" w14:textId="77777777" w:rsidTr="00B10F4F">
        <w:tc>
          <w:tcPr>
            <w:tcW w:w="5940" w:type="dxa"/>
          </w:tcPr>
          <w:p w14:paraId="5DD63717" w14:textId="77777777" w:rsidR="000523B8" w:rsidRPr="00361D37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7E0C4744" w14:textId="77777777" w:rsidR="000523B8" w:rsidRPr="00C97CAD" w:rsidRDefault="000523B8" w:rsidP="000523B8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16FAB5" w14:textId="77777777" w:rsidR="000523B8" w:rsidRPr="00C97CAD" w:rsidRDefault="000523B8" w:rsidP="000523B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49CC718" w14:textId="77777777" w:rsidR="000523B8" w:rsidRPr="00C97CAD" w:rsidRDefault="000523B8" w:rsidP="000523B8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23B8" w:rsidRPr="00C97CAD" w14:paraId="537043D2" w14:textId="77777777" w:rsidTr="00595F98">
        <w:tc>
          <w:tcPr>
            <w:tcW w:w="5940" w:type="dxa"/>
          </w:tcPr>
          <w:p w14:paraId="74F5B106" w14:textId="77777777" w:rsidR="000523B8" w:rsidRPr="00361D37" w:rsidRDefault="000523B8" w:rsidP="000523B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440" w:type="dxa"/>
          </w:tcPr>
          <w:p w14:paraId="109518DC" w14:textId="56CF1133" w:rsidR="000523B8" w:rsidRPr="00670167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D37">
              <w:rPr>
                <w:rFonts w:ascii="Angsana New" w:hAnsi="Angsana New"/>
                <w:sz w:val="30"/>
                <w:szCs w:val="30"/>
                <w:lang w:val="en-US"/>
              </w:rPr>
              <w:t>21,011</w:t>
            </w:r>
          </w:p>
        </w:tc>
        <w:tc>
          <w:tcPr>
            <w:tcW w:w="270" w:type="dxa"/>
          </w:tcPr>
          <w:p w14:paraId="42E77621" w14:textId="77777777" w:rsidR="000523B8" w:rsidRPr="00C97CAD" w:rsidRDefault="000523B8" w:rsidP="000523B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ABB165" w14:textId="2014DBF4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6701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</w:tr>
      <w:tr w:rsidR="000523B8" w:rsidRPr="00C97CAD" w14:paraId="729C8A39" w14:textId="77777777" w:rsidTr="00595F98">
        <w:tc>
          <w:tcPr>
            <w:tcW w:w="5940" w:type="dxa"/>
          </w:tcPr>
          <w:p w14:paraId="14E6B904" w14:textId="77777777" w:rsidR="000523B8" w:rsidRPr="00361D37" w:rsidRDefault="000523B8" w:rsidP="000523B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440" w:type="dxa"/>
          </w:tcPr>
          <w:p w14:paraId="72548D3E" w14:textId="21A3F7A4" w:rsidR="000523B8" w:rsidRPr="00670167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1D3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0BB659B" w14:textId="77777777" w:rsidR="000523B8" w:rsidRPr="00C97CAD" w:rsidRDefault="000523B8" w:rsidP="000523B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035BC4F" w14:textId="4900E1D8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</w:tr>
      <w:tr w:rsidR="000523B8" w:rsidRPr="00C97CAD" w14:paraId="2428829F" w14:textId="77777777" w:rsidTr="00595F98">
        <w:tc>
          <w:tcPr>
            <w:tcW w:w="5940" w:type="dxa"/>
          </w:tcPr>
          <w:p w14:paraId="7A6F96BA" w14:textId="77777777" w:rsidR="000523B8" w:rsidRPr="00361D37" w:rsidRDefault="000523B8" w:rsidP="000523B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F65EAC" w14:textId="3A047261" w:rsidR="000523B8" w:rsidRPr="00670167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79AC51F" w14:textId="77777777" w:rsidR="000523B8" w:rsidRPr="00C97CAD" w:rsidRDefault="000523B8" w:rsidP="000523B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931E6" w14:textId="074D6D41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523B8" w:rsidRPr="00C97CAD" w14:paraId="649BE83D" w14:textId="77777777" w:rsidTr="00595F98">
        <w:tc>
          <w:tcPr>
            <w:tcW w:w="5940" w:type="dxa"/>
          </w:tcPr>
          <w:p w14:paraId="4127C642" w14:textId="77777777" w:rsidR="000523B8" w:rsidRPr="00361D37" w:rsidRDefault="000523B8" w:rsidP="000523B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EDAA2B" w14:textId="57BA2EA3" w:rsidR="000523B8" w:rsidRPr="00670167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1D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21,299</w:t>
            </w:r>
          </w:p>
        </w:tc>
        <w:tc>
          <w:tcPr>
            <w:tcW w:w="270" w:type="dxa"/>
          </w:tcPr>
          <w:p w14:paraId="11A60572" w14:textId="77777777" w:rsidR="000523B8" w:rsidRPr="00C97CAD" w:rsidRDefault="000523B8" w:rsidP="000523B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2BA761" w14:textId="00775810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Pr="006701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</w:tr>
      <w:tr w:rsidR="000523B8" w:rsidRPr="00070ECD" w14:paraId="6344C17E" w14:textId="77777777" w:rsidTr="00B10F4F">
        <w:tc>
          <w:tcPr>
            <w:tcW w:w="5940" w:type="dxa"/>
          </w:tcPr>
          <w:p w14:paraId="6DA94605" w14:textId="77777777" w:rsidR="000523B8" w:rsidRPr="00070EC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11F00D6E" w14:textId="77777777" w:rsidR="000523B8" w:rsidRPr="00070ECD" w:rsidRDefault="000523B8" w:rsidP="000523B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13FDFBF" w14:textId="77777777" w:rsidR="000523B8" w:rsidRPr="00070ECD" w:rsidRDefault="000523B8" w:rsidP="000523B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4A77715C" w14:textId="77777777" w:rsidR="000523B8" w:rsidRPr="00070ECD" w:rsidRDefault="000523B8" w:rsidP="000523B8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cs/>
              </w:rPr>
            </w:pPr>
          </w:p>
        </w:tc>
      </w:tr>
      <w:tr w:rsidR="000523B8" w:rsidRPr="00C97CAD" w14:paraId="70744F19" w14:textId="77777777" w:rsidTr="00B10F4F">
        <w:tc>
          <w:tcPr>
            <w:tcW w:w="5940" w:type="dxa"/>
          </w:tcPr>
          <w:p w14:paraId="6635A089" w14:textId="77777777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</w:tcPr>
          <w:p w14:paraId="325C84D5" w14:textId="77777777" w:rsidR="000523B8" w:rsidRPr="00C97CAD" w:rsidRDefault="000523B8" w:rsidP="000523B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60A9C9" w14:textId="77777777" w:rsidR="000523B8" w:rsidRPr="00C97CAD" w:rsidRDefault="000523B8" w:rsidP="000523B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15E45A7" w14:textId="77777777" w:rsidR="000523B8" w:rsidRPr="00C97CAD" w:rsidRDefault="000523B8" w:rsidP="000523B8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23B8" w:rsidRPr="00C97CAD" w14:paraId="5023D40D" w14:textId="77777777" w:rsidTr="00B10F4F">
        <w:tc>
          <w:tcPr>
            <w:tcW w:w="5940" w:type="dxa"/>
          </w:tcPr>
          <w:p w14:paraId="390B5836" w14:textId="77777777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0343E4D1" w14:textId="678D81B9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1,174,59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EADC731" w14:textId="77777777" w:rsidR="000523B8" w:rsidRPr="00C97CAD" w:rsidRDefault="000523B8" w:rsidP="000523B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BBF9585" w14:textId="512F3BF3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967</w:t>
            </w: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0523B8" w:rsidRPr="00C97CAD" w14:paraId="7F9148AC" w14:textId="77777777" w:rsidTr="00B10F4F">
        <w:tc>
          <w:tcPr>
            <w:tcW w:w="5940" w:type="dxa"/>
          </w:tcPr>
          <w:p w14:paraId="098AE3D2" w14:textId="77777777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3052B4C0" w14:textId="3C468876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328,13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FECEBD6" w14:textId="77777777" w:rsidR="000523B8" w:rsidRPr="00C97CAD" w:rsidRDefault="000523B8" w:rsidP="000523B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F205285" w14:textId="6DD01646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269</w:t>
            </w: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130</w:t>
            </w:r>
          </w:p>
        </w:tc>
      </w:tr>
      <w:tr w:rsidR="000523B8" w:rsidRPr="00C97CAD" w14:paraId="0A519C59" w14:textId="77777777" w:rsidTr="00B10F4F">
        <w:tc>
          <w:tcPr>
            <w:tcW w:w="5940" w:type="dxa"/>
          </w:tcPr>
          <w:p w14:paraId="3F5C7055" w14:textId="69E80D52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584E3A94" w14:textId="224795E9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  <w:vAlign w:val="bottom"/>
          </w:tcPr>
          <w:p w14:paraId="4C2A2777" w14:textId="77777777" w:rsidR="000523B8" w:rsidRPr="00C97CAD" w:rsidRDefault="000523B8" w:rsidP="000523B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838E90F" w14:textId="6B443781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775</w:t>
            </w:r>
          </w:p>
        </w:tc>
      </w:tr>
      <w:tr w:rsidR="000523B8" w:rsidRPr="00C97CAD" w14:paraId="2B2DB7F8" w14:textId="77777777" w:rsidTr="00B10F4F">
        <w:tc>
          <w:tcPr>
            <w:tcW w:w="5940" w:type="dxa"/>
          </w:tcPr>
          <w:p w14:paraId="47BE079A" w14:textId="77777777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60366A19" w14:textId="3DB3CAB7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cs/>
                <w:lang w:val="en-US"/>
              </w:rPr>
              <w:t>171</w:t>
            </w:r>
          </w:p>
        </w:tc>
        <w:tc>
          <w:tcPr>
            <w:tcW w:w="270" w:type="dxa"/>
            <w:vAlign w:val="bottom"/>
          </w:tcPr>
          <w:p w14:paraId="2291220B" w14:textId="77777777" w:rsidR="000523B8" w:rsidRPr="00C97CAD" w:rsidRDefault="000523B8" w:rsidP="000523B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D3B51F" w14:textId="5C663E3C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306</w:t>
            </w:r>
          </w:p>
        </w:tc>
      </w:tr>
      <w:tr w:rsidR="00F64B81" w:rsidRPr="00C97CAD" w14:paraId="555E1F66" w14:textId="77777777" w:rsidTr="00B10F4F">
        <w:tc>
          <w:tcPr>
            <w:tcW w:w="5940" w:type="dxa"/>
          </w:tcPr>
          <w:p w14:paraId="671745C5" w14:textId="415684DC" w:rsidR="00F64B81" w:rsidRPr="00C97CAD" w:rsidRDefault="00F64B81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02DC7A4D" w14:textId="77777777" w:rsidR="00F64B81" w:rsidRPr="00841481" w:rsidRDefault="00F64B81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4C8661" w14:textId="77777777" w:rsidR="00F64B81" w:rsidRPr="00C97CAD" w:rsidRDefault="00F64B81" w:rsidP="000523B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CC301A" w14:textId="77777777" w:rsidR="00F64B81" w:rsidRPr="006806DE" w:rsidRDefault="00F64B81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3B8" w:rsidRPr="00C97CAD" w14:paraId="766E21FD" w14:textId="77777777" w:rsidTr="00B10F4F">
        <w:tc>
          <w:tcPr>
            <w:tcW w:w="5940" w:type="dxa"/>
          </w:tcPr>
          <w:p w14:paraId="13F76277" w14:textId="77777777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148919A5" w14:textId="1A1E25A0" w:rsidR="000523B8" w:rsidRPr="00841481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48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4148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1481">
              <w:rPr>
                <w:rFonts w:ascii="Angsana New" w:hAnsi="Angsana New"/>
                <w:sz w:val="30"/>
                <w:szCs w:val="30"/>
                <w:cs/>
                <w:lang w:val="en-US"/>
              </w:rPr>
              <w:t>93</w:t>
            </w:r>
            <w:r w:rsidRPr="0084148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AA97B12" w14:textId="77777777" w:rsidR="000523B8" w:rsidRPr="00C97CAD" w:rsidRDefault="000523B8" w:rsidP="000523B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E36139" w14:textId="7C750C14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301</w:t>
            </w:r>
          </w:p>
        </w:tc>
      </w:tr>
      <w:tr w:rsidR="000523B8" w:rsidRPr="00C97CAD" w14:paraId="08D4AA3A" w14:textId="77777777" w:rsidTr="00B10F4F">
        <w:tc>
          <w:tcPr>
            <w:tcW w:w="5940" w:type="dxa"/>
          </w:tcPr>
          <w:p w14:paraId="7A1AE0F7" w14:textId="77777777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74355FE2" w14:textId="3D57515D" w:rsidR="000523B8" w:rsidRPr="00841481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41481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  <w:vAlign w:val="bottom"/>
          </w:tcPr>
          <w:p w14:paraId="3EAC608E" w14:textId="77777777" w:rsidR="000523B8" w:rsidRPr="00C97CAD" w:rsidRDefault="000523B8" w:rsidP="000523B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01005F" w14:textId="64ECC360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096</w:t>
            </w:r>
          </w:p>
        </w:tc>
      </w:tr>
      <w:tr w:rsidR="000523B8" w:rsidRPr="00C97CAD" w14:paraId="2BADEEB8" w14:textId="77777777" w:rsidTr="00B10F4F">
        <w:tc>
          <w:tcPr>
            <w:tcW w:w="5940" w:type="dxa"/>
          </w:tcPr>
          <w:p w14:paraId="619339BA" w14:textId="77777777" w:rsidR="000523B8" w:rsidRPr="00C97CAD" w:rsidRDefault="000523B8" w:rsidP="000523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681A796C" w14:textId="2A2486B7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36A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7243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2436A">
              <w:rPr>
                <w:rFonts w:ascii="Angsana New" w:hAnsi="Angsana New"/>
                <w:sz w:val="30"/>
                <w:szCs w:val="30"/>
                <w:cs/>
                <w:lang w:val="en-US"/>
              </w:rPr>
              <w:t>113</w:t>
            </w:r>
          </w:p>
        </w:tc>
        <w:tc>
          <w:tcPr>
            <w:tcW w:w="270" w:type="dxa"/>
            <w:vAlign w:val="bottom"/>
          </w:tcPr>
          <w:p w14:paraId="5AB110CE" w14:textId="77777777" w:rsidR="000523B8" w:rsidRPr="00C97CAD" w:rsidRDefault="000523B8" w:rsidP="000523B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DE903E" w14:textId="0AF889CC" w:rsidR="000523B8" w:rsidRPr="00C97CAD" w:rsidRDefault="000523B8" w:rsidP="000523B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581</w:t>
            </w:r>
          </w:p>
        </w:tc>
      </w:tr>
    </w:tbl>
    <w:p w14:paraId="1376AEE0" w14:textId="19E51392" w:rsidR="00594D19" w:rsidRPr="00F64B81" w:rsidRDefault="00594D19" w:rsidP="00AC6527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5B2A867" w14:textId="09776F5A" w:rsidR="005D32A0" w:rsidRPr="00B226F2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226F2">
        <w:rPr>
          <w:rFonts w:ascii="Angsana New" w:hAnsi="Angsana New"/>
          <w:sz w:val="30"/>
          <w:szCs w:val="30"/>
          <w:cs/>
          <w:lang w:val="th-TH"/>
        </w:rPr>
        <w:t>ยอดคงเหลือกับ</w:t>
      </w:r>
      <w:r w:rsidRPr="00B226F2">
        <w:rPr>
          <w:rFonts w:ascii="Angsana New" w:hAnsi="Angsana New"/>
          <w:sz w:val="30"/>
          <w:szCs w:val="30"/>
          <w:cs/>
          <w:lang w:val="en-US"/>
        </w:rPr>
        <w:t>กิจการ</w:t>
      </w:r>
      <w:r w:rsidRPr="00B226F2">
        <w:rPr>
          <w:rFonts w:ascii="Angsana New" w:hAnsi="Angsana New"/>
          <w:sz w:val="30"/>
          <w:szCs w:val="30"/>
          <w:cs/>
          <w:lang w:val="th-TH"/>
        </w:rPr>
        <w:t xml:space="preserve">ที่เกี่ยวข้องกัน ณ 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="00310957" w:rsidRPr="00B226F2">
        <w:rPr>
          <w:rFonts w:ascii="Angsana New" w:hAnsi="Angsana New"/>
          <w:sz w:val="30"/>
          <w:szCs w:val="30"/>
          <w:lang w:val="en-US"/>
        </w:rPr>
        <w:t xml:space="preserve"> </w:t>
      </w:r>
      <w:r w:rsidR="00310957" w:rsidRPr="00B226F2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</w:t>
      </w:r>
      <w:r w:rsidR="00595F98">
        <w:rPr>
          <w:rFonts w:ascii="Angsana New" w:hAnsi="Angsana New"/>
          <w:sz w:val="30"/>
          <w:szCs w:val="30"/>
          <w:lang w:val="en-US"/>
        </w:rPr>
        <w:t>4</w:t>
      </w:r>
      <w:r w:rsidR="00310957" w:rsidRPr="00B226F2">
        <w:rPr>
          <w:rFonts w:ascii="Angsana New" w:hAnsi="Angsana New"/>
          <w:sz w:val="30"/>
          <w:szCs w:val="30"/>
          <w:lang w:val="en-US"/>
        </w:rPr>
        <w:t xml:space="preserve"> </w:t>
      </w:r>
      <w:r w:rsidR="00310957" w:rsidRPr="00B226F2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31</w:t>
      </w:r>
      <w:r w:rsidRPr="00B226F2">
        <w:rPr>
          <w:rFonts w:ascii="Angsana New" w:hAnsi="Angsana New"/>
          <w:sz w:val="30"/>
          <w:szCs w:val="30"/>
          <w:lang w:val="en-US"/>
        </w:rPr>
        <w:t xml:space="preserve"> </w:t>
      </w:r>
      <w:r w:rsidRPr="00B226F2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310957" w:rsidRPr="00B226F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</w:t>
      </w:r>
      <w:r w:rsidR="00595F98">
        <w:rPr>
          <w:rFonts w:ascii="Angsana New" w:hAnsi="Angsana New"/>
          <w:sz w:val="30"/>
          <w:szCs w:val="30"/>
          <w:lang w:val="en-US"/>
        </w:rPr>
        <w:t>4</w:t>
      </w:r>
      <w:r w:rsidRPr="00B226F2">
        <w:rPr>
          <w:rFonts w:ascii="Angsana New" w:hAnsi="Angsana New"/>
          <w:sz w:val="30"/>
          <w:szCs w:val="30"/>
          <w:lang w:val="en-US"/>
        </w:rPr>
        <w:t xml:space="preserve"> </w:t>
      </w:r>
      <w:r w:rsidRPr="00B226F2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61F37DC3" w14:textId="2C7636BA" w:rsidR="005D32A0" w:rsidRPr="00F64B81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95F98" w:rsidRPr="0013335C" w14:paraId="2EB50138" w14:textId="77777777" w:rsidTr="00595F98">
        <w:trPr>
          <w:tblHeader/>
        </w:trPr>
        <w:tc>
          <w:tcPr>
            <w:tcW w:w="5940" w:type="dxa"/>
          </w:tcPr>
          <w:p w14:paraId="397273DC" w14:textId="77777777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6D39982" w14:textId="77777777" w:rsidR="00595F98" w:rsidRPr="0013335C" w:rsidRDefault="00595F98" w:rsidP="00595F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95F98" w:rsidRPr="0013335C" w14:paraId="49B2E4BD" w14:textId="77777777" w:rsidTr="00595F98">
        <w:trPr>
          <w:tblHeader/>
        </w:trPr>
        <w:tc>
          <w:tcPr>
            <w:tcW w:w="5940" w:type="dxa"/>
          </w:tcPr>
          <w:p w14:paraId="70FC97E2" w14:textId="77777777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55BB170" w14:textId="77777777" w:rsidR="00595F98" w:rsidRPr="0013335C" w:rsidRDefault="00595F98" w:rsidP="00595F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95F98" w:rsidRPr="0013335C" w14:paraId="7725441C" w14:textId="77777777" w:rsidTr="00595F98">
        <w:trPr>
          <w:tblHeader/>
        </w:trPr>
        <w:tc>
          <w:tcPr>
            <w:tcW w:w="5940" w:type="dxa"/>
          </w:tcPr>
          <w:p w14:paraId="6EFDF256" w14:textId="77777777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F46B89E" w14:textId="77777777" w:rsidR="00595F98" w:rsidRPr="0013335C" w:rsidRDefault="00595F98" w:rsidP="00595F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95F98" w:rsidRPr="0013335C" w14:paraId="4EBDDA29" w14:textId="77777777" w:rsidTr="00595F98">
        <w:tc>
          <w:tcPr>
            <w:tcW w:w="5940" w:type="dxa"/>
          </w:tcPr>
          <w:p w14:paraId="76991D03" w14:textId="385A0A26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AFAEA4F" w14:textId="232742E1" w:rsidR="00595F98" w:rsidRPr="005322FF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36FBBA08" w14:textId="77777777" w:rsidR="00595F98" w:rsidRPr="0013335C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21C9CF2" w14:textId="343D874F" w:rsidR="00595F98" w:rsidRPr="005322FF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595F98" w:rsidRPr="0013335C" w14:paraId="6307BA3C" w14:textId="77777777" w:rsidTr="00595F98">
        <w:tc>
          <w:tcPr>
            <w:tcW w:w="5940" w:type="dxa"/>
          </w:tcPr>
          <w:p w14:paraId="6BB2E7A5" w14:textId="1E9C7521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96DA059" w14:textId="43F1D44F" w:rsidR="00595F98" w:rsidRPr="0013335C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0DAD5678" w14:textId="77777777" w:rsidR="00595F98" w:rsidRPr="0013335C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DDAEECB" w14:textId="2C6BDA7F" w:rsidR="00595F98" w:rsidRPr="0013335C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95F98" w:rsidRPr="0013335C" w14:paraId="392571E1" w14:textId="77777777" w:rsidTr="00595F98">
        <w:tc>
          <w:tcPr>
            <w:tcW w:w="5940" w:type="dxa"/>
          </w:tcPr>
          <w:p w14:paraId="3A807D7E" w14:textId="77777777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E5B219D" w14:textId="77777777" w:rsidR="00595F98" w:rsidRPr="0013335C" w:rsidRDefault="00595F98" w:rsidP="00595F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95F98" w:rsidRPr="0013335C" w14:paraId="509AA7EB" w14:textId="77777777" w:rsidTr="00595F98">
        <w:tc>
          <w:tcPr>
            <w:tcW w:w="5940" w:type="dxa"/>
          </w:tcPr>
          <w:p w14:paraId="6C8EA9AA" w14:textId="77777777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80FD24C" w14:textId="2FC97969" w:rsidR="00595F98" w:rsidRPr="0013335C" w:rsidRDefault="006801D1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1D1">
              <w:rPr>
                <w:rFonts w:ascii="Angsana New" w:hAnsi="Angsana New"/>
                <w:sz w:val="30"/>
                <w:szCs w:val="30"/>
                <w:lang w:val="en-US"/>
              </w:rPr>
              <w:t>388,42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52038B0B" w14:textId="77777777" w:rsidR="00595F98" w:rsidRPr="0013335C" w:rsidRDefault="00595F98" w:rsidP="00595F9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CFA123D" w14:textId="06A87F47" w:rsidR="00595F98" w:rsidRPr="0013335C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Pr="00F563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890</w:t>
            </w:r>
          </w:p>
        </w:tc>
      </w:tr>
      <w:tr w:rsidR="00595F98" w:rsidRPr="0013335C" w14:paraId="69180A84" w14:textId="77777777" w:rsidTr="00595F98">
        <w:tc>
          <w:tcPr>
            <w:tcW w:w="5940" w:type="dxa"/>
          </w:tcPr>
          <w:p w14:paraId="5828C2A7" w14:textId="77777777" w:rsidR="00595F98" w:rsidRPr="0013335C" w:rsidRDefault="00595F98" w:rsidP="00595F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EC06A2B" w14:textId="2FE4664E" w:rsidR="00595F98" w:rsidRPr="0013335C" w:rsidRDefault="006801D1" w:rsidP="00595F98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1D1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84" w:type="dxa"/>
          </w:tcPr>
          <w:p w14:paraId="26B5C3DF" w14:textId="77777777" w:rsidR="00595F98" w:rsidRPr="0013335C" w:rsidRDefault="00595F98" w:rsidP="00595F9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26280A18" w14:textId="485F57B7" w:rsidR="00595F98" w:rsidRPr="0013335C" w:rsidRDefault="00595F98" w:rsidP="00595F9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95F98" w:rsidRPr="0013335C" w14:paraId="3A6AFBEE" w14:textId="77777777" w:rsidTr="00595F98">
        <w:tc>
          <w:tcPr>
            <w:tcW w:w="5940" w:type="dxa"/>
          </w:tcPr>
          <w:p w14:paraId="5A5854F3" w14:textId="77777777" w:rsidR="00595F98" w:rsidRPr="0013335C" w:rsidRDefault="00595F98" w:rsidP="00595F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FD6CE" w14:textId="4859A118" w:rsidR="00595F98" w:rsidRPr="0013335C" w:rsidRDefault="006801D1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1D1">
              <w:rPr>
                <w:rFonts w:ascii="Angsana New" w:hAnsi="Angsana New"/>
                <w:sz w:val="30"/>
                <w:szCs w:val="30"/>
                <w:lang w:val="en-US"/>
              </w:rPr>
              <w:t>636,807</w:t>
            </w:r>
          </w:p>
        </w:tc>
        <w:tc>
          <w:tcPr>
            <w:tcW w:w="284" w:type="dxa"/>
          </w:tcPr>
          <w:p w14:paraId="1FA05F3A" w14:textId="77777777" w:rsidR="00595F98" w:rsidRPr="0013335C" w:rsidRDefault="00595F98" w:rsidP="00595F9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671E4FF" w14:textId="116585C3" w:rsidR="00595F98" w:rsidRPr="0013335C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5FAF">
              <w:rPr>
                <w:rFonts w:ascii="Angsana New" w:hAnsi="Angsana New"/>
                <w:sz w:val="30"/>
                <w:szCs w:val="30"/>
                <w:lang w:val="en-US"/>
              </w:rPr>
              <w:t>866,843</w:t>
            </w:r>
          </w:p>
        </w:tc>
      </w:tr>
      <w:tr w:rsidR="00595F98" w:rsidRPr="0013335C" w14:paraId="3C0EDFAB" w14:textId="77777777" w:rsidTr="00595F98">
        <w:trPr>
          <w:trHeight w:val="49"/>
        </w:trPr>
        <w:tc>
          <w:tcPr>
            <w:tcW w:w="5940" w:type="dxa"/>
          </w:tcPr>
          <w:p w14:paraId="354FA584" w14:textId="77777777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D7A71" w14:textId="4038388B" w:rsidR="00595F98" w:rsidRPr="0013335C" w:rsidRDefault="006801D1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1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1,025,291</w:t>
            </w:r>
          </w:p>
        </w:tc>
        <w:tc>
          <w:tcPr>
            <w:tcW w:w="284" w:type="dxa"/>
            <w:shd w:val="clear" w:color="auto" w:fill="auto"/>
          </w:tcPr>
          <w:p w14:paraId="0D9F1174" w14:textId="77777777" w:rsidR="00595F98" w:rsidRPr="00F11B48" w:rsidRDefault="00595F98" w:rsidP="00595F9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D3ECC" w14:textId="0D1931DF" w:rsidR="00595F98" w:rsidRPr="0013335C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</w:tr>
    </w:tbl>
    <w:p w14:paraId="21A76882" w14:textId="77777777" w:rsidR="00595F98" w:rsidRPr="00F64B81" w:rsidRDefault="00595F98" w:rsidP="00595F98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170"/>
        <w:gridCol w:w="270"/>
        <w:gridCol w:w="1440"/>
        <w:gridCol w:w="284"/>
        <w:gridCol w:w="1426"/>
      </w:tblGrid>
      <w:tr w:rsidR="00595F98" w:rsidRPr="0013335C" w14:paraId="5A73550C" w14:textId="77777777" w:rsidTr="00A90973">
        <w:tc>
          <w:tcPr>
            <w:tcW w:w="5940" w:type="dxa"/>
            <w:gridSpan w:val="5"/>
          </w:tcPr>
          <w:p w14:paraId="2E60FE59" w14:textId="1DD0EBF6" w:rsidR="00595F98" w:rsidRPr="00A90973" w:rsidRDefault="00A90973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br w:type="page"/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5A0A5BDF" w14:textId="77777777" w:rsidR="00595F98" w:rsidRPr="00A90973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95F98" w:rsidRPr="0013335C" w14:paraId="3D63321A" w14:textId="77777777" w:rsidTr="00A90973">
        <w:tc>
          <w:tcPr>
            <w:tcW w:w="5940" w:type="dxa"/>
            <w:gridSpan w:val="5"/>
          </w:tcPr>
          <w:p w14:paraId="1592A1CD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555F34A" w14:textId="77777777" w:rsidR="00595F98" w:rsidRPr="00A90973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95F98" w:rsidRPr="0013335C" w14:paraId="2EC55B02" w14:textId="77777777" w:rsidTr="00A90973">
        <w:tc>
          <w:tcPr>
            <w:tcW w:w="5940" w:type="dxa"/>
            <w:gridSpan w:val="5"/>
          </w:tcPr>
          <w:p w14:paraId="2185EF95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2A44DC54" w14:textId="77777777" w:rsidR="00595F98" w:rsidRPr="00A90973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95F98" w:rsidRPr="0013335C" w14:paraId="229EECC3" w14:textId="77777777" w:rsidTr="00A90973">
        <w:tc>
          <w:tcPr>
            <w:tcW w:w="5940" w:type="dxa"/>
            <w:gridSpan w:val="5"/>
          </w:tcPr>
          <w:p w14:paraId="43F7A1D5" w14:textId="46BDD486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0E083E8D" w14:textId="02FE5BEB" w:rsidR="00595F98" w:rsidRPr="00A90973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  <w:shd w:val="clear" w:color="auto" w:fill="auto"/>
          </w:tcPr>
          <w:p w14:paraId="6D54565A" w14:textId="77777777" w:rsidR="00595F98" w:rsidRPr="00A90973" w:rsidRDefault="00595F98" w:rsidP="00595F98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57819E33" w14:textId="7318FA12" w:rsidR="00595F98" w:rsidRPr="00A90973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595F98" w:rsidRPr="0013335C" w14:paraId="638E94EF" w14:textId="77777777" w:rsidTr="00A90973">
        <w:tc>
          <w:tcPr>
            <w:tcW w:w="5940" w:type="dxa"/>
            <w:gridSpan w:val="5"/>
          </w:tcPr>
          <w:p w14:paraId="6441230E" w14:textId="6E644240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1EACD4B" w14:textId="15A041EE" w:rsidR="00595F98" w:rsidRPr="00A90973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17D27DBB" w14:textId="77777777" w:rsidR="00595F98" w:rsidRPr="00A90973" w:rsidRDefault="00595F98" w:rsidP="00595F98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12E2D5A" w14:textId="76321A65" w:rsidR="00595F98" w:rsidRPr="00A90973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595F98" w:rsidRPr="0013335C" w14:paraId="49E94595" w14:textId="77777777" w:rsidTr="00A90973">
        <w:tc>
          <w:tcPr>
            <w:tcW w:w="5940" w:type="dxa"/>
            <w:gridSpan w:val="5"/>
          </w:tcPr>
          <w:p w14:paraId="6FF47A5A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1106B8B9" w14:textId="77777777" w:rsidR="00595F98" w:rsidRPr="00A90973" w:rsidRDefault="00595F98" w:rsidP="00595F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95F98" w:rsidRPr="0013335C" w14:paraId="1B7E31F9" w14:textId="77777777" w:rsidTr="00A90973">
        <w:tc>
          <w:tcPr>
            <w:tcW w:w="5940" w:type="dxa"/>
            <w:gridSpan w:val="5"/>
          </w:tcPr>
          <w:p w14:paraId="151F3DB2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6A8EA3F6" w14:textId="33683A96" w:rsidR="00595F98" w:rsidRPr="00A90973" w:rsidRDefault="006801D1" w:rsidP="006801D1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1D1">
              <w:rPr>
                <w:rFonts w:ascii="Angsana New" w:hAnsi="Angsana New"/>
                <w:sz w:val="30"/>
                <w:szCs w:val="30"/>
                <w:lang w:val="en-US"/>
              </w:rPr>
              <w:t>1,09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7D350D73" w14:textId="77777777" w:rsidR="00595F98" w:rsidRPr="00A90973" w:rsidRDefault="00595F98" w:rsidP="00595F98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7751E2FE" w14:textId="57A0526F" w:rsidR="00595F98" w:rsidRPr="00A90973" w:rsidRDefault="00595F98" w:rsidP="00595F98">
            <w:pPr>
              <w:tabs>
                <w:tab w:val="decimal" w:pos="90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95F98" w:rsidRPr="0013335C" w14:paraId="1FD9D9F7" w14:textId="77777777" w:rsidTr="00A90973">
        <w:tc>
          <w:tcPr>
            <w:tcW w:w="5940" w:type="dxa"/>
            <w:gridSpan w:val="5"/>
          </w:tcPr>
          <w:p w14:paraId="534FCF22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37CA359A" w14:textId="14AE9965" w:rsidR="00595F98" w:rsidRPr="00A90973" w:rsidRDefault="006801D1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1D1">
              <w:rPr>
                <w:rFonts w:ascii="Angsana New" w:hAnsi="Angsana New"/>
                <w:sz w:val="30"/>
                <w:szCs w:val="30"/>
                <w:lang w:val="en-US"/>
              </w:rPr>
              <w:t>1,468</w:t>
            </w:r>
          </w:p>
        </w:tc>
        <w:tc>
          <w:tcPr>
            <w:tcW w:w="284" w:type="dxa"/>
          </w:tcPr>
          <w:p w14:paraId="63771E26" w14:textId="77777777" w:rsidR="00595F98" w:rsidRPr="00A90973" w:rsidRDefault="00595F98" w:rsidP="00595F98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6BCC8366" w14:textId="3039214A" w:rsidR="00595F98" w:rsidRPr="00A90973" w:rsidRDefault="00595F98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1,510</w:t>
            </w:r>
          </w:p>
        </w:tc>
      </w:tr>
      <w:tr w:rsidR="00595F98" w:rsidRPr="0013335C" w14:paraId="4EAFED55" w14:textId="77777777" w:rsidTr="00A90973">
        <w:tc>
          <w:tcPr>
            <w:tcW w:w="5940" w:type="dxa"/>
            <w:gridSpan w:val="5"/>
          </w:tcPr>
          <w:p w14:paraId="038BA097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C7BC0" w14:textId="3186C2D8" w:rsidR="00595F98" w:rsidRPr="00A90973" w:rsidRDefault="006801D1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1D1">
              <w:rPr>
                <w:rFonts w:ascii="Angsana New" w:hAnsi="Angsana New"/>
                <w:sz w:val="30"/>
                <w:szCs w:val="30"/>
                <w:lang w:val="en-US"/>
              </w:rPr>
              <w:t>1,44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14:paraId="744445BF" w14:textId="77777777" w:rsidR="00595F98" w:rsidRPr="00A90973" w:rsidRDefault="00595F98" w:rsidP="00595F98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A3497C9" w14:textId="263D4BB7" w:rsidR="00595F98" w:rsidRPr="00A90973" w:rsidRDefault="00595F98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595F98" w:rsidRPr="0013335C" w14:paraId="5FB25B3C" w14:textId="77777777" w:rsidTr="00A90973">
        <w:tc>
          <w:tcPr>
            <w:tcW w:w="5940" w:type="dxa"/>
            <w:gridSpan w:val="5"/>
          </w:tcPr>
          <w:p w14:paraId="4E30C4B3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6D34E" w14:textId="33680D36" w:rsidR="00595F98" w:rsidRPr="00A90973" w:rsidRDefault="006801D1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1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7B152DBA" w14:textId="77777777" w:rsidR="00595F98" w:rsidRPr="00A90973" w:rsidRDefault="00595F98" w:rsidP="00595F98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822F7" w14:textId="294AE9C3" w:rsidR="00595F98" w:rsidRPr="00A90973" w:rsidRDefault="00595F98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1,660</w:t>
            </w:r>
          </w:p>
        </w:tc>
      </w:tr>
      <w:tr w:rsidR="00AC6527" w:rsidRPr="0013335C" w14:paraId="4C695CC7" w14:textId="77777777" w:rsidTr="00070ECD">
        <w:tc>
          <w:tcPr>
            <w:tcW w:w="2970" w:type="dxa"/>
          </w:tcPr>
          <w:p w14:paraId="31E1C337" w14:textId="77777777" w:rsidR="00AC6527" w:rsidRPr="00A90973" w:rsidRDefault="00AC6527" w:rsidP="006740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lastRenderedPageBreak/>
              <w:br w:type="page"/>
            </w:r>
          </w:p>
        </w:tc>
        <w:tc>
          <w:tcPr>
            <w:tcW w:w="1260" w:type="dxa"/>
          </w:tcPr>
          <w:p w14:paraId="3D0AE1EF" w14:textId="77777777" w:rsidR="00AC6527" w:rsidRPr="00A90973" w:rsidRDefault="00AC6527" w:rsidP="006740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58A5634" w14:textId="77777777" w:rsidR="00AC6527" w:rsidRPr="00A90973" w:rsidRDefault="00AC6527" w:rsidP="006740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719F491" w14:textId="77777777" w:rsidR="00AC6527" w:rsidRPr="00A90973" w:rsidRDefault="00AC6527" w:rsidP="006740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474E611" w14:textId="76F50C32" w:rsidR="00AC6527" w:rsidRPr="00A90973" w:rsidRDefault="00AC6527" w:rsidP="006740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3AAD992" w14:textId="77777777" w:rsidR="00AC6527" w:rsidRPr="00A90973" w:rsidRDefault="00AC6527" w:rsidP="006740CE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C6527" w:rsidRPr="0013335C" w14:paraId="25CA28B6" w14:textId="77777777" w:rsidTr="00070ECD">
        <w:tc>
          <w:tcPr>
            <w:tcW w:w="2970" w:type="dxa"/>
          </w:tcPr>
          <w:p w14:paraId="2203C145" w14:textId="77777777" w:rsidR="00AC6527" w:rsidRPr="00A90973" w:rsidRDefault="00AC6527" w:rsidP="006740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51A3F73" w14:textId="77777777" w:rsidR="00AC6527" w:rsidRPr="00A90973" w:rsidRDefault="00AC6527" w:rsidP="006740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B00C7E9" w14:textId="77777777" w:rsidR="00AC6527" w:rsidRPr="00A90973" w:rsidRDefault="00AC6527" w:rsidP="006740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8022B22" w14:textId="77777777" w:rsidR="00AC6527" w:rsidRPr="00A90973" w:rsidRDefault="00AC6527" w:rsidP="006740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119149D" w14:textId="580063DC" w:rsidR="00AC6527" w:rsidRPr="00A90973" w:rsidRDefault="00AC6527" w:rsidP="006740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A38881A" w14:textId="77777777" w:rsidR="00AC6527" w:rsidRPr="00A90973" w:rsidRDefault="00AC6527" w:rsidP="006740CE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070ECD" w:rsidRPr="0013335C" w14:paraId="75BB4526" w14:textId="77777777" w:rsidTr="006740CE">
        <w:tc>
          <w:tcPr>
            <w:tcW w:w="2970" w:type="dxa"/>
          </w:tcPr>
          <w:p w14:paraId="24F0445A" w14:textId="77777777" w:rsidR="00070ECD" w:rsidRPr="00A90973" w:rsidRDefault="00070ECD" w:rsidP="006740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23773FA7" w14:textId="4B3DDAAA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7889632" w14:textId="6851CB47" w:rsidR="00070ECD" w:rsidRPr="00A90973" w:rsidRDefault="00070ECD" w:rsidP="006740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2DF6F254" w14:textId="77777777" w:rsidR="00070ECD" w:rsidRPr="00A90973" w:rsidRDefault="00070ECD" w:rsidP="006740CE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070ECD" w:rsidRPr="0013335C" w14:paraId="7143C8EE" w14:textId="77777777" w:rsidTr="00070ECD">
        <w:tc>
          <w:tcPr>
            <w:tcW w:w="2970" w:type="dxa"/>
          </w:tcPr>
          <w:p w14:paraId="25FE118B" w14:textId="77777777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</w:p>
        </w:tc>
        <w:tc>
          <w:tcPr>
            <w:tcW w:w="1260" w:type="dxa"/>
          </w:tcPr>
          <w:p w14:paraId="1EF3CF46" w14:textId="6046D76D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A6378BD" w14:textId="77777777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51BA901" w14:textId="1EFA896C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C58AB55" w14:textId="629FC2B9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B19E57" w14:textId="77777777" w:rsidR="00070ECD" w:rsidRPr="00A90973" w:rsidRDefault="00070ECD" w:rsidP="00070EC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  <w:shd w:val="clear" w:color="auto" w:fill="auto"/>
          </w:tcPr>
          <w:p w14:paraId="19144DDE" w14:textId="77777777" w:rsidR="00070ECD" w:rsidRPr="00A90973" w:rsidRDefault="00070ECD" w:rsidP="00070ECD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3AFC0475" w14:textId="77777777" w:rsidR="00070ECD" w:rsidRPr="00A90973" w:rsidRDefault="00070ECD" w:rsidP="00070EC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070ECD" w:rsidRPr="0013335C" w14:paraId="762D8C6C" w14:textId="77777777" w:rsidTr="000E6110">
        <w:tc>
          <w:tcPr>
            <w:tcW w:w="2970" w:type="dxa"/>
          </w:tcPr>
          <w:p w14:paraId="6D3B09D2" w14:textId="77777777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CF49F39" w14:textId="18C353E1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F8D10C5" w14:textId="77777777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1C91EDA" w14:textId="0C76A9A9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08036CA" w14:textId="60C7D4C9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1C2C59D" w14:textId="77777777" w:rsidR="00070ECD" w:rsidRPr="00A90973" w:rsidRDefault="00070ECD" w:rsidP="00070EC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0823F6E6" w14:textId="77777777" w:rsidR="00070ECD" w:rsidRPr="00A90973" w:rsidRDefault="00070ECD" w:rsidP="00070ECD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66C38761" w14:textId="77777777" w:rsidR="00070ECD" w:rsidRPr="00A90973" w:rsidRDefault="00070ECD" w:rsidP="00070EC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070ECD" w:rsidRPr="0013335C" w14:paraId="0549C3FC" w14:textId="77777777" w:rsidTr="006740CE">
        <w:tc>
          <w:tcPr>
            <w:tcW w:w="2970" w:type="dxa"/>
          </w:tcPr>
          <w:p w14:paraId="602C494C" w14:textId="77777777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76E7AA9F" w14:textId="3F577F6D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70F28F" w14:textId="224C3224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416445F" w14:textId="77777777" w:rsidR="00070ECD" w:rsidRPr="00A90973" w:rsidRDefault="00070ECD" w:rsidP="00070EC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70ECD" w:rsidRPr="0013335C" w14:paraId="51351206" w14:textId="77777777" w:rsidTr="000E6110">
        <w:tc>
          <w:tcPr>
            <w:tcW w:w="2970" w:type="dxa"/>
          </w:tcPr>
          <w:p w14:paraId="0D372D86" w14:textId="2734A299" w:rsidR="00070ECD" w:rsidRPr="00A90973" w:rsidRDefault="000E6110" w:rsidP="00070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8DA24C1" w14:textId="77777777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3C0C700" w14:textId="77777777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59EF809" w14:textId="77777777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E97DB05" w14:textId="53660E15" w:rsidR="00070ECD" w:rsidRPr="00A90973" w:rsidRDefault="00070ECD" w:rsidP="00070E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2BA34F1" w14:textId="42829B95" w:rsidR="00070ECD" w:rsidRPr="00A90973" w:rsidRDefault="00070ECD" w:rsidP="00070EC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0E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95,067</w:t>
            </w:r>
          </w:p>
        </w:tc>
        <w:tc>
          <w:tcPr>
            <w:tcW w:w="284" w:type="dxa"/>
            <w:shd w:val="clear" w:color="auto" w:fill="auto"/>
          </w:tcPr>
          <w:p w14:paraId="4C8DF191" w14:textId="77777777" w:rsidR="00070ECD" w:rsidRPr="00A90973" w:rsidRDefault="00070ECD" w:rsidP="00070EC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7C7936B7" w14:textId="4F9C6563" w:rsidR="00070ECD" w:rsidRPr="00A90973" w:rsidRDefault="00070ECD" w:rsidP="00070EC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0E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94,595</w:t>
            </w:r>
          </w:p>
        </w:tc>
      </w:tr>
    </w:tbl>
    <w:p w14:paraId="2C2221BC" w14:textId="77777777" w:rsidR="00AC6527" w:rsidRPr="00070ECD" w:rsidRDefault="00AC6527" w:rsidP="00A9097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693191" w:rsidRPr="00A90973" w14:paraId="0E6D1673" w14:textId="77777777" w:rsidTr="00A90973">
        <w:tc>
          <w:tcPr>
            <w:tcW w:w="5940" w:type="dxa"/>
          </w:tcPr>
          <w:p w14:paraId="1A8614B2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4D4AFE8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93191" w:rsidRPr="00A90973" w14:paraId="471CE105" w14:textId="77777777" w:rsidTr="00A90973">
        <w:tc>
          <w:tcPr>
            <w:tcW w:w="5940" w:type="dxa"/>
          </w:tcPr>
          <w:p w14:paraId="0A02F1FA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E09C024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693191" w:rsidRPr="00A90973" w14:paraId="5CA5CD49" w14:textId="77777777" w:rsidTr="00A90973">
        <w:tc>
          <w:tcPr>
            <w:tcW w:w="5940" w:type="dxa"/>
          </w:tcPr>
          <w:p w14:paraId="39F162A5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C622802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93191" w:rsidRPr="00A90973" w14:paraId="350132DC" w14:textId="77777777" w:rsidTr="00A90973">
        <w:tc>
          <w:tcPr>
            <w:tcW w:w="5940" w:type="dxa"/>
          </w:tcPr>
          <w:p w14:paraId="16679A9C" w14:textId="5582BAE3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1FA3094C" w14:textId="1D3ADB1A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9097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4CA86C0B" w14:textId="77777777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445CE1D" w14:textId="75F44105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909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73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693191" w:rsidRPr="00A90973" w14:paraId="40E70C67" w14:textId="77777777" w:rsidTr="00A90973">
        <w:tc>
          <w:tcPr>
            <w:tcW w:w="5940" w:type="dxa"/>
          </w:tcPr>
          <w:p w14:paraId="5FC14D66" w14:textId="7420829E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5C320C4" w14:textId="6739B29E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79CCC974" w14:textId="77777777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0596791" w14:textId="56F918DF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93191" w:rsidRPr="00A90973" w14:paraId="13613C22" w14:textId="77777777" w:rsidTr="00A90973">
        <w:tc>
          <w:tcPr>
            <w:tcW w:w="5940" w:type="dxa"/>
          </w:tcPr>
          <w:p w14:paraId="7AD3A661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4A2C4B6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B0968" w:rsidRPr="00A90973" w14:paraId="1E9D7E93" w14:textId="77777777" w:rsidTr="00A90973">
        <w:tc>
          <w:tcPr>
            <w:tcW w:w="5940" w:type="dxa"/>
          </w:tcPr>
          <w:p w14:paraId="144C98CE" w14:textId="77777777" w:rsidR="009B0968" w:rsidRPr="00A90973" w:rsidRDefault="009B096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98ED001" w14:textId="5736BE6F" w:rsidR="009B0968" w:rsidRPr="00A90973" w:rsidRDefault="00A54A4C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A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116,556</w:t>
            </w:r>
          </w:p>
        </w:tc>
        <w:tc>
          <w:tcPr>
            <w:tcW w:w="284" w:type="dxa"/>
            <w:shd w:val="clear" w:color="auto" w:fill="auto"/>
          </w:tcPr>
          <w:p w14:paraId="56CEA6E8" w14:textId="77777777" w:rsidR="009B0968" w:rsidRPr="00A90973" w:rsidRDefault="009B0968" w:rsidP="00A90973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50E5E560" w14:textId="4BDABA9C" w:rsidR="009B0968" w:rsidRPr="00A90973" w:rsidRDefault="009B0968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126,454</w:t>
            </w:r>
          </w:p>
        </w:tc>
      </w:tr>
    </w:tbl>
    <w:p w14:paraId="3F5AEE73" w14:textId="77777777" w:rsidR="009B0968" w:rsidRPr="00A90973" w:rsidRDefault="009B0968" w:rsidP="00A9097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693191" w:rsidRPr="00A90973" w14:paraId="03BCCC34" w14:textId="77777777" w:rsidTr="00A90973">
        <w:tc>
          <w:tcPr>
            <w:tcW w:w="5940" w:type="dxa"/>
          </w:tcPr>
          <w:p w14:paraId="73DBDDF4" w14:textId="78F9F48F" w:rsidR="00693191" w:rsidRPr="00A90973" w:rsidRDefault="00A90973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br w:type="page"/>
            </w:r>
          </w:p>
        </w:tc>
        <w:tc>
          <w:tcPr>
            <w:tcW w:w="3150" w:type="dxa"/>
            <w:gridSpan w:val="3"/>
          </w:tcPr>
          <w:p w14:paraId="54DED5CC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93191" w:rsidRPr="00A90973" w14:paraId="1848F265" w14:textId="77777777" w:rsidTr="00A90973">
        <w:tc>
          <w:tcPr>
            <w:tcW w:w="5940" w:type="dxa"/>
          </w:tcPr>
          <w:p w14:paraId="7CF2993D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EDBBC4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693191" w:rsidRPr="00A90973" w14:paraId="45F6C2EE" w14:textId="77777777" w:rsidTr="00A90973">
        <w:tc>
          <w:tcPr>
            <w:tcW w:w="5940" w:type="dxa"/>
          </w:tcPr>
          <w:p w14:paraId="4187DC45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41A09CD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93191" w:rsidRPr="00A90973" w14:paraId="0F7C80AB" w14:textId="77777777" w:rsidTr="00A90973">
        <w:tc>
          <w:tcPr>
            <w:tcW w:w="5940" w:type="dxa"/>
          </w:tcPr>
          <w:p w14:paraId="06D87B07" w14:textId="39C2AE8A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39F47C35" w14:textId="29DE3319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9097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734DD93A" w14:textId="77777777" w:rsidR="00693191" w:rsidRPr="00A90973" w:rsidRDefault="00693191" w:rsidP="00A90973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0C9371AC" w14:textId="4C5B0DA3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909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73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693191" w:rsidRPr="00A90973" w14:paraId="24B8F384" w14:textId="77777777" w:rsidTr="00A90973">
        <w:tc>
          <w:tcPr>
            <w:tcW w:w="5940" w:type="dxa"/>
          </w:tcPr>
          <w:p w14:paraId="26A10CEA" w14:textId="4F9A523C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B79286E" w14:textId="61E8EBD9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4210B903" w14:textId="77777777" w:rsidR="00693191" w:rsidRPr="00A90973" w:rsidRDefault="00693191" w:rsidP="00A90973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169672A5" w14:textId="62C40C55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93191" w:rsidRPr="00A90973" w14:paraId="5C0F84BA" w14:textId="77777777" w:rsidTr="00A90973">
        <w:tc>
          <w:tcPr>
            <w:tcW w:w="5940" w:type="dxa"/>
          </w:tcPr>
          <w:p w14:paraId="6662E50B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F9CBE2" w14:textId="77777777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B0968" w:rsidRPr="00A90973" w14:paraId="0BF4FC47" w14:textId="77777777" w:rsidTr="00A90973">
        <w:tc>
          <w:tcPr>
            <w:tcW w:w="5940" w:type="dxa"/>
          </w:tcPr>
          <w:p w14:paraId="5A63B580" w14:textId="77777777" w:rsidR="009B0968" w:rsidRPr="00A90973" w:rsidRDefault="009B096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E36D8DA" w14:textId="0D4C17B5" w:rsidR="009B0968" w:rsidRPr="00A90973" w:rsidRDefault="00A54A4C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A4C">
              <w:rPr>
                <w:rFonts w:ascii="Angsana New" w:hAnsi="Angsana New"/>
                <w:sz w:val="30"/>
                <w:szCs w:val="30"/>
                <w:lang w:val="en-US"/>
              </w:rPr>
              <w:t>107,63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14:paraId="5929E581" w14:textId="77777777" w:rsidR="009B0968" w:rsidRPr="00A90973" w:rsidRDefault="009B0968" w:rsidP="00A9097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7567C8D" w14:textId="5E737A9A" w:rsidR="009B0968" w:rsidRPr="00A90973" w:rsidRDefault="009B0968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115,485</w:t>
            </w:r>
          </w:p>
        </w:tc>
      </w:tr>
      <w:tr w:rsidR="009B0968" w:rsidRPr="00A90973" w14:paraId="03BD9C4B" w14:textId="77777777" w:rsidTr="00A90973">
        <w:tc>
          <w:tcPr>
            <w:tcW w:w="5940" w:type="dxa"/>
          </w:tcPr>
          <w:p w14:paraId="507ED51B" w14:textId="77777777" w:rsidR="009B0968" w:rsidRPr="00A90973" w:rsidRDefault="009B096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CC2582F" w14:textId="656EA31D" w:rsidR="009B0968" w:rsidRPr="00A90973" w:rsidRDefault="00A54A4C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A4C">
              <w:rPr>
                <w:rFonts w:ascii="Angsana New" w:hAnsi="Angsana New"/>
                <w:sz w:val="30"/>
                <w:szCs w:val="30"/>
                <w:lang w:val="en-US"/>
              </w:rPr>
              <w:t>6,115</w:t>
            </w:r>
          </w:p>
        </w:tc>
        <w:tc>
          <w:tcPr>
            <w:tcW w:w="284" w:type="dxa"/>
          </w:tcPr>
          <w:p w14:paraId="36BDC1B7" w14:textId="77777777" w:rsidR="009B0968" w:rsidRPr="00A90973" w:rsidRDefault="009B0968" w:rsidP="00A9097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BD5DA0" w14:textId="3D50A61D" w:rsidR="009B0968" w:rsidRPr="00A90973" w:rsidRDefault="009B0968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6,440</w:t>
            </w:r>
          </w:p>
        </w:tc>
      </w:tr>
      <w:tr w:rsidR="009B0968" w:rsidRPr="00A90973" w14:paraId="6E754F83" w14:textId="77777777" w:rsidTr="00A90973">
        <w:tc>
          <w:tcPr>
            <w:tcW w:w="5940" w:type="dxa"/>
          </w:tcPr>
          <w:p w14:paraId="1C21A292" w14:textId="77777777" w:rsidR="009B0968" w:rsidRPr="00A90973" w:rsidRDefault="009B0968" w:rsidP="00A9097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666CCA" w14:textId="6DA4833E" w:rsidR="009B0968" w:rsidRPr="00A90973" w:rsidRDefault="00A54A4C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A4C">
              <w:rPr>
                <w:rFonts w:ascii="Angsana New" w:hAnsi="Angsana New"/>
                <w:sz w:val="30"/>
                <w:szCs w:val="30"/>
                <w:lang w:val="en-US"/>
              </w:rPr>
              <w:t>3,193</w:t>
            </w:r>
          </w:p>
        </w:tc>
        <w:tc>
          <w:tcPr>
            <w:tcW w:w="284" w:type="dxa"/>
          </w:tcPr>
          <w:p w14:paraId="61687299" w14:textId="77777777" w:rsidR="009B0968" w:rsidRPr="00A90973" w:rsidRDefault="009B0968" w:rsidP="00A9097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F014307" w14:textId="04FA67D2" w:rsidR="009B0968" w:rsidRPr="00A90973" w:rsidRDefault="009B0968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19,170</w:t>
            </w:r>
          </w:p>
        </w:tc>
      </w:tr>
      <w:tr w:rsidR="009B0968" w:rsidRPr="00A90973" w14:paraId="4E2E27A9" w14:textId="77777777" w:rsidTr="00A90973">
        <w:tc>
          <w:tcPr>
            <w:tcW w:w="5940" w:type="dxa"/>
          </w:tcPr>
          <w:p w14:paraId="25784B0E" w14:textId="77777777" w:rsidR="009B0968" w:rsidRPr="00A90973" w:rsidRDefault="009B0968" w:rsidP="00A9097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4124F" w14:textId="7F955497" w:rsidR="009B0968" w:rsidRPr="00A90973" w:rsidRDefault="00A54A4C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A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116,939</w:t>
            </w:r>
          </w:p>
        </w:tc>
        <w:tc>
          <w:tcPr>
            <w:tcW w:w="284" w:type="dxa"/>
            <w:shd w:val="clear" w:color="auto" w:fill="auto"/>
          </w:tcPr>
          <w:p w14:paraId="529F1958" w14:textId="77777777" w:rsidR="009B0968" w:rsidRPr="00A90973" w:rsidRDefault="009B0968" w:rsidP="00A9097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C2B19" w14:textId="28350F44" w:rsidR="009B0968" w:rsidRPr="00A90973" w:rsidRDefault="009B0968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141,095</w:t>
            </w:r>
          </w:p>
        </w:tc>
      </w:tr>
    </w:tbl>
    <w:p w14:paraId="05BAB355" w14:textId="77777777" w:rsidR="00B71890" w:rsidRPr="00BA7633" w:rsidRDefault="00B71890" w:rsidP="00F265EF">
      <w:pPr>
        <w:rPr>
          <w:cs/>
          <w:lang w:val="en-US" w:eastAsia="x-none"/>
        </w:rPr>
      </w:pPr>
    </w:p>
    <w:p w14:paraId="7CAAF02B" w14:textId="77777777" w:rsidR="00F265EF" w:rsidRDefault="00F265EF" w:rsidP="00CC7EE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D8EC04F" w14:textId="13BE0AA4" w:rsidR="006E7DD4" w:rsidRPr="00F265EF" w:rsidRDefault="006E7DD4" w:rsidP="00CC7EEA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  <w:sectPr w:rsidR="006E7DD4" w:rsidRPr="00F265EF" w:rsidSect="00FD457C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2"/>
          <w:cols w:space="737"/>
        </w:sectPr>
      </w:pPr>
    </w:p>
    <w:p w14:paraId="2FB19434" w14:textId="498B0784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43D7DFD" w14:textId="77777777" w:rsidR="00302122" w:rsidRPr="0079421C" w:rsidRDefault="00302122" w:rsidP="0075417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272"/>
        <w:gridCol w:w="2609"/>
      </w:tblGrid>
      <w:tr w:rsidR="00302122" w:rsidRPr="00754170" w14:paraId="4526EEA8" w14:textId="77777777" w:rsidTr="00ED7DD1">
        <w:trPr>
          <w:tblHeader/>
        </w:trPr>
        <w:tc>
          <w:tcPr>
            <w:tcW w:w="3431" w:type="pct"/>
          </w:tcPr>
          <w:p w14:paraId="11BEC7D2" w14:textId="77777777" w:rsidR="00754170" w:rsidRDefault="00754170" w:rsidP="006D66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414D8B" w14:textId="77777777" w:rsidR="00ED7DD1" w:rsidRDefault="00ED7DD1" w:rsidP="006D66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61746BF" w14:textId="58A489A4" w:rsidR="00302122" w:rsidRPr="00754170" w:rsidRDefault="00754170" w:rsidP="006D66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30 มิถุนายน 2564</w:t>
            </w:r>
          </w:p>
        </w:tc>
        <w:tc>
          <w:tcPr>
            <w:tcW w:w="148" w:type="pct"/>
          </w:tcPr>
          <w:p w14:paraId="760206B1" w14:textId="77777777" w:rsidR="00302122" w:rsidRPr="00754170" w:rsidRDefault="00302122" w:rsidP="006D66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</w:tcPr>
          <w:p w14:paraId="6E1C8EF0" w14:textId="77777777" w:rsidR="00ED7DD1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6C7B780" w14:textId="41E44AF6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76D7856F" w14:textId="77777777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02122" w:rsidRPr="00754170" w14:paraId="117A2AA6" w14:textId="77777777" w:rsidTr="00ED7DD1">
        <w:trPr>
          <w:tblHeader/>
        </w:trPr>
        <w:tc>
          <w:tcPr>
            <w:tcW w:w="3431" w:type="pct"/>
          </w:tcPr>
          <w:p w14:paraId="0B965F08" w14:textId="77777777" w:rsidR="00302122" w:rsidRPr="00754170" w:rsidRDefault="00302122" w:rsidP="006D66B2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C866C3" w14:textId="77777777" w:rsidR="00302122" w:rsidRPr="00754170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</w:tcPr>
          <w:p w14:paraId="7D1B0ACC" w14:textId="77777777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6B6" w:rsidRPr="00754170" w14:paraId="218A43CA" w14:textId="77777777" w:rsidTr="00ED7DD1">
        <w:trPr>
          <w:tblHeader/>
        </w:trPr>
        <w:tc>
          <w:tcPr>
            <w:tcW w:w="3431" w:type="pct"/>
          </w:tcPr>
          <w:p w14:paraId="1A616512" w14:textId="2700A16D" w:rsidR="006626B6" w:rsidRPr="00754170" w:rsidRDefault="006626B6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8" w:type="pct"/>
          </w:tcPr>
          <w:p w14:paraId="256F228E" w14:textId="77777777" w:rsidR="006626B6" w:rsidRPr="00754170" w:rsidRDefault="006626B6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vAlign w:val="bottom"/>
          </w:tcPr>
          <w:p w14:paraId="7F880DE7" w14:textId="633797BC" w:rsidR="006626B6" w:rsidRPr="00754170" w:rsidRDefault="006626B6" w:rsidP="00ED7DD1">
            <w:pPr>
              <w:tabs>
                <w:tab w:val="decimal" w:pos="222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6626B6">
              <w:rPr>
                <w:rFonts w:ascii="Angsana New" w:hAnsi="Angsana New"/>
                <w:sz w:val="30"/>
                <w:szCs w:val="30"/>
              </w:rPr>
              <w:t>54,755</w:t>
            </w:r>
          </w:p>
        </w:tc>
      </w:tr>
      <w:tr w:rsidR="006626B6" w:rsidRPr="00754170" w14:paraId="595F5C61" w14:textId="77777777" w:rsidTr="00ED7DD1">
        <w:trPr>
          <w:tblHeader/>
        </w:trPr>
        <w:tc>
          <w:tcPr>
            <w:tcW w:w="3431" w:type="pct"/>
          </w:tcPr>
          <w:p w14:paraId="038131BA" w14:textId="7F07569D" w:rsidR="006626B6" w:rsidRPr="00754170" w:rsidRDefault="006626B6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8" w:type="pct"/>
          </w:tcPr>
          <w:p w14:paraId="0E5D6C6A" w14:textId="77777777" w:rsidR="006626B6" w:rsidRPr="00754170" w:rsidRDefault="006626B6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vAlign w:val="bottom"/>
          </w:tcPr>
          <w:p w14:paraId="6B1D2D4A" w14:textId="7A258E64" w:rsidR="006626B6" w:rsidRPr="00754170" w:rsidRDefault="00F64B81" w:rsidP="00ED7DD1">
            <w:pPr>
              <w:tabs>
                <w:tab w:val="decimal" w:pos="222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D7DD1" w:rsidRPr="00ED7DD1">
              <w:rPr>
                <w:rFonts w:ascii="Angsana New" w:hAnsi="Angsana New"/>
                <w:sz w:val="30"/>
                <w:szCs w:val="30"/>
              </w:rPr>
              <w:t>1,70</w:t>
            </w:r>
            <w:r w:rsidR="00ED7DD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FC9B00E" w14:textId="2CFECDA4" w:rsidR="00FE4B86" w:rsidRPr="0072479F" w:rsidRDefault="00FE4B86" w:rsidP="00151FD3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1A619CAF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806DE" w:rsidRPr="006806DE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1FA124D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806DE" w:rsidRPr="006806DE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57A3C52E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806DE" w:rsidRPr="006806DE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72479F" w:rsidSect="00FD457C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29D8BDA4" w14:textId="128C76BC" w:rsidR="00367DC2" w:rsidRPr="002C5FCE" w:rsidRDefault="00367DC2" w:rsidP="00367DC2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  <w:cs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 xml:space="preserve"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สำหรับงวดสามเดือนสิ้นสุดวันที่ </w:t>
      </w:r>
      <w:r w:rsidR="006806DE" w:rsidRPr="002C5FCE">
        <w:rPr>
          <w:rFonts w:ascii="Angsana New" w:hAnsi="Angsana New"/>
          <w:sz w:val="30"/>
          <w:szCs w:val="30"/>
          <w:lang w:val="en-US"/>
        </w:rPr>
        <w:t>30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806DE" w:rsidRPr="002C5FCE">
        <w:rPr>
          <w:rFonts w:ascii="Angsana New" w:hAnsi="Angsana New"/>
          <w:sz w:val="30"/>
          <w:szCs w:val="30"/>
          <w:lang w:val="en-US"/>
        </w:rPr>
        <w:t>256</w:t>
      </w:r>
      <w:r w:rsidR="009B0968" w:rsidRPr="002C5FCE">
        <w:rPr>
          <w:rFonts w:ascii="Angsana New" w:hAnsi="Angsana New"/>
          <w:sz w:val="30"/>
          <w:szCs w:val="30"/>
          <w:lang w:val="en-US"/>
        </w:rPr>
        <w:t>4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6806DE" w:rsidRPr="002C5FCE">
        <w:rPr>
          <w:rFonts w:ascii="Angsana New" w:hAnsi="Angsana New"/>
          <w:sz w:val="30"/>
          <w:szCs w:val="30"/>
          <w:lang w:val="en-US"/>
        </w:rPr>
        <w:t>256</w:t>
      </w:r>
      <w:r w:rsidR="009B0968" w:rsidRPr="002C5FCE">
        <w:rPr>
          <w:rFonts w:ascii="Angsana New" w:hAnsi="Angsana New"/>
          <w:sz w:val="30"/>
          <w:szCs w:val="30"/>
          <w:lang w:val="en-US"/>
        </w:rPr>
        <w:t>3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6A99D04B" w14:textId="3785235D" w:rsidR="00367DC2" w:rsidRPr="002C5FCE" w:rsidRDefault="00367DC2" w:rsidP="00EB1E79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379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62"/>
        <w:gridCol w:w="1075"/>
        <w:gridCol w:w="268"/>
        <w:gridCol w:w="1079"/>
        <w:gridCol w:w="267"/>
        <w:gridCol w:w="1066"/>
        <w:gridCol w:w="265"/>
        <w:gridCol w:w="1081"/>
        <w:gridCol w:w="265"/>
        <w:gridCol w:w="1124"/>
        <w:gridCol w:w="265"/>
        <w:gridCol w:w="1124"/>
        <w:gridCol w:w="265"/>
        <w:gridCol w:w="1252"/>
        <w:gridCol w:w="265"/>
        <w:gridCol w:w="1256"/>
      </w:tblGrid>
      <w:tr w:rsidR="00367DC2" w:rsidRPr="002C5FCE" w14:paraId="7E950ABC" w14:textId="77777777" w:rsidTr="009826BC">
        <w:tc>
          <w:tcPr>
            <w:tcW w:w="3462" w:type="dxa"/>
          </w:tcPr>
          <w:p w14:paraId="14CA1CBD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7" w:type="dxa"/>
            <w:gridSpan w:val="15"/>
          </w:tcPr>
          <w:p w14:paraId="28BD3B34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</w:tr>
      <w:tr w:rsidR="00367DC2" w:rsidRPr="002C5FCE" w14:paraId="243F7E0B" w14:textId="77777777" w:rsidTr="009826BC">
        <w:tc>
          <w:tcPr>
            <w:tcW w:w="3462" w:type="dxa"/>
          </w:tcPr>
          <w:p w14:paraId="36C9CE20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2" w:type="dxa"/>
            <w:gridSpan w:val="3"/>
          </w:tcPr>
          <w:p w14:paraId="76F576F7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7" w:type="dxa"/>
          </w:tcPr>
          <w:p w14:paraId="41E1DDA9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nil"/>
            </w:tcBorders>
          </w:tcPr>
          <w:p w14:paraId="11018705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65" w:type="dxa"/>
            <w:tcBorders>
              <w:top w:val="single" w:sz="4" w:space="0" w:color="auto"/>
              <w:bottom w:val="nil"/>
            </w:tcBorders>
          </w:tcPr>
          <w:p w14:paraId="02A59081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bottom w:val="nil"/>
            </w:tcBorders>
          </w:tcPr>
          <w:p w14:paraId="24A5557E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65" w:type="dxa"/>
          </w:tcPr>
          <w:p w14:paraId="75CD9831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3"/>
          </w:tcPr>
          <w:p w14:paraId="6B548357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67DC2" w:rsidRPr="002C5FCE" w14:paraId="037E934C" w14:textId="77777777" w:rsidTr="009826BC">
        <w:tc>
          <w:tcPr>
            <w:tcW w:w="3462" w:type="dxa"/>
          </w:tcPr>
          <w:p w14:paraId="32D332F4" w14:textId="01BB42BA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5FC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806DE" w:rsidRPr="002C5FC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>30</w:t>
            </w:r>
            <w:r w:rsidRPr="002C5FC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C5FC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75" w:type="dxa"/>
            <w:tcBorders>
              <w:bottom w:val="nil"/>
            </w:tcBorders>
          </w:tcPr>
          <w:p w14:paraId="6B569500" w14:textId="18B393B4" w:rsidR="00367DC2" w:rsidRPr="002C5FCE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B0968" w:rsidRPr="002C5FC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68" w:type="dxa"/>
          </w:tcPr>
          <w:p w14:paraId="739F2373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B1FD5C2" w14:textId="06174A1C" w:rsidR="00367DC2" w:rsidRPr="002C5FCE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B0968" w:rsidRPr="002C5FC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67" w:type="dxa"/>
          </w:tcPr>
          <w:p w14:paraId="4F584B5E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14:paraId="09503177" w14:textId="24C71F3C" w:rsidR="00367DC2" w:rsidRPr="002C5FCE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B0968" w:rsidRPr="002C5FC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65" w:type="dxa"/>
          </w:tcPr>
          <w:p w14:paraId="64864D50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0F50E0EA" w14:textId="13C0CE2B" w:rsidR="00367DC2" w:rsidRPr="002C5FCE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B0968" w:rsidRPr="002C5FC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65" w:type="dxa"/>
          </w:tcPr>
          <w:p w14:paraId="2CD1253C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6E8E396C" w14:textId="575C2456" w:rsidR="00367DC2" w:rsidRPr="002C5FCE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B0968" w:rsidRPr="002C5FC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65" w:type="dxa"/>
          </w:tcPr>
          <w:p w14:paraId="613DE123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1DF2F421" w14:textId="40A01613" w:rsidR="00367DC2" w:rsidRPr="002C5FCE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B0968" w:rsidRPr="002C5FC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65" w:type="dxa"/>
          </w:tcPr>
          <w:p w14:paraId="0C8C457F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7C52D2C1" w14:textId="1D352F51" w:rsidR="00367DC2" w:rsidRPr="002C5FCE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B0968" w:rsidRPr="002C5FC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65" w:type="dxa"/>
          </w:tcPr>
          <w:p w14:paraId="106C2A1B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14:paraId="2098082E" w14:textId="6981B127" w:rsidR="00367DC2" w:rsidRPr="002C5FCE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B0968" w:rsidRPr="002C5FC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367DC2" w:rsidRPr="002C5FCE" w14:paraId="6C5F203E" w14:textId="77777777" w:rsidTr="009826BC">
        <w:tc>
          <w:tcPr>
            <w:tcW w:w="3462" w:type="dxa"/>
          </w:tcPr>
          <w:p w14:paraId="29E58222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7" w:type="dxa"/>
            <w:gridSpan w:val="15"/>
            <w:tcBorders>
              <w:bottom w:val="nil"/>
            </w:tcBorders>
          </w:tcPr>
          <w:p w14:paraId="64BE1CAE" w14:textId="77777777" w:rsidR="00367DC2" w:rsidRPr="002C5FCE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2C5FC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2C5FCE">
              <w:rPr>
                <w:rFonts w:ascii="Angsana New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9B0968" w:rsidRPr="002C5FCE" w14:paraId="1EC033EF" w14:textId="77777777" w:rsidTr="009826BC">
        <w:tc>
          <w:tcPr>
            <w:tcW w:w="3462" w:type="dxa"/>
          </w:tcPr>
          <w:p w14:paraId="1864CCF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E1886BB" w14:textId="5E6466E8" w:rsidR="009B0968" w:rsidRPr="002C5FCE" w:rsidRDefault="002C5FCE" w:rsidP="009B096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/>
                <w:sz w:val="26"/>
                <w:szCs w:val="26"/>
                <w:lang w:val="en-US"/>
              </w:rPr>
              <w:t>757,39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68" w:type="dxa"/>
          </w:tcPr>
          <w:p w14:paraId="3DF5B410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60994AB" w14:textId="63BE3736" w:rsidR="009B0968" w:rsidRPr="002C5FCE" w:rsidRDefault="009B0968" w:rsidP="009B096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576,754</w:t>
            </w:r>
          </w:p>
        </w:tc>
        <w:tc>
          <w:tcPr>
            <w:tcW w:w="267" w:type="dxa"/>
          </w:tcPr>
          <w:p w14:paraId="08992935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6CE9BDC" w14:textId="7E4EC44E" w:rsidR="009B0968" w:rsidRPr="002C5FCE" w:rsidRDefault="002C5FCE" w:rsidP="009B096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/>
                <w:sz w:val="26"/>
                <w:szCs w:val="26"/>
                <w:lang w:val="en-US"/>
              </w:rPr>
              <w:t>1,158,02</w:t>
            </w:r>
            <w:r w:rsidR="008F2F8F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65" w:type="dxa"/>
          </w:tcPr>
          <w:p w14:paraId="6F3E3D4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C2D93D" w14:textId="0F00CB58" w:rsidR="009B0968" w:rsidRPr="002C5FCE" w:rsidRDefault="009B0968" w:rsidP="009B096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929,413</w:t>
            </w:r>
          </w:p>
        </w:tc>
        <w:tc>
          <w:tcPr>
            <w:tcW w:w="265" w:type="dxa"/>
          </w:tcPr>
          <w:p w14:paraId="6B14D565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94B7489" w14:textId="4DE4AA01" w:rsidR="009B0968" w:rsidRPr="002C5FCE" w:rsidRDefault="002C5FCE" w:rsidP="009B096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/>
                <w:sz w:val="26"/>
                <w:szCs w:val="26"/>
                <w:lang w:val="en-US"/>
              </w:rPr>
              <w:t>363,93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65" w:type="dxa"/>
          </w:tcPr>
          <w:p w14:paraId="7EC27485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04FD20D5" w14:textId="46A7715A" w:rsidR="009B0968" w:rsidRPr="002C5FCE" w:rsidRDefault="009B0968" w:rsidP="009B0968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322,273</w:t>
            </w:r>
          </w:p>
        </w:tc>
        <w:tc>
          <w:tcPr>
            <w:tcW w:w="265" w:type="dxa"/>
          </w:tcPr>
          <w:p w14:paraId="7DE1516F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7FE0928" w14:textId="004DF5B1" w:rsidR="009B0968" w:rsidRPr="002C5FCE" w:rsidRDefault="002C5FC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/>
                <w:sz w:val="26"/>
                <w:szCs w:val="26"/>
              </w:rPr>
              <w:t>2,279,363</w:t>
            </w:r>
          </w:p>
        </w:tc>
        <w:tc>
          <w:tcPr>
            <w:tcW w:w="265" w:type="dxa"/>
          </w:tcPr>
          <w:p w14:paraId="77B22ADB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0922FFE9" w14:textId="62C48B25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1,828,440</w:t>
            </w:r>
          </w:p>
        </w:tc>
      </w:tr>
      <w:tr w:rsidR="009B0968" w:rsidRPr="002C5FCE" w14:paraId="2D9D7135" w14:textId="77777777" w:rsidTr="009826BC">
        <w:tc>
          <w:tcPr>
            <w:tcW w:w="3462" w:type="dxa"/>
          </w:tcPr>
          <w:p w14:paraId="4E952AB2" w14:textId="4BF80F46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2C5FC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C5FCE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2C5F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Pr="002C5FCE">
              <w:rPr>
                <w:rFonts w:ascii="Angsana New" w:hAnsi="Angsana New"/>
                <w:sz w:val="26"/>
                <w:szCs w:val="26"/>
                <w:lang w:val="en-US"/>
              </w:rPr>
              <w:t xml:space="preserve">) </w:t>
            </w: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075" w:type="dxa"/>
            <w:tcBorders>
              <w:bottom w:val="nil"/>
            </w:tcBorders>
            <w:shd w:val="clear" w:color="auto" w:fill="auto"/>
          </w:tcPr>
          <w:p w14:paraId="4B93C475" w14:textId="73170332" w:rsidR="009B0968" w:rsidRPr="002C5FCE" w:rsidRDefault="002C5FCE" w:rsidP="009B096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/>
                <w:sz w:val="26"/>
                <w:szCs w:val="26"/>
                <w:lang w:val="en-US"/>
              </w:rPr>
              <w:t>88,87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68" w:type="dxa"/>
            <w:tcBorders>
              <w:bottom w:val="nil"/>
            </w:tcBorders>
            <w:shd w:val="clear" w:color="auto" w:fill="auto"/>
          </w:tcPr>
          <w:p w14:paraId="7EE49584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2248E111" w14:textId="59456A34" w:rsidR="009B0968" w:rsidRPr="002C5FCE" w:rsidRDefault="009B0968" w:rsidP="009B096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91,607</w:t>
            </w:r>
          </w:p>
        </w:tc>
        <w:tc>
          <w:tcPr>
            <w:tcW w:w="267" w:type="dxa"/>
            <w:tcBorders>
              <w:bottom w:val="nil"/>
            </w:tcBorders>
            <w:shd w:val="clear" w:color="auto" w:fill="auto"/>
          </w:tcPr>
          <w:p w14:paraId="60EF033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C5C58F5" w14:textId="2A32E5FD" w:rsidR="009B0968" w:rsidRPr="002C5FCE" w:rsidRDefault="002C5FCE" w:rsidP="009B096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/>
                <w:sz w:val="26"/>
                <w:szCs w:val="26"/>
                <w:lang w:val="en-US"/>
              </w:rPr>
              <w:t>228,96</w:t>
            </w:r>
            <w:r w:rsidR="008F2F8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65" w:type="dxa"/>
            <w:tcBorders>
              <w:bottom w:val="nil"/>
            </w:tcBorders>
          </w:tcPr>
          <w:p w14:paraId="0DCD9D60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241B34B5" w14:textId="2161B6CC" w:rsidR="009B0968" w:rsidRPr="002C5FCE" w:rsidRDefault="009B0968" w:rsidP="009B096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159,486</w:t>
            </w:r>
          </w:p>
        </w:tc>
        <w:tc>
          <w:tcPr>
            <w:tcW w:w="265" w:type="dxa"/>
            <w:tcBorders>
              <w:bottom w:val="nil"/>
            </w:tcBorders>
          </w:tcPr>
          <w:p w14:paraId="42C1CC82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1FCF7F61" w14:textId="355102DA" w:rsidR="009B0968" w:rsidRPr="002C5FCE" w:rsidRDefault="002C5FCE" w:rsidP="009B096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/>
                <w:sz w:val="26"/>
                <w:szCs w:val="26"/>
                <w:lang w:val="en-US"/>
              </w:rPr>
              <w:t>(5,04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2C5FCE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5" w:type="dxa"/>
            <w:tcBorders>
              <w:bottom w:val="nil"/>
            </w:tcBorders>
          </w:tcPr>
          <w:p w14:paraId="76567225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6D65E156" w14:textId="42E295E0" w:rsidR="009B0968" w:rsidRPr="002C5FCE" w:rsidRDefault="009B0968" w:rsidP="009B0968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22,788</w:t>
            </w:r>
          </w:p>
        </w:tc>
        <w:tc>
          <w:tcPr>
            <w:tcW w:w="265" w:type="dxa"/>
            <w:tcBorders>
              <w:bottom w:val="nil"/>
            </w:tcBorders>
          </w:tcPr>
          <w:p w14:paraId="78828FA8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43CE2421" w14:textId="6A05D4BA" w:rsidR="009B0968" w:rsidRPr="002C5FCE" w:rsidRDefault="002C5FC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/>
                <w:sz w:val="26"/>
                <w:szCs w:val="26"/>
                <w:lang w:val="en-US"/>
              </w:rPr>
              <w:t>312,795</w:t>
            </w:r>
          </w:p>
        </w:tc>
        <w:tc>
          <w:tcPr>
            <w:tcW w:w="265" w:type="dxa"/>
            <w:tcBorders>
              <w:bottom w:val="nil"/>
            </w:tcBorders>
          </w:tcPr>
          <w:p w14:paraId="564CE8D1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14:paraId="5F8C8A2B" w14:textId="08BA0410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273,881</w:t>
            </w:r>
          </w:p>
        </w:tc>
      </w:tr>
      <w:tr w:rsidR="009B0968" w:rsidRPr="002C5FCE" w14:paraId="46BBBB64" w14:textId="77777777" w:rsidTr="009826BC">
        <w:tc>
          <w:tcPr>
            <w:tcW w:w="3462" w:type="dxa"/>
          </w:tcPr>
          <w:p w14:paraId="0C0CD314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630A4B0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1CEE390C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7A0F367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4AA0492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797E207D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76B1583D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C930DA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008086E2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5DC34831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27B57391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771F58F7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08A4ED07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3A25CB3C" w14:textId="3D89045E" w:rsidR="009B0968" w:rsidRPr="002C5FCE" w:rsidRDefault="002C5FC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/>
                <w:sz w:val="26"/>
                <w:szCs w:val="26"/>
              </w:rPr>
              <w:t>(17</w:t>
            </w:r>
            <w:r w:rsidR="00B41263">
              <w:rPr>
                <w:rFonts w:ascii="Angsana New" w:hAnsi="Angsana New"/>
                <w:sz w:val="26"/>
                <w:szCs w:val="26"/>
              </w:rPr>
              <w:t>8</w:t>
            </w:r>
            <w:r w:rsidRPr="002C5FCE">
              <w:rPr>
                <w:rFonts w:ascii="Angsana New" w:hAnsi="Angsana New"/>
                <w:sz w:val="26"/>
                <w:szCs w:val="26"/>
              </w:rPr>
              <w:t>,</w:t>
            </w:r>
            <w:r w:rsidR="00B41263">
              <w:rPr>
                <w:rFonts w:ascii="Angsana New" w:hAnsi="Angsana New"/>
                <w:sz w:val="26"/>
                <w:szCs w:val="26"/>
              </w:rPr>
              <w:t>214</w:t>
            </w:r>
            <w:r w:rsidRPr="002C5F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56F27E48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2FE386EB" w14:textId="59847375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(161,857)</w:t>
            </w:r>
          </w:p>
        </w:tc>
      </w:tr>
      <w:tr w:rsidR="009B0968" w:rsidRPr="002C5FCE" w14:paraId="6131636C" w14:textId="77777777" w:rsidTr="009826BC">
        <w:tc>
          <w:tcPr>
            <w:tcW w:w="3462" w:type="dxa"/>
          </w:tcPr>
          <w:p w14:paraId="2B10B2E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075" w:type="dxa"/>
            <w:tcBorders>
              <w:top w:val="nil"/>
            </w:tcBorders>
          </w:tcPr>
          <w:p w14:paraId="3AAB73D9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</w:tcBorders>
          </w:tcPr>
          <w:p w14:paraId="5E882D50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</w:tcBorders>
          </w:tcPr>
          <w:p w14:paraId="293F3BF7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tcBorders>
              <w:top w:val="nil"/>
            </w:tcBorders>
          </w:tcPr>
          <w:p w14:paraId="79EC4DC4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79704CA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</w:tcBorders>
          </w:tcPr>
          <w:p w14:paraId="643913E8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14:paraId="7CBD8D82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</w:tcBorders>
          </w:tcPr>
          <w:p w14:paraId="0EEAB974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top w:val="nil"/>
            </w:tcBorders>
          </w:tcPr>
          <w:p w14:paraId="5DD9491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</w:tcBorders>
          </w:tcPr>
          <w:p w14:paraId="73D6E3A7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top w:val="nil"/>
            </w:tcBorders>
          </w:tcPr>
          <w:p w14:paraId="15E8831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</w:tcBorders>
          </w:tcPr>
          <w:p w14:paraId="13FADCB5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14:paraId="19F1D82F" w14:textId="1E05B945" w:rsidR="009B0968" w:rsidRPr="002C5FCE" w:rsidRDefault="002C5FC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/>
                <w:sz w:val="26"/>
                <w:szCs w:val="26"/>
              </w:rPr>
              <w:t>11,61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5" w:type="dxa"/>
            <w:tcBorders>
              <w:top w:val="nil"/>
            </w:tcBorders>
          </w:tcPr>
          <w:p w14:paraId="6DFF410A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nil"/>
            </w:tcBorders>
          </w:tcPr>
          <w:p w14:paraId="746EFEC9" w14:textId="582FF425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14,035</w:t>
            </w:r>
          </w:p>
        </w:tc>
      </w:tr>
      <w:tr w:rsidR="009B0968" w:rsidRPr="002C5FCE" w14:paraId="6F1D7133" w14:textId="77777777" w:rsidTr="009826BC">
        <w:tc>
          <w:tcPr>
            <w:tcW w:w="3462" w:type="dxa"/>
          </w:tcPr>
          <w:p w14:paraId="3EC0108F" w14:textId="42ED6DFA" w:rsidR="009B0968" w:rsidRPr="002C5FCE" w:rsidRDefault="002C5FCE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B0968" w:rsidRPr="002C5FC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9B0968" w:rsidRPr="002C5FCE">
              <w:rPr>
                <w:rFonts w:ascii="Angsana New" w:hAnsi="Angsana New" w:hint="cs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1075" w:type="dxa"/>
          </w:tcPr>
          <w:p w14:paraId="69480E1F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0C52A2B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593A0094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21351864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0CF57A04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0569C15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55AEA70C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84B53E6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6CDE5E8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9DDD8F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3ED9F0F9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9FE477D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3B0967BE" w14:textId="4D091EC2" w:rsidR="009B0968" w:rsidRPr="002C5FCE" w:rsidRDefault="002C5FC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C5FCE">
              <w:rPr>
                <w:rFonts w:ascii="Angsana New" w:hAnsi="Angsana New"/>
                <w:sz w:val="26"/>
                <w:szCs w:val="26"/>
              </w:rPr>
              <w:t>14,907</w:t>
            </w:r>
          </w:p>
        </w:tc>
        <w:tc>
          <w:tcPr>
            <w:tcW w:w="265" w:type="dxa"/>
          </w:tcPr>
          <w:p w14:paraId="72DDBBFD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</w:tcPr>
          <w:p w14:paraId="3F81BC31" w14:textId="60299750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(15,364)</w:t>
            </w:r>
          </w:p>
        </w:tc>
      </w:tr>
      <w:tr w:rsidR="009B0968" w:rsidRPr="002C5FCE" w14:paraId="4CF300B1" w14:textId="77777777" w:rsidTr="009826BC">
        <w:tc>
          <w:tcPr>
            <w:tcW w:w="3462" w:type="dxa"/>
          </w:tcPr>
          <w:p w14:paraId="578CA3B8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75" w:type="dxa"/>
          </w:tcPr>
          <w:p w14:paraId="49719CCA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698CE25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4F293656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B16535C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2288F3A0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7AF6F6B2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6F6305F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4E9E0E0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5B64D81A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6C33868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4A57DB40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7830E8D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69D20B11" w14:textId="3C867372" w:rsidR="009B0968" w:rsidRPr="009E0C5A" w:rsidRDefault="002C5FC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/>
                <w:sz w:val="26"/>
                <w:szCs w:val="26"/>
              </w:rPr>
              <w:t>17,</w:t>
            </w:r>
            <w:r w:rsidR="009E0C5A">
              <w:rPr>
                <w:rFonts w:ascii="Angsana New" w:hAnsi="Angsana New"/>
                <w:sz w:val="26"/>
                <w:szCs w:val="26"/>
                <w:lang w:val="en-US"/>
              </w:rPr>
              <w:t>723</w:t>
            </w:r>
          </w:p>
        </w:tc>
        <w:tc>
          <w:tcPr>
            <w:tcW w:w="265" w:type="dxa"/>
          </w:tcPr>
          <w:p w14:paraId="39FF6ED5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14:paraId="174BAB30" w14:textId="04043B19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12,261</w:t>
            </w:r>
          </w:p>
        </w:tc>
      </w:tr>
      <w:tr w:rsidR="009B0968" w:rsidRPr="002C5FCE" w14:paraId="4EBA573D" w14:textId="77777777" w:rsidTr="009826BC">
        <w:tc>
          <w:tcPr>
            <w:tcW w:w="3462" w:type="dxa"/>
          </w:tcPr>
          <w:p w14:paraId="1464F996" w14:textId="19225AA8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75" w:type="dxa"/>
          </w:tcPr>
          <w:p w14:paraId="00C79BD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04B2C20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58CB4DF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0A7B72A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3CEB454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8CE1E0C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066376FF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30D8D6CD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09B538DD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08532738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791433E8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17183DB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1803BD98" w14:textId="39C340E7" w:rsidR="009B0968" w:rsidRPr="002C5FCE" w:rsidRDefault="002C5FC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(69)</w:t>
            </w:r>
          </w:p>
        </w:tc>
        <w:tc>
          <w:tcPr>
            <w:tcW w:w="265" w:type="dxa"/>
          </w:tcPr>
          <w:p w14:paraId="628D2138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14:paraId="5B40599A" w14:textId="2DDD51A1" w:rsidR="009B0968" w:rsidRPr="002C5FCE" w:rsidRDefault="009B0968" w:rsidP="00151FD3">
            <w:pPr>
              <w:tabs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(90)</w:t>
            </w:r>
          </w:p>
        </w:tc>
      </w:tr>
      <w:tr w:rsidR="009B0968" w:rsidRPr="002C5FCE" w14:paraId="0DD7D544" w14:textId="77777777" w:rsidTr="009826BC">
        <w:tc>
          <w:tcPr>
            <w:tcW w:w="3462" w:type="dxa"/>
          </w:tcPr>
          <w:p w14:paraId="216E5F3E" w14:textId="7F3FE708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79421C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="0079421C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79421C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79421C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75" w:type="dxa"/>
          </w:tcPr>
          <w:p w14:paraId="2248984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5607A67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7E8979D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B152FA8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76D24387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7B7589DA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67365B1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B526F88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148D81E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13BC8DE6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439C7F61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65CF895F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65D5F93F" w14:textId="5F9AFC34" w:rsidR="009B0968" w:rsidRPr="002C5FCE" w:rsidRDefault="002C5FC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/>
                <w:sz w:val="26"/>
                <w:szCs w:val="26"/>
              </w:rPr>
              <w:t>47</w:t>
            </w:r>
            <w:r w:rsidR="00F00E6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5" w:type="dxa"/>
          </w:tcPr>
          <w:p w14:paraId="5CC7C9C4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14:paraId="779442E9" w14:textId="4A63FCA1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(2,173)</w:t>
            </w:r>
          </w:p>
        </w:tc>
      </w:tr>
      <w:tr w:rsidR="009B0968" w:rsidRPr="002C5FCE" w14:paraId="3140CD19" w14:textId="77777777" w:rsidTr="009826BC">
        <w:tc>
          <w:tcPr>
            <w:tcW w:w="3462" w:type="dxa"/>
          </w:tcPr>
          <w:p w14:paraId="2C1D457B" w14:textId="1B77D9B4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75" w:type="dxa"/>
          </w:tcPr>
          <w:p w14:paraId="79FF46DD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514E7B8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4AE6C662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1255889A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76663E1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B697A8F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288F9764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7AFB032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1A0731FA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65" w:type="dxa"/>
          </w:tcPr>
          <w:p w14:paraId="2115060F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3E9636C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3C15002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nil"/>
            </w:tcBorders>
          </w:tcPr>
          <w:p w14:paraId="4A272807" w14:textId="05208C10" w:rsidR="009B0968" w:rsidRPr="002C5FCE" w:rsidRDefault="002C5FC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FCE">
              <w:rPr>
                <w:rFonts w:ascii="Angsana New" w:hAnsi="Angsana New"/>
                <w:b/>
                <w:bCs/>
                <w:sz w:val="26"/>
                <w:szCs w:val="26"/>
              </w:rPr>
              <w:t>179,23</w:t>
            </w:r>
            <w:r w:rsidR="00F00E6E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5" w:type="dxa"/>
          </w:tcPr>
          <w:p w14:paraId="5B37836F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</w:tcPr>
          <w:p w14:paraId="7BBA32EE" w14:textId="31370171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120,693</w:t>
            </w:r>
          </w:p>
        </w:tc>
      </w:tr>
      <w:tr w:rsidR="009B0968" w:rsidRPr="002C5FCE" w14:paraId="4CA4CA2F" w14:textId="77777777" w:rsidTr="00A15A19">
        <w:tc>
          <w:tcPr>
            <w:tcW w:w="3462" w:type="dxa"/>
          </w:tcPr>
          <w:p w14:paraId="1E08FCA5" w14:textId="3837F482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5" w:type="dxa"/>
          </w:tcPr>
          <w:p w14:paraId="59D10122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42256239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2F35FBA0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4502F79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1DE0A310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DDC5C6D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19D2A39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0DB3B4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357D5DE5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587EAE4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6A4AF85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5926987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38B50705" w14:textId="40BD0FAE" w:rsidR="009B0968" w:rsidRPr="002C5FCE" w:rsidRDefault="002C5FC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/>
                <w:sz w:val="26"/>
                <w:szCs w:val="26"/>
              </w:rPr>
              <w:t>(34,47</w:t>
            </w:r>
            <w:r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65" w:type="dxa"/>
          </w:tcPr>
          <w:p w14:paraId="13DB1E37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5822DDD3" w14:textId="5BCC1978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  <w:r w:rsidRPr="002C5FCE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032</w:t>
            </w:r>
            <w:r w:rsidRPr="002C5F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B0968" w:rsidRPr="002C5FCE" w14:paraId="5A77FA0F" w14:textId="77777777" w:rsidTr="00A15A19">
        <w:tc>
          <w:tcPr>
            <w:tcW w:w="3462" w:type="dxa"/>
          </w:tcPr>
          <w:p w14:paraId="68ED4171" w14:textId="02000278" w:rsidR="009B0968" w:rsidRPr="00800003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</w:t>
            </w:r>
            <w:r w:rsidR="008000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075" w:type="dxa"/>
          </w:tcPr>
          <w:p w14:paraId="70F47A1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6DFDCA94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3C518F5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1FF5EFE1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39003F57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598AB3B6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391D356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30971DB8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305BD92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EA5DD85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4C300DEF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6A9362C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3340C3FC" w14:textId="2FD20271" w:rsidR="009B0968" w:rsidRPr="002C5FCE" w:rsidRDefault="002C5FC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FCE">
              <w:rPr>
                <w:rFonts w:ascii="Angsana New" w:hAnsi="Angsana New"/>
                <w:b/>
                <w:bCs/>
                <w:sz w:val="26"/>
                <w:szCs w:val="26"/>
              </w:rPr>
              <w:t>144,76</w:t>
            </w:r>
            <w:r w:rsidR="00F00E6E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65" w:type="dxa"/>
          </w:tcPr>
          <w:p w14:paraId="56AB58A9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06753B7E" w14:textId="7494941C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FC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97</w:t>
            </w:r>
            <w:r w:rsidRPr="002C5FCE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2C5FC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661</w:t>
            </w:r>
          </w:p>
        </w:tc>
      </w:tr>
      <w:tr w:rsidR="009B0968" w:rsidRPr="002C5FCE" w14:paraId="21ED75FC" w14:textId="77777777" w:rsidTr="00A15A19">
        <w:tc>
          <w:tcPr>
            <w:tcW w:w="3462" w:type="dxa"/>
          </w:tcPr>
          <w:p w14:paraId="47C0EE8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075" w:type="dxa"/>
          </w:tcPr>
          <w:p w14:paraId="4F8AE1F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1E0CB547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68931CC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6EC358FA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57395D7D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EC46930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60043C0A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1D80312A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59EAD074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04BD4D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18305E99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12A9D30D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nil"/>
            </w:tcBorders>
          </w:tcPr>
          <w:p w14:paraId="1812476F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14:paraId="104B1929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nil"/>
            </w:tcBorders>
          </w:tcPr>
          <w:p w14:paraId="2C10F756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B0968" w:rsidRPr="002C5FCE" w14:paraId="7B9D4D1A" w14:textId="77777777" w:rsidTr="009826BC">
        <w:tc>
          <w:tcPr>
            <w:tcW w:w="3462" w:type="dxa"/>
          </w:tcPr>
          <w:p w14:paraId="2DD412EC" w14:textId="4BC0011B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 w:rsidRPr="002C5FC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2064CF" w:rsidRPr="002C5FC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/ 31 </w:t>
            </w:r>
            <w:r w:rsidRPr="002C5F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2064CF" w:rsidRPr="002C5FC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75" w:type="dxa"/>
          </w:tcPr>
          <w:p w14:paraId="3BE6C16D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1E973656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2A0C3C8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327A3B11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1638CDF9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1C429849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41D8DF4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37FB119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35DFBE47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63938880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2DE8871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C9463F6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double" w:sz="4" w:space="0" w:color="auto"/>
            </w:tcBorders>
          </w:tcPr>
          <w:p w14:paraId="73CBBAF1" w14:textId="7C188B15" w:rsidR="009B0968" w:rsidRPr="002C5FCE" w:rsidRDefault="00F00E6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00E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10,589,40</w:t>
            </w:r>
            <w:r w:rsidR="009E0C5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65" w:type="dxa"/>
          </w:tcPr>
          <w:p w14:paraId="69CFA2F0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nil"/>
              <w:bottom w:val="double" w:sz="4" w:space="0" w:color="auto"/>
            </w:tcBorders>
          </w:tcPr>
          <w:p w14:paraId="5DAAC6E6" w14:textId="78308455" w:rsidR="009B0968" w:rsidRPr="002C5FCE" w:rsidRDefault="00151FD3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2C5FC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10,543,040</w:t>
            </w:r>
          </w:p>
        </w:tc>
      </w:tr>
      <w:tr w:rsidR="009B0968" w:rsidRPr="002C5FCE" w14:paraId="5694E7B3" w14:textId="77777777" w:rsidTr="009826BC">
        <w:tc>
          <w:tcPr>
            <w:tcW w:w="3462" w:type="dxa"/>
            <w:tcBorders>
              <w:bottom w:val="nil"/>
            </w:tcBorders>
          </w:tcPr>
          <w:p w14:paraId="5CA3DFB2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75" w:type="dxa"/>
            <w:tcBorders>
              <w:bottom w:val="nil"/>
            </w:tcBorders>
          </w:tcPr>
          <w:p w14:paraId="15C9963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7195958C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1297119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tcBorders>
              <w:bottom w:val="nil"/>
            </w:tcBorders>
          </w:tcPr>
          <w:p w14:paraId="4889F5AA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14:paraId="6FA25C9D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42C7D56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07533062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1D73D028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7F055CFA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0BCCE9D8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4F33C33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0FD59E61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nil"/>
            </w:tcBorders>
          </w:tcPr>
          <w:p w14:paraId="1129B0F4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07763F96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nil"/>
            </w:tcBorders>
          </w:tcPr>
          <w:p w14:paraId="5E7200C8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B0968" w:rsidRPr="002C5FCE" w14:paraId="67C8AEFC" w14:textId="77777777" w:rsidTr="009826BC">
        <w:tc>
          <w:tcPr>
            <w:tcW w:w="3462" w:type="dxa"/>
            <w:tcBorders>
              <w:bottom w:val="nil"/>
            </w:tcBorders>
          </w:tcPr>
          <w:p w14:paraId="29899F36" w14:textId="6CBEC0B9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 w:rsidRPr="002C5FC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C5FCE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2064CF" w:rsidRPr="002C5FC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/ 31 </w:t>
            </w:r>
            <w:r w:rsidRPr="002C5F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C5FC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2064CF" w:rsidRPr="002C5FC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75" w:type="dxa"/>
            <w:tcBorders>
              <w:bottom w:val="nil"/>
            </w:tcBorders>
          </w:tcPr>
          <w:p w14:paraId="1FADA4A6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63923976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7BB356C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tcBorders>
              <w:bottom w:val="nil"/>
            </w:tcBorders>
          </w:tcPr>
          <w:p w14:paraId="2A160F1A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14:paraId="2B4E3270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71F1ABEE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5F5DC0F8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2AC0DF82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444B49E7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175F0E4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34B411E3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7B1F059B" w14:textId="77777777" w:rsidR="009B0968" w:rsidRPr="002C5FCE" w:rsidRDefault="009B0968" w:rsidP="009B09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double" w:sz="4" w:space="0" w:color="auto"/>
            </w:tcBorders>
          </w:tcPr>
          <w:p w14:paraId="70270AD5" w14:textId="370F68AB" w:rsidR="009B0968" w:rsidRPr="002C5FCE" w:rsidRDefault="00F00E6E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0E6E">
              <w:rPr>
                <w:rFonts w:ascii="Angsana New" w:hAnsi="Angsana New"/>
                <w:b/>
                <w:bCs/>
                <w:sz w:val="26"/>
                <w:szCs w:val="26"/>
              </w:rPr>
              <w:t>2,127,494</w:t>
            </w:r>
          </w:p>
        </w:tc>
        <w:tc>
          <w:tcPr>
            <w:tcW w:w="265" w:type="dxa"/>
            <w:tcBorders>
              <w:bottom w:val="nil"/>
            </w:tcBorders>
          </w:tcPr>
          <w:p w14:paraId="24D79394" w14:textId="77777777" w:rsidR="009B0968" w:rsidRPr="002C5FCE" w:rsidRDefault="009B0968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nil"/>
              <w:bottom w:val="double" w:sz="4" w:space="0" w:color="auto"/>
            </w:tcBorders>
          </w:tcPr>
          <w:p w14:paraId="7D455487" w14:textId="1A410E75" w:rsidR="009B0968" w:rsidRPr="002C5FCE" w:rsidRDefault="00151FD3" w:rsidP="009B096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FC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2,152,212</w:t>
            </w:r>
          </w:p>
        </w:tc>
      </w:tr>
    </w:tbl>
    <w:p w14:paraId="00337867" w14:textId="77777777" w:rsidR="00C97CAD" w:rsidRPr="002C5FCE" w:rsidRDefault="00C97CAD" w:rsidP="0079421C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C97CAD" w:rsidRPr="002C5FCE" w:rsidSect="00FD457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bookmarkEnd w:id="0"/>
    <w:p w14:paraId="49BC465F" w14:textId="71CC9E09" w:rsidR="00E5444F" w:rsidRPr="0072479F" w:rsidRDefault="00E5444F" w:rsidP="004B0C28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72479F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09864E" w14:textId="1898990D" w:rsidR="00502F6D" w:rsidRPr="0072479F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C07704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72479F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3F2B3A3F" w:rsidR="001A6A37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F301DD" w:rsidRPr="00697BBC" w14:paraId="7A6A982E" w14:textId="77777777" w:rsidTr="00F301DD">
        <w:tc>
          <w:tcPr>
            <w:tcW w:w="3870" w:type="dxa"/>
            <w:shd w:val="clear" w:color="auto" w:fill="auto"/>
            <w:vAlign w:val="bottom"/>
          </w:tcPr>
          <w:p w14:paraId="12BFAFFE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52935D2E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301DD" w:rsidRPr="00697BBC" w14:paraId="329C774E" w14:textId="77777777" w:rsidTr="00F301DD">
        <w:tc>
          <w:tcPr>
            <w:tcW w:w="3870" w:type="dxa"/>
            <w:shd w:val="clear" w:color="auto" w:fill="auto"/>
            <w:vAlign w:val="bottom"/>
          </w:tcPr>
          <w:p w14:paraId="665D212F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58C965F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D7177BB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250B03C6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01DD" w:rsidRPr="00046328" w14:paraId="14A6CE9A" w14:textId="77777777" w:rsidTr="00F301DD">
        <w:tc>
          <w:tcPr>
            <w:tcW w:w="3870" w:type="dxa"/>
            <w:shd w:val="clear" w:color="auto" w:fill="auto"/>
            <w:vAlign w:val="bottom"/>
          </w:tcPr>
          <w:p w14:paraId="3799C3E7" w14:textId="61DB6522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F088E11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22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EEA07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6A51629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6501A67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A11D6C2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9689531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C301B92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C9E6E4E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4FA7E00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8C0B3C6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3BD6A61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01DD" w:rsidRPr="008C0F16" w14:paraId="6AC3FD53" w14:textId="77777777" w:rsidTr="00F301DD">
        <w:tc>
          <w:tcPr>
            <w:tcW w:w="3870" w:type="dxa"/>
            <w:shd w:val="clear" w:color="auto" w:fill="auto"/>
            <w:vAlign w:val="bottom"/>
          </w:tcPr>
          <w:p w14:paraId="5E50A8BC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0275582A" w14:textId="77777777" w:rsidR="00F301DD" w:rsidRPr="008C0F16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4355" w:rsidRPr="008C0F16" w14:paraId="6B587215" w14:textId="77777777" w:rsidTr="00F301DD">
        <w:tc>
          <w:tcPr>
            <w:tcW w:w="3870" w:type="dxa"/>
            <w:shd w:val="clear" w:color="auto" w:fill="auto"/>
            <w:vAlign w:val="bottom"/>
          </w:tcPr>
          <w:p w14:paraId="40DA1821" w14:textId="38C3A224" w:rsidR="00784355" w:rsidRPr="00046328" w:rsidRDefault="00784355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09DC8149" w14:textId="77777777" w:rsidR="00784355" w:rsidRPr="008C0F16" w:rsidRDefault="00784355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301DD" w:rsidRPr="00046328" w14:paraId="4B79357E" w14:textId="77777777" w:rsidTr="00F301DD">
        <w:tc>
          <w:tcPr>
            <w:tcW w:w="3870" w:type="dxa"/>
            <w:shd w:val="clear" w:color="auto" w:fill="auto"/>
          </w:tcPr>
          <w:p w14:paraId="7BDA5096" w14:textId="77777777" w:rsidR="00F301DD" w:rsidRPr="00046328" w:rsidRDefault="00F301DD" w:rsidP="00DC19B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5765F76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D1671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56CAA8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D700D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748255B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DC11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756F91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45C9D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5D37D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4065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2E30D1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1925B0E1" w14:textId="77777777" w:rsidTr="00F301DD">
        <w:tc>
          <w:tcPr>
            <w:tcW w:w="3870" w:type="dxa"/>
            <w:shd w:val="clear" w:color="auto" w:fill="auto"/>
          </w:tcPr>
          <w:p w14:paraId="04060755" w14:textId="77777777" w:rsidR="00F301DD" w:rsidRPr="00046328" w:rsidRDefault="00F301DD" w:rsidP="00DC19B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D7FF38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AD9FAB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FD303A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3F7DF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7D0A52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D2D7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A6666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36963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DEF15B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DE33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C6350F5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65810814" w14:textId="77777777" w:rsidTr="00F301DD">
        <w:tc>
          <w:tcPr>
            <w:tcW w:w="3870" w:type="dxa"/>
            <w:shd w:val="clear" w:color="auto" w:fill="auto"/>
          </w:tcPr>
          <w:p w14:paraId="55FF7477" w14:textId="77777777" w:rsidR="00F301DD" w:rsidRPr="00046328" w:rsidRDefault="00F301DD" w:rsidP="00F301DD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2D652B36" w14:textId="0AAA16CE" w:rsidR="00F301DD" w:rsidRPr="00A77BD2" w:rsidRDefault="001B2652" w:rsidP="00F301DD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1B2652">
              <w:rPr>
                <w:rFonts w:ascii="Angsana New" w:hAnsi="Angsana New" w:cs="Angsana New"/>
                <w:sz w:val="30"/>
                <w:szCs w:val="30"/>
              </w:rPr>
              <w:t>2,515,044</w:t>
            </w:r>
          </w:p>
        </w:tc>
        <w:tc>
          <w:tcPr>
            <w:tcW w:w="236" w:type="dxa"/>
            <w:shd w:val="clear" w:color="auto" w:fill="auto"/>
          </w:tcPr>
          <w:p w14:paraId="1D379002" w14:textId="77777777" w:rsidR="00F301DD" w:rsidRPr="00A77BD2" w:rsidRDefault="00F301DD" w:rsidP="00F301D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74" w:type="dxa"/>
            <w:shd w:val="clear" w:color="auto" w:fill="auto"/>
          </w:tcPr>
          <w:p w14:paraId="779C6AF3" w14:textId="57F28D58" w:rsidR="00F301DD" w:rsidRPr="00A77BD2" w:rsidRDefault="001B2652" w:rsidP="00F301D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1B2652">
              <w:rPr>
                <w:rFonts w:ascii="Angsana New" w:hAnsi="Angsana New" w:cs="Angsana New"/>
                <w:sz w:val="30"/>
                <w:szCs w:val="30"/>
              </w:rPr>
              <w:t>2,515,044</w:t>
            </w:r>
          </w:p>
        </w:tc>
        <w:tc>
          <w:tcPr>
            <w:tcW w:w="236" w:type="dxa"/>
          </w:tcPr>
          <w:p w14:paraId="46BFDE65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9C394BE" w14:textId="0AAEAAA5" w:rsidR="00F301DD" w:rsidRPr="00046328" w:rsidRDefault="00A77BD2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A77BD2">
              <w:rPr>
                <w:rFonts w:ascii="Angsana New" w:hAnsi="Angsana New" w:cs="Angsana New"/>
                <w:sz w:val="30"/>
                <w:szCs w:val="30"/>
              </w:rPr>
              <w:t>4,83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F2E24DF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4975C6" w14:textId="3032E529" w:rsidR="00F301DD" w:rsidRPr="00046328" w:rsidRDefault="00A77BD2" w:rsidP="00F301DD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380306" w14:textId="77777777" w:rsidR="00F301DD" w:rsidRPr="0004632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0D8CBB5" w14:textId="29C8F2FA" w:rsidR="00F301DD" w:rsidRPr="00046328" w:rsidRDefault="001B2652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1B2652">
              <w:rPr>
                <w:rFonts w:ascii="Angsana New" w:hAnsi="Angsana New" w:cs="Angsana New"/>
                <w:sz w:val="30"/>
                <w:szCs w:val="30"/>
              </w:rPr>
              <w:t>2,510,2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380BA004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1069B50" w14:textId="5BE52707" w:rsidR="00F301DD" w:rsidRPr="00046328" w:rsidRDefault="001B2652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1B2652">
              <w:rPr>
                <w:rFonts w:ascii="Angsana New" w:hAnsi="Angsana New" w:cs="Angsana New"/>
                <w:sz w:val="30"/>
                <w:szCs w:val="30"/>
              </w:rPr>
              <w:t>2,515,044</w:t>
            </w:r>
          </w:p>
        </w:tc>
      </w:tr>
      <w:tr w:rsidR="00F301DD" w:rsidRPr="00046328" w14:paraId="5ECF5848" w14:textId="77777777" w:rsidTr="00F301DD">
        <w:tc>
          <w:tcPr>
            <w:tcW w:w="3870" w:type="dxa"/>
            <w:shd w:val="clear" w:color="auto" w:fill="auto"/>
          </w:tcPr>
          <w:p w14:paraId="221FD410" w14:textId="77777777" w:rsidR="00F301DD" w:rsidRPr="00046328" w:rsidRDefault="00F301DD" w:rsidP="00EB0E8C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FC06A" w14:textId="28CE9D44" w:rsidR="00F301DD" w:rsidRPr="00A77BD2" w:rsidRDefault="001B2652" w:rsidP="00F301DD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  <w:r w:rsidRPr="001B2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2,515,044</w:t>
            </w:r>
          </w:p>
        </w:tc>
        <w:tc>
          <w:tcPr>
            <w:tcW w:w="236" w:type="dxa"/>
            <w:shd w:val="clear" w:color="auto" w:fill="auto"/>
          </w:tcPr>
          <w:p w14:paraId="7F555C6D" w14:textId="77777777" w:rsidR="00F301DD" w:rsidRPr="00A77BD2" w:rsidRDefault="00F301DD" w:rsidP="00F301D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7AB1A" w14:textId="11A42E0C" w:rsidR="00F301DD" w:rsidRPr="00A77BD2" w:rsidRDefault="001B2652" w:rsidP="00F301D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  <w:r w:rsidRPr="001B2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2,515,044</w:t>
            </w:r>
          </w:p>
        </w:tc>
        <w:tc>
          <w:tcPr>
            <w:tcW w:w="236" w:type="dxa"/>
          </w:tcPr>
          <w:p w14:paraId="6EFBAE54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85BBAF6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03F52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A29D900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768EED" w14:textId="77777777" w:rsidR="00F301DD" w:rsidRPr="0004632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55CDE0" w14:textId="77777777" w:rsidR="00F301DD" w:rsidRPr="0004632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7D18F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BBF23DB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BA1FEF5" w14:textId="77777777" w:rsidR="0039685D" w:rsidRDefault="0039685D">
      <w:pPr>
        <w:rPr>
          <w:cs/>
        </w:rPr>
      </w:pPr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F301DD" w:rsidRPr="00697BBC" w14:paraId="3EC47292" w14:textId="77777777" w:rsidTr="00DC19B8">
        <w:tc>
          <w:tcPr>
            <w:tcW w:w="3870" w:type="dxa"/>
            <w:shd w:val="clear" w:color="auto" w:fill="auto"/>
            <w:vAlign w:val="bottom"/>
          </w:tcPr>
          <w:p w14:paraId="4DB80218" w14:textId="1B9559C8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73531CE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301DD" w:rsidRPr="00697BBC" w14:paraId="7632FCE4" w14:textId="77777777" w:rsidTr="00DC19B8">
        <w:tc>
          <w:tcPr>
            <w:tcW w:w="3870" w:type="dxa"/>
            <w:shd w:val="clear" w:color="auto" w:fill="auto"/>
            <w:vAlign w:val="bottom"/>
          </w:tcPr>
          <w:p w14:paraId="116C1080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9C1C095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9061C47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1A7784EB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01DD" w:rsidRPr="00046328" w14:paraId="6B4D4E3F" w14:textId="77777777" w:rsidTr="00DC19B8">
        <w:tc>
          <w:tcPr>
            <w:tcW w:w="3870" w:type="dxa"/>
            <w:shd w:val="clear" w:color="auto" w:fill="auto"/>
            <w:vAlign w:val="bottom"/>
          </w:tcPr>
          <w:p w14:paraId="1D1CA8A6" w14:textId="06AFBF9C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6F7E987B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22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C9F04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75D51DF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21A7D54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6D46C486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EEE2DAF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25B66B9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7807A03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6D57E6A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75F5A43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0168732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01DD" w:rsidRPr="008C0F16" w14:paraId="784C0A52" w14:textId="77777777" w:rsidTr="00DC19B8">
        <w:tc>
          <w:tcPr>
            <w:tcW w:w="3870" w:type="dxa"/>
            <w:shd w:val="clear" w:color="auto" w:fill="auto"/>
            <w:vAlign w:val="bottom"/>
          </w:tcPr>
          <w:p w14:paraId="0FBFB2DD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483D7205" w14:textId="77777777" w:rsidR="00F301DD" w:rsidRPr="008C0F16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397C" w:rsidRPr="008C0F16" w14:paraId="6DB67CB9" w14:textId="77777777" w:rsidTr="00DC19B8">
        <w:tc>
          <w:tcPr>
            <w:tcW w:w="3870" w:type="dxa"/>
            <w:shd w:val="clear" w:color="auto" w:fill="auto"/>
            <w:vAlign w:val="bottom"/>
          </w:tcPr>
          <w:p w14:paraId="03A7BAE5" w14:textId="1F56799F" w:rsidR="0013397C" w:rsidRPr="00046328" w:rsidRDefault="0013397C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54B98F2C" w14:textId="77777777" w:rsidR="0013397C" w:rsidRPr="008C0F16" w:rsidRDefault="0013397C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301DD" w:rsidRPr="00046328" w14:paraId="0FDB17DB" w14:textId="77777777" w:rsidTr="00DC19B8">
        <w:tc>
          <w:tcPr>
            <w:tcW w:w="3870" w:type="dxa"/>
            <w:shd w:val="clear" w:color="auto" w:fill="auto"/>
          </w:tcPr>
          <w:p w14:paraId="1834EA32" w14:textId="77777777" w:rsidR="00F301DD" w:rsidRPr="00046328" w:rsidRDefault="00F301DD" w:rsidP="00DC19B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4109442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874FC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10D2C9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744A6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55788C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26B34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9B7753E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9A0F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401A1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5A45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EEA27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79E6402D" w14:textId="77777777" w:rsidTr="00DC19B8">
        <w:tc>
          <w:tcPr>
            <w:tcW w:w="3870" w:type="dxa"/>
            <w:shd w:val="clear" w:color="auto" w:fill="auto"/>
          </w:tcPr>
          <w:p w14:paraId="632EEC9F" w14:textId="77777777" w:rsidR="00F301DD" w:rsidRPr="00046328" w:rsidRDefault="00F301DD" w:rsidP="00DC19B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1A387538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F59693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29E45D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EA2B0A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E81F8A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2BCB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25CCA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93E5E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4A873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25ED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96D1C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2CA5B0E0" w14:textId="77777777" w:rsidTr="00DC19B8">
        <w:tc>
          <w:tcPr>
            <w:tcW w:w="3870" w:type="dxa"/>
            <w:shd w:val="clear" w:color="auto" w:fill="auto"/>
          </w:tcPr>
          <w:p w14:paraId="1138EC1F" w14:textId="77777777" w:rsidR="00F301DD" w:rsidRPr="00046328" w:rsidRDefault="00F301DD" w:rsidP="00DC19B8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4FC718C8" w14:textId="77777777" w:rsidR="00F301DD" w:rsidRPr="00046328" w:rsidRDefault="00F301DD" w:rsidP="00216D67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16D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6D67">
              <w:rPr>
                <w:rFonts w:ascii="Angsana New" w:hAnsi="Angsana New" w:cs="Angsana New"/>
                <w:sz w:val="30"/>
                <w:szCs w:val="30"/>
              </w:rPr>
              <w:t>607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6D67"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240EA15A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050B45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</w:tcPr>
          <w:p w14:paraId="1324363E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F41B5E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236" w:type="dxa"/>
          </w:tcPr>
          <w:p w14:paraId="46ED10E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AF270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79ADC2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0BC0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603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6DDFCEA1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E06F9B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</w:tr>
      <w:tr w:rsidR="00F301DD" w:rsidRPr="00046328" w14:paraId="77E7703D" w14:textId="77777777" w:rsidTr="00DC19B8">
        <w:tc>
          <w:tcPr>
            <w:tcW w:w="3870" w:type="dxa"/>
            <w:shd w:val="clear" w:color="auto" w:fill="auto"/>
          </w:tcPr>
          <w:p w14:paraId="6B7F5657" w14:textId="77777777" w:rsidR="00F301DD" w:rsidRPr="00046328" w:rsidRDefault="00F301DD" w:rsidP="007F6AD2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04710" w14:textId="77777777" w:rsidR="00F301DD" w:rsidRPr="00216D67" w:rsidRDefault="00F301DD" w:rsidP="00216D67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6D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2,607,144</w:t>
            </w:r>
          </w:p>
        </w:tc>
        <w:tc>
          <w:tcPr>
            <w:tcW w:w="236" w:type="dxa"/>
            <w:shd w:val="clear" w:color="auto" w:fill="auto"/>
          </w:tcPr>
          <w:p w14:paraId="6452E33D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47E5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607</w:t>
            </w:r>
            <w:r w:rsidRPr="00A63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</w:tcPr>
          <w:p w14:paraId="0AD0A28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0F71E3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4EADF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73FCD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B6FCD0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0D84B4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8B40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70EA54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FD457C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2831F9CB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766DBE7C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 3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31B3BE99" w:rsidR="0079421C" w:rsidRDefault="0079421C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31FF6">
        <w:rPr>
          <w:rFonts w:ascii="Angsana New" w:hAnsi="Angsana New"/>
          <w:sz w:val="30"/>
          <w:szCs w:val="30"/>
          <w:cs/>
          <w:lang w:val="en-US"/>
        </w:rPr>
        <w:t>การเปลี่ยนแปลงในข้อมูลที่ไม่สามารถสังเกตได้ที่มีนัยสำคัญเพียงหนึ่งอย่างซึ่งอาจเป็นไปได้อย่างมีเหตุผล ณ วันที่รายงาน โดยถือว่าข้อมูลอื่นๆ คงที่จะมีผลกระทบต่อ</w:t>
      </w:r>
      <w:r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Pr="00031FF6">
        <w:rPr>
          <w:rFonts w:ascii="Angsana New" w:hAnsi="Angsana New"/>
          <w:sz w:val="30"/>
          <w:szCs w:val="30"/>
          <w:cs/>
          <w:lang w:val="en-US"/>
        </w:rPr>
        <w:t>นทรัพย์ทางการเงินที่วัดมูลค่าด้วยมูลค่ายุติธรรมระดับ 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ดังต่อไปนี้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7777777" w:rsidR="0058456C" w:rsidRPr="00D3194E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58456C" w:rsidRPr="0013335C" w14:paraId="6F57CF7B" w14:textId="77777777" w:rsidTr="004E3E38">
        <w:trPr>
          <w:tblHeader/>
        </w:trPr>
        <w:tc>
          <w:tcPr>
            <w:tcW w:w="3465" w:type="pct"/>
          </w:tcPr>
          <w:p w14:paraId="14F34004" w14:textId="77777777" w:rsidR="00B11F88" w:rsidRDefault="00B11F88" w:rsidP="00FD74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0F0CACB" w14:textId="0F08C0EE" w:rsidR="0058456C" w:rsidRPr="00B11F88" w:rsidRDefault="0058456C" w:rsidP="002C5FC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0A0A0EA" w14:textId="77777777" w:rsidR="0058456C" w:rsidRPr="0013335C" w:rsidRDefault="0058456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3D4A22AD" w14:textId="77777777" w:rsidR="0058456C" w:rsidRDefault="0058456C" w:rsidP="002C5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60210F60" w14:textId="77777777" w:rsidR="0058456C" w:rsidRPr="009F5672" w:rsidRDefault="0058456C" w:rsidP="002C5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58456C" w:rsidRPr="0013335C" w14:paraId="1FEEEC57" w14:textId="77777777" w:rsidTr="004E3E38">
        <w:trPr>
          <w:tblHeader/>
        </w:trPr>
        <w:tc>
          <w:tcPr>
            <w:tcW w:w="3465" w:type="pct"/>
          </w:tcPr>
          <w:p w14:paraId="16BF9A52" w14:textId="5DDE243B" w:rsidR="0058456C" w:rsidRPr="0013335C" w:rsidRDefault="00B11F88" w:rsidP="002C5F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4F900059" w14:textId="77777777" w:rsidR="0058456C" w:rsidRPr="0013335C" w:rsidRDefault="0058456C" w:rsidP="002C5FCE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626A37E3" w14:textId="77777777" w:rsidR="0058456C" w:rsidRPr="0013335C" w:rsidRDefault="0058456C" w:rsidP="002C5F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8456C" w:rsidRPr="0013335C" w14:paraId="3362CA4B" w14:textId="77777777" w:rsidTr="004E3E38">
        <w:trPr>
          <w:tblHeader/>
        </w:trPr>
        <w:tc>
          <w:tcPr>
            <w:tcW w:w="3465" w:type="pct"/>
          </w:tcPr>
          <w:p w14:paraId="4C24B2E9" w14:textId="77777777" w:rsidR="0058456C" w:rsidRPr="0013335C" w:rsidRDefault="0058456C" w:rsidP="002C5F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6F06797" w14:textId="77777777" w:rsidR="0058456C" w:rsidRPr="0013335C" w:rsidRDefault="0058456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3FC2E89E" w14:textId="77777777" w:rsidR="0058456C" w:rsidRPr="0013335C" w:rsidRDefault="0058456C" w:rsidP="002C5FC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9421C" w:rsidRPr="0013335C" w14:paraId="0AF11383" w14:textId="77777777" w:rsidTr="004E3E38">
        <w:tc>
          <w:tcPr>
            <w:tcW w:w="3465" w:type="pct"/>
          </w:tcPr>
          <w:p w14:paraId="6FF7715D" w14:textId="77777777" w:rsidR="0079421C" w:rsidRPr="0013335C" w:rsidRDefault="0079421C" w:rsidP="002C5FC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02C4FFFD" w14:textId="77777777" w:rsidR="0079421C" w:rsidRPr="0013335C" w:rsidRDefault="0079421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C65DD8C" w14:textId="77777777" w:rsidR="0079421C" w:rsidRPr="0013335C" w:rsidRDefault="0079421C" w:rsidP="002C5FCE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421C" w:rsidRPr="0013335C" w14:paraId="57EB6601" w14:textId="77777777" w:rsidTr="004E3E38">
        <w:tc>
          <w:tcPr>
            <w:tcW w:w="3465" w:type="pct"/>
          </w:tcPr>
          <w:p w14:paraId="5D863F49" w14:textId="6E7AA1DE" w:rsidR="0079421C" w:rsidRPr="0013335C" w:rsidRDefault="0079421C" w:rsidP="002C5FCE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0236C44A" w14:textId="77777777" w:rsidR="0079421C" w:rsidRPr="0013335C" w:rsidRDefault="0079421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3CBA7370" w14:textId="365237F1" w:rsidR="0079421C" w:rsidRPr="0013335C" w:rsidRDefault="0079421C" w:rsidP="004E3E3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1932">
              <w:rPr>
                <w:rFonts w:ascii="Angsana New" w:hAnsi="Angsana New"/>
                <w:sz w:val="30"/>
                <w:szCs w:val="30"/>
                <w:lang w:val="en-US"/>
              </w:rPr>
              <w:t>2,603,589</w:t>
            </w:r>
          </w:p>
        </w:tc>
      </w:tr>
      <w:tr w:rsidR="0079421C" w:rsidRPr="0013335C" w14:paraId="5DB16DD5" w14:textId="77777777" w:rsidTr="004E3E38">
        <w:tc>
          <w:tcPr>
            <w:tcW w:w="3465" w:type="pct"/>
          </w:tcPr>
          <w:p w14:paraId="4A5EA202" w14:textId="3B599DD8" w:rsidR="0079421C" w:rsidRPr="006E1932" w:rsidRDefault="0079421C" w:rsidP="006E1932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2B7A09DC" w14:textId="77777777" w:rsidR="0079421C" w:rsidRPr="0013335C" w:rsidRDefault="0079421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5C7A5F93" w14:textId="77777777" w:rsidR="0079421C" w:rsidRPr="0013335C" w:rsidRDefault="0079421C" w:rsidP="004E3E3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9421C" w:rsidRPr="0013335C" w14:paraId="7F35425B" w14:textId="77777777" w:rsidTr="004E3E38">
        <w:tc>
          <w:tcPr>
            <w:tcW w:w="3465" w:type="pct"/>
          </w:tcPr>
          <w:p w14:paraId="7ACF5FA3" w14:textId="77777777" w:rsidR="0079421C" w:rsidRPr="00FB3AB4" w:rsidRDefault="0079421C" w:rsidP="0058456C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0094F990" w14:textId="77777777" w:rsidR="0079421C" w:rsidRDefault="0079421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61BF33DB" w14:textId="45BF461E" w:rsidR="0079421C" w:rsidRPr="0013335C" w:rsidRDefault="0079421C" w:rsidP="0038359F">
            <w:pPr>
              <w:tabs>
                <w:tab w:val="decimal" w:pos="820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94E">
              <w:rPr>
                <w:rFonts w:ascii="Angsana New" w:hAnsi="Angsana New"/>
                <w:sz w:val="30"/>
                <w:szCs w:val="30"/>
                <w:lang w:val="en-US"/>
              </w:rPr>
              <w:t>(93,3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Pr="00D3194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E3E38" w:rsidRPr="0013335C" w14:paraId="36DD6C59" w14:textId="77777777" w:rsidTr="004E3E38">
        <w:tc>
          <w:tcPr>
            <w:tcW w:w="3465" w:type="pct"/>
          </w:tcPr>
          <w:p w14:paraId="393F892E" w14:textId="41F514F9" w:rsidR="004E3E38" w:rsidRPr="0058456C" w:rsidRDefault="004E3E38" w:rsidP="002C5FCE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2564</w:t>
            </w:r>
          </w:p>
        </w:tc>
        <w:tc>
          <w:tcPr>
            <w:tcW w:w="149" w:type="pct"/>
          </w:tcPr>
          <w:p w14:paraId="557E87BF" w14:textId="77777777" w:rsidR="004E3E38" w:rsidRPr="0013335C" w:rsidRDefault="004E3E38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1A5480C9" w14:textId="01D9D802" w:rsidR="004E3E38" w:rsidRPr="00A63F6D" w:rsidRDefault="004E3E38" w:rsidP="004E3E3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9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2,510,2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</w:p>
        </w:tc>
      </w:tr>
    </w:tbl>
    <w:p w14:paraId="7B204608" w14:textId="780928CE" w:rsidR="0058456C" w:rsidRDefault="0058456C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126F4FAA" w14:textId="534FE4BA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3B06A7B6" w14:textId="095CB96D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454248F0" w14:textId="1AF4FDD3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15908CA9" w14:textId="78AE91D7" w:rsidR="005F2501" w:rsidRPr="00831C1F" w:rsidRDefault="00D2305A" w:rsidP="00831C1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7777777" w:rsidR="004B0C28" w:rsidRPr="0072479F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9C69AD" w:rsidRPr="0072479F" w14:paraId="664638F4" w14:textId="77777777" w:rsidTr="00434390">
        <w:trPr>
          <w:tblHeader/>
        </w:trPr>
        <w:tc>
          <w:tcPr>
            <w:tcW w:w="6660" w:type="dxa"/>
          </w:tcPr>
          <w:p w14:paraId="510E032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19B84E6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C69AD" w:rsidRPr="0072479F" w14:paraId="06867CEB" w14:textId="77777777" w:rsidTr="00434390">
        <w:trPr>
          <w:tblHeader/>
        </w:trPr>
        <w:tc>
          <w:tcPr>
            <w:tcW w:w="6660" w:type="dxa"/>
          </w:tcPr>
          <w:p w14:paraId="2F03DAD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41EEF053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9C69AD" w:rsidRPr="0072479F" w14:paraId="7B164577" w14:textId="77777777" w:rsidTr="00434390">
        <w:trPr>
          <w:tblHeader/>
        </w:trPr>
        <w:tc>
          <w:tcPr>
            <w:tcW w:w="6660" w:type="dxa"/>
          </w:tcPr>
          <w:p w14:paraId="7072F1E6" w14:textId="331383C2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6806DE" w:rsidRPr="006806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6806DE" w:rsidRPr="006806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968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520" w:type="dxa"/>
          </w:tcPr>
          <w:p w14:paraId="04B6FD0B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C69AD" w:rsidRPr="0072479F" w14:paraId="1B3857D1" w14:textId="77777777" w:rsidTr="00434390">
        <w:trPr>
          <w:tblHeader/>
        </w:trPr>
        <w:tc>
          <w:tcPr>
            <w:tcW w:w="6660" w:type="dxa"/>
          </w:tcPr>
          <w:p w14:paraId="2073E87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19A99EA8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C69AD" w:rsidRPr="0072479F" w14:paraId="045E8AFB" w14:textId="77777777" w:rsidTr="00434390">
        <w:trPr>
          <w:trHeight w:val="389"/>
        </w:trPr>
        <w:tc>
          <w:tcPr>
            <w:tcW w:w="6660" w:type="dxa"/>
          </w:tcPr>
          <w:p w14:paraId="5B8DBD06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67996FAF" w14:textId="77777777" w:rsidR="009C69AD" w:rsidRPr="0072479F" w:rsidRDefault="009C69AD" w:rsidP="0043439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69AD" w:rsidRPr="0072479F" w14:paraId="18E173FA" w14:textId="77777777" w:rsidTr="00434390">
        <w:trPr>
          <w:trHeight w:val="407"/>
        </w:trPr>
        <w:tc>
          <w:tcPr>
            <w:tcW w:w="6660" w:type="dxa"/>
          </w:tcPr>
          <w:p w14:paraId="41751D4F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44F2277B" w14:textId="00376C32" w:rsidR="009C69AD" w:rsidRPr="0072479F" w:rsidRDefault="005B4BE3" w:rsidP="008A14FA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BE3">
              <w:rPr>
                <w:rFonts w:ascii="Angsana New" w:hAnsi="Angsana New"/>
                <w:b/>
                <w:bCs/>
                <w:sz w:val="30"/>
                <w:szCs w:val="30"/>
              </w:rPr>
              <w:t>26,580</w:t>
            </w:r>
          </w:p>
        </w:tc>
      </w:tr>
      <w:tr w:rsidR="009C69AD" w:rsidRPr="0072479F" w14:paraId="08110E70" w14:textId="77777777" w:rsidTr="001B2652">
        <w:trPr>
          <w:trHeight w:val="107"/>
        </w:trPr>
        <w:tc>
          <w:tcPr>
            <w:tcW w:w="6660" w:type="dxa"/>
          </w:tcPr>
          <w:p w14:paraId="1C2AEC94" w14:textId="77777777" w:rsidR="009C69AD" w:rsidRPr="0072479F" w:rsidRDefault="009C69AD" w:rsidP="0043439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35C2AA6E" w14:textId="77777777" w:rsidR="009C69AD" w:rsidRPr="0072479F" w:rsidRDefault="009C69AD" w:rsidP="008A14FA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9AD" w:rsidRPr="0072479F" w14:paraId="72730EEF" w14:textId="77777777" w:rsidTr="001B2652">
        <w:tc>
          <w:tcPr>
            <w:tcW w:w="6660" w:type="dxa"/>
            <w:vAlign w:val="center"/>
          </w:tcPr>
          <w:p w14:paraId="3463E180" w14:textId="0A15E460" w:rsidR="009C69AD" w:rsidRPr="0072479F" w:rsidRDefault="004B0C28" w:rsidP="009C69AD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520" w:type="dxa"/>
            <w:vAlign w:val="bottom"/>
          </w:tcPr>
          <w:p w14:paraId="76CEB141" w14:textId="77777777" w:rsidR="009C69AD" w:rsidRPr="0072479F" w:rsidRDefault="009C69AD" w:rsidP="008A14FA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C28" w:rsidRPr="0072479F" w14:paraId="3B17A87D" w14:textId="77777777" w:rsidTr="001B2652">
        <w:tc>
          <w:tcPr>
            <w:tcW w:w="6660" w:type="dxa"/>
            <w:vAlign w:val="center"/>
          </w:tcPr>
          <w:p w14:paraId="4310DEA2" w14:textId="2D81238B" w:rsidR="004B0C28" w:rsidRPr="0072479F" w:rsidRDefault="001B2652" w:rsidP="004B0C2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7939D7C5" w14:textId="6FC2797A" w:rsidR="004B0C28" w:rsidRPr="00D80AEB" w:rsidRDefault="005B4BE3" w:rsidP="004B0C2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BE3">
              <w:rPr>
                <w:rFonts w:ascii="Angsana New" w:hAnsi="Angsana New"/>
                <w:b/>
                <w:bCs/>
                <w:sz w:val="30"/>
                <w:szCs w:val="30"/>
              </w:rPr>
              <w:t>15,765</w:t>
            </w:r>
          </w:p>
        </w:tc>
      </w:tr>
    </w:tbl>
    <w:p w14:paraId="4203C585" w14:textId="4A8F5B77" w:rsidR="00A44132" w:rsidRDefault="00A44132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A5248F9" w14:textId="30121D88" w:rsidR="006F1473" w:rsidRPr="0072479F" w:rsidRDefault="006F1473" w:rsidP="004B0C28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E37ACB4" w14:textId="77777777" w:rsidR="006F1473" w:rsidRPr="0072479F" w:rsidRDefault="006F1473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8E93203" w14:textId="45F679B8" w:rsidR="006F1473" w:rsidRPr="0072479F" w:rsidRDefault="006F1473" w:rsidP="006F1473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ในการประชุมสามัญ</w:t>
      </w:r>
      <w:r w:rsidRPr="005B4BE3">
        <w:rPr>
          <w:rFonts w:ascii="Angsana New" w:hAnsi="Angsana New"/>
          <w:sz w:val="30"/>
          <w:szCs w:val="30"/>
          <w:cs/>
        </w:rPr>
        <w:t xml:space="preserve">ประจำปีของผู้ถือหุ้นของบริษัทเมื่อวันที่ </w:t>
      </w:r>
      <w:r w:rsidR="006806DE" w:rsidRPr="005B4BE3">
        <w:rPr>
          <w:rFonts w:ascii="Angsana New" w:hAnsi="Angsana New"/>
          <w:sz w:val="30"/>
          <w:szCs w:val="30"/>
          <w:lang w:val="en-US"/>
        </w:rPr>
        <w:t>2</w:t>
      </w:r>
      <w:r w:rsidR="004B0C28" w:rsidRPr="005B4BE3">
        <w:rPr>
          <w:rFonts w:ascii="Angsana New" w:hAnsi="Angsana New"/>
          <w:sz w:val="30"/>
          <w:szCs w:val="30"/>
          <w:lang w:val="en-US"/>
        </w:rPr>
        <w:t>2</w:t>
      </w:r>
      <w:r w:rsidRPr="005B4BE3">
        <w:rPr>
          <w:rFonts w:ascii="Angsana New" w:hAnsi="Angsana New"/>
          <w:sz w:val="30"/>
          <w:szCs w:val="30"/>
          <w:cs/>
        </w:rPr>
        <w:t xml:space="preserve"> กรกฎาคม </w:t>
      </w:r>
      <w:r w:rsidR="006806DE" w:rsidRPr="005B4BE3">
        <w:rPr>
          <w:rFonts w:ascii="Angsana New" w:hAnsi="Angsana New"/>
          <w:sz w:val="30"/>
          <w:szCs w:val="30"/>
          <w:lang w:val="en-US"/>
        </w:rPr>
        <w:t>256</w:t>
      </w:r>
      <w:r w:rsidR="004B0C28" w:rsidRPr="005B4BE3">
        <w:rPr>
          <w:rFonts w:ascii="Angsana New" w:hAnsi="Angsana New"/>
          <w:sz w:val="30"/>
          <w:szCs w:val="30"/>
          <w:lang w:val="en-US"/>
        </w:rPr>
        <w:t>4</w:t>
      </w:r>
      <w:r w:rsidRPr="005B4BE3">
        <w:rPr>
          <w:rFonts w:ascii="Angsana New" w:hAnsi="Angsana New"/>
          <w:sz w:val="30"/>
          <w:szCs w:val="30"/>
        </w:rPr>
        <w:t xml:space="preserve"> </w:t>
      </w:r>
      <w:r w:rsidRPr="005B4BE3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5B4BE3">
        <w:rPr>
          <w:rFonts w:ascii="Angsana New" w:hAnsi="Angsana New"/>
          <w:sz w:val="30"/>
          <w:szCs w:val="30"/>
        </w:rPr>
        <w:t xml:space="preserve"> </w:t>
      </w:r>
      <w:r w:rsidR="005B4BE3" w:rsidRPr="005B4BE3">
        <w:rPr>
          <w:rFonts w:ascii="Angsana New" w:hAnsi="Angsana New"/>
          <w:sz w:val="30"/>
          <w:szCs w:val="30"/>
          <w:lang w:val="en-US"/>
        </w:rPr>
        <w:t>25.25</w:t>
      </w:r>
      <w:r w:rsidRPr="005B4BE3">
        <w:rPr>
          <w:rFonts w:ascii="Angsana New" w:hAnsi="Angsana New"/>
          <w:sz w:val="30"/>
          <w:szCs w:val="30"/>
        </w:rPr>
        <w:t xml:space="preserve"> </w:t>
      </w:r>
      <w:r w:rsidRPr="005B4BE3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5B4BE3">
        <w:rPr>
          <w:rFonts w:ascii="Angsana New" w:hAnsi="Angsana New"/>
          <w:sz w:val="30"/>
          <w:szCs w:val="30"/>
        </w:rPr>
        <w:t xml:space="preserve"> </w:t>
      </w:r>
      <w:r w:rsidR="005B4BE3" w:rsidRPr="005B4BE3">
        <w:rPr>
          <w:rFonts w:ascii="Angsana New" w:hAnsi="Angsana New"/>
          <w:sz w:val="30"/>
          <w:szCs w:val="30"/>
        </w:rPr>
        <w:t>500</w:t>
      </w:r>
      <w:r w:rsidRPr="005B4BE3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เงินปันผลดังกล่าวจะจ่ายให้แก่ผู้ถือหุ้นภายในเดือนสิงหาคม </w:t>
      </w:r>
      <w:r w:rsidR="006806DE" w:rsidRPr="005B4BE3">
        <w:rPr>
          <w:rFonts w:ascii="Angsana New" w:hAnsi="Angsana New"/>
          <w:sz w:val="30"/>
          <w:szCs w:val="30"/>
          <w:lang w:val="en-US"/>
        </w:rPr>
        <w:t>256</w:t>
      </w:r>
      <w:r w:rsidR="004B0C28" w:rsidRPr="005B4BE3">
        <w:rPr>
          <w:rFonts w:ascii="Angsana New" w:hAnsi="Angsana New"/>
          <w:sz w:val="30"/>
          <w:szCs w:val="30"/>
          <w:lang w:val="en-US"/>
        </w:rPr>
        <w:t>4</w:t>
      </w:r>
    </w:p>
    <w:p w14:paraId="28296313" w14:textId="77777777" w:rsidR="006F1473" w:rsidRPr="00C52025" w:rsidRDefault="006F1473" w:rsidP="000E42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F1473" w:rsidRPr="00C52025" w:rsidSect="00FD457C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B394F" w14:textId="77777777" w:rsidR="00EA087E" w:rsidRDefault="00EA087E">
      <w:r>
        <w:separator/>
      </w:r>
    </w:p>
  </w:endnote>
  <w:endnote w:type="continuationSeparator" w:id="0">
    <w:p w14:paraId="02014AD8" w14:textId="77777777" w:rsidR="00EA087E" w:rsidRDefault="00EA0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82FBE" w14:textId="76E31331" w:rsidR="006740CE" w:rsidRPr="00C6379C" w:rsidRDefault="006740CE">
    <w:pPr>
      <w:pStyle w:val="Footer"/>
      <w:jc w:val="center"/>
      <w:rPr>
        <w:rFonts w:ascii="Angsana New" w:hAnsi="Angsana New"/>
        <w:sz w:val="30"/>
        <w:szCs w:val="30"/>
      </w:rPr>
    </w:pPr>
    <w:r w:rsidRPr="00C6379C">
      <w:rPr>
        <w:rFonts w:ascii="Angsana New" w:hAnsi="Angsana New" w:hint="cs"/>
        <w:sz w:val="30"/>
        <w:szCs w:val="30"/>
      </w:rPr>
      <w:fldChar w:fldCharType="begin"/>
    </w:r>
    <w:r w:rsidRPr="00C6379C">
      <w:rPr>
        <w:rFonts w:ascii="Angsana New" w:hAnsi="Angsana New" w:hint="cs"/>
        <w:sz w:val="30"/>
        <w:szCs w:val="30"/>
      </w:rPr>
      <w:instrText xml:space="preserve"> PAGE   \* MERGEFORMAT </w:instrText>
    </w:r>
    <w:r w:rsidRPr="00C6379C">
      <w:rPr>
        <w:rFonts w:ascii="Angsana New" w:hAnsi="Angsana New" w:hint="cs"/>
        <w:sz w:val="30"/>
        <w:szCs w:val="30"/>
      </w:rPr>
      <w:fldChar w:fldCharType="separate"/>
    </w:r>
    <w:r w:rsidRPr="00C6379C">
      <w:rPr>
        <w:rFonts w:ascii="Angsana New" w:hAnsi="Angsana New" w:hint="cs"/>
        <w:noProof/>
        <w:sz w:val="30"/>
        <w:szCs w:val="30"/>
      </w:rPr>
      <w:t>4</w:t>
    </w:r>
    <w:r w:rsidRPr="006806DE">
      <w:rPr>
        <w:rFonts w:ascii="Angsana New" w:hAnsi="Angsana New" w:hint="cs"/>
        <w:noProof/>
        <w:sz w:val="30"/>
        <w:szCs w:val="30"/>
        <w:lang w:val="en-US"/>
      </w:rPr>
      <w:t>6</w:t>
    </w:r>
    <w:r w:rsidRPr="00C6379C">
      <w:rPr>
        <w:rFonts w:ascii="Angsana New" w:hAnsi="Angsana New" w:hint="cs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6A990" w14:textId="0BEEFAA9" w:rsidR="006740CE" w:rsidRDefault="006740CE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6740CE" w:rsidRDefault="006740C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A86CF" w14:textId="0D858CE1" w:rsidR="006740CE" w:rsidRPr="005F1339" w:rsidRDefault="00674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6740CE" w:rsidRPr="00783104" w:rsidRDefault="00674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3068A" w14:textId="77777777" w:rsidR="006740CE" w:rsidRPr="005F1339" w:rsidRDefault="00674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6740CE" w:rsidRPr="00783104" w:rsidRDefault="00674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EF932" w14:textId="77777777" w:rsidR="006740CE" w:rsidRPr="005F1339" w:rsidRDefault="00674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6740CE" w:rsidRPr="00783104" w:rsidRDefault="00674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EC02" w14:textId="77777777" w:rsidR="006740CE" w:rsidRPr="005F1339" w:rsidRDefault="00674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6740CE" w:rsidRPr="00783104" w:rsidRDefault="00674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1F7FC" w14:textId="77777777" w:rsidR="00EA087E" w:rsidRDefault="00EA087E">
      <w:r>
        <w:separator/>
      </w:r>
    </w:p>
  </w:footnote>
  <w:footnote w:type="continuationSeparator" w:id="0">
    <w:p w14:paraId="628C6DEB" w14:textId="77777777" w:rsidR="00EA087E" w:rsidRDefault="00EA0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61256" w14:textId="77777777" w:rsidR="006740CE" w:rsidRPr="00EC1A9A" w:rsidRDefault="006740CE" w:rsidP="002501D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EC1A9A">
      <w:rPr>
        <w:rFonts w:ascii="Angsana New" w:hAnsi="Angsana New" w:hint="cs"/>
        <w:b/>
        <w:bCs/>
        <w:sz w:val="32"/>
        <w:szCs w:val="32"/>
        <w:cs/>
      </w:rPr>
      <w:t xml:space="preserve">บริษัท กันยงอีเลคทริก จำกัด </w:t>
    </w:r>
    <w:r w:rsidRPr="00EC1A9A">
      <w:rPr>
        <w:rFonts w:ascii="Angsana New" w:hAnsi="Angsana New" w:hint="cs"/>
        <w:b/>
        <w:bCs/>
        <w:sz w:val="32"/>
        <w:szCs w:val="32"/>
      </w:rPr>
      <w:t>(</w:t>
    </w:r>
    <w:r w:rsidRPr="00EC1A9A">
      <w:rPr>
        <w:rFonts w:ascii="Angsana New" w:hAnsi="Angsana New" w:hint="cs"/>
        <w:b/>
        <w:bCs/>
        <w:sz w:val="32"/>
        <w:szCs w:val="32"/>
        <w:cs/>
      </w:rPr>
      <w:t>มหาชน</w:t>
    </w:r>
    <w:r w:rsidRPr="00EC1A9A">
      <w:rPr>
        <w:rFonts w:ascii="Angsana New" w:hAnsi="Angsana New" w:hint="cs"/>
        <w:b/>
        <w:bCs/>
        <w:sz w:val="32"/>
        <w:szCs w:val="32"/>
      </w:rPr>
      <w:t>)</w:t>
    </w:r>
  </w:p>
  <w:p w14:paraId="7C4A4880" w14:textId="74EF6FD2" w:rsidR="006740CE" w:rsidRPr="00EC1A9A" w:rsidRDefault="006740CE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EC1A9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8CC5FD8" w14:textId="1BE62787" w:rsidR="006740CE" w:rsidRPr="00EC1A9A" w:rsidRDefault="006740CE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EC1A9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806DE">
      <w:rPr>
        <w:rFonts w:ascii="Angsana New" w:hAnsi="Angsana New"/>
        <w:b/>
        <w:bCs/>
        <w:sz w:val="32"/>
        <w:szCs w:val="32"/>
        <w:lang w:val="en-US"/>
      </w:rPr>
      <w:t>3</w:t>
    </w:r>
    <w:r w:rsidRPr="006806DE">
      <w:rPr>
        <w:rFonts w:ascii="Angsana New" w:hAnsi="Angsana New" w:hint="cs"/>
        <w:b/>
        <w:bCs/>
        <w:sz w:val="32"/>
        <w:szCs w:val="32"/>
        <w:lang w:val="en-US"/>
      </w:rPr>
      <w:t>0</w:t>
    </w:r>
    <w:r w:rsidRPr="00EC1A9A"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6806DE">
      <w:rPr>
        <w:rFonts w:ascii="Angsana New" w:hAnsi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 w:rsidRPr="00EC1A9A">
      <w:rPr>
        <w:rFonts w:ascii="Angsana New" w:hAnsi="Angsana New" w:hint="cs"/>
        <w:b/>
        <w:bCs/>
        <w:sz w:val="32"/>
        <w:szCs w:val="32"/>
      </w:rPr>
      <w:t xml:space="preserve"> </w:t>
    </w:r>
    <w:r w:rsidRPr="00EC1A9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385B95C" w14:textId="77777777" w:rsidR="006740CE" w:rsidRPr="00EC1A9A" w:rsidRDefault="006740CE">
    <w:pPr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F48B0" w14:textId="77777777" w:rsidR="006740CE" w:rsidRDefault="006740CE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6740CE" w:rsidRDefault="006740C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D800E9A" w14:textId="46AB40D0" w:rsidR="006740CE" w:rsidRPr="00624810" w:rsidRDefault="006740CE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925C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806DE">
      <w:rPr>
        <w:rFonts w:ascii="Angsana New" w:hAnsi="Angsana New"/>
        <w:b/>
        <w:bCs/>
        <w:sz w:val="32"/>
        <w:szCs w:val="32"/>
        <w:lang w:val="en-US"/>
      </w:rPr>
      <w:t>30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6806DE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6740CE" w:rsidRDefault="006740C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F0E1D" w14:textId="77777777" w:rsidR="006740CE" w:rsidRDefault="006740CE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0DD6599" w14:textId="7043AD5C" w:rsidR="006740CE" w:rsidRDefault="006740C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77777777" w:rsidR="006740CE" w:rsidRPr="00624810" w:rsidRDefault="006740CE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925C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806DE">
      <w:rPr>
        <w:rFonts w:ascii="Angsana New" w:hAnsi="Angsana New"/>
        <w:b/>
        <w:bCs/>
        <w:sz w:val="32"/>
        <w:szCs w:val="32"/>
        <w:lang w:val="en-US"/>
      </w:rPr>
      <w:t>30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6806DE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6740CE" w:rsidRDefault="006740C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C3EDB" w14:textId="77777777" w:rsidR="006740CE" w:rsidRDefault="006740CE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684306D" w14:textId="15AD2769" w:rsidR="006740CE" w:rsidRDefault="006740C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8428969" w14:textId="77777777" w:rsidR="006740CE" w:rsidRPr="00624810" w:rsidRDefault="006740CE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925C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806DE">
      <w:rPr>
        <w:rFonts w:ascii="Angsana New" w:hAnsi="Angsana New"/>
        <w:b/>
        <w:bCs/>
        <w:sz w:val="32"/>
        <w:szCs w:val="32"/>
        <w:lang w:val="en-US"/>
      </w:rPr>
      <w:t>30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6806DE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6740CE" w:rsidRDefault="006740C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51ED6" w14:textId="77777777" w:rsidR="006740CE" w:rsidRDefault="006740CE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727CB4E2" w14:textId="30B950F7" w:rsidR="006740CE" w:rsidRDefault="006740C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342455" w14:textId="77777777" w:rsidR="006740CE" w:rsidRPr="00624810" w:rsidRDefault="006740CE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925C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806DE">
      <w:rPr>
        <w:rFonts w:ascii="Angsana New" w:hAnsi="Angsana New"/>
        <w:b/>
        <w:bCs/>
        <w:sz w:val="32"/>
        <w:szCs w:val="32"/>
        <w:lang w:val="en-US"/>
      </w:rPr>
      <w:t>30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6806DE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6740CE" w:rsidRDefault="006740C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FA305C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0"/>
  </w:num>
  <w:num w:numId="5">
    <w:abstractNumId w:val="1"/>
  </w:num>
  <w:num w:numId="6">
    <w:abstractNumId w:val="7"/>
  </w:num>
  <w:num w:numId="7">
    <w:abstractNumId w:val="13"/>
  </w:num>
  <w:num w:numId="8">
    <w:abstractNumId w:val="14"/>
  </w:num>
  <w:num w:numId="9">
    <w:abstractNumId w:val="9"/>
  </w:num>
  <w:num w:numId="10">
    <w:abstractNumId w:val="6"/>
  </w:num>
  <w:num w:numId="11">
    <w:abstractNumId w:val="12"/>
  </w:num>
  <w:num w:numId="12">
    <w:abstractNumId w:val="3"/>
  </w:num>
  <w:num w:numId="13">
    <w:abstractNumId w:val="4"/>
  </w:num>
  <w:num w:numId="14">
    <w:abstractNumId w:val="2"/>
  </w:num>
  <w:num w:numId="15">
    <w:abstractNumId w:val="11"/>
  </w:num>
  <w:num w:numId="1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771"/>
    <w:rsid w:val="00082999"/>
    <w:rsid w:val="000830D6"/>
    <w:rsid w:val="00083307"/>
    <w:rsid w:val="00083A11"/>
    <w:rsid w:val="00083F87"/>
    <w:rsid w:val="00084083"/>
    <w:rsid w:val="00085023"/>
    <w:rsid w:val="0008588E"/>
    <w:rsid w:val="00085B4A"/>
    <w:rsid w:val="00085C94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D7"/>
    <w:rsid w:val="000E27CB"/>
    <w:rsid w:val="000E2911"/>
    <w:rsid w:val="000E2A0D"/>
    <w:rsid w:val="000E2F60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2468"/>
    <w:rsid w:val="001629BA"/>
    <w:rsid w:val="00162AD0"/>
    <w:rsid w:val="00162D05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4F6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E4C"/>
    <w:rsid w:val="002A2265"/>
    <w:rsid w:val="002A2D6A"/>
    <w:rsid w:val="002A2DFC"/>
    <w:rsid w:val="002A36A8"/>
    <w:rsid w:val="002A3E98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3BAD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C0E"/>
    <w:rsid w:val="00352C95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306A"/>
    <w:rsid w:val="003B317B"/>
    <w:rsid w:val="003B31D4"/>
    <w:rsid w:val="003B31FA"/>
    <w:rsid w:val="003B3CFE"/>
    <w:rsid w:val="003B4813"/>
    <w:rsid w:val="003B4A49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9F1"/>
    <w:rsid w:val="00411AC1"/>
    <w:rsid w:val="00411FA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75E3"/>
    <w:rsid w:val="00427BE8"/>
    <w:rsid w:val="004305B8"/>
    <w:rsid w:val="0043063A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38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74B"/>
    <w:rsid w:val="004F2AB5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B1D"/>
    <w:rsid w:val="00505C77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673"/>
    <w:rsid w:val="00553BD2"/>
    <w:rsid w:val="00553BE9"/>
    <w:rsid w:val="00553C6D"/>
    <w:rsid w:val="00554CF9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5921"/>
    <w:rsid w:val="00566051"/>
    <w:rsid w:val="00566392"/>
    <w:rsid w:val="00566D53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89E"/>
    <w:rsid w:val="00604F91"/>
    <w:rsid w:val="00605061"/>
    <w:rsid w:val="0060559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2DE1"/>
    <w:rsid w:val="00642E2B"/>
    <w:rsid w:val="0064336A"/>
    <w:rsid w:val="0064366C"/>
    <w:rsid w:val="0064409B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700EB"/>
    <w:rsid w:val="00670167"/>
    <w:rsid w:val="00670315"/>
    <w:rsid w:val="00670519"/>
    <w:rsid w:val="0067139D"/>
    <w:rsid w:val="0067164A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B5C"/>
    <w:rsid w:val="00724F18"/>
    <w:rsid w:val="00725290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4040"/>
    <w:rsid w:val="0075405E"/>
    <w:rsid w:val="00754170"/>
    <w:rsid w:val="007542F1"/>
    <w:rsid w:val="00754750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80"/>
    <w:rsid w:val="00801605"/>
    <w:rsid w:val="008019CF"/>
    <w:rsid w:val="00801F64"/>
    <w:rsid w:val="00802591"/>
    <w:rsid w:val="00802930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481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3039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C59"/>
    <w:rsid w:val="0087500B"/>
    <w:rsid w:val="008750AD"/>
    <w:rsid w:val="008757E0"/>
    <w:rsid w:val="00875AB8"/>
    <w:rsid w:val="00875D30"/>
    <w:rsid w:val="00876119"/>
    <w:rsid w:val="0087637A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F8F"/>
    <w:rsid w:val="008F3134"/>
    <w:rsid w:val="008F3A08"/>
    <w:rsid w:val="008F4328"/>
    <w:rsid w:val="008F4454"/>
    <w:rsid w:val="008F46F8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14"/>
    <w:rsid w:val="00A54A4C"/>
    <w:rsid w:val="00A54D0F"/>
    <w:rsid w:val="00A54FBB"/>
    <w:rsid w:val="00A5544D"/>
    <w:rsid w:val="00A55C38"/>
    <w:rsid w:val="00A5664C"/>
    <w:rsid w:val="00A56E32"/>
    <w:rsid w:val="00A5752F"/>
    <w:rsid w:val="00A5754C"/>
    <w:rsid w:val="00A57D0A"/>
    <w:rsid w:val="00A603B9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2AF8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3187"/>
    <w:rsid w:val="00AE32C5"/>
    <w:rsid w:val="00AE3719"/>
    <w:rsid w:val="00AE3863"/>
    <w:rsid w:val="00AE3AFF"/>
    <w:rsid w:val="00AE4CCC"/>
    <w:rsid w:val="00AE4D11"/>
    <w:rsid w:val="00AE5455"/>
    <w:rsid w:val="00AE5981"/>
    <w:rsid w:val="00AE6052"/>
    <w:rsid w:val="00AE6078"/>
    <w:rsid w:val="00AE6121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FC6"/>
    <w:rsid w:val="00B17354"/>
    <w:rsid w:val="00B17FDF"/>
    <w:rsid w:val="00B17FED"/>
    <w:rsid w:val="00B20082"/>
    <w:rsid w:val="00B2065D"/>
    <w:rsid w:val="00B20A3E"/>
    <w:rsid w:val="00B20B2A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4465"/>
    <w:rsid w:val="00B55503"/>
    <w:rsid w:val="00B55F79"/>
    <w:rsid w:val="00B55FFC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90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633"/>
    <w:rsid w:val="00BA780F"/>
    <w:rsid w:val="00BA7F0C"/>
    <w:rsid w:val="00BB077B"/>
    <w:rsid w:val="00BB0B5F"/>
    <w:rsid w:val="00BB121A"/>
    <w:rsid w:val="00BB1734"/>
    <w:rsid w:val="00BB191B"/>
    <w:rsid w:val="00BB1D3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468"/>
    <w:rsid w:val="00CF480A"/>
    <w:rsid w:val="00CF5700"/>
    <w:rsid w:val="00CF5899"/>
    <w:rsid w:val="00CF5B2D"/>
    <w:rsid w:val="00CF618C"/>
    <w:rsid w:val="00CF6209"/>
    <w:rsid w:val="00CF63D5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C002F"/>
    <w:rsid w:val="00DC0799"/>
    <w:rsid w:val="00DC08AF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9DE"/>
    <w:rsid w:val="00E85664"/>
    <w:rsid w:val="00E86095"/>
    <w:rsid w:val="00E866FF"/>
    <w:rsid w:val="00E86753"/>
    <w:rsid w:val="00E86BA8"/>
    <w:rsid w:val="00E8720C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80"/>
    <w:rsid w:val="00E9605A"/>
    <w:rsid w:val="00E96238"/>
    <w:rsid w:val="00E96341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E80"/>
    <w:rsid w:val="00EA3D05"/>
    <w:rsid w:val="00EA3D2F"/>
    <w:rsid w:val="00EA3DCD"/>
    <w:rsid w:val="00EA4240"/>
    <w:rsid w:val="00EA428A"/>
    <w:rsid w:val="00EA439B"/>
    <w:rsid w:val="00EA50C6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B5F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25C"/>
    <w:rsid w:val="00FC4AD8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298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79A"/>
    <w:rsid w:val="00FF3B4D"/>
    <w:rsid w:val="00FF3C98"/>
    <w:rsid w:val="00FF4192"/>
    <w:rsid w:val="00FF41CD"/>
    <w:rsid w:val="00FF426F"/>
    <w:rsid w:val="00FF4A84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11</Pages>
  <Words>1859</Words>
  <Characters>8236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2021-07-26T15:07:00Z</cp:lastPrinted>
  <dcterms:created xsi:type="dcterms:W3CDTF">2021-08-05T05:28:00Z</dcterms:created>
  <dcterms:modified xsi:type="dcterms:W3CDTF">2021-08-05T05:29:00Z</dcterms:modified>
</cp:coreProperties>
</file>