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CF6826">
        <w:tc>
          <w:tcPr>
            <w:tcW w:w="1458" w:type="dxa"/>
          </w:tcPr>
          <w:p w14:paraId="24351F23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CF6826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CF6826">
        <w:tc>
          <w:tcPr>
            <w:tcW w:w="1458" w:type="dxa"/>
          </w:tcPr>
          <w:p w14:paraId="64F45C7C" w14:textId="0A53DEB3" w:rsidR="00FF6735" w:rsidRPr="008C010D" w:rsidRDefault="00423D9A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CF6826">
        <w:tc>
          <w:tcPr>
            <w:tcW w:w="1458" w:type="dxa"/>
          </w:tcPr>
          <w:p w14:paraId="29096570" w14:textId="7A606BA1" w:rsidR="00FF6735" w:rsidRPr="00A766E9" w:rsidRDefault="00423D9A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77777777" w:rsidR="00FF6735" w:rsidRPr="00A766E9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CF6826">
        <w:tc>
          <w:tcPr>
            <w:tcW w:w="1458" w:type="dxa"/>
          </w:tcPr>
          <w:p w14:paraId="1128E9A0" w14:textId="6A0D6F9B" w:rsidR="00FF6735" w:rsidRPr="000021AC" w:rsidRDefault="00423D9A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3FF942CE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F6735" w:rsidRPr="008C010D" w14:paraId="5FA5C6C3" w14:textId="77777777" w:rsidTr="00CF6826">
        <w:tc>
          <w:tcPr>
            <w:tcW w:w="1458" w:type="dxa"/>
          </w:tcPr>
          <w:p w14:paraId="397944A3" w14:textId="666FF123" w:rsidR="00FF6735" w:rsidRDefault="00423D9A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7C4AE0FA" w14:textId="75734875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F6735" w:rsidRPr="008C010D" w14:paraId="5CAFEB9A" w14:textId="77777777" w:rsidTr="00CF6826">
        <w:tc>
          <w:tcPr>
            <w:tcW w:w="1458" w:type="dxa"/>
          </w:tcPr>
          <w:p w14:paraId="4EAD7DDA" w14:textId="2EAFF23C" w:rsidR="00FF6735" w:rsidRPr="008C010D" w:rsidRDefault="00423D9A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0C1FA65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CF6826">
        <w:tc>
          <w:tcPr>
            <w:tcW w:w="1458" w:type="dxa"/>
          </w:tcPr>
          <w:p w14:paraId="63EE56F9" w14:textId="751CEAB3" w:rsidR="00FF6735" w:rsidRPr="008C010D" w:rsidRDefault="00423D9A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498B7B1A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F6735" w:rsidRPr="008C010D" w14:paraId="114E3271" w14:textId="77777777" w:rsidTr="00CF6826">
        <w:tc>
          <w:tcPr>
            <w:tcW w:w="1458" w:type="dxa"/>
          </w:tcPr>
          <w:p w14:paraId="6C075F1A" w14:textId="0CB62E9A" w:rsidR="00FF6735" w:rsidRDefault="00423D9A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71D847FA" w14:textId="73FD21D9" w:rsidR="00FF6735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FF6735" w:rsidRPr="008C010D" w14:paraId="43807595" w14:textId="77777777" w:rsidTr="00CF6826">
        <w:tc>
          <w:tcPr>
            <w:tcW w:w="1458" w:type="dxa"/>
          </w:tcPr>
          <w:p w14:paraId="7FF1CCD3" w14:textId="608D245A" w:rsidR="00FF6735" w:rsidRDefault="00423D9A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A4BA832" w14:textId="51086902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FF6735" w:rsidRPr="008C010D" w14:paraId="0D5148D5" w14:textId="77777777" w:rsidTr="00CF6826">
        <w:tc>
          <w:tcPr>
            <w:tcW w:w="1458" w:type="dxa"/>
          </w:tcPr>
          <w:p w14:paraId="5CE4D1C4" w14:textId="1522348A" w:rsidR="00FF6735" w:rsidRPr="009C6BF5" w:rsidRDefault="00423D9A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515036C0" w14:textId="122DD399" w:rsidR="00FF6735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FF6735" w:rsidRPr="008C010D" w14:paraId="43A387E8" w14:textId="77777777" w:rsidTr="00CF6826">
        <w:tc>
          <w:tcPr>
            <w:tcW w:w="1458" w:type="dxa"/>
          </w:tcPr>
          <w:p w14:paraId="322BB2DE" w14:textId="7DB7D2B3" w:rsidR="00FF6735" w:rsidRPr="008C010D" w:rsidRDefault="00423D9A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5179AB0A" w14:textId="4AB15036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F6735" w:rsidRPr="008C010D" w14:paraId="7DA0A7CE" w14:textId="77777777" w:rsidTr="00CF6826">
        <w:tc>
          <w:tcPr>
            <w:tcW w:w="1458" w:type="dxa"/>
          </w:tcPr>
          <w:p w14:paraId="73A1B0FC" w14:textId="570A3946" w:rsidR="00FF6735" w:rsidRPr="008C010D" w:rsidRDefault="00423D9A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1D0FAE5B" w14:textId="0F5F0355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F6735" w:rsidRPr="008C010D" w14:paraId="298DCBD3" w14:textId="77777777" w:rsidTr="00CF6826">
        <w:tc>
          <w:tcPr>
            <w:tcW w:w="1458" w:type="dxa"/>
          </w:tcPr>
          <w:p w14:paraId="1752865F" w14:textId="130E86F3" w:rsidR="00FF6735" w:rsidRPr="008C010D" w:rsidRDefault="00423D9A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53F999CA" w14:textId="4B0F93F1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FF6735" w:rsidRPr="008C010D" w14:paraId="209FF896" w14:textId="77777777" w:rsidTr="00CF6826">
        <w:tc>
          <w:tcPr>
            <w:tcW w:w="1458" w:type="dxa"/>
          </w:tcPr>
          <w:p w14:paraId="3FD137A4" w14:textId="560067CF" w:rsidR="00FF6735" w:rsidRPr="008C010D" w:rsidRDefault="00423D9A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58506E2F" w14:textId="2FAB6A01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0E49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C1480D" w:rsidRPr="008C010D" w14:paraId="009D5EE9" w14:textId="77777777" w:rsidTr="00CF6826">
        <w:tc>
          <w:tcPr>
            <w:tcW w:w="1458" w:type="dxa"/>
          </w:tcPr>
          <w:p w14:paraId="1EAFCD7F" w14:textId="0440D14D" w:rsidR="00C1480D" w:rsidRPr="00351224" w:rsidRDefault="00423D9A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596B3356" w14:textId="3A908FC3" w:rsidR="00C1480D" w:rsidRPr="00BA0E49" w:rsidRDefault="00C1480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F5DE165" w14:textId="55D177CD" w:rsidR="00F60A5A" w:rsidRPr="004B5245" w:rsidRDefault="00685193" w:rsidP="00F60A5A">
      <w:pPr>
        <w:pStyle w:val="FSContent"/>
      </w:pPr>
      <w:r w:rsidRPr="008C010D">
        <w:br w:type="page"/>
      </w:r>
      <w:r w:rsidR="00F60A5A" w:rsidRPr="004B5245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E70F4C" w:rsidRDefault="00616607" w:rsidP="00017263">
      <w:pPr>
        <w:pStyle w:val="FSBlank"/>
        <w:rPr>
          <w:sz w:val="30"/>
          <w:szCs w:val="30"/>
        </w:rPr>
      </w:pPr>
    </w:p>
    <w:p w14:paraId="1EE71AA5" w14:textId="0ECC84A4" w:rsidR="005E6569" w:rsidRPr="00E70F4C" w:rsidRDefault="00557238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13474C" w:rsidRPr="004B5245">
        <w:rPr>
          <w:rFonts w:ascii="Angsana New" w:hAnsi="Angsana New"/>
          <w:sz w:val="30"/>
          <w:szCs w:val="30"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9</w:t>
      </w:r>
      <w:r w:rsidR="005E0BEF">
        <w:rPr>
          <w:rFonts w:ascii="Angsana New" w:hAnsi="Angsana New"/>
          <w:sz w:val="30"/>
          <w:szCs w:val="30"/>
        </w:rPr>
        <w:t xml:space="preserve"> </w:t>
      </w:r>
      <w:r w:rsidR="005E0BEF">
        <w:rPr>
          <w:rFonts w:ascii="Angsana New" w:hAnsi="Angsana New" w:hint="cs"/>
          <w:sz w:val="30"/>
          <w:szCs w:val="30"/>
          <w:cs/>
        </w:rPr>
        <w:t>สิงหาคม</w:t>
      </w:r>
      <w:r w:rsidR="00DC1E70">
        <w:rPr>
          <w:rFonts w:ascii="Angsana New" w:hAnsi="Angsana New" w:hint="cs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2564</w:t>
      </w:r>
      <w:r w:rsidR="004E5EFC">
        <w:t xml:space="preserve"> </w:t>
      </w:r>
    </w:p>
    <w:p w14:paraId="22F5F0F4" w14:textId="77777777" w:rsidR="00022D80" w:rsidRPr="00E70F4C" w:rsidRDefault="00022D80" w:rsidP="00017263">
      <w:pPr>
        <w:pStyle w:val="FSBlank"/>
        <w:rPr>
          <w:sz w:val="30"/>
          <w:szCs w:val="30"/>
          <w:cs/>
        </w:rPr>
      </w:pPr>
    </w:p>
    <w:p w14:paraId="50297F48" w14:textId="1041A365" w:rsidR="003057D6" w:rsidRPr="004B5245" w:rsidRDefault="00423D9A" w:rsidP="0002203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23D9A">
        <w:rPr>
          <w:rFonts w:ascii="Angsana New" w:hAnsi="Angsana New"/>
          <w:sz w:val="30"/>
          <w:szCs w:val="30"/>
          <w:lang w:val="en-US"/>
        </w:rPr>
        <w:t>1</w:t>
      </w:r>
      <w:r w:rsidR="003057D6" w:rsidRPr="004B5245">
        <w:rPr>
          <w:rFonts w:ascii="Angsana New" w:hAnsi="Angsana New"/>
          <w:sz w:val="30"/>
          <w:szCs w:val="30"/>
          <w:cs/>
          <w:lang w:val="th-TH"/>
        </w:rPr>
        <w:tab/>
      </w:r>
      <w:r w:rsidR="00EA3CEC"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E70F4C" w:rsidRDefault="00A109E6" w:rsidP="00F60A5A">
      <w:pPr>
        <w:pStyle w:val="FSBlank"/>
        <w:rPr>
          <w:sz w:val="30"/>
          <w:szCs w:val="30"/>
        </w:rPr>
      </w:pPr>
    </w:p>
    <w:p w14:paraId="7A649EF9" w14:textId="605EBA76" w:rsidR="00E70F4C" w:rsidRPr="00E70F4C" w:rsidRDefault="00E70F4C" w:rsidP="00E70F4C">
      <w:pPr>
        <w:pStyle w:val="FSContent"/>
      </w:pPr>
      <w:r w:rsidRPr="00E70F4C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>
        <w:t xml:space="preserve"> </w:t>
      </w:r>
      <w:r w:rsidRPr="00E70F4C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423D9A" w:rsidRPr="00423D9A">
        <w:t>34</w:t>
      </w:r>
      <w:r w:rsidRPr="00E70F4C">
        <w:t xml:space="preserve"> </w:t>
      </w:r>
      <w:r w:rsidRPr="00E70F4C">
        <w:rPr>
          <w:cs/>
        </w:rPr>
        <w:t xml:space="preserve">เรื่อง </w:t>
      </w:r>
      <w:r w:rsidRPr="00E70F4C">
        <w:rPr>
          <w:i/>
          <w:iCs/>
          <w:cs/>
        </w:rPr>
        <w:t>การรายงานทางการเงินระหว่างกาล</w:t>
      </w:r>
      <w:r w:rsidRPr="00E70F4C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>
        <w:br/>
      </w:r>
      <w:r w:rsidRPr="00E70F4C">
        <w:rPr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423D9A" w:rsidRPr="00423D9A">
        <w:t>31</w:t>
      </w:r>
      <w:r w:rsidRPr="00E70F4C">
        <w:t xml:space="preserve"> </w:t>
      </w:r>
      <w:r w:rsidRPr="00E70F4C">
        <w:rPr>
          <w:cs/>
        </w:rPr>
        <w:t xml:space="preserve">ธันวาคม </w:t>
      </w:r>
      <w:r w:rsidR="00423D9A" w:rsidRPr="00423D9A">
        <w:t>2563</w:t>
      </w:r>
      <w:r w:rsidRPr="00E70F4C">
        <w:t xml:space="preserve">  </w:t>
      </w:r>
    </w:p>
    <w:p w14:paraId="180CCCDE" w14:textId="77777777" w:rsidR="000145E4" w:rsidRDefault="000145E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1C2F40" w14:textId="5F8887C0" w:rsidR="000145E4" w:rsidRDefault="000145E4" w:rsidP="00F33153">
      <w:pPr>
        <w:pStyle w:val="FSContent"/>
      </w:pPr>
      <w:r w:rsidRPr="00F3315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>
        <w:rPr>
          <w:rFonts w:hint="cs"/>
          <w:cs/>
        </w:rPr>
        <w:t>กลุ่ม</w:t>
      </w:r>
      <w:r w:rsidRPr="00F33153">
        <w:rPr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23D9A" w:rsidRPr="00423D9A">
        <w:t>31</w:t>
      </w:r>
      <w:r w:rsidR="00F33153" w:rsidRPr="00F33153">
        <w:t xml:space="preserve"> </w:t>
      </w:r>
      <w:r w:rsidR="00F33153" w:rsidRPr="00F33153">
        <w:rPr>
          <w:rFonts w:hint="cs"/>
          <w:cs/>
        </w:rPr>
        <w:t xml:space="preserve">ธันวาคม </w:t>
      </w:r>
      <w:r w:rsidR="00423D9A" w:rsidRPr="00423D9A">
        <w:t>2563</w:t>
      </w:r>
    </w:p>
    <w:p w14:paraId="1EF094DA" w14:textId="77777777" w:rsidR="00E70F4C" w:rsidRDefault="00E70F4C" w:rsidP="00F33153">
      <w:pPr>
        <w:pStyle w:val="FSContent"/>
      </w:pPr>
    </w:p>
    <w:p w14:paraId="4EBC7EB3" w14:textId="447FB029" w:rsidR="002653E1" w:rsidRPr="0006192A" w:rsidRDefault="00423D9A" w:rsidP="004B52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423D9A">
        <w:rPr>
          <w:rFonts w:ascii="Angsana New" w:hAnsi="Angsana New"/>
          <w:sz w:val="30"/>
          <w:szCs w:val="30"/>
          <w:lang w:val="en-US"/>
        </w:rPr>
        <w:t>2</w:t>
      </w:r>
      <w:r w:rsidR="002653E1" w:rsidRPr="0006192A">
        <w:rPr>
          <w:rFonts w:ascii="Angsana New" w:hAnsi="Angsana New"/>
          <w:sz w:val="30"/>
          <w:szCs w:val="30"/>
          <w:lang w:val="th-TH"/>
        </w:rPr>
        <w:tab/>
      </w:r>
      <w:r w:rsidR="002653E1" w:rsidRPr="0006192A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7F1F72" w:rsidRDefault="00BB2C7E" w:rsidP="004B5245">
      <w:pPr>
        <w:pStyle w:val="FSBlank"/>
        <w:spacing w:line="240" w:lineRule="auto"/>
        <w:rPr>
          <w:sz w:val="30"/>
          <w:szCs w:val="30"/>
        </w:rPr>
      </w:pPr>
    </w:p>
    <w:p w14:paraId="5C605B13" w14:textId="35200EA0" w:rsidR="00D01D44" w:rsidRDefault="00D01D44" w:rsidP="00B465B7">
      <w:pPr>
        <w:pStyle w:val="FSContent"/>
      </w:pPr>
      <w:r w:rsidRPr="00B465B7">
        <w:rPr>
          <w:cs/>
        </w:rPr>
        <w:t>ความสัมพันธ์ที่</w:t>
      </w:r>
      <w:r w:rsidR="00E7269E" w:rsidRPr="00B465B7">
        <w:rPr>
          <w:rFonts w:hint="cs"/>
          <w:cs/>
        </w:rPr>
        <w:t>มีกับ</w:t>
      </w:r>
      <w:r w:rsidR="003C05F1">
        <w:rPr>
          <w:rFonts w:hint="cs"/>
          <w:cs/>
        </w:rPr>
        <w:t>บริษัทย่อยและ</w:t>
      </w:r>
      <w:r w:rsidR="008B6D46" w:rsidRPr="00B465B7">
        <w:rPr>
          <w:rFonts w:hint="cs"/>
          <w:cs/>
        </w:rPr>
        <w:t>การร่วมค้าได้เปิดเผยในหมายเหตุประกอบงบการเงินระหว่างกาล</w:t>
      </w:r>
      <w:r w:rsidR="008B6D46" w:rsidRPr="0085324D">
        <w:rPr>
          <w:rFonts w:hint="cs"/>
          <w:cs/>
        </w:rPr>
        <w:t xml:space="preserve">ข้อ </w:t>
      </w:r>
      <w:r w:rsidR="00423D9A" w:rsidRPr="00423D9A">
        <w:t>4</w:t>
      </w:r>
      <w:r w:rsidR="003C05F1" w:rsidRPr="0085324D">
        <w:rPr>
          <w:rFonts w:hint="cs"/>
          <w:cs/>
        </w:rPr>
        <w:t xml:space="preserve"> และ </w:t>
      </w:r>
      <w:r w:rsidR="00423D9A" w:rsidRPr="00423D9A">
        <w:t>5</w:t>
      </w:r>
      <w:r w:rsidR="008B6D46" w:rsidRPr="00B465B7">
        <w:rPr>
          <w:rFonts w:hint="cs"/>
          <w:cs/>
        </w:rPr>
        <w:t xml:space="preserve"> </w:t>
      </w:r>
      <w:r w:rsidR="00CF6CE5" w:rsidRPr="00B465B7">
        <w:rPr>
          <w:cs/>
        </w:rPr>
        <w:t>สำหรับ</w:t>
      </w:r>
      <w:r w:rsidR="00275B9A" w:rsidRPr="00B465B7">
        <w:rPr>
          <w:rFonts w:hint="cs"/>
          <w:cs/>
        </w:rPr>
        <w:t>ความสัมพันธ์กับผู้บริหารสำคัญและ</w:t>
      </w:r>
      <w:r w:rsidR="00CF6CE5" w:rsidRPr="00B465B7">
        <w:rPr>
          <w:cs/>
        </w:rPr>
        <w:t>บุคคลหรือกิจการที่เกี่ยวข้องกันอื่นที่</w:t>
      </w:r>
      <w:r w:rsidR="00B707FE">
        <w:rPr>
          <w:rFonts w:hint="cs"/>
          <w:cs/>
        </w:rPr>
        <w:t>กลุ่ม</w:t>
      </w:r>
      <w:r w:rsidR="00CF6CE5" w:rsidRPr="00B465B7">
        <w:rPr>
          <w:cs/>
        </w:rPr>
        <w:t>บริษัทมีรายการระหว่างกันที่มีนัยสำคัญในระหว่างงวดมีดังต่อไปนี้</w:t>
      </w:r>
    </w:p>
    <w:p w14:paraId="0974E847" w14:textId="77777777" w:rsidR="0050308D" w:rsidRPr="00B465B7" w:rsidRDefault="0050308D" w:rsidP="00B465B7">
      <w:pPr>
        <w:pStyle w:val="FSContent"/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98"/>
        <w:gridCol w:w="1350"/>
        <w:gridCol w:w="4122"/>
      </w:tblGrid>
      <w:tr w:rsidR="00D01D44" w:rsidRPr="0006192A" w14:paraId="2663D7D1" w14:textId="77777777" w:rsidTr="003F5F1B">
        <w:trPr>
          <w:tblHeader/>
        </w:trPr>
        <w:tc>
          <w:tcPr>
            <w:tcW w:w="3798" w:type="dxa"/>
          </w:tcPr>
          <w:p w14:paraId="0700B237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0C19995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E2DCC68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22" w:type="dxa"/>
          </w:tcPr>
          <w:p w14:paraId="1E07A579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81EB2" w:rsidRPr="0006192A" w14:paraId="0BC325EE" w14:textId="77777777" w:rsidTr="003F5F1B">
        <w:tc>
          <w:tcPr>
            <w:tcW w:w="3798" w:type="dxa"/>
          </w:tcPr>
          <w:p w14:paraId="5F5B43FE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1350" w:type="dxa"/>
          </w:tcPr>
          <w:p w14:paraId="4B4C43A9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7CC82CF" w14:textId="2DB9348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ถือหุ้นในบริษัทร้อยละ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3D9A" w:rsidRPr="00423D9A">
              <w:rPr>
                <w:rFonts w:ascii="Angsana New" w:hAnsi="Angsana New" w:hint="cs"/>
                <w:sz w:val="30"/>
                <w:szCs w:val="30"/>
              </w:rPr>
              <w:t>1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2</w:t>
            </w:r>
            <w:r w:rsidR="00961932" w:rsidRPr="00AD6001">
              <w:rPr>
                <w:rFonts w:ascii="Angsana New" w:hAnsi="Angsana New"/>
                <w:sz w:val="30"/>
                <w:szCs w:val="30"/>
              </w:rPr>
              <w:t>.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60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0621C8" w:rsidRPr="0006192A" w14:paraId="43FF7954" w14:textId="77777777" w:rsidTr="003F5F1B">
        <w:tc>
          <w:tcPr>
            <w:tcW w:w="3798" w:type="dxa"/>
          </w:tcPr>
          <w:p w14:paraId="5892D00F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รักษาความปลอดภัย นวนคร อินเตอร์เนชั่นแนล การ์ดดิ้ง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350" w:type="dxa"/>
          </w:tcPr>
          <w:p w14:paraId="1344BCE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F106BAC" w14:textId="3F344965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 xml:space="preserve">ซึ่งบริษัทถือหุ้นร้อยละ 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15</w:t>
            </w:r>
            <w:r w:rsidRPr="006F725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08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14:paraId="39C258F1" w14:textId="77777777" w:rsidTr="003F5F1B">
        <w:tc>
          <w:tcPr>
            <w:tcW w:w="3798" w:type="dxa"/>
          </w:tcPr>
          <w:p w14:paraId="3ADE6F2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ซูมิโช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โกลบอล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โลจิสติคส์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025BB4CB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13338001" w14:textId="1358CD6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ที่เกี่ยวข้องกัน ซึ่งบริษัทถือหุ้นร้อยละ 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Pr="006F725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71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14:paraId="4F89B059" w14:textId="77777777" w:rsidTr="003F5F1B">
        <w:tc>
          <w:tcPr>
            <w:tcW w:w="3798" w:type="dxa"/>
          </w:tcPr>
          <w:p w14:paraId="457C2874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</w:tcPr>
          <w:p w14:paraId="4728B8BE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00441942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03F2916" w14:textId="77777777" w:rsidR="007F1F72" w:rsidRPr="00AA1EB5" w:rsidRDefault="007F1F72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3DC6BA8" w14:textId="48BEC6CC" w:rsidR="009C147C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งวดสามเดือน</w:t>
      </w:r>
      <w:r w:rsidR="002F55FE">
        <w:rPr>
          <w:rFonts w:ascii="Angsana New" w:hAnsi="Angsana New" w:cs="Angsana New" w:hint="cs"/>
          <w:cs/>
          <w:lang w:val="en-US"/>
        </w:rPr>
        <w:t>และหกเดือน</w:t>
      </w:r>
      <w:r w:rsidRPr="008C010D">
        <w:rPr>
          <w:rFonts w:ascii="Angsana New" w:hAnsi="Angsana New" w:cs="Angsana New"/>
          <w:cs/>
          <w:lang w:val="en-US"/>
        </w:rPr>
        <w:t>สิ้นสุดวันที่</w:t>
      </w:r>
      <w:r w:rsidRPr="008C010D">
        <w:rPr>
          <w:rFonts w:ascii="Angsana New" w:hAnsi="Angsana New" w:cs="Angsana New"/>
          <w:color w:val="FFFFFF"/>
          <w:lang w:val="en-US"/>
        </w:rPr>
        <w:t>/</w:t>
      </w:r>
      <w:r w:rsidR="00423D9A" w:rsidRPr="00423D9A">
        <w:rPr>
          <w:rFonts w:ascii="Angsana New" w:hAnsi="Angsana New" w:cs="Angsana New"/>
          <w:lang w:val="en-US"/>
        </w:rPr>
        <w:t>30</w:t>
      </w:r>
      <w:r w:rsidR="002F55FE">
        <w:rPr>
          <w:rFonts w:ascii="Angsana New" w:hAnsi="Angsana New" w:cs="Angsana New"/>
          <w:lang w:val="en-US"/>
        </w:rPr>
        <w:t xml:space="preserve"> </w:t>
      </w:r>
      <w:r w:rsidR="002F55FE">
        <w:rPr>
          <w:rFonts w:ascii="Angsana New" w:hAnsi="Angsana New" w:cs="Angsana New" w:hint="cs"/>
          <w:cs/>
          <w:lang w:val="en-US"/>
        </w:rPr>
        <w:t>มิถุนายน</w:t>
      </w:r>
      <w:r w:rsidR="00D1752B">
        <w:rPr>
          <w:rFonts w:ascii="Angsana New" w:hAnsi="Angsana New" w:cs="Angsana New" w:hint="cs"/>
          <w:cs/>
          <w:lang w:val="en-US"/>
        </w:rPr>
        <w:t xml:space="preserve"> </w:t>
      </w:r>
      <w:r w:rsidR="00423D9A" w:rsidRPr="00423D9A">
        <w:rPr>
          <w:rFonts w:ascii="Angsana New" w:hAnsi="Angsana New" w:cs="Angsana New"/>
          <w:lang w:val="en-US"/>
        </w:rPr>
        <w:t>2564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และ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="00423D9A" w:rsidRPr="00423D9A">
        <w:rPr>
          <w:rFonts w:ascii="Angsana New" w:hAnsi="Angsana New" w:cs="Angsana New"/>
          <w:lang w:val="en-US"/>
        </w:rPr>
        <w:t>25</w:t>
      </w:r>
      <w:r w:rsidR="00423D9A" w:rsidRPr="00423D9A">
        <w:rPr>
          <w:rFonts w:ascii="Angsana New" w:hAnsi="Angsana New" w:cs="Angsana New" w:hint="cs"/>
          <w:lang w:val="en-US"/>
        </w:rPr>
        <w:t>6</w:t>
      </w:r>
      <w:r w:rsidR="00423D9A" w:rsidRPr="00423D9A">
        <w:rPr>
          <w:rFonts w:ascii="Angsana New" w:hAnsi="Angsana New" w:cs="Angsana New"/>
          <w:lang w:val="en-US"/>
        </w:rPr>
        <w:t>3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14:paraId="32417DEB" w14:textId="158881A2" w:rsidR="003C140D" w:rsidRPr="00AA1EB5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271"/>
        <w:gridCol w:w="270"/>
        <w:gridCol w:w="1259"/>
        <w:gridCol w:w="269"/>
        <w:gridCol w:w="990"/>
        <w:gridCol w:w="269"/>
        <w:gridCol w:w="1039"/>
      </w:tblGrid>
      <w:tr w:rsidR="003C140D" w:rsidRPr="008C010D" w14:paraId="05A449E5" w14:textId="77777777" w:rsidTr="00C8595E">
        <w:tc>
          <w:tcPr>
            <w:tcW w:w="2072" w:type="pct"/>
          </w:tcPr>
          <w:p w14:paraId="6AF414DD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B82A9BE" w14:textId="77777777" w:rsidR="00494625" w:rsidRDefault="00494625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A66E882" w14:textId="30D160FD" w:rsidR="00494625" w:rsidRPr="008C010D" w:rsidRDefault="00494625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14:paraId="08FE62FD" w14:textId="77777777" w:rsidR="00237ECC" w:rsidRDefault="00237ECC" w:rsidP="00785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F30D5E" w14:textId="77777777" w:rsidR="00237ECC" w:rsidRDefault="00237ECC" w:rsidP="00785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516A7DB" w14:textId="77777777" w:rsidR="00237ECC" w:rsidRDefault="00237ECC" w:rsidP="00785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4D3AA5" w14:textId="5954CBAE" w:rsidR="003C140D" w:rsidRPr="009C59A3" w:rsidRDefault="00237ECC" w:rsidP="00785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BCFAC8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91A6FB1" w14:textId="7766D267" w:rsidR="00785706" w:rsidRPr="009C59A3" w:rsidRDefault="00237EC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C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563B991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14:paraId="476BEAC1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19D631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43AD4BF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0046A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40D" w:rsidRPr="008C010D" w14:paraId="0A1F994F" w14:textId="77777777" w:rsidTr="00C8595E">
        <w:tc>
          <w:tcPr>
            <w:tcW w:w="2072" w:type="pct"/>
            <w:vAlign w:val="bottom"/>
          </w:tcPr>
          <w:p w14:paraId="0AB39104" w14:textId="76E4629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23D9A" w:rsidRPr="00423D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C21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C21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3" w:type="pct"/>
            <w:vAlign w:val="bottom"/>
          </w:tcPr>
          <w:p w14:paraId="25CEEA1F" w14:textId="1CDEC4CC" w:rsidR="003C140D" w:rsidRPr="008C010D" w:rsidRDefault="00423D9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0DF86C6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0E6437D0" w14:textId="43144868" w:rsidR="003C140D" w:rsidRPr="008C010D" w:rsidRDefault="00423D9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vAlign w:val="bottom"/>
          </w:tcPr>
          <w:p w14:paraId="35BDF27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530B9925" w14:textId="090D402E" w:rsidR="003C140D" w:rsidRPr="008C010D" w:rsidRDefault="00423D9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7EFEF914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16A66FE6" w14:textId="7C1C0A1C" w:rsidR="003C140D" w:rsidRPr="008C010D" w:rsidRDefault="00423D9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140D" w:rsidRPr="008C010D" w14:paraId="145AFBA4" w14:textId="77777777" w:rsidTr="00C8595E">
        <w:tc>
          <w:tcPr>
            <w:tcW w:w="2072" w:type="pct"/>
          </w:tcPr>
          <w:p w14:paraId="79491B8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04B0F95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8C010D" w14:paraId="6F43B7DB" w14:textId="77777777" w:rsidTr="003C140D">
        <w:tc>
          <w:tcPr>
            <w:tcW w:w="2072" w:type="pct"/>
          </w:tcPr>
          <w:p w14:paraId="0174856B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6E2F0E3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425F7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354BEFA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2F74D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8A2CF19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EFCE3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2C80A66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4AA" w:rsidRPr="00DF1EB3" w14:paraId="7E4F75D8" w14:textId="77777777" w:rsidTr="003C140D">
        <w:tc>
          <w:tcPr>
            <w:tcW w:w="2072" w:type="pct"/>
          </w:tcPr>
          <w:p w14:paraId="13F12D5E" w14:textId="77777777" w:rsidR="003224AA" w:rsidRPr="008C010D" w:rsidRDefault="003224AA" w:rsidP="003224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26663CB3" w14:textId="53E1993C" w:rsidR="003224AA" w:rsidRPr="00AE6450" w:rsidRDefault="00423D9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15</w:t>
            </w:r>
            <w:r w:rsidR="004A4BC4" w:rsidRPr="004A4BC4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47" w:type="pct"/>
            <w:shd w:val="clear" w:color="auto" w:fill="auto"/>
          </w:tcPr>
          <w:p w14:paraId="3B3378CB" w14:textId="77777777" w:rsidR="003224AA" w:rsidRPr="00DF1EB3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0ADCE73" w14:textId="41B85384" w:rsidR="003224AA" w:rsidRPr="00DF1EB3" w:rsidRDefault="00423D9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11</w:t>
            </w:r>
            <w:r w:rsidR="00EF4A1B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47" w:type="pct"/>
            <w:shd w:val="clear" w:color="auto" w:fill="auto"/>
          </w:tcPr>
          <w:p w14:paraId="66D5EF49" w14:textId="77777777" w:rsidR="003224AA" w:rsidRPr="00DF1EB3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849B7BC" w14:textId="69258E57" w:rsidR="003224AA" w:rsidRPr="00DF1EB3" w:rsidRDefault="00423D9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15</w:t>
            </w:r>
            <w:r w:rsidR="00E86122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47" w:type="pct"/>
          </w:tcPr>
          <w:p w14:paraId="7F1A7691" w14:textId="77777777" w:rsidR="003224AA" w:rsidRPr="00DF1EB3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5439F9F" w14:textId="07D72194" w:rsidR="003224AA" w:rsidRPr="00DF1EB3" w:rsidRDefault="00423D9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11</w:t>
            </w:r>
            <w:r w:rsidR="00EF4A1B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673</w:t>
            </w:r>
          </w:p>
        </w:tc>
      </w:tr>
      <w:tr w:rsidR="003224AA" w:rsidRPr="00485AA2" w14:paraId="64BC01F1" w14:textId="77777777" w:rsidTr="003C140D">
        <w:tc>
          <w:tcPr>
            <w:tcW w:w="2072" w:type="pct"/>
          </w:tcPr>
          <w:p w14:paraId="4968CC90" w14:textId="77777777" w:rsidR="003224AA" w:rsidRPr="00F8519A" w:rsidRDefault="003224AA" w:rsidP="003224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93" w:type="pct"/>
          </w:tcPr>
          <w:p w14:paraId="6571463C" w14:textId="77777777" w:rsidR="003224AA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B7EACCD" w14:textId="1887559F" w:rsidR="00836E75" w:rsidRPr="00C5735F" w:rsidRDefault="00423D9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11</w:t>
            </w:r>
            <w:r w:rsidR="00836E75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47" w:type="pct"/>
          </w:tcPr>
          <w:p w14:paraId="55B81641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109E14E" w14:textId="77777777" w:rsidR="003224AA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CC0B218" w14:textId="7D92595C" w:rsidR="00EF4A1B" w:rsidRPr="00485AA2" w:rsidRDefault="00423D9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9</w:t>
            </w:r>
            <w:r w:rsidR="00EF4A1B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7" w:type="pct"/>
          </w:tcPr>
          <w:p w14:paraId="377D38A8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86D72B9" w14:textId="77777777" w:rsidR="003224AA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80168E4" w14:textId="7692460B" w:rsidR="00836E75" w:rsidRPr="00485AA2" w:rsidRDefault="00423D9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11</w:t>
            </w:r>
            <w:r w:rsidR="00836E75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47" w:type="pct"/>
          </w:tcPr>
          <w:p w14:paraId="1921D237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BCA97BC" w14:textId="77777777" w:rsidR="003224AA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0681A0B" w14:textId="6C2A3EED" w:rsidR="00EF4A1B" w:rsidRPr="00485AA2" w:rsidRDefault="00423D9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9</w:t>
            </w:r>
            <w:r w:rsidR="00EF4A1B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843</w:t>
            </w:r>
          </w:p>
        </w:tc>
      </w:tr>
      <w:tr w:rsidR="003224AA" w:rsidRPr="00485AA2" w14:paraId="2E7EFFFA" w14:textId="77777777" w:rsidTr="003C140D">
        <w:tc>
          <w:tcPr>
            <w:tcW w:w="2072" w:type="pct"/>
          </w:tcPr>
          <w:p w14:paraId="1BA374C3" w14:textId="77777777" w:rsidR="003224AA" w:rsidRDefault="003224AA" w:rsidP="003224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93" w:type="pct"/>
          </w:tcPr>
          <w:p w14:paraId="68C31A21" w14:textId="7099853C" w:rsidR="003224AA" w:rsidRPr="00D51EAB" w:rsidRDefault="00423D9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="00D51EAB" w:rsidRPr="00D51EAB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47" w:type="pct"/>
          </w:tcPr>
          <w:p w14:paraId="1FCE5429" w14:textId="77777777" w:rsidR="003224AA" w:rsidRPr="00D51EAB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97F5926" w14:textId="2C3CD594" w:rsidR="003224AA" w:rsidRPr="00D51EAB" w:rsidRDefault="00423D9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="00EF4A1B" w:rsidRPr="00D51EAB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7" w:type="pct"/>
          </w:tcPr>
          <w:p w14:paraId="358BDFBF" w14:textId="77777777" w:rsidR="003224AA" w:rsidRPr="00D51EAB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2136D2A" w14:textId="390E7DF0" w:rsidR="003224AA" w:rsidRPr="00D51EAB" w:rsidRDefault="00423D9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="00D51EAB" w:rsidRPr="00D51EAB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47" w:type="pct"/>
          </w:tcPr>
          <w:p w14:paraId="4E4FC8BC" w14:textId="77777777" w:rsidR="003224AA" w:rsidRPr="00D51EAB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5D4C463" w14:textId="7DF73F03" w:rsidR="003224AA" w:rsidRPr="00D51EAB" w:rsidRDefault="00423D9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="00EF4A1B" w:rsidRPr="00D51EAB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3224AA" w:rsidRPr="00485AA2" w14:paraId="2880F5B0" w14:textId="77777777" w:rsidTr="003C140D">
        <w:tc>
          <w:tcPr>
            <w:tcW w:w="2072" w:type="pct"/>
          </w:tcPr>
          <w:p w14:paraId="16DCE252" w14:textId="4525B23E" w:rsidR="003224AA" w:rsidRDefault="003224AA" w:rsidP="003224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93" w:type="pct"/>
          </w:tcPr>
          <w:p w14:paraId="32E32CFF" w14:textId="38170C6D" w:rsidR="003224AA" w:rsidRPr="008C2572" w:rsidRDefault="00423D9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5041F7DF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DCEF98F" w14:textId="59BC3748" w:rsidR="003224AA" w:rsidRDefault="00EF4A1B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48AABB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6CAA238" w14:textId="486A3E9B" w:rsidR="003224AA" w:rsidRDefault="00423D9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56BE39D3" w14:textId="77777777" w:rsidR="003224AA" w:rsidRPr="00485AA2" w:rsidRDefault="003224AA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ABD3AAD" w14:textId="245E24FF" w:rsidR="003224AA" w:rsidRDefault="00EF4A1B" w:rsidP="0032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1575" w:rsidRPr="00485AA2" w14:paraId="7A768496" w14:textId="77777777" w:rsidTr="003C140D">
        <w:tc>
          <w:tcPr>
            <w:tcW w:w="2072" w:type="pct"/>
          </w:tcPr>
          <w:p w14:paraId="1BB25DBD" w14:textId="377CB6F6" w:rsidR="00231575" w:rsidRPr="008C010D" w:rsidRDefault="00231575" w:rsidP="0023157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93" w:type="pct"/>
          </w:tcPr>
          <w:p w14:paraId="24C2D6A1" w14:textId="5DFB60A6" w:rsidR="00231575" w:rsidRDefault="00423D9A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47" w:type="pct"/>
          </w:tcPr>
          <w:p w14:paraId="61B0B674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5354636B" w14:textId="6B769F1A" w:rsidR="00231575" w:rsidRDefault="00EF4A1B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76F38F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96AA02C" w14:textId="147E4E23" w:rsidR="00231575" w:rsidRDefault="00423D9A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47" w:type="pct"/>
          </w:tcPr>
          <w:p w14:paraId="6A8F8F0C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06FC21D" w14:textId="5B9F9273" w:rsidR="00231575" w:rsidRDefault="00EF4A1B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B16" w14:paraId="39F19231" w14:textId="77777777" w:rsidTr="003C140D">
        <w:tc>
          <w:tcPr>
            <w:tcW w:w="2072" w:type="pct"/>
          </w:tcPr>
          <w:p w14:paraId="6C1B3143" w14:textId="77777777" w:rsidR="00DC0B16" w:rsidRPr="00AA1EB5" w:rsidRDefault="00DC0B16" w:rsidP="0023157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93" w:type="pct"/>
          </w:tcPr>
          <w:p w14:paraId="6A3DD272" w14:textId="77777777" w:rsidR="00DC0B16" w:rsidRPr="00AA1EB5" w:rsidRDefault="00DC0B16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47" w:type="pct"/>
          </w:tcPr>
          <w:p w14:paraId="60BF4A09" w14:textId="77777777" w:rsidR="00DC0B16" w:rsidRPr="00AA1EB5" w:rsidRDefault="00DC0B16" w:rsidP="00231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7" w:type="pct"/>
          </w:tcPr>
          <w:p w14:paraId="25882751" w14:textId="77777777" w:rsidR="00DC0B16" w:rsidRPr="00AA1EB5" w:rsidRDefault="00DC0B16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7359256A" w14:textId="77777777" w:rsidR="00DC0B16" w:rsidRPr="00AA1EB5" w:rsidRDefault="00DC0B16" w:rsidP="00231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0" w:type="pct"/>
          </w:tcPr>
          <w:p w14:paraId="3DFD4F4A" w14:textId="77777777" w:rsidR="00DC0B16" w:rsidRPr="00AA1EB5" w:rsidRDefault="00DC0B16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39D7A66C" w14:textId="77777777" w:rsidR="00DC0B16" w:rsidRPr="00AA1EB5" w:rsidRDefault="00DC0B16" w:rsidP="002315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67" w:type="pct"/>
          </w:tcPr>
          <w:p w14:paraId="21183D3A" w14:textId="77777777" w:rsidR="00DC0B16" w:rsidRPr="00AA1EB5" w:rsidRDefault="00DC0B16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1575" w:rsidRPr="00A74DEE" w14:paraId="0CCCC9F5" w14:textId="77777777" w:rsidTr="003C140D">
        <w:tc>
          <w:tcPr>
            <w:tcW w:w="2072" w:type="pct"/>
          </w:tcPr>
          <w:p w14:paraId="78A8DE81" w14:textId="77777777" w:rsidR="00231575" w:rsidRPr="008C010D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</w:tcPr>
          <w:p w14:paraId="016D0350" w14:textId="77777777" w:rsidR="00231575" w:rsidRPr="00AE6450" w:rsidRDefault="00231575" w:rsidP="0023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4E24BEB2" w14:textId="77777777" w:rsidR="00231575" w:rsidRPr="008C010D" w:rsidRDefault="00231575" w:rsidP="0023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2B49A10" w14:textId="77777777" w:rsidR="00231575" w:rsidRPr="00A74DEE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875698" w14:textId="77777777" w:rsidR="00231575" w:rsidRPr="008C010D" w:rsidRDefault="00231575" w:rsidP="0023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11C596" w14:textId="77777777" w:rsidR="00231575" w:rsidRPr="002F46A7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D5C018" w14:textId="77777777" w:rsidR="00231575" w:rsidRPr="008C010D" w:rsidRDefault="00231575" w:rsidP="0023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B371FD3" w14:textId="77777777" w:rsidR="00231575" w:rsidRPr="00A74DEE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575" w14:paraId="44542928" w14:textId="77777777" w:rsidTr="003C140D">
        <w:tc>
          <w:tcPr>
            <w:tcW w:w="2072" w:type="pct"/>
          </w:tcPr>
          <w:p w14:paraId="276C697D" w14:textId="77777777" w:rsidR="00231575" w:rsidRPr="008C010D" w:rsidRDefault="00231575" w:rsidP="0023157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05179DB5" w14:textId="26B30A08" w:rsidR="00231575" w:rsidRPr="006B2642" w:rsidRDefault="00423D9A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7" w:type="pct"/>
            <w:shd w:val="clear" w:color="auto" w:fill="auto"/>
          </w:tcPr>
          <w:p w14:paraId="7609CC31" w14:textId="77777777" w:rsidR="00231575" w:rsidRPr="006B264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0EB70C7" w14:textId="35239AE3" w:rsidR="00231575" w:rsidRPr="006B2642" w:rsidRDefault="00423D9A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147" w:type="pct"/>
            <w:shd w:val="clear" w:color="auto" w:fill="auto"/>
          </w:tcPr>
          <w:p w14:paraId="13528199" w14:textId="77777777" w:rsidR="00231575" w:rsidRPr="006B264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F42956F" w14:textId="078B7A68" w:rsidR="00231575" w:rsidRPr="006B2642" w:rsidRDefault="00423D9A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14:paraId="186BAEC6" w14:textId="77777777" w:rsidR="00231575" w:rsidRPr="00485AA2" w:rsidRDefault="00231575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61CA789" w14:textId="5554CD8E" w:rsidR="00231575" w:rsidRDefault="00423D9A" w:rsidP="0023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368</w:t>
            </w:r>
          </w:p>
        </w:tc>
      </w:tr>
      <w:tr w:rsidR="00EF4A1B" w14:paraId="58625E79" w14:textId="77777777" w:rsidTr="003C140D">
        <w:tc>
          <w:tcPr>
            <w:tcW w:w="2072" w:type="pct"/>
          </w:tcPr>
          <w:p w14:paraId="3905E3D0" w14:textId="287B8CAF" w:rsidR="00EF4A1B" w:rsidRPr="004F14CB" w:rsidRDefault="00EF4A1B" w:rsidP="00EF4A1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14CB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  <w:shd w:val="clear" w:color="auto" w:fill="auto"/>
          </w:tcPr>
          <w:p w14:paraId="3201725D" w14:textId="0E779B57" w:rsidR="00EF4A1B" w:rsidRPr="004F14CB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7" w:type="pct"/>
            <w:shd w:val="clear" w:color="auto" w:fill="auto"/>
          </w:tcPr>
          <w:p w14:paraId="7C8D1E6B" w14:textId="77777777" w:rsidR="00EF4A1B" w:rsidRPr="004F14CB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CD4D765" w14:textId="15985EBE" w:rsidR="00EF4A1B" w:rsidRPr="004F14CB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="00EF4A1B" w:rsidRPr="004F14CB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  <w:shd w:val="clear" w:color="auto" w:fill="auto"/>
          </w:tcPr>
          <w:p w14:paraId="1C582685" w14:textId="77777777" w:rsidR="00EF4A1B" w:rsidRPr="004F14CB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CCA7436" w14:textId="291DB040" w:rsidR="00EF4A1B" w:rsidRPr="004F14CB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7" w:type="pct"/>
          </w:tcPr>
          <w:p w14:paraId="7DD928C9" w14:textId="77777777" w:rsidR="00EF4A1B" w:rsidRPr="004F14CB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EFE99E3" w14:textId="4A731E92" w:rsidR="00EF4A1B" w:rsidRPr="004F14CB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="00EF4A1B" w:rsidRPr="004F14CB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AA1EB5" w14:paraId="303BA753" w14:textId="77777777" w:rsidTr="003C140D">
        <w:tc>
          <w:tcPr>
            <w:tcW w:w="2072" w:type="pct"/>
          </w:tcPr>
          <w:p w14:paraId="5B6FF0B6" w14:textId="77777777" w:rsidR="00AA1EB5" w:rsidRPr="00AA1EB5" w:rsidRDefault="00AA1EB5" w:rsidP="00EF4A1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70725D11" w14:textId="77777777" w:rsidR="00AA1EB5" w:rsidRPr="00AA1EB5" w:rsidRDefault="00AA1EB5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6E69450B" w14:textId="77777777" w:rsidR="00AA1EB5" w:rsidRPr="00AA1EB5" w:rsidRDefault="00AA1EB5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7" w:type="pct"/>
            <w:shd w:val="clear" w:color="auto" w:fill="auto"/>
          </w:tcPr>
          <w:p w14:paraId="578A982D" w14:textId="77777777" w:rsidR="00AA1EB5" w:rsidRPr="00AA1EB5" w:rsidRDefault="00AA1EB5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7AFCE6D0" w14:textId="77777777" w:rsidR="00AA1EB5" w:rsidRPr="00AA1EB5" w:rsidRDefault="00AA1EB5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</w:tcPr>
          <w:p w14:paraId="532FAC0D" w14:textId="77777777" w:rsidR="00AA1EB5" w:rsidRPr="00AA1EB5" w:rsidRDefault="00AA1EB5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66E85D8A" w14:textId="77777777" w:rsidR="00AA1EB5" w:rsidRPr="00AA1EB5" w:rsidRDefault="00AA1EB5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pct"/>
          </w:tcPr>
          <w:p w14:paraId="7B5969C5" w14:textId="77777777" w:rsidR="00AA1EB5" w:rsidRPr="00AA1EB5" w:rsidRDefault="00AA1EB5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1B" w:rsidRPr="0048255F" w14:paraId="3459215D" w14:textId="77777777" w:rsidTr="003C140D">
        <w:tc>
          <w:tcPr>
            <w:tcW w:w="2072" w:type="pct"/>
          </w:tcPr>
          <w:p w14:paraId="52E3BBAF" w14:textId="77777777" w:rsidR="00EF4A1B" w:rsidRPr="008C010D" w:rsidRDefault="00EF4A1B" w:rsidP="00EF4A1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05A3F8FA" w14:textId="77777777" w:rsidR="00EF4A1B" w:rsidRPr="00AE6450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7E933E79" w14:textId="77777777" w:rsidR="00EF4A1B" w:rsidRPr="0048255F" w:rsidRDefault="00EF4A1B" w:rsidP="00EF4A1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1D095E0" w14:textId="77777777" w:rsidR="00EF4A1B" w:rsidRPr="0048255F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A129E32" w14:textId="77777777" w:rsidR="00EF4A1B" w:rsidRPr="0048255F" w:rsidRDefault="00EF4A1B" w:rsidP="00EF4A1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74BCCB0" w14:textId="77777777" w:rsidR="00EF4A1B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F864AF" w14:textId="77777777" w:rsidR="00EF4A1B" w:rsidRPr="0048255F" w:rsidRDefault="00EF4A1B" w:rsidP="00EF4A1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113B8B3B" w14:textId="77777777" w:rsidR="00EF4A1B" w:rsidRPr="0048255F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4A1B" w:rsidRPr="00E360FD" w14:paraId="7860C727" w14:textId="77777777" w:rsidTr="003C140D">
        <w:tc>
          <w:tcPr>
            <w:tcW w:w="2072" w:type="pct"/>
          </w:tcPr>
          <w:p w14:paraId="5A61B8D6" w14:textId="77777777" w:rsidR="00EF4A1B" w:rsidRPr="008C010D" w:rsidRDefault="00EF4A1B" w:rsidP="00EF4A1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71FCD197" w14:textId="77777777" w:rsidR="00EF4A1B" w:rsidRPr="00AE6450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0B01849F" w14:textId="77777777" w:rsidR="00EF4A1B" w:rsidRPr="0048255F" w:rsidRDefault="00EF4A1B" w:rsidP="00EF4A1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5449777D" w14:textId="77777777" w:rsidR="00EF4A1B" w:rsidRPr="00E360FD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179EB4D" w14:textId="77777777" w:rsidR="00EF4A1B" w:rsidRPr="0048255F" w:rsidRDefault="00EF4A1B" w:rsidP="00EF4A1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D44AA3C" w14:textId="77777777" w:rsidR="00EF4A1B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43A1A8" w14:textId="77777777" w:rsidR="00EF4A1B" w:rsidRPr="0048255F" w:rsidRDefault="00EF4A1B" w:rsidP="00EF4A1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9D660C" w14:textId="77777777" w:rsidR="00EF4A1B" w:rsidRPr="00E360FD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4A1B" w:rsidRPr="00485AA2" w14:paraId="5B141A85" w14:textId="77777777" w:rsidTr="003C140D">
        <w:tc>
          <w:tcPr>
            <w:tcW w:w="2072" w:type="pct"/>
          </w:tcPr>
          <w:p w14:paraId="33C5197B" w14:textId="77777777" w:rsidR="00EF4A1B" w:rsidRPr="008C010D" w:rsidRDefault="00EF4A1B" w:rsidP="00EF4A1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93" w:type="pct"/>
            <w:shd w:val="clear" w:color="auto" w:fill="auto"/>
          </w:tcPr>
          <w:p w14:paraId="2B6F5655" w14:textId="71A5ECC5" w:rsidR="00EF4A1B" w:rsidRPr="004C69C3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9</w:t>
            </w:r>
            <w:r w:rsidR="00B744B5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47" w:type="pct"/>
            <w:shd w:val="clear" w:color="auto" w:fill="auto"/>
          </w:tcPr>
          <w:p w14:paraId="694FBBC4" w14:textId="77777777" w:rsidR="00EF4A1B" w:rsidRPr="00485AA2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2E33395" w14:textId="169B02CD" w:rsidR="00EF4A1B" w:rsidRPr="00485AA2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9</w:t>
            </w:r>
            <w:r w:rsidR="00330D42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47" w:type="pct"/>
            <w:shd w:val="clear" w:color="auto" w:fill="auto"/>
          </w:tcPr>
          <w:p w14:paraId="513EABC0" w14:textId="77777777" w:rsidR="00EF4A1B" w:rsidRPr="00485AA2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C4FCFAC" w14:textId="1B2FBFA2" w:rsidR="00EF4A1B" w:rsidRPr="00485AA2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9</w:t>
            </w:r>
            <w:r w:rsidR="00B744B5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47" w:type="pct"/>
          </w:tcPr>
          <w:p w14:paraId="4CDEDB0A" w14:textId="77777777" w:rsidR="00EF4A1B" w:rsidRPr="00485AA2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C85FBA8" w14:textId="0DB4163C" w:rsidR="00EF4A1B" w:rsidRPr="00485AA2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9</w:t>
            </w:r>
            <w:r w:rsidR="00330D42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625</w:t>
            </w:r>
          </w:p>
        </w:tc>
      </w:tr>
      <w:tr w:rsidR="00EF4A1B" w:rsidRPr="00485AA2" w14:paraId="656B8109" w14:textId="77777777" w:rsidTr="003C140D">
        <w:tc>
          <w:tcPr>
            <w:tcW w:w="2072" w:type="pct"/>
          </w:tcPr>
          <w:p w14:paraId="2D4A4CE4" w14:textId="77777777" w:rsidR="00EF4A1B" w:rsidRPr="008C010D" w:rsidRDefault="00EF4A1B" w:rsidP="00EF4A1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167481E0" w14:textId="5EE93A64" w:rsidR="00EF4A1B" w:rsidRPr="004C69C3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47" w:type="pct"/>
            <w:shd w:val="clear" w:color="auto" w:fill="auto"/>
          </w:tcPr>
          <w:p w14:paraId="0EA726F3" w14:textId="77777777" w:rsidR="00EF4A1B" w:rsidRPr="00485AA2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3D8DF113" w14:textId="00AD4606" w:rsidR="00EF4A1B" w:rsidRPr="00485AA2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47" w:type="pct"/>
            <w:shd w:val="clear" w:color="auto" w:fill="auto"/>
          </w:tcPr>
          <w:p w14:paraId="0966339B" w14:textId="77777777" w:rsidR="00EF4A1B" w:rsidRPr="00485AA2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30D682A6" w14:textId="114C06A4" w:rsidR="00EF4A1B" w:rsidRPr="00485AA2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47" w:type="pct"/>
          </w:tcPr>
          <w:p w14:paraId="305EDCC4" w14:textId="77777777" w:rsidR="00EF4A1B" w:rsidRPr="00485AA2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2482977" w14:textId="20EE5C12" w:rsidR="00EF4A1B" w:rsidRPr="00485AA2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536</w:t>
            </w:r>
          </w:p>
        </w:tc>
      </w:tr>
      <w:tr w:rsidR="00EF4A1B" w:rsidRPr="002E4422" w14:paraId="72624814" w14:textId="77777777" w:rsidTr="003C140D">
        <w:tc>
          <w:tcPr>
            <w:tcW w:w="2072" w:type="pct"/>
          </w:tcPr>
          <w:p w14:paraId="6842290F" w14:textId="77777777" w:rsidR="00EF4A1B" w:rsidRPr="002E4422" w:rsidRDefault="00EF4A1B" w:rsidP="00EF4A1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E08C7" w14:textId="3BAE550E" w:rsidR="00EF4A1B" w:rsidRPr="004C69C3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6C7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147" w:type="pct"/>
            <w:shd w:val="clear" w:color="auto" w:fill="auto"/>
          </w:tcPr>
          <w:p w14:paraId="7A139C72" w14:textId="77777777" w:rsidR="00EF4A1B" w:rsidRPr="00A1435A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65BFAB" w14:textId="34F9613D" w:rsidR="00EF4A1B" w:rsidRPr="00A1435A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330D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47" w:type="pct"/>
            <w:shd w:val="clear" w:color="auto" w:fill="auto"/>
          </w:tcPr>
          <w:p w14:paraId="2376DF82" w14:textId="77777777" w:rsidR="00EF4A1B" w:rsidRPr="002E4422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956A5" w14:textId="220C89B4" w:rsidR="00EF4A1B" w:rsidRPr="00A1435A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E446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147" w:type="pct"/>
          </w:tcPr>
          <w:p w14:paraId="3E2DB84E" w14:textId="77777777" w:rsidR="00EF4A1B" w:rsidRPr="002E4422" w:rsidRDefault="00EF4A1B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B04634C" w14:textId="4750D5E2" w:rsidR="00EF4A1B" w:rsidRPr="002E4422" w:rsidRDefault="00423D9A" w:rsidP="00EF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330D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</w:tr>
      <w:tr w:rsidR="003C211A" w:rsidRPr="008C010D" w14:paraId="4D5A27D4" w14:textId="77777777" w:rsidTr="00652444">
        <w:trPr>
          <w:tblHeader/>
        </w:trPr>
        <w:tc>
          <w:tcPr>
            <w:tcW w:w="2072" w:type="pct"/>
          </w:tcPr>
          <w:p w14:paraId="4E046915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14:paraId="1A402884" w14:textId="77777777" w:rsidR="003C211A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A5F1A49" w14:textId="77777777" w:rsidR="003C211A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801D31" w14:textId="77777777" w:rsidR="003C211A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EC9CE4" w14:textId="77777777" w:rsidR="003C211A" w:rsidRPr="009C59A3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E4BCA97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CA7F50C" w14:textId="77777777" w:rsidR="003C211A" w:rsidRPr="009C59A3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C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6270A04E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14:paraId="15C2AD1A" w14:textId="77777777" w:rsidR="003C211A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776CF9" w14:textId="77777777" w:rsidR="003C211A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89C84F1" w14:textId="77777777" w:rsidR="003C211A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A4EE63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11A" w:rsidRPr="008C010D" w14:paraId="6924C55F" w14:textId="77777777" w:rsidTr="00652444">
        <w:trPr>
          <w:tblHeader/>
        </w:trPr>
        <w:tc>
          <w:tcPr>
            <w:tcW w:w="2072" w:type="pct"/>
            <w:vAlign w:val="bottom"/>
          </w:tcPr>
          <w:p w14:paraId="16B6BE05" w14:textId="526B3DF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23D9A" w:rsidRPr="00423D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3" w:type="pct"/>
            <w:vAlign w:val="bottom"/>
          </w:tcPr>
          <w:p w14:paraId="7BA47CA9" w14:textId="7EC70158" w:rsidR="003C211A" w:rsidRPr="008C010D" w:rsidRDefault="00423D9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704F5E18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2FD9C4EB" w14:textId="09E7CE5B" w:rsidR="003C211A" w:rsidRPr="008C010D" w:rsidRDefault="00423D9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vAlign w:val="bottom"/>
          </w:tcPr>
          <w:p w14:paraId="50642B22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2DD7A74C" w14:textId="78343973" w:rsidR="003C211A" w:rsidRPr="008C010D" w:rsidRDefault="00423D9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4539D052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55F9BF17" w14:textId="641A6C23" w:rsidR="003C211A" w:rsidRPr="008C010D" w:rsidRDefault="00423D9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211A" w:rsidRPr="008C010D" w14:paraId="1B367399" w14:textId="77777777" w:rsidTr="00652444">
        <w:trPr>
          <w:tblHeader/>
        </w:trPr>
        <w:tc>
          <w:tcPr>
            <w:tcW w:w="2072" w:type="pct"/>
          </w:tcPr>
          <w:p w14:paraId="42B4BC8E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2AB274C5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11A" w:rsidRPr="008C010D" w14:paraId="2310B626" w14:textId="77777777" w:rsidTr="00652444">
        <w:tc>
          <w:tcPr>
            <w:tcW w:w="2072" w:type="pct"/>
          </w:tcPr>
          <w:p w14:paraId="12FD79BE" w14:textId="77777777" w:rsidR="003C211A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21343A9A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B8F1D8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122EBBF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BAD707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1D7FCD0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0A8629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CC9C17D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11A" w:rsidRPr="00DF1EB3" w14:paraId="1880E6A7" w14:textId="77777777" w:rsidTr="00652444">
        <w:tc>
          <w:tcPr>
            <w:tcW w:w="2072" w:type="pct"/>
          </w:tcPr>
          <w:p w14:paraId="53288C32" w14:textId="77777777" w:rsidR="003C211A" w:rsidRPr="008C010D" w:rsidRDefault="003C211A" w:rsidP="006524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55974370" w14:textId="45CADA6B" w:rsidR="003C211A" w:rsidRPr="00AE6450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29</w:t>
            </w:r>
            <w:r w:rsidR="00D02C0F" w:rsidRPr="00D02C0F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47" w:type="pct"/>
            <w:shd w:val="clear" w:color="auto" w:fill="auto"/>
          </w:tcPr>
          <w:p w14:paraId="27030165" w14:textId="77777777" w:rsidR="003C211A" w:rsidRPr="00DF1EB3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9595423" w14:textId="144F32F5" w:rsidR="003C211A" w:rsidRPr="00DF1EB3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23</w:t>
            </w:r>
            <w:r w:rsidR="008B278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47" w:type="pct"/>
            <w:shd w:val="clear" w:color="auto" w:fill="auto"/>
          </w:tcPr>
          <w:p w14:paraId="32FD9164" w14:textId="77777777" w:rsidR="003C211A" w:rsidRPr="00DF1EB3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4BF7887" w14:textId="02D0A028" w:rsidR="003C211A" w:rsidRPr="00DF1EB3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29</w:t>
            </w:r>
            <w:r w:rsidR="00D02C0F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47" w:type="pct"/>
          </w:tcPr>
          <w:p w14:paraId="007FACA9" w14:textId="77777777" w:rsidR="003C211A" w:rsidRPr="00DF1EB3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D0F8C29" w14:textId="08D310C6" w:rsidR="003C211A" w:rsidRPr="00DF1EB3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23</w:t>
            </w:r>
            <w:r w:rsidR="008B278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3C211A" w:rsidRPr="00485AA2" w14:paraId="4E7B714C" w14:textId="77777777" w:rsidTr="00652444">
        <w:tc>
          <w:tcPr>
            <w:tcW w:w="2072" w:type="pct"/>
          </w:tcPr>
          <w:p w14:paraId="241D46DF" w14:textId="77777777" w:rsidR="003C211A" w:rsidRPr="00F8519A" w:rsidRDefault="003C211A" w:rsidP="006524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93" w:type="pct"/>
          </w:tcPr>
          <w:p w14:paraId="3CEB02FD" w14:textId="77777777" w:rsidR="003C211A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234A751" w14:textId="16EAA7EF" w:rsidR="00561BA7" w:rsidRPr="00C5735F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23</w:t>
            </w:r>
            <w:r w:rsidR="00561BA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147" w:type="pct"/>
          </w:tcPr>
          <w:p w14:paraId="09037AC9" w14:textId="77777777" w:rsidR="003C211A" w:rsidRPr="00485AA2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A075600" w14:textId="77777777" w:rsidR="003C211A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58A38E0" w14:textId="505A291F" w:rsidR="008B2787" w:rsidRPr="00485AA2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19</w:t>
            </w:r>
            <w:r w:rsidR="008B278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47" w:type="pct"/>
          </w:tcPr>
          <w:p w14:paraId="02B4CAA3" w14:textId="77777777" w:rsidR="003C211A" w:rsidRPr="00485AA2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D14013D" w14:textId="77777777" w:rsidR="003C211A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CCE79D9" w14:textId="6DFBFBD2" w:rsidR="00561BA7" w:rsidRPr="00485AA2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23</w:t>
            </w:r>
            <w:r w:rsidR="00561BA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147" w:type="pct"/>
          </w:tcPr>
          <w:p w14:paraId="4825613C" w14:textId="77777777" w:rsidR="003C211A" w:rsidRPr="00485AA2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7E4AD9E" w14:textId="77777777" w:rsidR="003C211A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D101ED3" w14:textId="45FC1AA3" w:rsidR="008B2787" w:rsidRPr="00485AA2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19</w:t>
            </w:r>
            <w:r w:rsidR="008B278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3C211A" w:rsidRPr="00485AA2" w14:paraId="64E1C386" w14:textId="77777777" w:rsidTr="00652444">
        <w:tc>
          <w:tcPr>
            <w:tcW w:w="2072" w:type="pct"/>
          </w:tcPr>
          <w:p w14:paraId="70B658FB" w14:textId="77777777" w:rsidR="003C211A" w:rsidRDefault="003C211A" w:rsidP="006524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93" w:type="pct"/>
          </w:tcPr>
          <w:p w14:paraId="1E80965D" w14:textId="5F275D9D" w:rsidR="003C211A" w:rsidRPr="009A4EDC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  <w:r w:rsidR="00A726BD" w:rsidRPr="009A4EDC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147" w:type="pct"/>
          </w:tcPr>
          <w:p w14:paraId="461526F5" w14:textId="77777777" w:rsidR="003C211A" w:rsidRPr="009A4EDC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4844F2F" w14:textId="7793E7C6" w:rsidR="003C211A" w:rsidRPr="009A4EDC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</w:t>
            </w:r>
            <w:r w:rsidR="008B2787" w:rsidRPr="009A4EDC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47" w:type="pct"/>
          </w:tcPr>
          <w:p w14:paraId="52DE912B" w14:textId="77777777" w:rsidR="003C211A" w:rsidRPr="009A4EDC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F740952" w14:textId="3193DA0C" w:rsidR="003C211A" w:rsidRPr="009A4EDC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  <w:r w:rsidR="00A726BD" w:rsidRPr="009A4EDC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147" w:type="pct"/>
          </w:tcPr>
          <w:p w14:paraId="61965B70" w14:textId="77777777" w:rsidR="003C211A" w:rsidRPr="00485AA2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03ED0EB" w14:textId="3AC05C61" w:rsidR="003C211A" w:rsidRPr="00485AA2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</w:t>
            </w:r>
            <w:r w:rsidR="008B278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3C211A" w:rsidRPr="00485AA2" w14:paraId="6B0FEDC7" w14:textId="77777777" w:rsidTr="00652444">
        <w:tc>
          <w:tcPr>
            <w:tcW w:w="2072" w:type="pct"/>
          </w:tcPr>
          <w:p w14:paraId="4416EB0F" w14:textId="77777777" w:rsidR="003C211A" w:rsidRDefault="003C211A" w:rsidP="006524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93" w:type="pct"/>
          </w:tcPr>
          <w:p w14:paraId="3E447032" w14:textId="37202E1D" w:rsidR="003C211A" w:rsidRPr="008C2572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</w:tcPr>
          <w:p w14:paraId="62910E85" w14:textId="77777777" w:rsidR="003C211A" w:rsidRPr="00485AA2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1E6F4C8" w14:textId="75800FD1" w:rsidR="003C211A" w:rsidRDefault="008B2787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498F26" w14:textId="77777777" w:rsidR="003C211A" w:rsidRPr="00485AA2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5056D42" w14:textId="5776D9C6" w:rsidR="003C211A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</w:tcPr>
          <w:p w14:paraId="4C3D6F9E" w14:textId="77777777" w:rsidR="003C211A" w:rsidRPr="00485AA2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BEFD6CA" w14:textId="00AA3FFB" w:rsidR="003C211A" w:rsidRDefault="008B2787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211A" w:rsidRPr="00485AA2" w14:paraId="3C4C6A34" w14:textId="77777777" w:rsidTr="00652444">
        <w:tc>
          <w:tcPr>
            <w:tcW w:w="2072" w:type="pct"/>
          </w:tcPr>
          <w:p w14:paraId="5D21E8CC" w14:textId="77777777" w:rsidR="003C211A" w:rsidRPr="008C010D" w:rsidRDefault="003C211A" w:rsidP="006524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155C2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</w:tcPr>
          <w:p w14:paraId="78ECBD89" w14:textId="4FD00156" w:rsidR="003C211A" w:rsidRDefault="00C22518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303266" w14:textId="77777777" w:rsidR="003C211A" w:rsidRPr="00485AA2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D0A2FD3" w14:textId="4CEBB11F" w:rsidR="003C211A" w:rsidRDefault="008B2787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AD9710A" w14:textId="77777777" w:rsidR="003C211A" w:rsidRPr="00485AA2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2D2801A" w14:textId="2B0D1A2A" w:rsidR="003C211A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38</w:t>
            </w:r>
            <w:r w:rsidR="00C22518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47" w:type="pct"/>
          </w:tcPr>
          <w:p w14:paraId="60891579" w14:textId="77777777" w:rsidR="003C211A" w:rsidRPr="00485AA2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09AD5D" w14:textId="1E65371C" w:rsidR="003C211A" w:rsidRDefault="008B2787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211A" w:rsidRPr="00485AA2" w14:paraId="3B744AD1" w14:textId="77777777" w:rsidTr="00652444">
        <w:tc>
          <w:tcPr>
            <w:tcW w:w="2072" w:type="pct"/>
          </w:tcPr>
          <w:p w14:paraId="5A93272E" w14:textId="77777777" w:rsidR="003C211A" w:rsidRPr="008C010D" w:rsidRDefault="003C211A" w:rsidP="006524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93" w:type="pct"/>
          </w:tcPr>
          <w:p w14:paraId="5A52E4D4" w14:textId="2DC38507" w:rsidR="003C211A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47" w:type="pct"/>
          </w:tcPr>
          <w:p w14:paraId="3921800B" w14:textId="77777777" w:rsidR="003C211A" w:rsidRPr="00485AA2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5539F678" w14:textId="08F6D732" w:rsidR="003C211A" w:rsidRDefault="008B2787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B13695" w14:textId="77777777" w:rsidR="003C211A" w:rsidRPr="00485AA2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887B590" w14:textId="7D1B34A8" w:rsidR="003C211A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47" w:type="pct"/>
          </w:tcPr>
          <w:p w14:paraId="194D4170" w14:textId="77777777" w:rsidR="003C211A" w:rsidRPr="00485AA2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3D41D49" w14:textId="2BFFE61F" w:rsidR="003C211A" w:rsidRDefault="008B2787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5448" w14:paraId="7C11D22D" w14:textId="77777777" w:rsidTr="00652444">
        <w:tc>
          <w:tcPr>
            <w:tcW w:w="2072" w:type="pct"/>
          </w:tcPr>
          <w:p w14:paraId="106899D9" w14:textId="77777777" w:rsidR="00955448" w:rsidRPr="00B75F73" w:rsidRDefault="00955448" w:rsidP="006524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</w:tcPr>
          <w:p w14:paraId="17E2D241" w14:textId="77777777" w:rsidR="00955448" w:rsidRPr="00B75F73" w:rsidRDefault="00955448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A8D8D5" w14:textId="77777777" w:rsidR="00955448" w:rsidRPr="00B75F73" w:rsidRDefault="00955448" w:rsidP="0065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</w:tcPr>
          <w:p w14:paraId="2F935FB0" w14:textId="77777777" w:rsidR="00955448" w:rsidRPr="00B75F73" w:rsidRDefault="00955448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CAA39A" w14:textId="77777777" w:rsidR="00955448" w:rsidRPr="00B75F73" w:rsidRDefault="00955448" w:rsidP="0065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</w:tcPr>
          <w:p w14:paraId="4FF31B6B" w14:textId="77777777" w:rsidR="00955448" w:rsidRPr="00B75F73" w:rsidRDefault="00955448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6FB4DC" w14:textId="77777777" w:rsidR="00955448" w:rsidRPr="0048255F" w:rsidRDefault="00955448" w:rsidP="006524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247A1F5C" w14:textId="77777777" w:rsidR="00955448" w:rsidRDefault="00955448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11A" w:rsidRPr="00A74DEE" w14:paraId="525DA437" w14:textId="77777777" w:rsidTr="00652444">
        <w:tc>
          <w:tcPr>
            <w:tcW w:w="2072" w:type="pct"/>
          </w:tcPr>
          <w:p w14:paraId="54186DFC" w14:textId="77777777" w:rsidR="003C211A" w:rsidRPr="00B75F73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B75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</w:tcPr>
          <w:p w14:paraId="48402EE5" w14:textId="77777777" w:rsidR="003C211A" w:rsidRPr="00B75F73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53D291" w14:textId="77777777" w:rsidR="003C211A" w:rsidRPr="00B75F73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7C1FA89" w14:textId="77777777" w:rsidR="003C211A" w:rsidRPr="00B75F73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B54F43" w14:textId="77777777" w:rsidR="003C211A" w:rsidRPr="00B75F73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1AE69A0" w14:textId="77777777" w:rsidR="003C211A" w:rsidRPr="00B75F73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16E003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79CB877" w14:textId="77777777" w:rsidR="003C211A" w:rsidRPr="00A74DEE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11A" w14:paraId="7E692DDB" w14:textId="77777777" w:rsidTr="00652444">
        <w:tc>
          <w:tcPr>
            <w:tcW w:w="2072" w:type="pct"/>
          </w:tcPr>
          <w:p w14:paraId="6D71BCE7" w14:textId="77777777" w:rsidR="003C211A" w:rsidRPr="00B75F73" w:rsidRDefault="003C211A" w:rsidP="006524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B75F73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3F68CB7A" w14:textId="3D5F482F" w:rsidR="003C211A" w:rsidRPr="00B75F73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47" w:type="pct"/>
            <w:shd w:val="clear" w:color="auto" w:fill="auto"/>
          </w:tcPr>
          <w:p w14:paraId="3252CDFB" w14:textId="77777777" w:rsidR="003C211A" w:rsidRPr="00B75F73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2DB4D4AD" w14:textId="3006F4BD" w:rsidR="003C211A" w:rsidRPr="00B75F73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147" w:type="pct"/>
            <w:shd w:val="clear" w:color="auto" w:fill="auto"/>
          </w:tcPr>
          <w:p w14:paraId="0D4FB70F" w14:textId="77777777" w:rsidR="003C211A" w:rsidRPr="00B75F73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62E757E" w14:textId="244AA96A" w:rsidR="003C211A" w:rsidRPr="00B75F73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47" w:type="pct"/>
          </w:tcPr>
          <w:p w14:paraId="7F5E41B4" w14:textId="77777777" w:rsidR="003C211A" w:rsidRPr="00485AA2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E0B9BE9" w14:textId="78B2561E" w:rsidR="003C211A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762</w:t>
            </w:r>
          </w:p>
        </w:tc>
      </w:tr>
      <w:tr w:rsidR="008B2787" w14:paraId="5A98EEEF" w14:textId="77777777" w:rsidTr="00652444">
        <w:tc>
          <w:tcPr>
            <w:tcW w:w="2072" w:type="pct"/>
          </w:tcPr>
          <w:p w14:paraId="3D97E359" w14:textId="385ADE79" w:rsidR="008B2787" w:rsidRPr="00B75F73" w:rsidRDefault="008B2787" w:rsidP="008B278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75F7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  <w:shd w:val="clear" w:color="auto" w:fill="auto"/>
          </w:tcPr>
          <w:p w14:paraId="06F9A574" w14:textId="25410B50" w:rsidR="008B2787" w:rsidRPr="00B75F73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7" w:type="pct"/>
            <w:shd w:val="clear" w:color="auto" w:fill="auto"/>
          </w:tcPr>
          <w:p w14:paraId="324CF7A2" w14:textId="77777777" w:rsidR="008B2787" w:rsidRPr="00B75F73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DC4C6EF" w14:textId="188F459E" w:rsidR="008B2787" w:rsidRPr="00B75F73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="008B2787" w:rsidRPr="00B75F73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  <w:shd w:val="clear" w:color="auto" w:fill="auto"/>
          </w:tcPr>
          <w:p w14:paraId="1110AACD" w14:textId="77777777" w:rsidR="008B2787" w:rsidRPr="00B75F73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7752422" w14:textId="67416DFA" w:rsidR="008B2787" w:rsidRPr="00B75F73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7" w:type="pct"/>
          </w:tcPr>
          <w:p w14:paraId="73F805E3" w14:textId="77777777" w:rsidR="008B2787" w:rsidRPr="00485AA2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D06D7FE" w14:textId="28B17839" w:rsidR="008B2787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="008B278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A66DB7" w14:paraId="65F3F167" w14:textId="77777777" w:rsidTr="00652444">
        <w:tc>
          <w:tcPr>
            <w:tcW w:w="2072" w:type="pct"/>
          </w:tcPr>
          <w:p w14:paraId="5CD2144F" w14:textId="77777777" w:rsidR="00A66DB7" w:rsidRPr="008C010D" w:rsidRDefault="00A66DB7" w:rsidP="008B2787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02620ACC" w14:textId="77777777" w:rsidR="00A66DB7" w:rsidRPr="00532B91" w:rsidRDefault="00A66DB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644DD66" w14:textId="77777777" w:rsidR="00A66DB7" w:rsidRPr="00532B91" w:rsidRDefault="00A66DB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AEE48C2" w14:textId="77777777" w:rsidR="00A66DB7" w:rsidRDefault="00A66DB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269F583" w14:textId="77777777" w:rsidR="00A66DB7" w:rsidRPr="00485AA2" w:rsidRDefault="00A66DB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5FC7246" w14:textId="77777777" w:rsidR="00A66DB7" w:rsidRDefault="00A66DB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B8DB1E" w14:textId="77777777" w:rsidR="00A66DB7" w:rsidRPr="00485AA2" w:rsidRDefault="00A66DB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EBAF91E" w14:textId="77777777" w:rsidR="00A66DB7" w:rsidRDefault="00A66DB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2787" w:rsidRPr="0048255F" w14:paraId="19F44A25" w14:textId="77777777" w:rsidTr="00652444">
        <w:tc>
          <w:tcPr>
            <w:tcW w:w="2072" w:type="pct"/>
          </w:tcPr>
          <w:p w14:paraId="402F2A74" w14:textId="77777777" w:rsidR="008B2787" w:rsidRPr="008C010D" w:rsidRDefault="008B2787" w:rsidP="008B2787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6C7C80E6" w14:textId="77777777" w:rsidR="008B2787" w:rsidRPr="00AE6450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7F69F2CF" w14:textId="77777777" w:rsidR="008B2787" w:rsidRPr="0048255F" w:rsidRDefault="008B2787" w:rsidP="008B27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E94E7C3" w14:textId="77777777" w:rsidR="008B2787" w:rsidRPr="0048255F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18BE15B" w14:textId="77777777" w:rsidR="008B2787" w:rsidRPr="0048255F" w:rsidRDefault="008B2787" w:rsidP="008B27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E513EC4" w14:textId="77777777" w:rsidR="008B2787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E1D5D3" w14:textId="77777777" w:rsidR="008B2787" w:rsidRPr="0048255F" w:rsidRDefault="008B2787" w:rsidP="008B27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2BD4B36E" w14:textId="77777777" w:rsidR="008B2787" w:rsidRPr="0048255F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2787" w:rsidRPr="00E360FD" w14:paraId="4C4E7A65" w14:textId="77777777" w:rsidTr="00652444">
        <w:tc>
          <w:tcPr>
            <w:tcW w:w="2072" w:type="pct"/>
          </w:tcPr>
          <w:p w14:paraId="4BCD3659" w14:textId="77777777" w:rsidR="008B2787" w:rsidRPr="008C010D" w:rsidRDefault="008B2787" w:rsidP="008B2787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1AAAC40F" w14:textId="77777777" w:rsidR="008B2787" w:rsidRPr="00AE6450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2430311E" w14:textId="77777777" w:rsidR="008B2787" w:rsidRPr="0048255F" w:rsidRDefault="008B2787" w:rsidP="008B27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67D9122E" w14:textId="77777777" w:rsidR="008B2787" w:rsidRPr="00E360FD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D9B5717" w14:textId="77777777" w:rsidR="008B2787" w:rsidRPr="0048255F" w:rsidRDefault="008B2787" w:rsidP="008B27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B68C1CF" w14:textId="77777777" w:rsidR="008B2787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DFDB5F" w14:textId="77777777" w:rsidR="008B2787" w:rsidRPr="0048255F" w:rsidRDefault="008B2787" w:rsidP="008B278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52EF95B1" w14:textId="77777777" w:rsidR="008B2787" w:rsidRPr="00E360FD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2787" w:rsidRPr="00485AA2" w14:paraId="20E1E388" w14:textId="77777777" w:rsidTr="00652444">
        <w:tc>
          <w:tcPr>
            <w:tcW w:w="2072" w:type="pct"/>
          </w:tcPr>
          <w:p w14:paraId="79BA5F63" w14:textId="77777777" w:rsidR="008B2787" w:rsidRPr="008C010D" w:rsidRDefault="008B2787" w:rsidP="008B2787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93" w:type="pct"/>
            <w:shd w:val="clear" w:color="auto" w:fill="auto"/>
          </w:tcPr>
          <w:p w14:paraId="7DEA4BFA" w14:textId="1AE00FE3" w:rsidR="008B2787" w:rsidRPr="004C69C3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23</w:t>
            </w:r>
            <w:r w:rsidR="00AF7A30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147" w:type="pct"/>
            <w:shd w:val="clear" w:color="auto" w:fill="auto"/>
          </w:tcPr>
          <w:p w14:paraId="2071AF22" w14:textId="77777777" w:rsidR="008B2787" w:rsidRPr="00485AA2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45861D3" w14:textId="54CD61FC" w:rsidR="008B2787" w:rsidRPr="00485AA2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18</w:t>
            </w:r>
            <w:r w:rsidR="008B278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147" w:type="pct"/>
            <w:shd w:val="clear" w:color="auto" w:fill="auto"/>
          </w:tcPr>
          <w:p w14:paraId="0DADB785" w14:textId="77777777" w:rsidR="008B2787" w:rsidRPr="00485AA2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C6610F4" w14:textId="201E738E" w:rsidR="008B2787" w:rsidRPr="00485AA2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23</w:t>
            </w:r>
            <w:r w:rsidR="00AF7A30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147" w:type="pct"/>
          </w:tcPr>
          <w:p w14:paraId="52A53DDA" w14:textId="77777777" w:rsidR="008B2787" w:rsidRPr="00485AA2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842AC8A" w14:textId="1377477A" w:rsidR="008B2787" w:rsidRPr="00485AA2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18</w:t>
            </w:r>
            <w:r w:rsidR="008B278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772</w:t>
            </w:r>
          </w:p>
        </w:tc>
      </w:tr>
      <w:tr w:rsidR="008B2787" w:rsidRPr="00485AA2" w14:paraId="6CC5F224" w14:textId="77777777" w:rsidTr="00652444">
        <w:tc>
          <w:tcPr>
            <w:tcW w:w="2072" w:type="pct"/>
          </w:tcPr>
          <w:p w14:paraId="14E29121" w14:textId="77777777" w:rsidR="008B2787" w:rsidRPr="008C010D" w:rsidRDefault="008B2787" w:rsidP="008B2787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52E665B8" w14:textId="628651D6" w:rsidR="008B2787" w:rsidRPr="004C69C3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147" w:type="pct"/>
            <w:shd w:val="clear" w:color="auto" w:fill="auto"/>
          </w:tcPr>
          <w:p w14:paraId="6BD92FAA" w14:textId="77777777" w:rsidR="008B2787" w:rsidRPr="00485AA2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06067536" w14:textId="0B1BA269" w:rsidR="008B2787" w:rsidRPr="00485AA2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="008B278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147" w:type="pct"/>
            <w:shd w:val="clear" w:color="auto" w:fill="auto"/>
          </w:tcPr>
          <w:p w14:paraId="40CB542F" w14:textId="77777777" w:rsidR="008B2787" w:rsidRPr="00485AA2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5369786C" w14:textId="1C36DFAC" w:rsidR="008B2787" w:rsidRPr="00485AA2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147" w:type="pct"/>
          </w:tcPr>
          <w:p w14:paraId="103DAFEA" w14:textId="77777777" w:rsidR="008B2787" w:rsidRPr="00485AA2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9924DF8" w14:textId="2A9E062B" w:rsidR="008B2787" w:rsidRPr="00485AA2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="008B278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072</w:t>
            </w:r>
          </w:p>
        </w:tc>
      </w:tr>
      <w:tr w:rsidR="008B2787" w:rsidRPr="002E4422" w14:paraId="5E59BE2F" w14:textId="77777777" w:rsidTr="00652444">
        <w:tc>
          <w:tcPr>
            <w:tcW w:w="2072" w:type="pct"/>
          </w:tcPr>
          <w:p w14:paraId="00E74120" w14:textId="77777777" w:rsidR="008B2787" w:rsidRPr="002E4422" w:rsidRDefault="008B2787" w:rsidP="008B2787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A076C" w14:textId="5BBC691C" w:rsidR="008B2787" w:rsidRPr="004C69C3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7D35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47" w:type="pct"/>
            <w:shd w:val="clear" w:color="auto" w:fill="auto"/>
          </w:tcPr>
          <w:p w14:paraId="75BB86CF" w14:textId="77777777" w:rsidR="008B2787" w:rsidRPr="00A1435A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FB0EE" w14:textId="0105B6A9" w:rsidR="008B2787" w:rsidRPr="00A1435A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8B27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147" w:type="pct"/>
            <w:shd w:val="clear" w:color="auto" w:fill="auto"/>
          </w:tcPr>
          <w:p w14:paraId="5EA36C82" w14:textId="77777777" w:rsidR="008B2787" w:rsidRPr="002E4422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68D18" w14:textId="5C0B0CEB" w:rsidR="008B2787" w:rsidRPr="00A1435A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7D35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47" w:type="pct"/>
          </w:tcPr>
          <w:p w14:paraId="4ADFB1B4" w14:textId="77777777" w:rsidR="008B2787" w:rsidRPr="002E4422" w:rsidRDefault="008B2787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2B11405" w14:textId="6D5FFDCD" w:rsidR="008B2787" w:rsidRPr="002E4422" w:rsidRDefault="00423D9A" w:rsidP="008B2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8B27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844</w:t>
            </w:r>
          </w:p>
        </w:tc>
      </w:tr>
    </w:tbl>
    <w:p w14:paraId="3EF2CCB5" w14:textId="52B90CAC" w:rsidR="003C211A" w:rsidRDefault="003C2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  <w:cs/>
        </w:rPr>
      </w:pPr>
    </w:p>
    <w:p w14:paraId="66FBA1BC" w14:textId="77777777" w:rsidR="00A83E17" w:rsidRDefault="00A83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26E8866" w14:textId="67EBB7D4" w:rsidR="00911F13" w:rsidRPr="0054417D" w:rsidRDefault="003227BD" w:rsidP="0054417D">
      <w:pPr>
        <w:pStyle w:val="FSContent"/>
        <w:spacing w:line="240" w:lineRule="auto"/>
        <w:ind w:left="576"/>
        <w:rPr>
          <w:rFonts w:asciiTheme="majorBidi" w:hAnsiTheme="majorBidi" w:cstheme="majorBidi"/>
        </w:rPr>
      </w:pPr>
      <w:r w:rsidRPr="0054417D">
        <w:rPr>
          <w:rFonts w:asciiTheme="majorBidi" w:hAnsiTheme="majorBidi" w:cstheme="majorBidi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54417D">
        <w:rPr>
          <w:rFonts w:asciiTheme="majorBidi" w:hAnsiTheme="majorBidi" w:cstheme="majorBidi"/>
        </w:rPr>
        <w:t xml:space="preserve"> </w:t>
      </w:r>
      <w:r w:rsidR="00423D9A" w:rsidRPr="00423D9A">
        <w:rPr>
          <w:rFonts w:asciiTheme="majorBidi" w:hAnsiTheme="majorBidi" w:cstheme="majorBidi"/>
        </w:rPr>
        <w:t>30</w:t>
      </w:r>
      <w:r w:rsidR="003C211A">
        <w:rPr>
          <w:rFonts w:asciiTheme="majorBidi" w:hAnsiTheme="majorBidi" w:cstheme="majorBidi"/>
        </w:rPr>
        <w:t xml:space="preserve"> </w:t>
      </w:r>
      <w:r w:rsidR="003C211A">
        <w:rPr>
          <w:rFonts w:asciiTheme="majorBidi" w:hAnsiTheme="majorBidi" w:cstheme="majorBidi" w:hint="cs"/>
          <w:cs/>
        </w:rPr>
        <w:t>มิถุนายน</w:t>
      </w:r>
      <w:r w:rsidR="009A3B95">
        <w:rPr>
          <w:rFonts w:asciiTheme="majorBidi" w:hAnsiTheme="majorBidi" w:cstheme="majorBidi" w:hint="cs"/>
          <w:cs/>
        </w:rPr>
        <w:t xml:space="preserve"> </w:t>
      </w:r>
      <w:r w:rsidR="00423D9A" w:rsidRPr="00423D9A">
        <w:rPr>
          <w:rFonts w:asciiTheme="majorBidi" w:hAnsiTheme="majorBidi" w:cstheme="majorBidi"/>
        </w:rPr>
        <w:t>2564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และ</w:t>
      </w:r>
      <w:r w:rsidR="005B29DD" w:rsidRPr="0054417D">
        <w:rPr>
          <w:rFonts w:asciiTheme="majorBidi" w:hAnsiTheme="majorBidi" w:cstheme="majorBidi"/>
          <w:cs/>
        </w:rPr>
        <w:t>วันที่</w:t>
      </w:r>
      <w:r w:rsidRPr="0054417D">
        <w:rPr>
          <w:rFonts w:asciiTheme="majorBidi" w:hAnsiTheme="majorBidi" w:cstheme="majorBidi"/>
        </w:rPr>
        <w:t xml:space="preserve"> </w:t>
      </w:r>
      <w:r w:rsidR="00423D9A" w:rsidRPr="00423D9A">
        <w:rPr>
          <w:rFonts w:asciiTheme="majorBidi" w:hAnsiTheme="majorBidi" w:cstheme="majorBidi"/>
        </w:rPr>
        <w:t>31</w:t>
      </w:r>
      <w:r w:rsidRPr="0054417D">
        <w:rPr>
          <w:rFonts w:asciiTheme="majorBidi" w:hAnsiTheme="majorBidi" w:cstheme="majorBidi"/>
        </w:rPr>
        <w:t xml:space="preserve"> </w:t>
      </w:r>
      <w:r w:rsidRPr="0054417D">
        <w:rPr>
          <w:rFonts w:asciiTheme="majorBidi" w:hAnsiTheme="majorBidi" w:cstheme="majorBidi"/>
          <w:cs/>
        </w:rPr>
        <w:t xml:space="preserve">ธันวาคม </w:t>
      </w:r>
      <w:r w:rsidR="00423D9A" w:rsidRPr="00423D9A">
        <w:rPr>
          <w:rFonts w:asciiTheme="majorBidi" w:hAnsiTheme="majorBidi" w:cstheme="majorBidi"/>
        </w:rPr>
        <w:t>2563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มีดังนี้</w:t>
      </w:r>
    </w:p>
    <w:p w14:paraId="45739CCD" w14:textId="77777777" w:rsidR="009A3B95" w:rsidRPr="00BE619C" w:rsidRDefault="009A3B9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5"/>
        <w:gridCol w:w="268"/>
        <w:gridCol w:w="1254"/>
        <w:gridCol w:w="269"/>
        <w:gridCol w:w="1078"/>
        <w:gridCol w:w="269"/>
        <w:gridCol w:w="1072"/>
      </w:tblGrid>
      <w:tr w:rsidR="00A43118" w:rsidRPr="008C010D" w14:paraId="1CF22A14" w14:textId="77777777" w:rsidTr="00A57D36">
        <w:tc>
          <w:tcPr>
            <w:tcW w:w="2013" w:type="pct"/>
          </w:tcPr>
          <w:p w14:paraId="0A4EE614" w14:textId="3EDC0980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FDD4F48" w14:textId="14C6A00B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3837319B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876E6D8" w14:textId="28C4D259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4482B6A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5A5D166" w14:textId="203F25AC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255F20C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D7858C4" w14:textId="11AC7632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15D5A0E5" w14:textId="77777777" w:rsidTr="00A57D36">
        <w:tc>
          <w:tcPr>
            <w:tcW w:w="2013" w:type="pct"/>
          </w:tcPr>
          <w:p w14:paraId="6F0E424F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1112CD9C" w14:textId="22F69413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1966855C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D16C9EE" w14:textId="21C6776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3E4D6915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AC51841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6405659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D3D5AEA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416E262C" w14:textId="77777777" w:rsidTr="00A57D36">
        <w:tc>
          <w:tcPr>
            <w:tcW w:w="2013" w:type="pct"/>
          </w:tcPr>
          <w:p w14:paraId="07EF54C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393EAFA" w14:textId="689B5AB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5CAA316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835A87E" w14:textId="55DF6071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0D8D911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0B04C6E0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514E41D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2408D01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0958CBDB" w14:textId="77777777" w:rsidTr="00A57D36">
        <w:tc>
          <w:tcPr>
            <w:tcW w:w="2013" w:type="pct"/>
          </w:tcPr>
          <w:p w14:paraId="232FE6A4" w14:textId="1A6548C5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90" w:type="pct"/>
            <w:vAlign w:val="bottom"/>
          </w:tcPr>
          <w:p w14:paraId="7FAFE250" w14:textId="4B2889FF" w:rsidR="00A43118" w:rsidRP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198A14DF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14F6196" w14:textId="56BC66F5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3D5FA8A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7959E951" w14:textId="32F6FA40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11A" w:rsidRPr="008C010D" w14:paraId="1362F7A2" w14:textId="77777777" w:rsidTr="00A57D36">
        <w:tc>
          <w:tcPr>
            <w:tcW w:w="2013" w:type="pct"/>
          </w:tcPr>
          <w:p w14:paraId="6C8A3BF2" w14:textId="77777777" w:rsidR="003C211A" w:rsidRPr="008C010D" w:rsidRDefault="003C211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0E2A9DEA" w14:textId="1CE5F3B6" w:rsidR="003C211A" w:rsidRPr="003735FD" w:rsidRDefault="00423D9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30</w:t>
            </w:r>
            <w:r w:rsidR="003C21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211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13F8DC2C" w14:textId="77777777" w:rsidR="003C211A" w:rsidRPr="008C010D" w:rsidRDefault="003C211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D23465F" w14:textId="29107EB6" w:rsidR="003C211A" w:rsidRPr="003735FD" w:rsidRDefault="00423D9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</w:t>
            </w:r>
            <w:r w:rsidR="003C211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5D4F81CD" w14:textId="77777777" w:rsidR="003C211A" w:rsidRPr="008C010D" w:rsidRDefault="003C211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E3386C4" w14:textId="59522571" w:rsidR="003C211A" w:rsidRPr="003735FD" w:rsidRDefault="00423D9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30</w:t>
            </w:r>
            <w:r w:rsidR="003C21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211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9C5D942" w14:textId="77777777" w:rsidR="003C211A" w:rsidRPr="008C010D" w:rsidRDefault="003C211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2C7A77" w14:textId="46E77ECE" w:rsidR="003C211A" w:rsidRPr="003735FD" w:rsidRDefault="00423D9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</w:t>
            </w:r>
            <w:r w:rsidR="003C211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8C010D" w14:paraId="70AAD71C" w14:textId="77777777" w:rsidTr="000042C6">
        <w:trPr>
          <w:trHeight w:val="335"/>
        </w:trPr>
        <w:tc>
          <w:tcPr>
            <w:tcW w:w="2013" w:type="pct"/>
          </w:tcPr>
          <w:p w14:paraId="1144F0B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1CD2B5AE" w14:textId="45D8C09F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A90A5F5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A3B885C" w14:textId="04E88C12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8EB21E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F7FF408" w14:textId="37A71A85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AC1A65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16D308" w14:textId="4B19564E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140D" w:rsidRPr="008C010D" w14:paraId="035A1FCD" w14:textId="77777777" w:rsidTr="00BD6A09">
        <w:trPr>
          <w:tblHeader/>
        </w:trPr>
        <w:tc>
          <w:tcPr>
            <w:tcW w:w="2013" w:type="pct"/>
          </w:tcPr>
          <w:p w14:paraId="650B3B1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7" w:type="pct"/>
            <w:gridSpan w:val="7"/>
          </w:tcPr>
          <w:p w14:paraId="7AE6CD2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8C010D" w14:paraId="20D0159E" w14:textId="77777777" w:rsidTr="00067BBB">
        <w:tc>
          <w:tcPr>
            <w:tcW w:w="2013" w:type="pct"/>
          </w:tcPr>
          <w:p w14:paraId="3382B70B" w14:textId="77777777" w:rsidR="003C140D" w:rsidRPr="000474F2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38B4E3FC" w14:textId="7637B5C5" w:rsidR="003C140D" w:rsidRPr="004446C0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5</w:t>
            </w:r>
            <w:r w:rsidR="00B176CF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146" w:type="pct"/>
          </w:tcPr>
          <w:p w14:paraId="0E9AFCDD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6AE3543E" w14:textId="36BDC60D" w:rsidR="003C140D" w:rsidRPr="004446C0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  <w:r w:rsidR="00951C18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147" w:type="pct"/>
          </w:tcPr>
          <w:p w14:paraId="2E23C3F0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2099F1" w14:textId="458AF2F8" w:rsidR="003C140D" w:rsidRPr="004446C0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5</w:t>
            </w:r>
            <w:r w:rsidR="00B176CF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147" w:type="pct"/>
          </w:tcPr>
          <w:p w14:paraId="56BE7E87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508E1EC" w14:textId="163C78C9" w:rsidR="003C140D" w:rsidRPr="004446C0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  <w:r w:rsidR="003A5CD8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768</w:t>
            </w:r>
          </w:p>
        </w:tc>
      </w:tr>
      <w:tr w:rsidR="003C140D" w:rsidRPr="008C010D" w14:paraId="667A9766" w14:textId="77777777" w:rsidTr="00067BBB">
        <w:tc>
          <w:tcPr>
            <w:tcW w:w="2013" w:type="pct"/>
          </w:tcPr>
          <w:p w14:paraId="69DA240A" w14:textId="77777777" w:rsidR="003C140D" w:rsidRPr="0053132A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0" w:type="pct"/>
          </w:tcPr>
          <w:p w14:paraId="70A58512" w14:textId="78A9E7C3" w:rsidR="003C140D" w:rsidRPr="008C010D" w:rsidRDefault="00423D9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46" w:type="pct"/>
          </w:tcPr>
          <w:p w14:paraId="18EF03E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4752183" w14:textId="0347D2B6" w:rsidR="003C140D" w:rsidRPr="008C010D" w:rsidRDefault="00423D9A" w:rsidP="00375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7" w:type="pct"/>
          </w:tcPr>
          <w:p w14:paraId="3C9376B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3DC89D" w14:textId="3FFE1782" w:rsidR="003C140D" w:rsidRPr="008C010D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47" w:type="pct"/>
          </w:tcPr>
          <w:p w14:paraId="5D45CDC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F35116" w14:textId="2EB6B3C6" w:rsidR="003C140D" w:rsidRPr="008C010D" w:rsidRDefault="00423D9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3C140D" w:rsidRPr="00A74DEE" w14:paraId="69B987F5" w14:textId="77777777" w:rsidTr="00571F00">
        <w:tc>
          <w:tcPr>
            <w:tcW w:w="2013" w:type="pct"/>
          </w:tcPr>
          <w:p w14:paraId="080F1F2A" w14:textId="77777777" w:rsidR="003C140D" w:rsidRPr="00DF2B3B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F2B3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</w:tcBorders>
          </w:tcPr>
          <w:p w14:paraId="472B5271" w14:textId="6C4D92E9" w:rsidR="003C140D" w:rsidRPr="00B362BD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16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146" w:type="pct"/>
          </w:tcPr>
          <w:p w14:paraId="64069E21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6CED3319" w14:textId="0DADCDE9" w:rsidR="003C140D" w:rsidRPr="00B362BD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51C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147" w:type="pct"/>
          </w:tcPr>
          <w:p w14:paraId="62CE417D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DB3388C" w14:textId="4FCFEAF2" w:rsidR="003C140D" w:rsidRPr="004A3FDC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16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147" w:type="pct"/>
          </w:tcPr>
          <w:p w14:paraId="7F8D080E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07AFFF0" w14:textId="2238B0E3" w:rsidR="003C140D" w:rsidRPr="00375B16" w:rsidRDefault="00423D9A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A5CD8" w:rsidRPr="00375B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</w:tr>
      <w:tr w:rsidR="003C140D" w:rsidRPr="00A74DEE" w14:paraId="7DEA95BB" w14:textId="77777777" w:rsidTr="00571F00">
        <w:tc>
          <w:tcPr>
            <w:tcW w:w="2013" w:type="pct"/>
          </w:tcPr>
          <w:p w14:paraId="6EF2F882" w14:textId="77777777" w:rsidR="00C01FAE" w:rsidRDefault="003C140D" w:rsidP="00C0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C2A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49462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C7CD84A" w14:textId="1F0DC95F" w:rsidR="003C140D" w:rsidRPr="00951C18" w:rsidRDefault="00494625" w:rsidP="00C0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69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5A8FA600" w14:textId="77777777" w:rsidR="004A5793" w:rsidRDefault="004A5793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1DEAA191" w14:textId="48C22198" w:rsidR="004228D2" w:rsidRPr="00571F00" w:rsidRDefault="004A5793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D450899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B96EE22" w14:textId="77777777" w:rsidR="00494625" w:rsidRDefault="0049462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61BE8886" w14:textId="1CAE08DE" w:rsidR="00951C18" w:rsidRPr="008A10A8" w:rsidRDefault="00951C18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886B32" w14:textId="77777777" w:rsidR="003C140D" w:rsidRPr="008A10A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66D3F63" w14:textId="77777777" w:rsidR="004A5793" w:rsidRDefault="004A5793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E5D61F" w14:textId="59A1920F" w:rsidR="00B67B20" w:rsidRPr="00571F00" w:rsidRDefault="004A5793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F544C29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8117F8E" w14:textId="77777777" w:rsidR="00494625" w:rsidRDefault="00494625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C3DC63" w14:textId="483A851D" w:rsidR="003C140D" w:rsidRPr="008A10A8" w:rsidRDefault="003A5CD8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40D" w:rsidRPr="00A74DEE" w14:paraId="530CB2AE" w14:textId="77777777" w:rsidTr="00571F00">
        <w:tc>
          <w:tcPr>
            <w:tcW w:w="2013" w:type="pct"/>
          </w:tcPr>
          <w:p w14:paraId="2B7F29FC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87A768C" w14:textId="084FA9C5" w:rsidR="003C140D" w:rsidRPr="002566A4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11B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146" w:type="pct"/>
          </w:tcPr>
          <w:p w14:paraId="1D22B613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57AFA8E1" w14:textId="66D9D96D" w:rsidR="003C140D" w:rsidRPr="002566A4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51C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147" w:type="pct"/>
          </w:tcPr>
          <w:p w14:paraId="08EE9F80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569AA39" w14:textId="2A686677" w:rsidR="003C140D" w:rsidRPr="002566A4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11B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147" w:type="pct"/>
          </w:tcPr>
          <w:p w14:paraId="01B41372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45A9B82" w14:textId="46A95925" w:rsidR="003C140D" w:rsidRPr="00375B16" w:rsidRDefault="00423D9A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A5CD8" w:rsidRPr="00375B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</w:tr>
      <w:tr w:rsidR="006A7678" w:rsidRPr="00A74DEE" w14:paraId="3DEA6198" w14:textId="77777777" w:rsidTr="00067BBB">
        <w:tc>
          <w:tcPr>
            <w:tcW w:w="2013" w:type="pct"/>
          </w:tcPr>
          <w:p w14:paraId="799E0713" w14:textId="77777777" w:rsidR="006A7678" w:rsidRPr="003C47FE" w:rsidRDefault="006A7678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0" w:type="pct"/>
          </w:tcPr>
          <w:p w14:paraId="3E826381" w14:textId="77777777" w:rsidR="006A7678" w:rsidRPr="00BD6A09" w:rsidRDefault="006A7678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B303297" w14:textId="77777777" w:rsidR="006A7678" w:rsidRPr="008C010D" w:rsidRDefault="006A7678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311A5D1" w14:textId="77777777" w:rsidR="006A7678" w:rsidRPr="00FB3CB8" w:rsidRDefault="006A7678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7133066" w14:textId="77777777" w:rsidR="006A7678" w:rsidRPr="008C010D" w:rsidRDefault="006A7678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6347B12" w14:textId="77777777" w:rsidR="006A7678" w:rsidRPr="00FB3CB8" w:rsidRDefault="006A7678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6215FE" w14:textId="77777777" w:rsidR="006A7678" w:rsidRPr="008C010D" w:rsidRDefault="006A7678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F26A72" w14:textId="77777777" w:rsidR="006A7678" w:rsidRPr="00FB3CB8" w:rsidRDefault="006A7678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5E8DB5EE" w14:textId="77777777" w:rsidTr="008F5CDD">
        <w:tc>
          <w:tcPr>
            <w:tcW w:w="2013" w:type="pct"/>
          </w:tcPr>
          <w:p w14:paraId="6A3686F5" w14:textId="1D349CB4" w:rsidR="00A43118" w:rsidRPr="00A57D36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vAlign w:val="bottom"/>
          </w:tcPr>
          <w:p w14:paraId="48E44955" w14:textId="7415193B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78DE240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7D194528" w14:textId="6875D375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4D7F124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1EED2CA6" w14:textId="5A0E4ADC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0BD6A3A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4507B0F" w14:textId="5A4667F0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A74DEE" w14:paraId="559F0C12" w14:textId="77777777" w:rsidTr="008F5CDD">
        <w:tc>
          <w:tcPr>
            <w:tcW w:w="2013" w:type="pct"/>
          </w:tcPr>
          <w:p w14:paraId="0D230043" w14:textId="77777777" w:rsidR="00A43118" w:rsidRPr="00657D68" w:rsidRDefault="00A43118" w:rsidP="00A43118">
            <w:pPr>
              <w:pStyle w:val="FSBlank"/>
              <w:rPr>
                <w:cs/>
              </w:rPr>
            </w:pPr>
          </w:p>
        </w:tc>
        <w:tc>
          <w:tcPr>
            <w:tcW w:w="690" w:type="pct"/>
            <w:vAlign w:val="bottom"/>
          </w:tcPr>
          <w:p w14:paraId="12CDB7D3" w14:textId="0B3E266B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911D6F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C6FCBB8" w14:textId="6A549476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27E7288A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A0AEFAD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099ACD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289A580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6B99EBCB" w14:textId="77777777" w:rsidTr="008F5CDD">
        <w:tc>
          <w:tcPr>
            <w:tcW w:w="2013" w:type="pct"/>
          </w:tcPr>
          <w:p w14:paraId="0A516034" w14:textId="77777777" w:rsidR="00A43118" w:rsidRPr="00657D68" w:rsidRDefault="00A43118" w:rsidP="00A43118">
            <w:pPr>
              <w:pStyle w:val="FSBlank"/>
              <w:rPr>
                <w:cs/>
              </w:rPr>
            </w:pPr>
          </w:p>
        </w:tc>
        <w:tc>
          <w:tcPr>
            <w:tcW w:w="690" w:type="pct"/>
            <w:vAlign w:val="bottom"/>
          </w:tcPr>
          <w:p w14:paraId="6EE4676E" w14:textId="49D0588B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B60DE2C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5E381786" w14:textId="58E1B8FE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28EB4BD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5C960FA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99A49E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F12497C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22F7EE74" w14:textId="77777777" w:rsidTr="00A57D36">
        <w:tc>
          <w:tcPr>
            <w:tcW w:w="2013" w:type="pct"/>
          </w:tcPr>
          <w:p w14:paraId="591565EB" w14:textId="2E86C082" w:rsidR="00A43118" w:rsidRPr="00657D6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cs/>
              </w:rPr>
            </w:pPr>
            <w:r w:rsidRPr="00A57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690" w:type="pct"/>
            <w:vAlign w:val="bottom"/>
          </w:tcPr>
          <w:p w14:paraId="24F3C390" w14:textId="4174A32C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36A220F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4D7594F" w14:textId="72AB2FC9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5489DA4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6AF0624C" w14:textId="5ADF0D2D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584" w:rsidRPr="00A74DEE" w14:paraId="6356BB14" w14:textId="77777777" w:rsidTr="00067BBB">
        <w:tc>
          <w:tcPr>
            <w:tcW w:w="2013" w:type="pct"/>
          </w:tcPr>
          <w:p w14:paraId="20C152FE" w14:textId="77777777" w:rsidR="00AC4584" w:rsidRPr="00657D68" w:rsidRDefault="00AC4584" w:rsidP="00AC4584">
            <w:pPr>
              <w:pStyle w:val="FSBlank"/>
              <w:rPr>
                <w:cs/>
              </w:rPr>
            </w:pPr>
          </w:p>
        </w:tc>
        <w:tc>
          <w:tcPr>
            <w:tcW w:w="690" w:type="pct"/>
          </w:tcPr>
          <w:p w14:paraId="33998DD3" w14:textId="64E03FA7" w:rsidR="00AC4584" w:rsidRPr="003735FD" w:rsidRDefault="00423D9A" w:rsidP="00AC4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30</w:t>
            </w:r>
            <w:r w:rsidR="00AC45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C458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24E2B04B" w14:textId="77777777" w:rsidR="00AC4584" w:rsidRPr="008C010D" w:rsidRDefault="00AC4584" w:rsidP="00AC4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7920284" w14:textId="5C71CFFB" w:rsidR="00AC4584" w:rsidRPr="003735FD" w:rsidRDefault="00423D9A" w:rsidP="00AC4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</w:t>
            </w:r>
            <w:r w:rsidR="00AC45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777508E" w14:textId="77777777" w:rsidR="00AC4584" w:rsidRPr="008C010D" w:rsidRDefault="00AC4584" w:rsidP="00AC4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75A1FD2" w14:textId="08CADC5E" w:rsidR="00AC4584" w:rsidRPr="003735FD" w:rsidRDefault="00423D9A" w:rsidP="00AC4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30</w:t>
            </w:r>
            <w:r w:rsidR="00AC45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C458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478372A9" w14:textId="77777777" w:rsidR="00AC4584" w:rsidRPr="008C010D" w:rsidRDefault="00AC4584" w:rsidP="00AC4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8D2A027" w14:textId="4042ABF3" w:rsidR="00AC4584" w:rsidRPr="003735FD" w:rsidRDefault="00423D9A" w:rsidP="00AC4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</w:t>
            </w:r>
            <w:r w:rsidR="00AC45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A74DEE" w14:paraId="03986056" w14:textId="77777777" w:rsidTr="00067BBB">
        <w:tc>
          <w:tcPr>
            <w:tcW w:w="2013" w:type="pct"/>
          </w:tcPr>
          <w:p w14:paraId="7D89503C" w14:textId="77777777" w:rsidR="00A43118" w:rsidRPr="00657D68" w:rsidRDefault="00A43118" w:rsidP="00A43118">
            <w:pPr>
              <w:pStyle w:val="FSBlank"/>
              <w:rPr>
                <w:cs/>
              </w:rPr>
            </w:pPr>
          </w:p>
        </w:tc>
        <w:tc>
          <w:tcPr>
            <w:tcW w:w="690" w:type="pct"/>
          </w:tcPr>
          <w:p w14:paraId="17D819C4" w14:textId="58D80E75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861335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3FC7BB6" w14:textId="2DC83838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822B17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5FDD1A1" w14:textId="2371A76C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55FF35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063E7F" w14:textId="16B02EA6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140D" w:rsidRPr="00A74DEE" w14:paraId="14089ECE" w14:textId="77777777" w:rsidTr="00BD6A09">
        <w:tc>
          <w:tcPr>
            <w:tcW w:w="2013" w:type="pct"/>
          </w:tcPr>
          <w:p w14:paraId="07B480B0" w14:textId="77777777" w:rsidR="003C140D" w:rsidRPr="00657D68" w:rsidRDefault="003C140D" w:rsidP="003C140D">
            <w:pPr>
              <w:pStyle w:val="FSBlank"/>
              <w:rPr>
                <w:cs/>
              </w:rPr>
            </w:pPr>
          </w:p>
        </w:tc>
        <w:tc>
          <w:tcPr>
            <w:tcW w:w="2987" w:type="pct"/>
            <w:gridSpan w:val="7"/>
          </w:tcPr>
          <w:p w14:paraId="32B99151" w14:textId="77777777" w:rsidR="003C140D" w:rsidRPr="00657D68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A74DEE" w14:paraId="0BAD4FF1" w14:textId="77777777" w:rsidTr="00067BBB">
        <w:tc>
          <w:tcPr>
            <w:tcW w:w="2013" w:type="pct"/>
          </w:tcPr>
          <w:p w14:paraId="29C0F82A" w14:textId="77777777" w:rsidR="003C140D" w:rsidRPr="00430BE4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6AFD26FE" w14:textId="4AC7E63D" w:rsidR="003C140D" w:rsidRPr="006D2A72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146" w:type="pct"/>
          </w:tcPr>
          <w:p w14:paraId="0CCDBFE9" w14:textId="77777777" w:rsidR="003C140D" w:rsidRPr="00657D6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4C47F4D5" w14:textId="237073F1" w:rsidR="003C140D" w:rsidRPr="00657D68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147" w:type="pct"/>
          </w:tcPr>
          <w:p w14:paraId="7F886924" w14:textId="77777777" w:rsidR="003C140D" w:rsidRPr="00657D6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367B25" w14:textId="1D9EF53B" w:rsidR="003C140D" w:rsidRPr="00657D68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147" w:type="pct"/>
          </w:tcPr>
          <w:p w14:paraId="581F1807" w14:textId="77777777" w:rsidR="003C140D" w:rsidRPr="00657D6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E9995D" w14:textId="61B042D0" w:rsidR="003C140D" w:rsidRPr="00657D68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649</w:t>
            </w:r>
          </w:p>
        </w:tc>
      </w:tr>
      <w:tr w:rsidR="003C140D" w:rsidRPr="00A74DEE" w14:paraId="12325F62" w14:textId="77777777" w:rsidTr="00067BBB">
        <w:tc>
          <w:tcPr>
            <w:tcW w:w="2013" w:type="pct"/>
          </w:tcPr>
          <w:p w14:paraId="12E08B26" w14:textId="77777777" w:rsidR="003C140D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B46E5EE" w14:textId="10220DCC" w:rsidR="003C140D" w:rsidRPr="006D2A72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146" w:type="pct"/>
          </w:tcPr>
          <w:p w14:paraId="79EFACFB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ACC0AFF" w14:textId="19FDAA28" w:rsidR="003C140D" w:rsidRPr="00B362BD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147" w:type="pct"/>
          </w:tcPr>
          <w:p w14:paraId="00CED58C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E3078C" w14:textId="68770644" w:rsidR="003C140D" w:rsidRPr="00B362BD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147" w:type="pct"/>
          </w:tcPr>
          <w:p w14:paraId="35A5355E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DFD1C46" w14:textId="3B270B74" w:rsidR="003C140D" w:rsidRPr="00B362BD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</w:tr>
    </w:tbl>
    <w:p w14:paraId="44E9340C" w14:textId="417E9750" w:rsidR="00BD4B48" w:rsidRPr="0066674F" w:rsidRDefault="00BD4B4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4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966"/>
      </w:tblGrid>
      <w:tr w:rsidR="007337C8" w:rsidRPr="00F7632D" w14:paraId="706D0C26" w14:textId="77777777" w:rsidTr="00AC4584">
        <w:trPr>
          <w:tblHeader/>
          <w:jc w:val="right"/>
        </w:trPr>
        <w:tc>
          <w:tcPr>
            <w:tcW w:w="2160" w:type="dxa"/>
            <w:shd w:val="clear" w:color="auto" w:fill="auto"/>
            <w:vAlign w:val="bottom"/>
          </w:tcPr>
          <w:p w14:paraId="54557E8F" w14:textId="77777777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bookmarkStart w:id="0" w:name="_Hlk63330982"/>
          </w:p>
        </w:tc>
        <w:tc>
          <w:tcPr>
            <w:tcW w:w="2250" w:type="dxa"/>
            <w:gridSpan w:val="3"/>
          </w:tcPr>
          <w:p w14:paraId="5BBEE990" w14:textId="77777777" w:rsidR="007337C8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E516DA" w14:textId="6E1FF9CC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5AAA067" w14:textId="77777777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68BAE3D5" w14:textId="77777777" w:rsidR="007337C8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57FF18F3" w14:textId="46132D3A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7C8" w:rsidRPr="00F7632D" w14:paraId="6A0C979E" w14:textId="77777777" w:rsidTr="00AC4584">
        <w:trPr>
          <w:tblHeader/>
          <w:jc w:val="right"/>
        </w:trPr>
        <w:tc>
          <w:tcPr>
            <w:tcW w:w="2160" w:type="dxa"/>
            <w:vAlign w:val="bottom"/>
          </w:tcPr>
          <w:p w14:paraId="227800E6" w14:textId="03539B73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2F1080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4C0CE9" w14:textId="6E1D05FF" w:rsidR="007337C8" w:rsidRPr="00F7632D" w:rsidRDefault="00423D9A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37C8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08E13B8" w14:textId="06244A89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0C72B07" w14:textId="112481A3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CAA395" w14:textId="31E6E4A2" w:rsidR="007337C8" w:rsidRPr="00F7632D" w:rsidRDefault="00423D9A" w:rsidP="00AC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C45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458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FF23E4E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970A0A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4D127F" w14:textId="36D68BF4" w:rsidR="007337C8" w:rsidRPr="00F7632D" w:rsidRDefault="00423D9A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37C8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6CB7C02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614BE4" w14:textId="13235C38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A94AA3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A11CC4" w14:textId="6C805AAC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D964F7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2CE47B6E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0348CD" w14:textId="78F826D5" w:rsidR="007337C8" w:rsidRPr="00F7632D" w:rsidRDefault="00423D9A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C45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458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152E12" w:rsidRPr="00F7632D" w14:paraId="106F2F54" w14:textId="77777777" w:rsidTr="00AC4584">
        <w:trPr>
          <w:tblHeader/>
          <w:jc w:val="right"/>
        </w:trPr>
        <w:tc>
          <w:tcPr>
            <w:tcW w:w="2160" w:type="dxa"/>
            <w:vAlign w:val="bottom"/>
          </w:tcPr>
          <w:p w14:paraId="31DD3434" w14:textId="397F3DE1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0E288609" w14:textId="29A348D9" w:rsidR="00152E12" w:rsidRPr="00F7632D" w:rsidRDefault="00423D9A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3AAC443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93812A3" w14:textId="2C27E3B3" w:rsidR="00152E12" w:rsidRPr="00F7632D" w:rsidRDefault="00423D9A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72FB7F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0E316" w14:textId="56BD10AF" w:rsidR="00152E12" w:rsidRPr="000021AC" w:rsidRDefault="00423D9A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904757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1C4CF3" w14:textId="684976DD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7C0C897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DC192E" w14:textId="6561D9A5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BBEC8C3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0128AC86" w14:textId="632039AA" w:rsidR="00152E12" w:rsidRPr="000021AC" w:rsidRDefault="00423D9A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52E12" w:rsidRPr="00F7632D" w14:paraId="678C168D" w14:textId="77777777" w:rsidTr="00AC4584">
        <w:trPr>
          <w:tblHeader/>
          <w:jc w:val="right"/>
        </w:trPr>
        <w:tc>
          <w:tcPr>
            <w:tcW w:w="2160" w:type="dxa"/>
            <w:vAlign w:val="bottom"/>
          </w:tcPr>
          <w:p w14:paraId="00217C9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1FB66250" w14:textId="25975AF4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2E65149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48C9248D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52E12" w:rsidRPr="00F7632D" w14:paraId="0D1576FA" w14:textId="77777777" w:rsidTr="00AC4584">
        <w:trPr>
          <w:jc w:val="right"/>
        </w:trPr>
        <w:tc>
          <w:tcPr>
            <w:tcW w:w="2160" w:type="dxa"/>
          </w:tcPr>
          <w:p w14:paraId="3602C47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21471BA" w14:textId="6A872008" w:rsidR="00152E12" w:rsidRPr="00F7632D" w:rsidRDefault="00423D9A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52E1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A9A4BF2" w14:textId="070A52BB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3756E1" w14:textId="4CC6A16B" w:rsidR="00152E12" w:rsidRPr="00F7632D" w:rsidRDefault="00423D9A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9651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D0CCD2F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83694" w14:textId="68E22172" w:rsidR="00152E12" w:rsidRPr="00F7632D" w:rsidRDefault="00423D9A" w:rsidP="0018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52E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14C28F9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0AE302" w14:textId="4BEEFDDF" w:rsidR="00152E12" w:rsidRPr="00F7632D" w:rsidRDefault="002B7B3E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366B8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787404" w14:textId="2A8E3259" w:rsidR="00152E12" w:rsidRPr="00F7632D" w:rsidRDefault="002B7B3E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788C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C164302" w14:textId="51AF8768" w:rsidR="00152E12" w:rsidRPr="00F7632D" w:rsidRDefault="00423D9A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B7B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152E12" w:rsidRPr="00F7632D" w14:paraId="4CB6B863" w14:textId="77777777" w:rsidTr="00AC4584">
        <w:trPr>
          <w:jc w:val="right"/>
        </w:trPr>
        <w:tc>
          <w:tcPr>
            <w:tcW w:w="2160" w:type="dxa"/>
          </w:tcPr>
          <w:p w14:paraId="0B8200BB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C61A11F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0712C" w14:textId="555BC356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CA59" w14:textId="5C603364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96598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BB209B" w14:textId="1E1606F4" w:rsidR="00152E12" w:rsidRPr="00F7632D" w:rsidRDefault="00423D9A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52E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08DEB07B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250DD0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FC81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B1669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772A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C15D5C4" w14:textId="2CD54060" w:rsidR="00152E12" w:rsidRPr="00F7632D" w:rsidRDefault="00423D9A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B7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  <w:tr w:rsidR="00152E12" w:rsidRPr="00F7632D" w14:paraId="2567AFB2" w14:textId="77777777" w:rsidTr="00AC4584">
        <w:trPr>
          <w:jc w:val="right"/>
        </w:trPr>
        <w:tc>
          <w:tcPr>
            <w:tcW w:w="2160" w:type="dxa"/>
          </w:tcPr>
          <w:p w14:paraId="0386F3AE" w14:textId="77777777" w:rsidR="00152E12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3886CD8C" w14:textId="7F749FB0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14:paraId="268845FC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18B05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F1AA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F5336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37F5A2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8A3A14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081BD5" w14:textId="2EE2B71B" w:rsidR="00152E12" w:rsidRPr="007337C8" w:rsidRDefault="00152E12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06C5B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E9BED2" w14:textId="1CEBDA6B" w:rsidR="00B96519" w:rsidRPr="007337C8" w:rsidRDefault="00B96519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A3702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2D34D3" w14:textId="1862AF4D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0481C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07BFBA1" w14:textId="77777777" w:rsidR="002C19F6" w:rsidRDefault="002C19F6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B1E474" w14:textId="77777777" w:rsidR="002B7B3E" w:rsidRDefault="002B7B3E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EB429F" w14:textId="1463AAD2" w:rsidR="002B7B3E" w:rsidRPr="007337C8" w:rsidRDefault="00F1336E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33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2E12" w:rsidRPr="00F7632D" w14:paraId="419DE366" w14:textId="77777777" w:rsidTr="00AC4584">
        <w:trPr>
          <w:jc w:val="right"/>
        </w:trPr>
        <w:tc>
          <w:tcPr>
            <w:tcW w:w="2160" w:type="dxa"/>
          </w:tcPr>
          <w:p w14:paraId="528DD74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14C4B57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BE384" w14:textId="086EE4CD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87BAC5" w14:textId="332289C4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4EF75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3337D0" w14:textId="609EE16E" w:rsidR="00152E12" w:rsidRPr="00F7632D" w:rsidRDefault="00423D9A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52E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0DF11E60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270D6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B3CE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29B70C3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1A755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1BD2E17" w14:textId="592A3EAD" w:rsidR="00152E12" w:rsidRPr="00F7632D" w:rsidRDefault="00423D9A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B7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  <w:bookmarkEnd w:id="0"/>
    </w:tbl>
    <w:p w14:paraId="678A2C27" w14:textId="77777777" w:rsidR="0066674F" w:rsidRPr="0066674F" w:rsidRDefault="0066674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5"/>
        <w:gridCol w:w="268"/>
        <w:gridCol w:w="1254"/>
        <w:gridCol w:w="269"/>
        <w:gridCol w:w="1078"/>
        <w:gridCol w:w="269"/>
        <w:gridCol w:w="1072"/>
      </w:tblGrid>
      <w:tr w:rsidR="00A43118" w:rsidRPr="00A74DEE" w14:paraId="23504153" w14:textId="77777777" w:rsidTr="008F5CDD">
        <w:tc>
          <w:tcPr>
            <w:tcW w:w="2013" w:type="pct"/>
          </w:tcPr>
          <w:p w14:paraId="6A42521F" w14:textId="77777777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0D557144" w14:textId="512641A2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21E6F6C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496D9AF" w14:textId="43B0BC1E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1A29E5CB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546160B5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6C7CFE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A809E93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0E7695EA" w14:textId="77777777" w:rsidTr="008F5CDD">
        <w:tc>
          <w:tcPr>
            <w:tcW w:w="2013" w:type="pct"/>
          </w:tcPr>
          <w:p w14:paraId="3CE34D23" w14:textId="77777777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77131359" w14:textId="6E2DA3B0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31DA432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1D4F18E5" w14:textId="67ED7A24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7E7AC7FA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4756CA44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79A63B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8EFB16E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0656CF56" w14:textId="77777777" w:rsidTr="008F5CDD">
        <w:tc>
          <w:tcPr>
            <w:tcW w:w="2013" w:type="pct"/>
          </w:tcPr>
          <w:p w14:paraId="7D3E67F0" w14:textId="77777777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5E266E60" w14:textId="1C73A3CD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0365536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13CAFC4" w14:textId="1B5FB875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702FD1E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7593C994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1A923FC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0D63FB5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305C3D36" w14:textId="77777777" w:rsidTr="00A57D36">
        <w:tc>
          <w:tcPr>
            <w:tcW w:w="2013" w:type="pct"/>
          </w:tcPr>
          <w:p w14:paraId="4E72C58C" w14:textId="6C0BDB8E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6092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690" w:type="pct"/>
            <w:vAlign w:val="bottom"/>
          </w:tcPr>
          <w:p w14:paraId="2411609B" w14:textId="62769B49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49B3DE7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146B6CDB" w14:textId="02298EFE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783BC24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1CA63C19" w14:textId="55178E0C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9F" w:rsidRPr="00A74DEE" w14:paraId="7BE19262" w14:textId="77777777" w:rsidTr="00AD6088">
        <w:tc>
          <w:tcPr>
            <w:tcW w:w="2013" w:type="pct"/>
          </w:tcPr>
          <w:p w14:paraId="0A40EB53" w14:textId="77777777" w:rsidR="00BB639F" w:rsidRPr="003C47FE" w:rsidRDefault="00BB639F" w:rsidP="00BB639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7790926F" w14:textId="6B9057E8" w:rsidR="00BB639F" w:rsidRDefault="00423D9A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30</w:t>
            </w:r>
            <w:r w:rsidR="00BB63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004EB0E0" w14:textId="77777777" w:rsidR="00BB639F" w:rsidRPr="008C010D" w:rsidRDefault="00BB639F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5E44149" w14:textId="7F775158" w:rsidR="00BB639F" w:rsidRPr="00FB3CB8" w:rsidRDefault="00423D9A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0A98B68" w14:textId="77777777" w:rsidR="00BB639F" w:rsidRPr="008C010D" w:rsidRDefault="00BB639F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355B647" w14:textId="73127D35" w:rsidR="00BB639F" w:rsidRPr="00FB3CB8" w:rsidRDefault="00423D9A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30</w:t>
            </w:r>
            <w:r w:rsidR="00BB63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0A3E7CB1" w14:textId="77777777" w:rsidR="00BB639F" w:rsidRPr="008C010D" w:rsidRDefault="00BB639F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A42486F" w14:textId="4CEBD341" w:rsidR="00BB639F" w:rsidRPr="00FB3CB8" w:rsidRDefault="00423D9A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A74DEE" w14:paraId="18ADDC81" w14:textId="77777777" w:rsidTr="00AD6088">
        <w:tc>
          <w:tcPr>
            <w:tcW w:w="2013" w:type="pct"/>
          </w:tcPr>
          <w:p w14:paraId="6E878DD7" w14:textId="77777777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61596B03" w14:textId="4DE065F6" w:rsidR="00A43118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E6B404F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38EF7F5" w14:textId="0790109F" w:rsidR="00A43118" w:rsidRPr="00FB3CB8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ECB430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6D63E67" w14:textId="1DADE3B7" w:rsidR="00A43118" w:rsidRPr="00FB3CB8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424C26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1417EE5" w14:textId="7C59DA2F" w:rsidR="00A43118" w:rsidRPr="00FB3CB8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140D" w:rsidRPr="00A74DEE" w14:paraId="753755E7" w14:textId="77777777" w:rsidTr="00C943ED">
        <w:tc>
          <w:tcPr>
            <w:tcW w:w="2013" w:type="pct"/>
          </w:tcPr>
          <w:p w14:paraId="5299E59E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987" w:type="pct"/>
            <w:gridSpan w:val="7"/>
          </w:tcPr>
          <w:p w14:paraId="573DB436" w14:textId="01C979BA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A74DEE" w14:paraId="250FFCF7" w14:textId="77777777" w:rsidTr="00C943ED">
        <w:tc>
          <w:tcPr>
            <w:tcW w:w="2013" w:type="pct"/>
          </w:tcPr>
          <w:p w14:paraId="1F98C6EB" w14:textId="36188285" w:rsidR="003C140D" w:rsidRPr="00C943ED" w:rsidRDefault="00C943E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943E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4313E330" w14:textId="09CA8558" w:rsidR="003C140D" w:rsidRPr="00D65DFC" w:rsidRDefault="001E5938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CFF7CA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05E192B" w14:textId="11FAAA27" w:rsidR="003C140D" w:rsidRPr="00FB3CB8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</w:tcPr>
          <w:p w14:paraId="54F83BE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21E9FA6" w14:textId="0F2EC4F0" w:rsidR="003C140D" w:rsidRPr="00FB3CB8" w:rsidRDefault="001E5938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DF8CE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2C6AF4" w14:textId="37C9829A" w:rsidR="003C140D" w:rsidRPr="00FB3CB8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C943ED" w:rsidRPr="00A74DEE" w14:paraId="67954D53" w14:textId="77777777" w:rsidTr="00C943ED">
        <w:tc>
          <w:tcPr>
            <w:tcW w:w="2013" w:type="pct"/>
          </w:tcPr>
          <w:p w14:paraId="0FC5F39B" w14:textId="1B52A08F" w:rsidR="00C943ED" w:rsidRPr="00A57D36" w:rsidRDefault="00C943E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57D3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381F49F4" w14:textId="09B35C37" w:rsidR="00C943ED" w:rsidRPr="00D65DFC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  <w:r w:rsidR="00446232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46" w:type="pct"/>
          </w:tcPr>
          <w:p w14:paraId="2364E029" w14:textId="77777777" w:rsidR="00C943ED" w:rsidRPr="008C010D" w:rsidRDefault="00C943E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FF83DD6" w14:textId="13401C76" w:rsidR="00C943ED" w:rsidRPr="00FB3CB8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</w:t>
            </w:r>
            <w:r w:rsidR="00C943ED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47" w:type="pct"/>
          </w:tcPr>
          <w:p w14:paraId="21693CBF" w14:textId="77777777" w:rsidR="00C943ED" w:rsidRPr="008C010D" w:rsidRDefault="00C943E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D4C248E" w14:textId="5E2C5F6B" w:rsidR="00C943ED" w:rsidRPr="00FB3CB8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  <w:r w:rsidR="00446232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47" w:type="pct"/>
          </w:tcPr>
          <w:p w14:paraId="4D234C21" w14:textId="77777777" w:rsidR="00C943ED" w:rsidRPr="008C010D" w:rsidRDefault="00C943E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E2C6115" w14:textId="4E35D1B1" w:rsidR="00C943ED" w:rsidRPr="00FB3CB8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</w:t>
            </w:r>
            <w:r w:rsidR="00C943ED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3C140D" w:rsidRPr="00A74DEE" w14:paraId="1AC57FEB" w14:textId="77777777" w:rsidTr="00A57D36">
        <w:tc>
          <w:tcPr>
            <w:tcW w:w="2013" w:type="pct"/>
          </w:tcPr>
          <w:p w14:paraId="3D462E85" w14:textId="7098C619" w:rsidR="003C140D" w:rsidRPr="00B6403A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6403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8737B02" w14:textId="6680AEB2" w:rsidR="003C140D" w:rsidRPr="00C943ED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462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146" w:type="pct"/>
          </w:tcPr>
          <w:p w14:paraId="1142DBA3" w14:textId="77777777" w:rsidR="003C140D" w:rsidRPr="00C943E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CF0C2DF" w14:textId="103D1DB8" w:rsidR="003C140D" w:rsidRPr="00C943ED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943ED" w:rsidRPr="00C943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47" w:type="pct"/>
          </w:tcPr>
          <w:p w14:paraId="4B70C9DD" w14:textId="77777777" w:rsidR="003C140D" w:rsidRPr="00C943E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0FD0FDB" w14:textId="29451455" w:rsidR="003C140D" w:rsidRPr="00C943ED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462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147" w:type="pct"/>
          </w:tcPr>
          <w:p w14:paraId="475625F7" w14:textId="77777777" w:rsidR="003C140D" w:rsidRPr="00C943E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EFB53AA" w14:textId="77EA4746" w:rsidR="003C140D" w:rsidRPr="00C943ED" w:rsidRDefault="00423D9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943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</w:tr>
    </w:tbl>
    <w:p w14:paraId="584C33B1" w14:textId="40F3C349" w:rsidR="00E3638E" w:rsidRDefault="00E36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</w:p>
    <w:p w14:paraId="06460191" w14:textId="77777777" w:rsidR="00626EAD" w:rsidRDefault="00626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Cs/>
          <w:i/>
          <w:iCs/>
          <w:sz w:val="30"/>
          <w:szCs w:val="30"/>
          <w:cs/>
        </w:rPr>
        <w:br w:type="page"/>
      </w:r>
    </w:p>
    <w:p w14:paraId="33E73B05" w14:textId="334201A6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48CFF22D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58"/>
        <w:gridCol w:w="236"/>
        <w:gridCol w:w="1251"/>
        <w:gridCol w:w="269"/>
        <w:gridCol w:w="1078"/>
        <w:gridCol w:w="269"/>
        <w:gridCol w:w="1081"/>
      </w:tblGrid>
      <w:tr w:rsidR="00A43118" w:rsidRPr="008C010D" w14:paraId="443215FF" w14:textId="77777777" w:rsidTr="00E3638E">
        <w:trPr>
          <w:tblHeader/>
        </w:trPr>
        <w:tc>
          <w:tcPr>
            <w:tcW w:w="2021" w:type="pct"/>
          </w:tcPr>
          <w:p w14:paraId="794F571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73CC8629" w14:textId="11F34DAE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0843C25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2A8254CD" w14:textId="3DF7CB2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64FBF8D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31871F90" w14:textId="165BB749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27D292A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4510B79" w14:textId="6A6A9825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3D406793" w14:textId="77777777" w:rsidTr="00E3638E">
        <w:trPr>
          <w:tblHeader/>
        </w:trPr>
        <w:tc>
          <w:tcPr>
            <w:tcW w:w="2021" w:type="pct"/>
          </w:tcPr>
          <w:p w14:paraId="772B1CC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4BFBC94C" w14:textId="663960D2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15663BB5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E0D5318" w14:textId="42444755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3039660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250B2D99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8E11C6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F0A67E4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8C010D" w14:paraId="7C651DDF" w14:textId="77777777" w:rsidTr="00E3638E">
        <w:trPr>
          <w:tblHeader/>
        </w:trPr>
        <w:tc>
          <w:tcPr>
            <w:tcW w:w="2021" w:type="pct"/>
          </w:tcPr>
          <w:p w14:paraId="13EA8F3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2883E5ED" w14:textId="5071690F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718857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2C62F28" w14:textId="29D854D8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780BD91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79940CBC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FB9904B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4CE15ACC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8C010D" w14:paraId="275B6832" w14:textId="77777777" w:rsidTr="00E3638E">
        <w:trPr>
          <w:tblHeader/>
        </w:trPr>
        <w:tc>
          <w:tcPr>
            <w:tcW w:w="2021" w:type="pct"/>
          </w:tcPr>
          <w:p w14:paraId="75DB019A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6DD97843" w14:textId="6A9A9810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4AE7A457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3987D24" w14:textId="7451E8EB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7C05984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  <w:vAlign w:val="bottom"/>
          </w:tcPr>
          <w:p w14:paraId="66DF80C1" w14:textId="06FDCC73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9F" w:rsidRPr="008C010D" w14:paraId="6A0A253C" w14:textId="77777777" w:rsidTr="007041CC">
        <w:trPr>
          <w:tblHeader/>
        </w:trPr>
        <w:tc>
          <w:tcPr>
            <w:tcW w:w="2021" w:type="pct"/>
          </w:tcPr>
          <w:p w14:paraId="4632D230" w14:textId="77777777" w:rsidR="00BB639F" w:rsidRPr="008C010D" w:rsidRDefault="00BB639F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26B666D0" w14:textId="107F1EEF" w:rsidR="00BB639F" w:rsidRPr="003735FD" w:rsidRDefault="00423D9A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30</w:t>
            </w:r>
            <w:r w:rsidR="00BB63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3E92F834" w14:textId="77777777" w:rsidR="00BB639F" w:rsidRPr="008C010D" w:rsidRDefault="00BB639F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748B709" w14:textId="615E39F3" w:rsidR="00BB639F" w:rsidRPr="003735FD" w:rsidRDefault="00423D9A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BA2AD70" w14:textId="77777777" w:rsidR="00BB639F" w:rsidRPr="008C010D" w:rsidRDefault="00BB639F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AE45B03" w14:textId="5818AECF" w:rsidR="00BB639F" w:rsidRPr="003735FD" w:rsidRDefault="00423D9A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30</w:t>
            </w:r>
            <w:r w:rsidR="00BB63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458433D8" w14:textId="77777777" w:rsidR="00BB639F" w:rsidRPr="008C010D" w:rsidRDefault="00BB639F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BC5B052" w14:textId="336D6C9E" w:rsidR="00BB639F" w:rsidRPr="003735FD" w:rsidRDefault="00423D9A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8C010D" w14:paraId="4BDDDADC" w14:textId="77777777" w:rsidTr="007041CC">
        <w:trPr>
          <w:tblHeader/>
        </w:trPr>
        <w:tc>
          <w:tcPr>
            <w:tcW w:w="2021" w:type="pct"/>
          </w:tcPr>
          <w:p w14:paraId="5082A6D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F47395B" w14:textId="0ED04386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2A703B3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E9B8631" w14:textId="35C93AA2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F77D2E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2E2BE3C" w14:textId="08C79DE9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FA8E73A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BB7755" w14:textId="748ED542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D38F3" w:rsidRPr="008C010D" w14:paraId="18A6B6D3" w14:textId="77777777" w:rsidTr="007041CC">
        <w:trPr>
          <w:tblHeader/>
        </w:trPr>
        <w:tc>
          <w:tcPr>
            <w:tcW w:w="2021" w:type="pct"/>
          </w:tcPr>
          <w:p w14:paraId="192201D1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7"/>
          </w:tcPr>
          <w:p w14:paraId="48AC64E0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38F3" w:rsidRPr="008C010D" w14:paraId="6885E548" w14:textId="77777777" w:rsidTr="007041CC">
        <w:tc>
          <w:tcPr>
            <w:tcW w:w="2021" w:type="pct"/>
          </w:tcPr>
          <w:p w14:paraId="4EC08123" w14:textId="77777777" w:rsidR="00CD38F3" w:rsidRPr="00AB012A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3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9" w:type="pct"/>
          </w:tcPr>
          <w:p w14:paraId="4A26F64E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C3D8F7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1B675246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CC1966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F75351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442E87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B9E4A9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E67" w:rsidRPr="008C010D" w14:paraId="5F9BA1A5" w14:textId="77777777" w:rsidTr="007041CC">
        <w:tc>
          <w:tcPr>
            <w:tcW w:w="2021" w:type="pct"/>
          </w:tcPr>
          <w:p w14:paraId="73B9FCB4" w14:textId="21A72257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9" w:type="pct"/>
          </w:tcPr>
          <w:p w14:paraId="412087C4" w14:textId="7EE8792B" w:rsidR="00A93E67" w:rsidRPr="00D65DFC" w:rsidRDefault="00423D9A" w:rsidP="0080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334</w:t>
            </w:r>
            <w:r w:rsidR="00AD2612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29" w:type="pct"/>
          </w:tcPr>
          <w:p w14:paraId="18054625" w14:textId="77777777" w:rsidR="00A93E67" w:rsidRPr="008C010D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1D60A80D" w14:textId="02E195CF" w:rsidR="00A93E67" w:rsidRPr="008C010D" w:rsidRDefault="00423D9A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351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47" w:type="pct"/>
          </w:tcPr>
          <w:p w14:paraId="201BAD74" w14:textId="77777777" w:rsidR="00A93E67" w:rsidRPr="008C010D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D9ED7E" w14:textId="1C9096FD" w:rsidR="00A93E67" w:rsidRPr="008C010D" w:rsidRDefault="00423D9A" w:rsidP="0080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334</w:t>
            </w:r>
            <w:r w:rsidR="00AD2612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89</w:t>
            </w:r>
            <w:r w:rsidR="005D445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378D703" w14:textId="77777777" w:rsidR="00A93E67" w:rsidRPr="008C010D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DD5891" w14:textId="6E722ACC" w:rsidR="00A93E67" w:rsidRPr="008C010D" w:rsidRDefault="00423D9A" w:rsidP="003C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351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A93E67" w:rsidRPr="00A74DEE" w14:paraId="21AB54DE" w14:textId="77777777" w:rsidTr="007041CC">
        <w:tc>
          <w:tcPr>
            <w:tcW w:w="2021" w:type="pct"/>
          </w:tcPr>
          <w:p w14:paraId="7095113A" w14:textId="76C35F23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1C2D98E" w14:textId="2F68A889" w:rsidR="00A93E67" w:rsidRPr="00D65DFC" w:rsidRDefault="008E1C99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8</w:t>
            </w:r>
            <w:r w:rsidR="00496270">
              <w:rPr>
                <w:rFonts w:ascii="Angsana New" w:hAnsi="Angsana New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B20DD40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6D4B0B9" w14:textId="19BFA942" w:rsidR="00A93E67" w:rsidRPr="0048255F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88C8631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04EF99" w14:textId="333F5694" w:rsidR="00A93E67" w:rsidRPr="0048255F" w:rsidRDefault="008E1C99" w:rsidP="0080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8</w:t>
            </w:r>
            <w:r w:rsidR="00496270">
              <w:rPr>
                <w:rFonts w:ascii="Angsana New" w:hAnsi="Angsana New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268ACB4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4B6536D" w14:textId="7282EFF7" w:rsidR="00A93E67" w:rsidRPr="0048255F" w:rsidRDefault="00A93E67" w:rsidP="003C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3E67" w:rsidRPr="00A74DEE" w14:paraId="63E24387" w14:textId="77777777" w:rsidTr="007041CC">
        <w:tc>
          <w:tcPr>
            <w:tcW w:w="2021" w:type="pct"/>
          </w:tcPr>
          <w:p w14:paraId="44E37B13" w14:textId="09F1DC45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23D9A"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BB639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B63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="00423D9A"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5F56B1B" w14:textId="4AE95932" w:rsidR="00A93E67" w:rsidRPr="00D65DFC" w:rsidRDefault="00423D9A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  <w:r w:rsidR="004B774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129" w:type="pct"/>
          </w:tcPr>
          <w:p w14:paraId="131AD788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07CB4564" w14:textId="573188B1" w:rsidR="00A93E67" w:rsidRPr="00460E67" w:rsidRDefault="00423D9A" w:rsidP="0080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A93E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147" w:type="pct"/>
          </w:tcPr>
          <w:p w14:paraId="1C31BDA9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45B5F1" w14:textId="78554F89" w:rsidR="00A93E67" w:rsidRPr="008064DB" w:rsidRDefault="00423D9A" w:rsidP="0080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  <w:r w:rsidR="004B774A" w:rsidRPr="008064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147" w:type="pct"/>
          </w:tcPr>
          <w:p w14:paraId="7C61A534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90BC71B" w14:textId="16D7F346" w:rsidR="00A93E67" w:rsidRPr="003C621A" w:rsidRDefault="00423D9A" w:rsidP="003C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A93E67" w:rsidRPr="003C62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  <w:tr w:rsidR="00A93E67" w:rsidRPr="00D17BD5" w14:paraId="11898D90" w14:textId="77777777" w:rsidTr="007041CC">
        <w:tc>
          <w:tcPr>
            <w:tcW w:w="2021" w:type="pct"/>
          </w:tcPr>
          <w:p w14:paraId="7A458162" w14:textId="77777777" w:rsidR="00A93E67" w:rsidRPr="00D90E2F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578189A8" w14:textId="77777777" w:rsidR="00A93E67" w:rsidRPr="00D90E2F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8AD204" w14:textId="77777777" w:rsidR="00A93E67" w:rsidRPr="00D90E2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</w:tcPr>
          <w:p w14:paraId="2BA7B115" w14:textId="77777777" w:rsidR="00A93E67" w:rsidRPr="00D90E2F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412CFF" w14:textId="77777777" w:rsidR="00A93E67" w:rsidRPr="00D90E2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681F94" w14:textId="77777777" w:rsidR="00A93E67" w:rsidRPr="00D90E2F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B907504" w14:textId="77777777" w:rsidR="00A93E67" w:rsidRPr="00D90E2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5FE5E4DB" w14:textId="77777777" w:rsidR="00A93E67" w:rsidRPr="00D90E2F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E67" w:rsidRPr="00A74DEE" w14:paraId="1710EF35" w14:textId="77777777" w:rsidTr="007041CC">
        <w:tc>
          <w:tcPr>
            <w:tcW w:w="2021" w:type="pct"/>
          </w:tcPr>
          <w:p w14:paraId="65088548" w14:textId="77777777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89" w:type="pct"/>
          </w:tcPr>
          <w:p w14:paraId="12EE0F4C" w14:textId="58AF6915" w:rsidR="00A93E67" w:rsidRPr="00D65DFC" w:rsidRDefault="00423D9A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16</w:t>
            </w:r>
            <w:r w:rsidR="00AD2612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29" w:type="pct"/>
          </w:tcPr>
          <w:p w14:paraId="51CD9EEA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</w:tcPr>
          <w:p w14:paraId="58565BB6" w14:textId="48A525AA" w:rsidR="00A93E67" w:rsidRPr="0048255F" w:rsidRDefault="00423D9A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16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14:paraId="040933C1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133665" w14:textId="374C0B0D" w:rsidR="00A93E67" w:rsidRPr="00027B5D" w:rsidRDefault="00423D9A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16</w:t>
            </w:r>
            <w:r w:rsidR="00AD2612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14:paraId="2C1AC53E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0D9B71" w14:textId="64340C48" w:rsidR="00A93E67" w:rsidRPr="0048255F" w:rsidRDefault="00423D9A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16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A93E67" w:rsidRPr="00A74DEE" w14:paraId="7CCB6C11" w14:textId="77777777" w:rsidTr="007041CC">
        <w:tc>
          <w:tcPr>
            <w:tcW w:w="2021" w:type="pct"/>
          </w:tcPr>
          <w:p w14:paraId="7FB57DB8" w14:textId="77777777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70A50842" w14:textId="6B018DF6" w:rsidR="00A93E67" w:rsidRPr="00027B5D" w:rsidRDefault="00423D9A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310</w:t>
            </w:r>
            <w:r w:rsidR="00FA15B2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129" w:type="pct"/>
          </w:tcPr>
          <w:p w14:paraId="063AB51B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5427A4B" w14:textId="3BC9B9F7" w:rsidR="00A93E67" w:rsidRPr="0048255F" w:rsidRDefault="00423D9A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318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47" w:type="pct"/>
          </w:tcPr>
          <w:p w14:paraId="325A4C8A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D3713F0" w14:textId="4A7DCBC5" w:rsidR="00A93E67" w:rsidRPr="00027B5D" w:rsidRDefault="00423D9A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310</w:t>
            </w:r>
            <w:r w:rsidR="00FA15B2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147" w:type="pct"/>
          </w:tcPr>
          <w:p w14:paraId="5504B4CE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0991BC7" w14:textId="13C2B304" w:rsidR="00A93E67" w:rsidRPr="0048255F" w:rsidRDefault="00423D9A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318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A93E67" w:rsidRPr="00A74DEE" w14:paraId="4807C5A5" w14:textId="77777777" w:rsidTr="007041CC">
        <w:tc>
          <w:tcPr>
            <w:tcW w:w="2021" w:type="pct"/>
          </w:tcPr>
          <w:p w14:paraId="22FDD305" w14:textId="77777777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7E95309E" w14:textId="045E182C" w:rsidR="00A93E67" w:rsidRPr="00027B5D" w:rsidRDefault="00423D9A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  <w:r w:rsidR="00DD22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129" w:type="pct"/>
          </w:tcPr>
          <w:p w14:paraId="3C771A61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403BD42E" w14:textId="589DB68F" w:rsidR="00A93E67" w:rsidRPr="00460E67" w:rsidRDefault="00423D9A" w:rsidP="003C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A93E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147" w:type="pct"/>
          </w:tcPr>
          <w:p w14:paraId="5247B37D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3BDA6E4" w14:textId="1C5FD198" w:rsidR="00A93E67" w:rsidRPr="00027B5D" w:rsidRDefault="00423D9A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  <w:r w:rsidR="00DD22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147" w:type="pct"/>
          </w:tcPr>
          <w:p w14:paraId="3DB8428F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0DE3799" w14:textId="786F4CFC" w:rsidR="00A93E67" w:rsidRPr="00460E67" w:rsidRDefault="00423D9A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A93E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</w:tbl>
    <w:p w14:paraId="6D361558" w14:textId="70C04414" w:rsidR="00081CD6" w:rsidRDefault="00081CD6" w:rsidP="00867A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0"/>
        <w:gridCol w:w="236"/>
        <w:gridCol w:w="1287"/>
        <w:gridCol w:w="269"/>
        <w:gridCol w:w="1078"/>
        <w:gridCol w:w="269"/>
        <w:gridCol w:w="1076"/>
      </w:tblGrid>
      <w:tr w:rsidR="00A43118" w:rsidRPr="008C010D" w14:paraId="365DEDF8" w14:textId="77777777" w:rsidTr="00E3638E">
        <w:tc>
          <w:tcPr>
            <w:tcW w:w="2013" w:type="pct"/>
          </w:tcPr>
          <w:p w14:paraId="0A8AEE23" w14:textId="77777777" w:rsidR="00A43118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0EDE7169" w14:textId="5DCC1624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06B1819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2C468E5" w14:textId="797A46CE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23F9158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25BA9017" w14:textId="6C405D8F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01368BD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4A05808" w14:textId="1E2AD52A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2ED0CB8F" w14:textId="77777777" w:rsidTr="00E3638E">
        <w:tc>
          <w:tcPr>
            <w:tcW w:w="2013" w:type="pct"/>
          </w:tcPr>
          <w:p w14:paraId="16DE3AED" w14:textId="77777777" w:rsidR="00A43118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668745C0" w14:textId="62FB43F8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6E8BC4AB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0304BFDF" w14:textId="5C6B7A1A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68418947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53C5CA3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67BA9CA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D18786C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7F0D72CE" w14:textId="77777777" w:rsidTr="00E3638E">
        <w:tc>
          <w:tcPr>
            <w:tcW w:w="2013" w:type="pct"/>
          </w:tcPr>
          <w:p w14:paraId="6F1AAF0C" w14:textId="77777777" w:rsidR="00A43118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6DBA4975" w14:textId="22381EB3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1EA0EF2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1F02DF45" w14:textId="5DFE780A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4C3C0D7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6DD7F4C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6A69641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832C71C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3A238694" w14:textId="77777777" w:rsidTr="00E3638E">
        <w:tc>
          <w:tcPr>
            <w:tcW w:w="2013" w:type="pct"/>
          </w:tcPr>
          <w:p w14:paraId="7F4061D1" w14:textId="79D5027E" w:rsidR="00A43118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687" w:type="pct"/>
            <w:vAlign w:val="bottom"/>
          </w:tcPr>
          <w:p w14:paraId="63F59A84" w14:textId="484DAE52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6035A31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04BE0A0A" w14:textId="201459D8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0993D7F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  <w:vAlign w:val="bottom"/>
          </w:tcPr>
          <w:p w14:paraId="77F62CD9" w14:textId="475508A1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9F" w:rsidRPr="008C010D" w14:paraId="0FF232D3" w14:textId="77777777" w:rsidTr="001D4BF9">
        <w:tc>
          <w:tcPr>
            <w:tcW w:w="2013" w:type="pct"/>
          </w:tcPr>
          <w:p w14:paraId="62279B6C" w14:textId="77777777" w:rsidR="00BB639F" w:rsidRDefault="00BB639F" w:rsidP="00BB639F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4827C57" w14:textId="265A8CD8" w:rsidR="00BB639F" w:rsidRPr="003735FD" w:rsidRDefault="00423D9A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30</w:t>
            </w:r>
            <w:r w:rsidR="00BB63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3CE8E3FB" w14:textId="77777777" w:rsidR="00BB639F" w:rsidRPr="008C010D" w:rsidRDefault="00BB639F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4D7EEDDF" w14:textId="191515C9" w:rsidR="00BB639F" w:rsidRPr="003735FD" w:rsidRDefault="00423D9A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9786E1D" w14:textId="77777777" w:rsidR="00BB639F" w:rsidRPr="008C010D" w:rsidRDefault="00BB639F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C2509CE" w14:textId="4558393C" w:rsidR="00BB639F" w:rsidRPr="003735FD" w:rsidRDefault="00423D9A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30</w:t>
            </w:r>
            <w:r w:rsidR="00BB63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73F5F14F" w14:textId="77777777" w:rsidR="00BB639F" w:rsidRPr="008C010D" w:rsidRDefault="00BB639F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375CDC" w14:textId="4C049320" w:rsidR="00BB639F" w:rsidRPr="003735FD" w:rsidRDefault="00423D9A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8C010D" w14:paraId="05B7DFA9" w14:textId="77777777" w:rsidTr="001D4BF9">
        <w:tc>
          <w:tcPr>
            <w:tcW w:w="2013" w:type="pct"/>
          </w:tcPr>
          <w:p w14:paraId="4C7F17E0" w14:textId="77777777" w:rsidR="00A43118" w:rsidRPr="00FC454D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87" w:type="pct"/>
          </w:tcPr>
          <w:p w14:paraId="42C3C730" w14:textId="060165F4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6BBD5BF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A7E29A3" w14:textId="657ED428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510257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779F223" w14:textId="3CEAF0DF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C4B137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7377607" w14:textId="3230500E" w:rsidR="00A43118" w:rsidRPr="008C010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D38F3" w:rsidRPr="00B362BD" w14:paraId="2978AB66" w14:textId="77777777" w:rsidTr="001D4BF9">
        <w:tc>
          <w:tcPr>
            <w:tcW w:w="2013" w:type="pct"/>
          </w:tcPr>
          <w:p w14:paraId="7A0C0632" w14:textId="77777777" w:rsidR="00CD38F3" w:rsidRDefault="00CD38F3" w:rsidP="00CD38F3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3A56A805" w14:textId="77777777" w:rsidR="00CD38F3" w:rsidRPr="00B362B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38F3" w:rsidRPr="00B362BD" w14:paraId="5BD6D982" w14:textId="77777777" w:rsidTr="001D4BF9">
        <w:tc>
          <w:tcPr>
            <w:tcW w:w="2013" w:type="pct"/>
          </w:tcPr>
          <w:p w14:paraId="15542AE5" w14:textId="77777777" w:rsidR="00CD38F3" w:rsidRPr="00B9720F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7" w:type="pct"/>
          </w:tcPr>
          <w:p w14:paraId="58FE4791" w14:textId="730B4614" w:rsidR="00CD38F3" w:rsidRPr="00DE0AD0" w:rsidRDefault="00423D9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29" w:type="pct"/>
          </w:tcPr>
          <w:p w14:paraId="2E0C5E3E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</w:tcPr>
          <w:p w14:paraId="2B883ED3" w14:textId="2FCF0C3D" w:rsidR="00CD38F3" w:rsidRPr="007C51D4" w:rsidRDefault="00423D9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7" w:type="pct"/>
          </w:tcPr>
          <w:p w14:paraId="24DEF760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C4E5BC" w14:textId="0A7BD99B" w:rsidR="00CD38F3" w:rsidRPr="007C51D4" w:rsidRDefault="00423D9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7" w:type="pct"/>
          </w:tcPr>
          <w:p w14:paraId="54AE1831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E2E0CD" w14:textId="5C99590C" w:rsidR="00CD38F3" w:rsidRPr="007C51D4" w:rsidRDefault="00423D9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CD38F3" w:rsidRPr="00B9720F" w14:paraId="417D1495" w14:textId="77777777" w:rsidTr="001D4BF9">
        <w:tc>
          <w:tcPr>
            <w:tcW w:w="2013" w:type="pct"/>
          </w:tcPr>
          <w:p w14:paraId="5C63438A" w14:textId="77777777" w:rsidR="00CD38F3" w:rsidRPr="00B9720F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87" w:type="pct"/>
          </w:tcPr>
          <w:p w14:paraId="6722F3E0" w14:textId="6DA54B04" w:rsidR="00CD38F3" w:rsidRPr="00DE0AD0" w:rsidRDefault="00423D9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42F2C40C" w14:textId="77777777" w:rsidR="00CD38F3" w:rsidRPr="00B9720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</w:tcPr>
          <w:p w14:paraId="7657DADF" w14:textId="06EDF98E" w:rsidR="00CD38F3" w:rsidRPr="00B9720F" w:rsidRDefault="00423D9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374870A" w14:textId="77777777" w:rsidR="00CD38F3" w:rsidRPr="00B9720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6D3F02" w14:textId="68AD7A9F" w:rsidR="00CD38F3" w:rsidRPr="00B9720F" w:rsidRDefault="00423D9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217084B" w14:textId="77777777" w:rsidR="00CD38F3" w:rsidRPr="00B9720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A5F38B" w14:textId="378A4DA5" w:rsidR="00CD38F3" w:rsidRPr="00B9720F" w:rsidRDefault="00423D9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D38F3" w:rsidRPr="00B362BD" w14:paraId="6A30C239" w14:textId="77777777" w:rsidTr="00052CD9">
        <w:tc>
          <w:tcPr>
            <w:tcW w:w="2013" w:type="pct"/>
          </w:tcPr>
          <w:p w14:paraId="768B5FFB" w14:textId="77777777" w:rsidR="00CD38F3" w:rsidRPr="00D73FC2" w:rsidRDefault="00CD38F3" w:rsidP="00CD38F3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BEE27CD" w14:textId="0AB1DBEA" w:rsidR="00CD38F3" w:rsidRPr="00DE0AD0" w:rsidRDefault="00423D9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29" w:type="pct"/>
          </w:tcPr>
          <w:p w14:paraId="5A79DAFB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0FD2C486" w14:textId="12B1CBA9" w:rsidR="00CD38F3" w:rsidRPr="00B362BD" w:rsidRDefault="00423D9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23CA0D64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707E76" w14:textId="4A35A6E4" w:rsidR="00CD38F3" w:rsidRPr="00B362BD" w:rsidRDefault="00423D9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0BB03323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1A67706" w14:textId="4D0FE73E" w:rsidR="00CD38F3" w:rsidRPr="00B362BD" w:rsidRDefault="00423D9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</w:tr>
    </w:tbl>
    <w:p w14:paraId="38515B00" w14:textId="241CDCC7" w:rsidR="00DA4085" w:rsidRPr="007B4A8F" w:rsidRDefault="00DA4085">
      <w:pPr>
        <w:rPr>
          <w:rFonts w:asciiTheme="majorBidi" w:hAnsiTheme="majorBidi" w:cstheme="majorBidi"/>
          <w:sz w:val="30"/>
          <w:szCs w:val="30"/>
        </w:rPr>
      </w:pPr>
    </w:p>
    <w:p w14:paraId="0848EBCA" w14:textId="32068B3D" w:rsidR="008A2845" w:rsidRDefault="00423D9A" w:rsidP="008A28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423D9A">
        <w:rPr>
          <w:rFonts w:ascii="Angsana New" w:hAnsi="Angsana New"/>
          <w:sz w:val="30"/>
          <w:szCs w:val="30"/>
          <w:lang w:val="en-US"/>
        </w:rPr>
        <w:lastRenderedPageBreak/>
        <w:t>3</w:t>
      </w:r>
      <w:r w:rsidR="008A2845" w:rsidRPr="0006192A">
        <w:rPr>
          <w:rFonts w:ascii="Angsana New" w:hAnsi="Angsana New"/>
          <w:sz w:val="30"/>
          <w:szCs w:val="30"/>
          <w:lang w:val="th-TH"/>
        </w:rPr>
        <w:tab/>
      </w:r>
      <w:r w:rsidR="008A2845">
        <w:rPr>
          <w:rFonts w:ascii="Angsana New" w:hAnsi="Angsana New" w:hint="cs"/>
          <w:sz w:val="30"/>
          <w:szCs w:val="30"/>
          <w:cs/>
          <w:lang w:val="th-TH"/>
        </w:rPr>
        <w:t>ลูกหนี้การค้า</w:t>
      </w:r>
    </w:p>
    <w:p w14:paraId="1ABBD55A" w14:textId="77777777" w:rsidR="008A2845" w:rsidRPr="00D56441" w:rsidRDefault="008A2845" w:rsidP="008A2845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8"/>
        <w:gridCol w:w="1256"/>
        <w:gridCol w:w="269"/>
        <w:gridCol w:w="1246"/>
        <w:gridCol w:w="269"/>
        <w:gridCol w:w="1164"/>
        <w:gridCol w:w="269"/>
        <w:gridCol w:w="1349"/>
      </w:tblGrid>
      <w:tr w:rsidR="00D67BB3" w:rsidRPr="00071DD1" w14:paraId="4101176C" w14:textId="77777777" w:rsidTr="00D67BB3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54F8B3CA" w14:textId="1C8158B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416307C" w14:textId="27380309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424EF8A9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6AA64FA5" w14:textId="4651EF76" w:rsidR="00D67BB3" w:rsidRPr="00CC67B9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69" w:type="dxa"/>
            <w:vAlign w:val="bottom"/>
          </w:tcPr>
          <w:p w14:paraId="094A6E7F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C6701F4" w14:textId="2BF0416D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16C2E8FA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AC6A051" w14:textId="29B1FAD3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7BB3" w:rsidRPr="00071DD1" w14:paraId="52EE56B6" w14:textId="77777777" w:rsidTr="00D67BB3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36423BEF" w14:textId="7777777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260220DC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3AB35404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0CAAEADC" w14:textId="007F3438" w:rsidR="00D67BB3" w:rsidRPr="00CC67B9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269" w:type="dxa"/>
            <w:vAlign w:val="bottom"/>
          </w:tcPr>
          <w:p w14:paraId="14009F64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6EF6BE8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5A0BA668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BFBB8D4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7BB3" w:rsidRPr="00071DD1" w14:paraId="73615525" w14:textId="77777777" w:rsidTr="00D67BB3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1D32B947" w14:textId="7777777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3DFA94F6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513175BC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717E9B5D" w14:textId="2B02E5B8" w:rsidR="00D67BB3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269" w:type="dxa"/>
            <w:vAlign w:val="bottom"/>
          </w:tcPr>
          <w:p w14:paraId="211B3879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C522CD6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678ECE07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C82DCE6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7BB3" w:rsidRPr="00071DD1" w14:paraId="542BA205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144E107A" w14:textId="7777777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11DACDD2" w14:textId="29337F1D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1216BF4B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0DB55719" w14:textId="37A05483" w:rsidR="00D67BB3" w:rsidRPr="00CC67B9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69" w:type="dxa"/>
            <w:vAlign w:val="bottom"/>
          </w:tcPr>
          <w:p w14:paraId="00DB0C10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2" w:type="dxa"/>
            <w:gridSpan w:val="3"/>
            <w:vAlign w:val="bottom"/>
          </w:tcPr>
          <w:p w14:paraId="1BF2FEF4" w14:textId="22DABA7F" w:rsidR="00D67BB3" w:rsidRPr="00D67BB3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9F" w:rsidRPr="00071DD1" w14:paraId="7616E992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44FA421E" w14:textId="77777777" w:rsidR="00BB639F" w:rsidRPr="00071DD1" w:rsidRDefault="00BB639F" w:rsidP="00BB6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4FC75835" w14:textId="06271EAF" w:rsidR="00BB639F" w:rsidRPr="00E540BE" w:rsidRDefault="00423D9A" w:rsidP="00BB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30</w:t>
            </w:r>
            <w:r w:rsidR="00BB63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2D8FC4E5" w14:textId="77777777" w:rsidR="00BB639F" w:rsidRPr="00E540BE" w:rsidRDefault="00BB639F" w:rsidP="00BB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7F813E49" w14:textId="5911F650" w:rsidR="00BB639F" w:rsidRPr="00CC67B9" w:rsidRDefault="00423D9A" w:rsidP="00BB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  <w:vAlign w:val="bottom"/>
          </w:tcPr>
          <w:p w14:paraId="1C3F6019" w14:textId="77777777" w:rsidR="00BB639F" w:rsidRPr="00071DD1" w:rsidRDefault="00BB639F" w:rsidP="00BB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6565003" w14:textId="617193E7" w:rsidR="00BB639F" w:rsidRPr="00071DD1" w:rsidRDefault="00423D9A" w:rsidP="00BB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30</w:t>
            </w:r>
            <w:r w:rsidR="00BB63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78484E04" w14:textId="77777777" w:rsidR="00BB639F" w:rsidRPr="00071DD1" w:rsidRDefault="00BB639F" w:rsidP="00BB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8E5E1DF" w14:textId="139F7DCB" w:rsidR="00BB639F" w:rsidRPr="00071DD1" w:rsidRDefault="00423D9A" w:rsidP="00BB6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</w:t>
            </w:r>
            <w:r w:rsidR="00BB63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67BB3" w:rsidRPr="00071DD1" w14:paraId="7A98519B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40AD2135" w14:textId="7777777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4CDFD01C" w14:textId="6AAB8E37" w:rsidR="00D67BB3" w:rsidRPr="00E540BE" w:rsidRDefault="00423D9A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413FA48E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4198A205" w14:textId="71CD4BAA" w:rsidR="00D67BB3" w:rsidRPr="00CC67B9" w:rsidRDefault="00423D9A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bottom"/>
          </w:tcPr>
          <w:p w14:paraId="178C69C5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0C256C7" w14:textId="09A2D5E1" w:rsidR="00D67BB3" w:rsidRPr="00071DD1" w:rsidRDefault="00423D9A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3A87CA37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665631F" w14:textId="12B1A2DC" w:rsidR="00D67BB3" w:rsidRPr="00071DD1" w:rsidRDefault="00423D9A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67BB3" w:rsidRPr="00071DD1" w14:paraId="1EA81523" w14:textId="77777777" w:rsidTr="00D67BB3">
        <w:trPr>
          <w:trHeight w:val="164"/>
          <w:tblHeader/>
        </w:trPr>
        <w:tc>
          <w:tcPr>
            <w:tcW w:w="3358" w:type="dxa"/>
          </w:tcPr>
          <w:p w14:paraId="22E70974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2" w:type="dxa"/>
            <w:gridSpan w:val="7"/>
          </w:tcPr>
          <w:p w14:paraId="14626ACE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67BB3" w:rsidRPr="00071DD1" w14:paraId="3087CBF3" w14:textId="77777777" w:rsidTr="00D67BB3">
        <w:trPr>
          <w:trHeight w:val="20"/>
        </w:trPr>
        <w:tc>
          <w:tcPr>
            <w:tcW w:w="3358" w:type="dxa"/>
          </w:tcPr>
          <w:p w14:paraId="313FB150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6" w:type="dxa"/>
          </w:tcPr>
          <w:p w14:paraId="73821C7B" w14:textId="16942DA3" w:rsidR="00D67BB3" w:rsidRPr="00CF08C6" w:rsidRDefault="00423D9A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77228B" w:rsidRPr="00772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69" w:type="dxa"/>
          </w:tcPr>
          <w:p w14:paraId="618B9364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2A25525" w14:textId="2EF3E63C" w:rsidR="00D67BB3" w:rsidRPr="00FA1046" w:rsidRDefault="00423D9A" w:rsidP="001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B5881" w:rsidRPr="00FA1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69" w:type="dxa"/>
          </w:tcPr>
          <w:p w14:paraId="68A942E8" w14:textId="77777777" w:rsidR="00D67BB3" w:rsidRPr="00FA104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078AFA6" w14:textId="5009DB3A" w:rsidR="00D67BB3" w:rsidRPr="00FA1046" w:rsidRDefault="00423D9A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77228B" w:rsidRPr="00772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69" w:type="dxa"/>
          </w:tcPr>
          <w:p w14:paraId="70F74653" w14:textId="77777777" w:rsidR="00D67BB3" w:rsidRPr="00FA104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951C1E1" w14:textId="34E7D6F2" w:rsidR="00D67BB3" w:rsidRPr="00FA1046" w:rsidRDefault="00423D9A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B5881" w:rsidRPr="00FA1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D67BB3" w:rsidRPr="00071DD1" w14:paraId="428C2DB5" w14:textId="77777777" w:rsidTr="00D67BB3">
        <w:trPr>
          <w:trHeight w:val="20"/>
        </w:trPr>
        <w:tc>
          <w:tcPr>
            <w:tcW w:w="3358" w:type="dxa"/>
          </w:tcPr>
          <w:p w14:paraId="64A802BD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6" w:type="dxa"/>
          </w:tcPr>
          <w:p w14:paraId="1C7E0838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A0E13FA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9212A2B" w14:textId="77777777" w:rsidR="00D67BB3" w:rsidRPr="00EE016D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</w:tcPr>
          <w:p w14:paraId="085BB759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1959165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1F7B525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6ED2409" w14:textId="77777777" w:rsidR="00D67BB3" w:rsidRPr="00EE016D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955EB" w:rsidRPr="00071DD1" w14:paraId="19F9E830" w14:textId="77777777" w:rsidTr="00D67BB3">
        <w:trPr>
          <w:trHeight w:val="20"/>
        </w:trPr>
        <w:tc>
          <w:tcPr>
            <w:tcW w:w="3358" w:type="dxa"/>
          </w:tcPr>
          <w:p w14:paraId="16C25AB0" w14:textId="5B6B3358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6" w:type="dxa"/>
            <w:vAlign w:val="bottom"/>
          </w:tcPr>
          <w:p w14:paraId="391DD4ED" w14:textId="77A0981C" w:rsidR="00D955EB" w:rsidRPr="00CF08C6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7228B" w:rsidRPr="00772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69" w:type="dxa"/>
          </w:tcPr>
          <w:p w14:paraId="487E4A69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2FF96E78" w14:textId="723E41A9" w:rsidR="00D955EB" w:rsidRPr="00D955EB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55EB" w:rsidRPr="00D95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69" w:type="dxa"/>
          </w:tcPr>
          <w:p w14:paraId="0F0FC0A5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A5E459E" w14:textId="649CA508" w:rsidR="00D955EB" w:rsidRPr="00D955EB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F72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69" w:type="dxa"/>
          </w:tcPr>
          <w:p w14:paraId="3DA1A9C5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DFACF91" w14:textId="6FF3E6B3" w:rsidR="00D955EB" w:rsidRPr="00D955EB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55EB" w:rsidRPr="00D95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</w:tr>
      <w:tr w:rsidR="00D955EB" w:rsidRPr="00071DD1" w14:paraId="6FEC4534" w14:textId="77777777" w:rsidTr="00D67BB3">
        <w:trPr>
          <w:trHeight w:val="20"/>
        </w:trPr>
        <w:tc>
          <w:tcPr>
            <w:tcW w:w="3358" w:type="dxa"/>
          </w:tcPr>
          <w:p w14:paraId="234D2C51" w14:textId="1BDE32FA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6" w:type="dxa"/>
          </w:tcPr>
          <w:p w14:paraId="62A9DFB6" w14:textId="737A0A01" w:rsidR="00D955EB" w:rsidRPr="00CF08C6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69" w:type="dxa"/>
          </w:tcPr>
          <w:p w14:paraId="29F8437A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4416A8D" w14:textId="481354F1" w:rsidR="00D955EB" w:rsidRPr="00D955EB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69" w:type="dxa"/>
          </w:tcPr>
          <w:p w14:paraId="4CA164C9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6A44A62" w14:textId="1A00AE26" w:rsidR="00D955EB" w:rsidRPr="00D955EB" w:rsidRDefault="00423D9A" w:rsidP="009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69" w:type="dxa"/>
          </w:tcPr>
          <w:p w14:paraId="47C689DC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6A3AB38" w14:textId="49A95286" w:rsidR="00D955EB" w:rsidRPr="00D955EB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D955EB" w:rsidRPr="00071DD1" w14:paraId="4A807E57" w14:textId="77777777" w:rsidTr="00D67BB3">
        <w:trPr>
          <w:trHeight w:val="20"/>
        </w:trPr>
        <w:tc>
          <w:tcPr>
            <w:tcW w:w="3358" w:type="dxa"/>
          </w:tcPr>
          <w:p w14:paraId="5627CF21" w14:textId="6CFE9A12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6" w:type="dxa"/>
          </w:tcPr>
          <w:p w14:paraId="50420CEA" w14:textId="608D24FA" w:rsidR="00D955EB" w:rsidRPr="00CF08C6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69" w:type="dxa"/>
          </w:tcPr>
          <w:p w14:paraId="10F64461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2A9E8C5" w14:textId="5698D105" w:rsidR="00D955EB" w:rsidRPr="00D955EB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69" w:type="dxa"/>
          </w:tcPr>
          <w:p w14:paraId="5B53BBDC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65ACF26" w14:textId="53D7ABE0" w:rsidR="00D955EB" w:rsidRPr="00D955EB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69" w:type="dxa"/>
          </w:tcPr>
          <w:p w14:paraId="54C9B1AE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8B247FC" w14:textId="364607FA" w:rsidR="00D955EB" w:rsidRPr="00D955EB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D955EB" w:rsidRPr="00071DD1" w14:paraId="28DE1C50" w14:textId="77777777" w:rsidTr="00D67BB3">
        <w:trPr>
          <w:trHeight w:val="20"/>
        </w:trPr>
        <w:tc>
          <w:tcPr>
            <w:tcW w:w="3358" w:type="dxa"/>
          </w:tcPr>
          <w:p w14:paraId="3E7BA9BF" w14:textId="4C7D2D0B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292BCB92" w14:textId="7FA5684B" w:rsidR="00D955EB" w:rsidRPr="00CF08C6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7228B" w:rsidRPr="00772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69" w:type="dxa"/>
          </w:tcPr>
          <w:p w14:paraId="102D68F3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391FDBA3" w14:textId="7A771677" w:rsidR="00D955EB" w:rsidRPr="00D955EB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55EB" w:rsidRPr="00D95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269" w:type="dxa"/>
          </w:tcPr>
          <w:p w14:paraId="1639E03F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55C972B" w14:textId="32AE3AF4" w:rsidR="00D955EB" w:rsidRPr="00D955EB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F72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69" w:type="dxa"/>
          </w:tcPr>
          <w:p w14:paraId="0C203500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A9DF573" w14:textId="0329380B" w:rsidR="00D955EB" w:rsidRPr="00D955EB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55EB" w:rsidRPr="00D95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</w:tr>
      <w:tr w:rsidR="00D955EB" w:rsidRPr="00071DD1" w14:paraId="3D9CA41C" w14:textId="77777777" w:rsidTr="007C74F8">
        <w:trPr>
          <w:trHeight w:val="20"/>
        </w:trPr>
        <w:tc>
          <w:tcPr>
            <w:tcW w:w="3358" w:type="dxa"/>
          </w:tcPr>
          <w:p w14:paraId="6BF0F33D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15B0649F" w14:textId="0A9C48DC" w:rsidR="00D955EB" w:rsidRPr="000543CD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77228B" w:rsidRPr="007722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69" w:type="dxa"/>
          </w:tcPr>
          <w:p w14:paraId="2B10EC2C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341279B" w14:textId="4396513E" w:rsidR="00D955EB" w:rsidRPr="00130E73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D955EB" w:rsidRPr="00130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69" w:type="dxa"/>
          </w:tcPr>
          <w:p w14:paraId="3599340F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16EF99E" w14:textId="3014402D" w:rsidR="00D955EB" w:rsidRPr="009B5746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77228B" w:rsidRPr="007722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69" w:type="dxa"/>
          </w:tcPr>
          <w:p w14:paraId="296AF7E5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7B4C956" w14:textId="3430FB64" w:rsidR="00D955EB" w:rsidRPr="00EE016D" w:rsidRDefault="00423D9A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D955EB" w:rsidRPr="00130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</w:tr>
      <w:tr w:rsidR="006F7252" w:rsidRPr="00071DD1" w14:paraId="631D12C4" w14:textId="77777777" w:rsidTr="00652444">
        <w:trPr>
          <w:trHeight w:val="20"/>
        </w:trPr>
        <w:tc>
          <w:tcPr>
            <w:tcW w:w="3358" w:type="dxa"/>
          </w:tcPr>
          <w:p w14:paraId="13FAF1C5" w14:textId="77777777" w:rsidR="006F7252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3D50A508" w14:textId="68B68EA9" w:rsidR="006F7252" w:rsidRPr="00CF08C6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59D7FC18" w14:textId="10145B24" w:rsidR="006F7252" w:rsidRPr="00CF08C6" w:rsidRDefault="0077228B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722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72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566</w:t>
            </w:r>
            <w:r w:rsidRPr="007722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4DEF1CE7" w14:textId="77777777" w:rsidR="006F7252" w:rsidRPr="00CF08C6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934B13E" w14:textId="1D9C8E35" w:rsidR="006F7252" w:rsidRPr="00F80DF4" w:rsidRDefault="006F7252" w:rsidP="007C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30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80D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58083DF" w14:textId="77777777" w:rsidR="006F7252" w:rsidRPr="00F80DF4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4E4FCE83" w14:textId="60A00CFC" w:rsidR="006F7252" w:rsidRPr="00F80DF4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0D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566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66B262E3" w14:textId="77777777" w:rsidR="006F7252" w:rsidRPr="00F80DF4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57DFE67" w14:textId="77777777" w:rsidR="006F7252" w:rsidRPr="00F80DF4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887C7F" w14:textId="08040232" w:rsidR="006F7252" w:rsidRPr="00F80DF4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0D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252" w:rsidRPr="00071DD1" w14:paraId="1D06D1F9" w14:textId="77777777" w:rsidTr="007C74F8">
        <w:trPr>
          <w:trHeight w:val="20"/>
        </w:trPr>
        <w:tc>
          <w:tcPr>
            <w:tcW w:w="3358" w:type="dxa"/>
          </w:tcPr>
          <w:p w14:paraId="6D65C1FE" w14:textId="77777777" w:rsidR="006F7252" w:rsidRPr="007F5722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3D0107A" w14:textId="3E922883" w:rsidR="006F7252" w:rsidRPr="000543CD" w:rsidRDefault="00423D9A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7722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269" w:type="dxa"/>
          </w:tcPr>
          <w:p w14:paraId="1015050B" w14:textId="77777777" w:rsidR="006F7252" w:rsidRPr="00CF08C6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116F400E" w14:textId="7D3125E1" w:rsidR="006F7252" w:rsidRPr="00130E73" w:rsidRDefault="00423D9A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6F7252" w:rsidRPr="00130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69" w:type="dxa"/>
          </w:tcPr>
          <w:p w14:paraId="73F91061" w14:textId="77777777" w:rsidR="006F7252" w:rsidRPr="00F80DF4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4F65B64" w14:textId="351580BB" w:rsidR="006F7252" w:rsidRPr="00F80DF4" w:rsidRDefault="00423D9A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77228B" w:rsidRPr="007722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269" w:type="dxa"/>
          </w:tcPr>
          <w:p w14:paraId="6A1CD26F" w14:textId="77777777" w:rsidR="006F7252" w:rsidRPr="00F80DF4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EC1D49F" w14:textId="16EA51F1" w:rsidR="006F7252" w:rsidRPr="00F80DF4" w:rsidRDefault="00423D9A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6F72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</w:p>
        </w:tc>
      </w:tr>
    </w:tbl>
    <w:p w14:paraId="5D47E251" w14:textId="77777777" w:rsidR="00BA54C3" w:rsidRDefault="00BA54C3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8"/>
        <w:gridCol w:w="1256"/>
        <w:gridCol w:w="269"/>
        <w:gridCol w:w="1246"/>
        <w:gridCol w:w="269"/>
        <w:gridCol w:w="1164"/>
        <w:gridCol w:w="269"/>
        <w:gridCol w:w="1349"/>
      </w:tblGrid>
      <w:tr w:rsidR="00BA54C3" w:rsidRPr="00071DD1" w14:paraId="399A4645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29C2371C" w14:textId="77777777" w:rsidR="00BA54C3" w:rsidRPr="00071DD1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AC9066A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2D07D0CC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1FE1F61B" w14:textId="77777777" w:rsidR="00BA54C3" w:rsidRPr="00CC67B9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69" w:type="dxa"/>
            <w:vAlign w:val="bottom"/>
          </w:tcPr>
          <w:p w14:paraId="3AAB350A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551E8232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0E758F89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F10264D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54C3" w:rsidRPr="00071DD1" w14:paraId="5F7D9547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6E8686ED" w14:textId="77777777" w:rsidR="00BA54C3" w:rsidRPr="00071DD1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39F32557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3FEC3C2B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64CD14FC" w14:textId="77777777" w:rsidR="00BA54C3" w:rsidRPr="00CC67B9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269" w:type="dxa"/>
            <w:vAlign w:val="bottom"/>
          </w:tcPr>
          <w:p w14:paraId="2AAAFFCF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D247021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79EE8A36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F392CEE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54C3" w:rsidRPr="00071DD1" w14:paraId="681F178A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6FD4B76E" w14:textId="77777777" w:rsidR="00BA54C3" w:rsidRPr="00071DD1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4E8DF3B7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36CB9DF4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3C7777C0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269" w:type="dxa"/>
            <w:vAlign w:val="bottom"/>
          </w:tcPr>
          <w:p w14:paraId="4E39DFFC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D529B38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05197090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C000726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54C3" w:rsidRPr="00071DD1" w14:paraId="40B60F05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0BD70811" w14:textId="340CF067" w:rsidR="00BA54C3" w:rsidRPr="00071DD1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6" w:type="dxa"/>
            <w:vAlign w:val="bottom"/>
          </w:tcPr>
          <w:p w14:paraId="535D1C1D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360C5742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127C46D6" w14:textId="77777777" w:rsidR="00BA54C3" w:rsidRPr="00CC67B9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69" w:type="dxa"/>
            <w:vAlign w:val="bottom"/>
          </w:tcPr>
          <w:p w14:paraId="44B63AA3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2" w:type="dxa"/>
            <w:gridSpan w:val="3"/>
            <w:vAlign w:val="bottom"/>
          </w:tcPr>
          <w:p w14:paraId="1DF45037" w14:textId="77777777" w:rsidR="00BA54C3" w:rsidRPr="00D67BB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4C3" w:rsidRPr="00071DD1" w14:paraId="301D2498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15792B8E" w14:textId="26E7C268" w:rsidR="00BA54C3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B63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6271E0EF" w14:textId="483B5F01" w:rsidR="00BA54C3" w:rsidRPr="00071DD1" w:rsidRDefault="00423D9A" w:rsidP="00BA5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B63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B63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6" w:type="dxa"/>
          </w:tcPr>
          <w:p w14:paraId="50D28143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CF26B0" w14:textId="297505D8" w:rsidR="00BA54C3" w:rsidRPr="00E540BE" w:rsidRDefault="00423D9A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370BFD10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77368291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F82175" w14:textId="5C065D47" w:rsidR="00BA54C3" w:rsidRPr="00CC67B9" w:rsidRDefault="00423D9A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bottom"/>
          </w:tcPr>
          <w:p w14:paraId="07286CC2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450ABEE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E10D7E" w14:textId="470B9934" w:rsidR="00BA54C3" w:rsidRPr="00071DD1" w:rsidRDefault="00423D9A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38CF6B66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AF603DC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57EC9E" w14:textId="00A35186" w:rsidR="00BA54C3" w:rsidRPr="00071DD1" w:rsidRDefault="00423D9A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3D9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A54C3" w:rsidRPr="00071DD1" w14:paraId="25A210DD" w14:textId="77777777" w:rsidTr="00C92DB9">
        <w:trPr>
          <w:trHeight w:val="164"/>
          <w:tblHeader/>
        </w:trPr>
        <w:tc>
          <w:tcPr>
            <w:tcW w:w="3358" w:type="dxa"/>
          </w:tcPr>
          <w:p w14:paraId="6911A1B9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2" w:type="dxa"/>
            <w:gridSpan w:val="7"/>
          </w:tcPr>
          <w:p w14:paraId="6476337C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54C3" w:rsidRPr="00071DD1" w14:paraId="2B4AB7AA" w14:textId="77777777" w:rsidTr="00C92DB9">
        <w:trPr>
          <w:trHeight w:val="20"/>
        </w:trPr>
        <w:tc>
          <w:tcPr>
            <w:tcW w:w="3358" w:type="dxa"/>
          </w:tcPr>
          <w:p w14:paraId="556DA894" w14:textId="3979E4D4" w:rsidR="00BA54C3" w:rsidRP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82454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6" w:type="dxa"/>
          </w:tcPr>
          <w:p w14:paraId="6AE91BBE" w14:textId="7131A2F0" w:rsidR="00BA54C3" w:rsidRPr="00CF08C6" w:rsidRDefault="00423D9A" w:rsidP="0005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69" w:type="dxa"/>
          </w:tcPr>
          <w:p w14:paraId="0BDA2A08" w14:textId="77777777" w:rsidR="00BA54C3" w:rsidRPr="00CF08C6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B8B3EDC" w14:textId="383C7631" w:rsidR="00BA54C3" w:rsidRPr="00CF08C6" w:rsidRDefault="00423D9A" w:rsidP="0005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69" w:type="dxa"/>
          </w:tcPr>
          <w:p w14:paraId="37F7627A" w14:textId="77777777" w:rsidR="00BA54C3" w:rsidRPr="00CF08C6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889B305" w14:textId="242D0EFA" w:rsidR="00BA54C3" w:rsidRPr="00CF08C6" w:rsidRDefault="00423D9A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69" w:type="dxa"/>
          </w:tcPr>
          <w:p w14:paraId="45A59258" w14:textId="77777777" w:rsidR="00BA54C3" w:rsidRPr="00CF08C6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BEC1767" w14:textId="4443E4AA" w:rsidR="00BA54C3" w:rsidRPr="00CF08C6" w:rsidRDefault="00423D9A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</w:tbl>
    <w:p w14:paraId="3E85D828" w14:textId="33870141" w:rsidR="00BA54C3" w:rsidRDefault="00BA54C3">
      <w:pPr>
        <w:sectPr w:rsidR="00BA54C3" w:rsidSect="00FE020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56F24024" w14:textId="089BD16B" w:rsidR="00480741" w:rsidRDefault="00423D9A" w:rsidP="00480741">
      <w:pPr>
        <w:pStyle w:val="Heading8"/>
        <w:spacing w:line="240" w:lineRule="auto"/>
        <w:ind w:left="117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423D9A">
        <w:rPr>
          <w:rFonts w:ascii="Angsana New" w:hAnsi="Angsana New"/>
          <w:sz w:val="30"/>
          <w:szCs w:val="30"/>
          <w:lang w:val="en-US"/>
        </w:rPr>
        <w:lastRenderedPageBreak/>
        <w:t>4</w:t>
      </w:r>
      <w:r w:rsidR="00480741" w:rsidRPr="0012538E">
        <w:rPr>
          <w:rFonts w:ascii="Angsana New" w:hAnsi="Angsana New"/>
          <w:sz w:val="30"/>
          <w:szCs w:val="30"/>
          <w:lang w:val="th-TH"/>
        </w:rPr>
        <w:tab/>
      </w:r>
      <w:r w:rsidR="00480741">
        <w:rPr>
          <w:rFonts w:ascii="Angsana New" w:hAnsi="Angsana New" w:hint="cs"/>
          <w:sz w:val="30"/>
          <w:szCs w:val="30"/>
          <w:cs/>
          <w:lang w:val="th-TH"/>
        </w:rPr>
        <w:t>เงินลงทุนในบริษัทย่อย</w:t>
      </w:r>
    </w:p>
    <w:p w14:paraId="40EDAB64" w14:textId="77777777" w:rsidR="00480741" w:rsidRPr="005E1CAF" w:rsidRDefault="00480741" w:rsidP="00480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4"/>
          <w:szCs w:val="24"/>
        </w:rPr>
      </w:pPr>
    </w:p>
    <w:p w14:paraId="78D4FBE8" w14:textId="044E7C7D" w:rsidR="00480741" w:rsidRPr="008C010D" w:rsidRDefault="00480741" w:rsidP="00480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23D9A" w:rsidRPr="00423D9A">
        <w:rPr>
          <w:rFonts w:ascii="Angsana New" w:hAnsi="Angsana New"/>
          <w:sz w:val="30"/>
          <w:szCs w:val="30"/>
        </w:rPr>
        <w:t>30</w:t>
      </w:r>
      <w:r w:rsidR="00BB639F">
        <w:rPr>
          <w:rFonts w:ascii="Angsana New" w:hAnsi="Angsana New"/>
          <w:sz w:val="30"/>
          <w:szCs w:val="30"/>
        </w:rPr>
        <w:t xml:space="preserve"> </w:t>
      </w:r>
      <w:r w:rsidR="00BB639F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BB639F">
        <w:rPr>
          <w:rFonts w:ascii="Angsana New" w:hAnsi="Angsana New" w:hint="cs"/>
          <w:sz w:val="30"/>
          <w:szCs w:val="30"/>
          <w:cs/>
        </w:rPr>
        <w:t>หก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23D9A" w:rsidRPr="00423D9A">
        <w:rPr>
          <w:rFonts w:ascii="Angsana New" w:hAnsi="Angsana New"/>
          <w:sz w:val="30"/>
          <w:szCs w:val="30"/>
        </w:rPr>
        <w:t>30</w:t>
      </w:r>
      <w:r w:rsidR="00BB639F">
        <w:rPr>
          <w:rFonts w:ascii="Angsana New" w:hAnsi="Angsana New"/>
          <w:sz w:val="30"/>
          <w:szCs w:val="30"/>
        </w:rPr>
        <w:t xml:space="preserve"> </w:t>
      </w:r>
      <w:r w:rsidR="00BB639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23D9A" w:rsidRPr="00423D9A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423D9A" w:rsidRPr="00423D9A">
        <w:rPr>
          <w:rFonts w:ascii="Angsana New" w:hAnsi="Angsana New" w:hint="cs"/>
          <w:sz w:val="30"/>
          <w:szCs w:val="30"/>
        </w:rPr>
        <w:t>25</w:t>
      </w:r>
      <w:r w:rsidR="00423D9A" w:rsidRPr="00423D9A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1DD0F8A8" w14:textId="77777777" w:rsidR="00480741" w:rsidRPr="005E1CAF" w:rsidRDefault="00480741" w:rsidP="00480741">
      <w:pPr>
        <w:pStyle w:val="FSBlank"/>
        <w:rPr>
          <w:sz w:val="24"/>
          <w:szCs w:val="24"/>
        </w:rPr>
      </w:pPr>
    </w:p>
    <w:tbl>
      <w:tblPr>
        <w:tblW w:w="1431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828"/>
        <w:gridCol w:w="1170"/>
        <w:gridCol w:w="1170"/>
        <w:gridCol w:w="1170"/>
        <w:gridCol w:w="270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480741" w:rsidRPr="003C47FE" w14:paraId="20C1C723" w14:textId="77777777" w:rsidTr="00780230">
        <w:tc>
          <w:tcPr>
            <w:tcW w:w="1980" w:type="dxa"/>
          </w:tcPr>
          <w:p w14:paraId="74E004CB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gridSpan w:val="2"/>
          </w:tcPr>
          <w:p w14:paraId="5124CFB0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32" w:type="dxa"/>
            <w:gridSpan w:val="13"/>
          </w:tcPr>
          <w:p w14:paraId="0C407B2B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0741" w:rsidRPr="003C47FE" w14:paraId="189BDE08" w14:textId="77777777" w:rsidTr="00AD2B82">
        <w:tc>
          <w:tcPr>
            <w:tcW w:w="1980" w:type="dxa"/>
          </w:tcPr>
          <w:p w14:paraId="45014B21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ABFA6B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28" w:type="dxa"/>
            <w:tcBorders>
              <w:left w:val="nil"/>
            </w:tcBorders>
          </w:tcPr>
          <w:p w14:paraId="29B2B50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40" w:type="dxa"/>
            <w:gridSpan w:val="2"/>
          </w:tcPr>
          <w:p w14:paraId="47D6FB46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502" w:type="dxa"/>
            <w:gridSpan w:val="3"/>
          </w:tcPr>
          <w:p w14:paraId="1D727556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0C33F7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14:paraId="2E326EC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CFF51F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47FB8EA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</w:p>
        </w:tc>
      </w:tr>
      <w:tr w:rsidR="00480741" w:rsidRPr="003C47FE" w14:paraId="15972E8D" w14:textId="77777777" w:rsidTr="00AD2B82">
        <w:tc>
          <w:tcPr>
            <w:tcW w:w="1980" w:type="dxa"/>
          </w:tcPr>
          <w:p w14:paraId="2EA19214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6DD37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28" w:type="dxa"/>
            <w:tcBorders>
              <w:left w:val="nil"/>
            </w:tcBorders>
          </w:tcPr>
          <w:p w14:paraId="1B558F8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40" w:type="dxa"/>
            <w:gridSpan w:val="2"/>
          </w:tcPr>
          <w:p w14:paraId="3C6F58ED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ความ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02" w:type="dxa"/>
            <w:gridSpan w:val="3"/>
          </w:tcPr>
          <w:p w14:paraId="16B348C1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6FAC09E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14:paraId="0CBC698F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332A45AD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77BFD68F" w14:textId="16FE1A96" w:rsidR="00480741" w:rsidRPr="0024559C" w:rsidRDefault="00BB639F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="00480741" w:rsidRPr="0024559C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751347" w:rsidRPr="003C47FE" w14:paraId="7B514A07" w14:textId="77777777" w:rsidTr="00AD2B82">
        <w:tc>
          <w:tcPr>
            <w:tcW w:w="1980" w:type="dxa"/>
          </w:tcPr>
          <w:p w14:paraId="63E1A1C6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2081EDD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6C9500BD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4A478D" w14:textId="6F6835BD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30</w:t>
            </w:r>
            <w:r w:rsidR="00BB639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39F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70" w:type="dxa"/>
          </w:tcPr>
          <w:p w14:paraId="5BA7AD7C" w14:textId="0D919F92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31</w:t>
            </w:r>
            <w:r w:rsidR="00751347" w:rsidRPr="002455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1347" w:rsidRPr="0024559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0" w:type="dxa"/>
          </w:tcPr>
          <w:p w14:paraId="4AB74FE7" w14:textId="64DF836C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30</w:t>
            </w:r>
            <w:r w:rsidR="00BB639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39F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7581334C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899D767" w14:textId="3C2EBC26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31</w:t>
            </w:r>
            <w:r w:rsidR="00751347" w:rsidRPr="002455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1347" w:rsidRPr="0024559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40E980BB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8FC5894" w14:textId="33B48CA3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30</w:t>
            </w:r>
            <w:r w:rsidR="00BB639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39F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63DF0D04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0337D4" w14:textId="55C93E35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31</w:t>
            </w:r>
            <w:r w:rsidR="00751347" w:rsidRPr="002455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1347" w:rsidRPr="0024559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3981B701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5665EC" w14:textId="3B19EE44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30</w:t>
            </w:r>
            <w:r w:rsidR="00BB639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39F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4D90F04A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5F33C1" w14:textId="7B11318C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30</w:t>
            </w:r>
            <w:r w:rsidR="00ED4AA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D4AA0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751347" w:rsidRPr="003C47FE" w14:paraId="4428B19D" w14:textId="77777777" w:rsidTr="00AD2B82">
        <w:tc>
          <w:tcPr>
            <w:tcW w:w="1980" w:type="dxa"/>
          </w:tcPr>
          <w:p w14:paraId="7891E35A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FCBFACB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1F610468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F2C845" w14:textId="7580FA7F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67F9EBA3" w14:textId="39277D51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70" w:type="dxa"/>
          </w:tcPr>
          <w:p w14:paraId="79D1AD9E" w14:textId="72289A33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BFE8BB1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F420AE5" w14:textId="04738B99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53A8EE4C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CAC43C" w14:textId="410A1EF6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07D6F77C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E100AD" w14:textId="456C0E32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EE3C244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A0873D" w14:textId="334BAFE7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23711584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532113" w14:textId="3E7528DD" w:rsidR="00751347" w:rsidRPr="0024559C" w:rsidRDefault="00423D9A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480741" w:rsidRPr="003C47FE" w14:paraId="1B399870" w14:textId="77777777" w:rsidTr="00780230">
        <w:tc>
          <w:tcPr>
            <w:tcW w:w="1980" w:type="dxa"/>
          </w:tcPr>
          <w:p w14:paraId="6832BA76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gridSpan w:val="2"/>
          </w:tcPr>
          <w:p w14:paraId="7D282651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</w:tcPr>
          <w:p w14:paraId="0852EF62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992" w:type="dxa"/>
            <w:gridSpan w:val="11"/>
            <w:tcBorders>
              <w:left w:val="nil"/>
            </w:tcBorders>
          </w:tcPr>
          <w:p w14:paraId="70B6431D" w14:textId="77777777" w:rsidR="00480741" w:rsidRPr="0024559C" w:rsidRDefault="00480741" w:rsidP="00E3638E">
            <w:pPr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80741" w:rsidRPr="003C47FE" w14:paraId="121F2C5E" w14:textId="77777777" w:rsidTr="00AD2B82">
        <w:tc>
          <w:tcPr>
            <w:tcW w:w="1980" w:type="dxa"/>
          </w:tcPr>
          <w:p w14:paraId="0B99BF8E" w14:textId="14CEE90E" w:rsidR="00480741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บริษัท ๙ เฟรชมาร์เก็ต</w:t>
            </w:r>
            <w:r w:rsidR="00780230">
              <w:rPr>
                <w:rFonts w:ascii="Angsana New" w:hAnsi="Angsana New" w:hint="cs"/>
                <w:sz w:val="24"/>
                <w:szCs w:val="24"/>
                <w:cs/>
              </w:rPr>
              <w:t>เพลส</w:t>
            </w:r>
          </w:p>
        </w:tc>
        <w:tc>
          <w:tcPr>
            <w:tcW w:w="1170" w:type="dxa"/>
          </w:tcPr>
          <w:p w14:paraId="24566D46" w14:textId="1D4CE24F" w:rsidR="00480741" w:rsidRPr="0024559C" w:rsidRDefault="00AD2B82" w:rsidP="00AD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ให้เช่าและ</w:t>
            </w:r>
          </w:p>
        </w:tc>
        <w:tc>
          <w:tcPr>
            <w:tcW w:w="828" w:type="dxa"/>
          </w:tcPr>
          <w:p w14:paraId="22AAE33C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10DC2F3F" w14:textId="6E52166A" w:rsidR="00480741" w:rsidRPr="0024559C" w:rsidRDefault="00423D9A" w:rsidP="0078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99</w:t>
            </w:r>
            <w:r w:rsidR="00A13FF2">
              <w:rPr>
                <w:rFonts w:ascii="Angsana New" w:hAnsi="Angsana New"/>
                <w:sz w:val="24"/>
                <w:szCs w:val="24"/>
              </w:rPr>
              <w:t>.</w:t>
            </w:r>
            <w:r w:rsidRPr="00423D9A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6A0D2B12" w14:textId="6AFE12C7" w:rsidR="00480741" w:rsidRPr="0024559C" w:rsidRDefault="00751347" w:rsidP="0078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163A51AB" w14:textId="6DB1B840" w:rsidR="00480741" w:rsidRPr="0024559C" w:rsidRDefault="00423D9A" w:rsidP="00465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15</w:t>
            </w:r>
            <w:r w:rsidR="0021192A">
              <w:rPr>
                <w:rFonts w:ascii="Angsana New" w:hAnsi="Angsana New"/>
                <w:sz w:val="24"/>
                <w:szCs w:val="24"/>
              </w:rPr>
              <w:t>,</w:t>
            </w:r>
            <w:r w:rsidRPr="00423D9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65BD7D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C73972A" w14:textId="1EDD2A6E" w:rsidR="00480741" w:rsidRPr="0024559C" w:rsidRDefault="00751347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7AF41C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F3A573" w14:textId="68471C18" w:rsidR="00480741" w:rsidRPr="0024559C" w:rsidRDefault="00423D9A" w:rsidP="00465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15</w:t>
            </w:r>
            <w:r w:rsidR="0037785A">
              <w:rPr>
                <w:rFonts w:ascii="Angsana New" w:hAnsi="Angsana New"/>
                <w:sz w:val="24"/>
                <w:szCs w:val="24"/>
              </w:rPr>
              <w:t>,</w:t>
            </w:r>
            <w:r w:rsidRPr="00423D9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A1EE6FF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90A3A6" w14:textId="25D3BAE1" w:rsidR="00480741" w:rsidRPr="0024559C" w:rsidRDefault="00751347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E2D712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61971E" w14:textId="54B12F21" w:rsidR="00480741" w:rsidRPr="0024559C" w:rsidRDefault="004F428F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EF41FA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C2D2D7" w14:textId="0EAF80B4" w:rsidR="00480741" w:rsidRPr="0024559C" w:rsidRDefault="00751347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4559C" w:rsidRPr="003C47FE" w14:paraId="613E315A" w14:textId="77777777" w:rsidTr="00AD2B82">
        <w:tc>
          <w:tcPr>
            <w:tcW w:w="1980" w:type="dxa"/>
          </w:tcPr>
          <w:p w14:paraId="2FADB74D" w14:textId="24D4FE3A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365DD5E5" w14:textId="5A5A7892" w:rsidR="0024559C" w:rsidRPr="0024559C" w:rsidRDefault="00AD2B82" w:rsidP="00AD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828" w:type="dxa"/>
          </w:tcPr>
          <w:p w14:paraId="48E392A0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7CD532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0BCD89" w14:textId="77777777" w:rsidR="0024559C" w:rsidRPr="0024559C" w:rsidRDefault="0024559C" w:rsidP="004A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4D8C999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BAE1B4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B717842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1F227E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7AFD30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D4FE3DE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E595CA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B02D90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D0DC95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AB0FDB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8C0239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B82" w:rsidRPr="003C47FE" w14:paraId="3716FB9A" w14:textId="77777777" w:rsidTr="00AD2B82">
        <w:tc>
          <w:tcPr>
            <w:tcW w:w="1980" w:type="dxa"/>
          </w:tcPr>
          <w:p w14:paraId="5BC79E37" w14:textId="77777777" w:rsidR="00AD2B82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0D7881" w14:textId="54391432" w:rsidR="00AD2B82" w:rsidRDefault="00AD2B82" w:rsidP="00AD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เกี่ยวกับ</w:t>
            </w:r>
          </w:p>
        </w:tc>
        <w:tc>
          <w:tcPr>
            <w:tcW w:w="828" w:type="dxa"/>
          </w:tcPr>
          <w:p w14:paraId="63D49C2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E77028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A8824E" w14:textId="77777777" w:rsidR="00AD2B82" w:rsidRPr="0024559C" w:rsidRDefault="00AD2B82" w:rsidP="004A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99BCA0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A1F9EF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8FE10AE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D2A84B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8F3137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60015E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214CB0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87D81A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7A20F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D4F23BB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1A96C6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B82" w:rsidRPr="003C47FE" w14:paraId="2D0B59C1" w14:textId="77777777" w:rsidTr="00AD2B82">
        <w:tc>
          <w:tcPr>
            <w:tcW w:w="1980" w:type="dxa"/>
          </w:tcPr>
          <w:p w14:paraId="1BE46D8C" w14:textId="77777777" w:rsidR="00AD2B82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54B4C48" w14:textId="4B8981AF" w:rsidR="00AD2B82" w:rsidRDefault="00AD2B82" w:rsidP="00AD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28" w:type="dxa"/>
          </w:tcPr>
          <w:p w14:paraId="54BA3761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EB5A2F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EF7DAA" w14:textId="77777777" w:rsidR="00AD2B82" w:rsidRPr="0024559C" w:rsidRDefault="00AD2B82" w:rsidP="004A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7B4AC43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9416773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D2A69D6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2B2662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56C702A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C17F120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8A016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64059D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3818EC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D20FB1D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4E6F2A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36B4" w:rsidRPr="003C47FE" w14:paraId="77439C26" w14:textId="77777777" w:rsidTr="00AD2B82">
        <w:tc>
          <w:tcPr>
            <w:tcW w:w="1980" w:type="dxa"/>
          </w:tcPr>
          <w:p w14:paraId="10DDA6BD" w14:textId="5A693C1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บริษัท ๙ โฮเทล แอนด์</w:t>
            </w:r>
          </w:p>
        </w:tc>
        <w:tc>
          <w:tcPr>
            <w:tcW w:w="1170" w:type="dxa"/>
          </w:tcPr>
          <w:p w14:paraId="225252F0" w14:textId="6363F1B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โรงแรม รีสอร์ท</w:t>
            </w:r>
          </w:p>
        </w:tc>
        <w:tc>
          <w:tcPr>
            <w:tcW w:w="828" w:type="dxa"/>
          </w:tcPr>
          <w:p w14:paraId="4B449675" w14:textId="775DF48C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214CD51B" w14:textId="4870403D" w:rsidR="002636B4" w:rsidRPr="0024559C" w:rsidRDefault="00423D9A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99</w:t>
            </w:r>
            <w:r w:rsidR="002636B4">
              <w:rPr>
                <w:rFonts w:ascii="Angsana New" w:hAnsi="Angsana New"/>
                <w:sz w:val="24"/>
                <w:szCs w:val="24"/>
              </w:rPr>
              <w:t>.</w:t>
            </w:r>
            <w:r w:rsidRPr="00423D9A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1B98350B" w14:textId="0737123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39379E5E" w14:textId="0BDCE63F" w:rsidR="002636B4" w:rsidRPr="0024559C" w:rsidRDefault="00423D9A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10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423D9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5C35EE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31CAD31" w14:textId="66C23492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2D128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2BD9AB" w14:textId="3C74632E" w:rsidR="002636B4" w:rsidRPr="0024559C" w:rsidRDefault="00423D9A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10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423D9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74A6A29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D7763F" w14:textId="4367C38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E01014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D583C9" w14:textId="0EF2AEBC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2DC2E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9A4486" w14:textId="7EC4902B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636B4" w:rsidRPr="003C47FE" w14:paraId="776FB7E8" w14:textId="77777777" w:rsidTr="00AD2B82">
        <w:tc>
          <w:tcPr>
            <w:tcW w:w="1980" w:type="dxa"/>
          </w:tcPr>
          <w:p w14:paraId="50F5D6B5" w14:textId="28EAB2A2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170" w:type="dxa"/>
          </w:tcPr>
          <w:p w14:paraId="023ABF51" w14:textId="5228D069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และห้องชุด</w:t>
            </w:r>
          </w:p>
        </w:tc>
        <w:tc>
          <w:tcPr>
            <w:tcW w:w="828" w:type="dxa"/>
          </w:tcPr>
          <w:p w14:paraId="22CA2692" w14:textId="1D2A35C8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03685F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BDED76" w14:textId="22C7E85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F4B791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D71748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48FF440" w14:textId="66BAAE91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199FE3C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BBB2C79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6A5EE5C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B5EF13" w14:textId="678B514C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A199D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96F91D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DF8FA0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95A88B" w14:textId="55DBAD11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636B4" w:rsidRPr="003C47FE" w14:paraId="72291E79" w14:textId="77777777" w:rsidTr="00AD2B82">
        <w:tc>
          <w:tcPr>
            <w:tcW w:w="1980" w:type="dxa"/>
          </w:tcPr>
          <w:p w14:paraId="2E1B83BF" w14:textId="26584174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D25B0E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170" w:type="dxa"/>
          </w:tcPr>
          <w:p w14:paraId="7099F15A" w14:textId="5315C1A1" w:rsidR="002636B4" w:rsidRPr="005F73B1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B1">
              <w:rPr>
                <w:rFonts w:ascii="Angsana New" w:hAnsi="Angsana New" w:hint="cs"/>
                <w:sz w:val="24"/>
                <w:szCs w:val="24"/>
                <w:cs/>
              </w:rPr>
              <w:t>พัฒนา</w:t>
            </w:r>
          </w:p>
        </w:tc>
        <w:tc>
          <w:tcPr>
            <w:tcW w:w="828" w:type="dxa"/>
          </w:tcPr>
          <w:p w14:paraId="5CCD0806" w14:textId="0EC96DB8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40B9B19C" w14:textId="215FFE7E" w:rsidR="002636B4" w:rsidRPr="0024559C" w:rsidRDefault="00423D9A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99</w:t>
            </w:r>
            <w:r w:rsidR="002636B4">
              <w:rPr>
                <w:rFonts w:ascii="Angsana New" w:hAnsi="Angsana New"/>
                <w:sz w:val="24"/>
                <w:szCs w:val="24"/>
              </w:rPr>
              <w:t>.</w:t>
            </w:r>
            <w:r w:rsidRPr="00423D9A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2EDF88F0" w14:textId="1EA30033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50951BCE" w14:textId="7EBEAD56" w:rsidR="002636B4" w:rsidRPr="0024559C" w:rsidRDefault="00423D9A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80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423D9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35885A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60C2D02" w14:textId="6E4B78E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27A1A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77194A8" w14:textId="28DCA532" w:rsidR="002636B4" w:rsidRPr="0024559C" w:rsidRDefault="00423D9A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80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423D9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B60B6B7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4E6179" w14:textId="6069D742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FE3460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2C236A" w14:textId="55632D66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57597F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113B9F" w14:textId="5773F8BC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636B4" w:rsidRPr="003C47FE" w14:paraId="470B0A2F" w14:textId="77777777" w:rsidTr="00AD2B82">
        <w:tc>
          <w:tcPr>
            <w:tcW w:w="1980" w:type="dxa"/>
          </w:tcPr>
          <w:p w14:paraId="05A8C869" w14:textId="22D3C3DA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D25B0E">
              <w:rPr>
                <w:rFonts w:ascii="Angsana New" w:hAnsi="Angsana New"/>
                <w:sz w:val="24"/>
                <w:szCs w:val="24"/>
                <w:cs/>
              </w:rPr>
              <w:t>ดีเวล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D25B0E">
              <w:rPr>
                <w:rFonts w:ascii="Angsana New" w:hAnsi="Angsana New"/>
                <w:sz w:val="24"/>
                <w:szCs w:val="24"/>
                <w:cs/>
              </w:rPr>
              <w:t>อปเมนท์ จำกัด</w:t>
            </w:r>
          </w:p>
        </w:tc>
        <w:tc>
          <w:tcPr>
            <w:tcW w:w="1170" w:type="dxa"/>
          </w:tcPr>
          <w:p w14:paraId="371D269B" w14:textId="419BEA56" w:rsidR="002636B4" w:rsidRPr="005F73B1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B1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28" w:type="dxa"/>
          </w:tcPr>
          <w:p w14:paraId="745EE691" w14:textId="3CEC44FB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C035D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3DE9256" w14:textId="200739FF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CA0B24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BE3264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43F5FC2" w14:textId="41F99CF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496EA4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26694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A1077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A7DE5C" w14:textId="79DD830E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0A348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8D24D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CAF5C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4339BD" w14:textId="4A960F80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80E66" w:rsidRPr="003C47FE" w14:paraId="5C25BC9F" w14:textId="77777777" w:rsidTr="00AD2B82">
        <w:tc>
          <w:tcPr>
            <w:tcW w:w="1980" w:type="dxa"/>
          </w:tcPr>
          <w:p w14:paraId="55B8C103" w14:textId="77777777" w:rsidR="00E80E66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D16B21" w14:textId="405FFB16" w:rsidR="00E80E66" w:rsidRPr="005F73B1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3B1">
              <w:rPr>
                <w:rFonts w:ascii="Angsana New" w:hAnsi="Angsana New" w:hint="cs"/>
                <w:sz w:val="24"/>
                <w:szCs w:val="24"/>
                <w:cs/>
              </w:rPr>
              <w:t>เพื่อ</w:t>
            </w:r>
            <w:r w:rsidR="00B913D9" w:rsidRPr="005F73B1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828" w:type="dxa"/>
          </w:tcPr>
          <w:p w14:paraId="1C079F11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B6E0CFD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F5407D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6B801E9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C2DFCEC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B4CA2D4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0F8897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CF7E025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C5EDCBC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46E459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B31230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CD6579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2BAA8FA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F14660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636B4" w:rsidRPr="003C47FE" w14:paraId="310C6C5F" w14:textId="77777777" w:rsidTr="00AD2B82">
        <w:tc>
          <w:tcPr>
            <w:tcW w:w="1980" w:type="dxa"/>
          </w:tcPr>
          <w:p w14:paraId="13EF3034" w14:textId="282FE4C1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847DCB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170" w:type="dxa"/>
          </w:tcPr>
          <w:p w14:paraId="5A18E42D" w14:textId="557139C9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828" w:type="dxa"/>
          </w:tcPr>
          <w:p w14:paraId="07F66F6A" w14:textId="4F1F1A63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141CD98D" w14:textId="31DB7484" w:rsidR="002636B4" w:rsidRPr="0024559C" w:rsidRDefault="00423D9A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99</w:t>
            </w:r>
            <w:r w:rsidR="002636B4">
              <w:rPr>
                <w:rFonts w:ascii="Angsana New" w:hAnsi="Angsana New"/>
                <w:sz w:val="24"/>
                <w:szCs w:val="24"/>
              </w:rPr>
              <w:t>.</w:t>
            </w:r>
            <w:r w:rsidRPr="00423D9A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31D2B7DC" w14:textId="742EFF2C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7BE45141" w14:textId="748D9344" w:rsidR="002636B4" w:rsidRPr="0024559C" w:rsidRDefault="00423D9A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30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423D9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10E1EC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5BE9A92" w14:textId="4A00321F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3C9F5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B8C852" w14:textId="197410B8" w:rsidR="002636B4" w:rsidRPr="0024559C" w:rsidRDefault="00423D9A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sz w:val="24"/>
                <w:szCs w:val="24"/>
              </w:rPr>
              <w:t>30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423D9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7E9C48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249D73" w14:textId="048FA1E9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B8FFAC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353A7C" w14:textId="6B8712E0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11681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D2E0F2" w14:textId="15432889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636B4" w:rsidRPr="003C47FE" w14:paraId="1B34FB99" w14:textId="77777777" w:rsidTr="00AD2B82">
        <w:tc>
          <w:tcPr>
            <w:tcW w:w="1980" w:type="dxa"/>
          </w:tcPr>
          <w:p w14:paraId="7E2E7B9C" w14:textId="50677EAD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847DCB">
              <w:rPr>
                <w:rFonts w:ascii="Angsana New" w:hAnsi="Angsana New"/>
                <w:sz w:val="24"/>
                <w:szCs w:val="24"/>
                <w:cs/>
              </w:rPr>
              <w:t>เรสซิเดนซ์ จำกัด</w:t>
            </w:r>
          </w:p>
        </w:tc>
        <w:tc>
          <w:tcPr>
            <w:tcW w:w="1170" w:type="dxa"/>
          </w:tcPr>
          <w:p w14:paraId="5849162B" w14:textId="7BE9EBBD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ที่พักแรม</w:t>
            </w:r>
          </w:p>
        </w:tc>
        <w:tc>
          <w:tcPr>
            <w:tcW w:w="828" w:type="dxa"/>
          </w:tcPr>
          <w:p w14:paraId="06E44B4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F28026F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CF245E6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5705FD9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19D2C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0B74EE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5A68AF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E6EAB9D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BA613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2F6B0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128F18F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C7DFE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0E487FD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41D92B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636B4" w:rsidRPr="003C47FE" w14:paraId="3DBEA75A" w14:textId="77777777" w:rsidTr="00AD2B82">
        <w:tc>
          <w:tcPr>
            <w:tcW w:w="1980" w:type="dxa"/>
          </w:tcPr>
          <w:p w14:paraId="44A644CA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39A9CFC7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4294C954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FC72A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C77A6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AEFC4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10571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53E971B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BC05B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334871" w14:textId="290F1181" w:rsidR="002636B4" w:rsidRPr="00465052" w:rsidRDefault="00423D9A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3D9A">
              <w:rPr>
                <w:rFonts w:ascii="Angsana New" w:hAnsi="Angsana New"/>
                <w:b/>
                <w:bCs/>
                <w:sz w:val="24"/>
                <w:szCs w:val="24"/>
              </w:rPr>
              <w:t>135</w:t>
            </w:r>
            <w:r w:rsidR="002636B4" w:rsidRPr="0046505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76EFB87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B45A36" w14:textId="46B513D8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F5A03C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10F6BD" w14:textId="54A047CC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D67B70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4A5C2B" w14:textId="7DE93C00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559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03F58E86" w14:textId="60057F28" w:rsidR="00480741" w:rsidRPr="005E1CAF" w:rsidRDefault="001174E0" w:rsidP="0011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3"/>
        </w:tabs>
        <w:rPr>
          <w:rFonts w:asciiTheme="majorBidi" w:hAnsiTheme="majorBidi" w:cstheme="majorBidi"/>
          <w:sz w:val="24"/>
          <w:szCs w:val="24"/>
        </w:rPr>
      </w:pPr>
      <w:r>
        <w:tab/>
      </w:r>
    </w:p>
    <w:p w14:paraId="359B9FB9" w14:textId="7F2F1EFA" w:rsidR="001174E0" w:rsidRPr="001174E0" w:rsidRDefault="001174E0" w:rsidP="005E1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43"/>
        <w:sectPr w:rsidR="001174E0" w:rsidRPr="001174E0" w:rsidSect="0049547F">
          <w:headerReference w:type="default" r:id="rId12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  <w:r w:rsidRPr="001174E0">
        <w:rPr>
          <w:rFonts w:asciiTheme="majorBidi" w:hAnsiTheme="majorBidi" w:cstheme="majorBidi"/>
          <w:sz w:val="30"/>
          <w:szCs w:val="30"/>
          <w:cs/>
        </w:rPr>
        <w:t xml:space="preserve">บริษัทย่อยทั้งหมดจัดตั้งในประเทศไทยเมื่อวันที่ </w:t>
      </w:r>
      <w:r w:rsidR="00423D9A" w:rsidRPr="00423D9A">
        <w:rPr>
          <w:rFonts w:asciiTheme="majorBidi" w:hAnsiTheme="majorBidi" w:cstheme="majorBidi"/>
          <w:sz w:val="30"/>
          <w:szCs w:val="30"/>
        </w:rPr>
        <w:t>24</w:t>
      </w:r>
      <w:r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Pr="001174E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23D9A" w:rsidRPr="00423D9A">
        <w:rPr>
          <w:rFonts w:asciiTheme="majorBidi" w:hAnsiTheme="majorBidi" w:cstheme="majorBidi"/>
          <w:sz w:val="30"/>
          <w:szCs w:val="30"/>
        </w:rPr>
        <w:t>2564</w:t>
      </w:r>
      <w:r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Pr="001174E0">
        <w:rPr>
          <w:rFonts w:asciiTheme="majorBidi" w:hAnsiTheme="majorBidi" w:cstheme="majorBidi"/>
          <w:sz w:val="30"/>
          <w:szCs w:val="30"/>
          <w:cs/>
        </w:rPr>
        <w:t xml:space="preserve">และบริษัทได้ชำระค่าหุ้นสามัญเต็มมูลค่าในบริษัทย่อยดังกล่าวเมื่อวันที่ </w:t>
      </w:r>
      <w:r w:rsidR="00423D9A" w:rsidRPr="00423D9A">
        <w:rPr>
          <w:rFonts w:asciiTheme="majorBidi" w:hAnsiTheme="majorBidi" w:cstheme="majorBidi"/>
          <w:sz w:val="30"/>
          <w:szCs w:val="30"/>
        </w:rPr>
        <w:t>29</w:t>
      </w:r>
      <w:r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Pr="001174E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23D9A" w:rsidRPr="00423D9A">
        <w:rPr>
          <w:rFonts w:asciiTheme="majorBidi" w:hAnsiTheme="majorBidi" w:cstheme="majorBidi"/>
          <w:sz w:val="30"/>
          <w:szCs w:val="30"/>
        </w:rPr>
        <w:t>2564</w:t>
      </w:r>
      <w:r>
        <w:tab/>
      </w:r>
    </w:p>
    <w:p w14:paraId="0473D6C5" w14:textId="4E298825" w:rsidR="00081CD6" w:rsidRDefault="00423D9A" w:rsidP="00081CD6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423D9A"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="00081CD6" w:rsidRPr="0006192A">
        <w:rPr>
          <w:rFonts w:ascii="Angsana New" w:hAnsi="Angsana New"/>
          <w:sz w:val="30"/>
          <w:szCs w:val="30"/>
          <w:cs/>
          <w:lang w:val="th-TH"/>
        </w:rPr>
        <w:tab/>
        <w:t>เงินลงทุนในก</w:t>
      </w:r>
      <w:r w:rsidR="00081CD6" w:rsidRPr="0006192A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6B02E49C" w14:textId="77777777" w:rsidR="00052CD9" w:rsidRPr="00052CD9" w:rsidRDefault="00052CD9" w:rsidP="00052CD9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99"/>
        <w:gridCol w:w="1170"/>
        <w:gridCol w:w="272"/>
        <w:gridCol w:w="1274"/>
        <w:gridCol w:w="272"/>
        <w:gridCol w:w="1078"/>
        <w:gridCol w:w="272"/>
        <w:gridCol w:w="1153"/>
      </w:tblGrid>
      <w:tr w:rsidR="00A43118" w:rsidRPr="008C010D" w14:paraId="60459D49" w14:textId="77777777" w:rsidTr="00E3638E">
        <w:trPr>
          <w:tblHeader/>
        </w:trPr>
        <w:tc>
          <w:tcPr>
            <w:tcW w:w="1520" w:type="pct"/>
          </w:tcPr>
          <w:p w14:paraId="53814D02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227436CC" w14:textId="77777777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F66E741" w14:textId="00FAFFBD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center"/>
          </w:tcPr>
          <w:p w14:paraId="09C29CD5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0A07404B" w14:textId="7722E2B9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533A3777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7B6EAF3C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3118" w:rsidRPr="008C010D" w14:paraId="7BB5D930" w14:textId="77777777" w:rsidTr="00E3638E">
        <w:trPr>
          <w:tblHeader/>
        </w:trPr>
        <w:tc>
          <w:tcPr>
            <w:tcW w:w="1520" w:type="pct"/>
          </w:tcPr>
          <w:p w14:paraId="69AFE989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1C9F1BD1" w14:textId="77777777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EFADBBF" w14:textId="383195A8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center"/>
          </w:tcPr>
          <w:p w14:paraId="18CCF86B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0A62E609" w14:textId="1060BF55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8" w:type="pct"/>
          </w:tcPr>
          <w:p w14:paraId="0F1F8D7C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488399F3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3118" w:rsidRPr="008C010D" w14:paraId="5B7C261D" w14:textId="77777777" w:rsidTr="00E3638E">
        <w:trPr>
          <w:tblHeader/>
        </w:trPr>
        <w:tc>
          <w:tcPr>
            <w:tcW w:w="1520" w:type="pct"/>
          </w:tcPr>
          <w:p w14:paraId="0A5A0572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3A8F9565" w14:textId="77777777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1631943" w14:textId="61471703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center"/>
          </w:tcPr>
          <w:p w14:paraId="41CCE373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6C3E90E3" w14:textId="6A98D78C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8" w:type="pct"/>
          </w:tcPr>
          <w:p w14:paraId="374933B3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0E512EC6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3118" w:rsidRPr="008C010D" w14:paraId="71D0C826" w14:textId="77777777" w:rsidTr="00DE0AD0">
        <w:trPr>
          <w:tblHeader/>
        </w:trPr>
        <w:tc>
          <w:tcPr>
            <w:tcW w:w="1520" w:type="pct"/>
          </w:tcPr>
          <w:p w14:paraId="44CF0B9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55FD6126" w14:textId="77777777" w:rsidR="00A43118" w:rsidRPr="00081CD6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484C3D8" w14:textId="4F11BDB9" w:rsidR="00A43118" w:rsidRPr="00E07FB7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45A3BE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34B86E93" w14:textId="7328D833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8" w:type="pct"/>
          </w:tcPr>
          <w:p w14:paraId="2276C197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40ED7C9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A86" w:rsidRPr="008C010D" w14:paraId="1D8EAC41" w14:textId="77777777" w:rsidTr="00DE0AD0">
        <w:trPr>
          <w:tblHeader/>
        </w:trPr>
        <w:tc>
          <w:tcPr>
            <w:tcW w:w="1520" w:type="pct"/>
          </w:tcPr>
          <w:p w14:paraId="719B5535" w14:textId="3D4E0EE0" w:rsidR="005F3A86" w:rsidRPr="00660A10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B63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490" w:type="pct"/>
          </w:tcPr>
          <w:p w14:paraId="6F20D8BF" w14:textId="77777777" w:rsidR="005F3A86" w:rsidRPr="00081CD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A281963" w14:textId="77777777" w:rsidR="005F3A86" w:rsidRPr="00E07FB7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F62CA7F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1BFF5AAE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46984F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54DD308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A5CCEB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4B34C9A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8C010D" w14:paraId="61FC2BF2" w14:textId="77777777" w:rsidTr="00DE0AD0">
        <w:trPr>
          <w:tblHeader/>
        </w:trPr>
        <w:tc>
          <w:tcPr>
            <w:tcW w:w="1520" w:type="pct"/>
          </w:tcPr>
          <w:p w14:paraId="0572FA48" w14:textId="5172BE72" w:rsidR="00A43118" w:rsidRPr="00660A10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23D9A" w:rsidRPr="00423D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BB63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B63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90" w:type="pct"/>
          </w:tcPr>
          <w:p w14:paraId="26F84645" w14:textId="272B0EE8" w:rsidR="00A43118" w:rsidRPr="00081CD6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DAC7BB1" w14:textId="432800D7" w:rsidR="00A43118" w:rsidRPr="003735F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7D11F8BC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3580306B" w14:textId="6F6CAC57" w:rsidR="00A43118" w:rsidRPr="003735F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11CE56E9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3E8DA8C" w14:textId="597D4804" w:rsidR="00A43118" w:rsidRPr="003735F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071505A7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C869482" w14:textId="6C3B483F" w:rsidR="00A43118" w:rsidRPr="003735FD" w:rsidRDefault="00423D9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F3A86" w:rsidRPr="008C010D" w14:paraId="562E9D90" w14:textId="77777777" w:rsidTr="00DE0AD0">
        <w:trPr>
          <w:tblHeader/>
        </w:trPr>
        <w:tc>
          <w:tcPr>
            <w:tcW w:w="1520" w:type="pct"/>
          </w:tcPr>
          <w:p w14:paraId="222ED242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794504AA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67D0F407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A86" w:rsidRPr="004446C0" w14:paraId="4E9E149B" w14:textId="77777777" w:rsidTr="00DE0AD0">
        <w:tc>
          <w:tcPr>
            <w:tcW w:w="1520" w:type="pct"/>
          </w:tcPr>
          <w:p w14:paraId="555F822A" w14:textId="42C91B1D" w:rsidR="005F3A86" w:rsidRPr="00A27F15" w:rsidRDefault="005F3A86" w:rsidP="002E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0" w:type="pct"/>
          </w:tcPr>
          <w:p w14:paraId="4C1171D4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8B36C" w14:textId="4F933A43" w:rsidR="005F3A86" w:rsidRPr="0006192A" w:rsidRDefault="00423D9A" w:rsidP="00633E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D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719</w:t>
            </w:r>
            <w:r w:rsidR="00F43E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23D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468</w:t>
            </w:r>
          </w:p>
        </w:tc>
        <w:tc>
          <w:tcPr>
            <w:tcW w:w="148" w:type="pct"/>
          </w:tcPr>
          <w:p w14:paraId="0418152C" w14:textId="77777777" w:rsidR="005F3A86" w:rsidRPr="0006192A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2AF0F1C8" w14:textId="4C8C8284" w:rsidR="005F3A86" w:rsidRPr="0006192A" w:rsidRDefault="00423D9A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D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482</w:t>
            </w:r>
            <w:r w:rsidR="00A736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23D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495</w:t>
            </w:r>
          </w:p>
        </w:tc>
        <w:tc>
          <w:tcPr>
            <w:tcW w:w="148" w:type="pct"/>
          </w:tcPr>
          <w:p w14:paraId="7878535B" w14:textId="77777777" w:rsidR="005F3A86" w:rsidRPr="0006192A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3B22B1C3" w14:textId="0CDCB7A8" w:rsidR="005F3A86" w:rsidRPr="0006192A" w:rsidRDefault="00423D9A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609</w:t>
            </w:r>
            <w:r w:rsidR="00F43E4A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48" w:type="pct"/>
          </w:tcPr>
          <w:p w14:paraId="3D0A484D" w14:textId="77777777" w:rsidR="005F3A86" w:rsidRPr="0006192A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4E84903B" w14:textId="2C91FB83" w:rsidR="005F3A86" w:rsidRPr="0006192A" w:rsidRDefault="00423D9A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465</w:t>
            </w:r>
            <w:r w:rsidR="00A73601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5F3A86" w:rsidRPr="004446C0" w14:paraId="4CF4A8D5" w14:textId="77777777" w:rsidTr="00DE0AD0">
        <w:tc>
          <w:tcPr>
            <w:tcW w:w="1520" w:type="pct"/>
          </w:tcPr>
          <w:p w14:paraId="0F6B0F1D" w14:textId="2F03F7E7" w:rsidR="005F3A86" w:rsidRPr="00E07FB7" w:rsidRDefault="005F3A86" w:rsidP="002E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7D282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0" w:type="pct"/>
          </w:tcPr>
          <w:p w14:paraId="192F8F7F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0A0CB4F" w14:textId="77777777" w:rsidR="005F3A86" w:rsidRPr="00F1154F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3A47D2D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1862FB45" w14:textId="77777777" w:rsidR="005F3A86" w:rsidRPr="00F1154F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4E4A54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863E33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0D0184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10020BD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A86" w:rsidRPr="008C010D" w14:paraId="4D324A10" w14:textId="77777777" w:rsidTr="00DE0AD0">
        <w:tc>
          <w:tcPr>
            <w:tcW w:w="1520" w:type="pct"/>
          </w:tcPr>
          <w:p w14:paraId="60FDD9BB" w14:textId="464A31DC" w:rsidR="005F3A86" w:rsidRPr="00E07FB7" w:rsidRDefault="005F3A86" w:rsidP="002E5CE0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E07FB7">
              <w:rPr>
                <w:rFonts w:asciiTheme="majorBidi" w:hAnsiTheme="majorBidi" w:cstheme="majorBidi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490" w:type="pct"/>
          </w:tcPr>
          <w:p w14:paraId="0596B96C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541996" w14:textId="363AC784" w:rsidR="005F3A86" w:rsidRPr="00F1154F" w:rsidRDefault="00423D9A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D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78</w:t>
            </w:r>
            <w:r w:rsidR="00F43E4A" w:rsidRPr="00F43E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23D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550</w:t>
            </w:r>
          </w:p>
        </w:tc>
        <w:tc>
          <w:tcPr>
            <w:tcW w:w="148" w:type="pct"/>
          </w:tcPr>
          <w:p w14:paraId="6F664F8E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306E00B" w14:textId="3CC6DE68" w:rsidR="005F3A86" w:rsidRPr="00F1154F" w:rsidRDefault="00423D9A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D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</w:t>
            </w:r>
            <w:r w:rsidR="00A736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23D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684</w:t>
            </w:r>
          </w:p>
        </w:tc>
        <w:tc>
          <w:tcPr>
            <w:tcW w:w="148" w:type="pct"/>
          </w:tcPr>
          <w:p w14:paraId="79CDCE4C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7044AD" w14:textId="7F1A5DEE" w:rsidR="005F3A86" w:rsidRPr="00F1154F" w:rsidRDefault="00F43E4A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9077F7B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0FB27B56" w14:textId="0D884283" w:rsidR="005F3A86" w:rsidRPr="00F1154F" w:rsidRDefault="00A73601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3601" w:rsidRPr="008C010D" w14:paraId="301B2623" w14:textId="77777777" w:rsidTr="00DE0AD0">
        <w:tc>
          <w:tcPr>
            <w:tcW w:w="1520" w:type="pct"/>
          </w:tcPr>
          <w:p w14:paraId="5EA697AF" w14:textId="774EBC8B" w:rsidR="00A73601" w:rsidRPr="00E07FB7" w:rsidRDefault="00A73601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90" w:type="pct"/>
          </w:tcPr>
          <w:p w14:paraId="38160AF6" w14:textId="77777777" w:rsidR="00A73601" w:rsidRPr="002566A4" w:rsidRDefault="00A73601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40AF58E8" w14:textId="46323AA0" w:rsidR="00A73601" w:rsidRPr="00F1154F" w:rsidRDefault="00F43E4A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3E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1F29872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72CF10EC" w14:textId="502D85BF" w:rsidR="00A73601" w:rsidRPr="00F1154F" w:rsidRDefault="00423D9A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D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A736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23D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013</w:t>
            </w:r>
          </w:p>
        </w:tc>
        <w:tc>
          <w:tcPr>
            <w:tcW w:w="148" w:type="pct"/>
          </w:tcPr>
          <w:p w14:paraId="0CC920D4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1AFD187E" w14:textId="2DBB2240" w:rsidR="00A73601" w:rsidRPr="00F1154F" w:rsidRDefault="00F43E4A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43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A16B71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DA3CDCE" w14:textId="6D1BCCF2" w:rsidR="00A73601" w:rsidRDefault="00423D9A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9</w:t>
            </w:r>
            <w:r w:rsidR="00A73601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013</w:t>
            </w:r>
          </w:p>
        </w:tc>
      </w:tr>
      <w:tr w:rsidR="00A73601" w:rsidRPr="008C010D" w14:paraId="67FFC979" w14:textId="77777777" w:rsidTr="00DE0AD0">
        <w:tc>
          <w:tcPr>
            <w:tcW w:w="1520" w:type="pct"/>
          </w:tcPr>
          <w:p w14:paraId="4F0CED31" w14:textId="5237B483" w:rsidR="00A73601" w:rsidRPr="009140DD" w:rsidRDefault="00A73601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490" w:type="pct"/>
          </w:tcPr>
          <w:p w14:paraId="3DF4574E" w14:textId="77777777" w:rsidR="00A73601" w:rsidRPr="002566A4" w:rsidRDefault="00A73601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C61164" w14:textId="2C0BE3DC" w:rsidR="00A73601" w:rsidRDefault="00423D9A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D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  <w:r w:rsidR="00F43E4A" w:rsidRPr="00F43E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23D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987</w:t>
            </w:r>
          </w:p>
        </w:tc>
        <w:tc>
          <w:tcPr>
            <w:tcW w:w="148" w:type="pct"/>
          </w:tcPr>
          <w:p w14:paraId="0696232A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8CFC312" w14:textId="2BD30A6F" w:rsidR="00A73601" w:rsidRPr="00E16FE3" w:rsidRDefault="00A73601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7B67F2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4FAA05" w14:textId="7F14E5C7" w:rsidR="00A73601" w:rsidRDefault="00423D9A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25</w:t>
            </w:r>
            <w:r w:rsidR="00F43E4A" w:rsidRPr="00F43E4A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148" w:type="pct"/>
          </w:tcPr>
          <w:p w14:paraId="6D3A6C5D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755C10DC" w14:textId="3F6C5EF3" w:rsidR="00A73601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3601" w:rsidRPr="008C010D" w14:paraId="0ABA977C" w14:textId="77777777" w:rsidTr="00DE0AD0">
        <w:tc>
          <w:tcPr>
            <w:tcW w:w="1520" w:type="pct"/>
          </w:tcPr>
          <w:p w14:paraId="1383564E" w14:textId="6A6E1ADD" w:rsidR="00A73601" w:rsidRPr="00E07FB7" w:rsidRDefault="00A73601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Theme="majorBidi" w:hAnsiTheme="majorBidi" w:cstheme="majorBidi"/>
                <w:cs/>
              </w:rPr>
            </w:pPr>
            <w:r w:rsidRPr="00F8366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90" w:type="pct"/>
          </w:tcPr>
          <w:p w14:paraId="3092A8DB" w14:textId="77777777" w:rsidR="00A73601" w:rsidRPr="002566A4" w:rsidRDefault="00A73601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564AE15" w14:textId="0370947A" w:rsidR="00A73601" w:rsidRDefault="00F43E4A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423D9A" w:rsidRPr="00423D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996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2770AEA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2BEA57B9" w14:textId="5A4404B0" w:rsidR="00A73601" w:rsidRPr="00E16FE3" w:rsidRDefault="00A73601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342E32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DD2AC6" w14:textId="38237CD3" w:rsidR="00A73601" w:rsidRDefault="00F43E4A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43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BEDC61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C191EAD" w14:textId="3B83756E" w:rsidR="00A73601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3601" w:rsidRPr="00B362BD" w14:paraId="0A72E76F" w14:textId="77777777" w:rsidTr="00DE0AD0">
        <w:tc>
          <w:tcPr>
            <w:tcW w:w="1520" w:type="pct"/>
          </w:tcPr>
          <w:p w14:paraId="13C52550" w14:textId="190413DE" w:rsidR="00A73601" w:rsidRDefault="00A73601" w:rsidP="00A7360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423D9A" w:rsidRPr="00423D9A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490" w:type="pct"/>
          </w:tcPr>
          <w:p w14:paraId="0D3533BD" w14:textId="77777777" w:rsidR="00A73601" w:rsidRPr="002566A4" w:rsidRDefault="00A73601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D0EA167" w14:textId="4ACFACDC" w:rsidR="00A73601" w:rsidRPr="0006192A" w:rsidRDefault="00423D9A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423D9A">
              <w:rPr>
                <w:rFonts w:ascii="Angsana New" w:hAnsi="Angsana New" w:cs="Angsana New"/>
                <w:sz w:val="30"/>
                <w:szCs w:val="30"/>
              </w:rPr>
              <w:t>785</w:t>
            </w:r>
            <w:r w:rsidR="00F43E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 w:cs="Angsana New"/>
                <w:sz w:val="30"/>
                <w:szCs w:val="30"/>
              </w:rPr>
              <w:t>009</w:t>
            </w:r>
          </w:p>
        </w:tc>
        <w:tc>
          <w:tcPr>
            <w:tcW w:w="148" w:type="pct"/>
          </w:tcPr>
          <w:p w14:paraId="4552D667" w14:textId="77777777" w:rsidR="00A73601" w:rsidRPr="0006192A" w:rsidRDefault="00A73601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15F817D2" w14:textId="2B15A10E" w:rsidR="00A73601" w:rsidRPr="0006192A" w:rsidRDefault="00423D9A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423D9A">
              <w:rPr>
                <w:rFonts w:ascii="Angsana New" w:hAnsi="Angsana New" w:cs="Angsana New"/>
                <w:sz w:val="30"/>
                <w:szCs w:val="30"/>
              </w:rPr>
              <w:t>534</w:t>
            </w:r>
            <w:r w:rsidR="00A736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 w:cs="Angsana New"/>
                <w:sz w:val="30"/>
                <w:szCs w:val="30"/>
              </w:rPr>
              <w:t>192</w:t>
            </w:r>
          </w:p>
        </w:tc>
        <w:tc>
          <w:tcPr>
            <w:tcW w:w="148" w:type="pct"/>
          </w:tcPr>
          <w:p w14:paraId="69B68411" w14:textId="77777777" w:rsidR="00A73601" w:rsidRPr="0006192A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9F56389" w14:textId="12150C44" w:rsidR="00A73601" w:rsidRPr="0006192A" w:rsidRDefault="00423D9A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  <w:r w:rsidR="00F43E4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48" w:type="pct"/>
          </w:tcPr>
          <w:p w14:paraId="75F82CB3" w14:textId="77777777" w:rsidR="00A73601" w:rsidRPr="0006192A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CD7B621" w14:textId="07FDFDA1" w:rsidR="00A73601" w:rsidRPr="0006192A" w:rsidRDefault="00423D9A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  <w:r w:rsidR="00A736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</w:tr>
    </w:tbl>
    <w:p w14:paraId="03F47B4A" w14:textId="77777777" w:rsidR="009A3D64" w:rsidRDefault="009A3D64" w:rsidP="00CD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5457409E" w14:textId="68D2685E" w:rsidR="009A3D64" w:rsidRPr="00F27DC2" w:rsidRDefault="00C008F3" w:rsidP="00C008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9A3D64" w:rsidRPr="00F27DC2" w:rsidSect="0049547F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  <w:r w:rsidRPr="00F27DC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23D9A" w:rsidRPr="00423D9A">
        <w:rPr>
          <w:rFonts w:ascii="Angsana New" w:hAnsi="Angsana New"/>
          <w:sz w:val="30"/>
          <w:szCs w:val="30"/>
        </w:rPr>
        <w:t>26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มีนาคม </w:t>
      </w:r>
      <w:r w:rsidR="00423D9A" w:rsidRPr="00423D9A">
        <w:rPr>
          <w:rFonts w:ascii="Angsana New" w:hAnsi="Angsana New"/>
          <w:sz w:val="30"/>
          <w:szCs w:val="30"/>
        </w:rPr>
        <w:t>2564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บริษัทได้ชำระค่าหุ้นเพิ่ม</w:t>
      </w:r>
      <w:r w:rsidR="00E93654">
        <w:rPr>
          <w:rFonts w:ascii="Angsana New" w:hAnsi="Angsana New" w:hint="cs"/>
          <w:sz w:val="30"/>
          <w:szCs w:val="30"/>
          <w:cs/>
        </w:rPr>
        <w:t>ทุน</w:t>
      </w:r>
      <w:r w:rsidRPr="00F27DC2">
        <w:rPr>
          <w:rFonts w:ascii="Angsana New" w:hAnsi="Angsana New"/>
          <w:sz w:val="30"/>
          <w:szCs w:val="30"/>
          <w:cs/>
        </w:rPr>
        <w:t xml:space="preserve">ให้กับบริษัท อาร์ อี เอ็น โคราช เอนเนอร์ยี่ จำกัด จำนวน 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3</w:t>
      </w:r>
      <w:r w:rsidR="00E93654">
        <w:rPr>
          <w:rFonts w:ascii="Angsana New" w:hAnsi="Angsana New"/>
          <w:sz w:val="30"/>
          <w:szCs w:val="30"/>
        </w:rPr>
        <w:t>,</w:t>
      </w:r>
      <w:r w:rsidR="00423D9A" w:rsidRPr="00423D9A">
        <w:rPr>
          <w:rFonts w:ascii="Angsana New" w:hAnsi="Angsana New"/>
          <w:sz w:val="30"/>
          <w:szCs w:val="30"/>
        </w:rPr>
        <w:t>465</w:t>
      </w:r>
      <w:r w:rsidR="00E93654">
        <w:rPr>
          <w:rFonts w:ascii="Angsana New" w:hAnsi="Angsana New"/>
          <w:sz w:val="30"/>
          <w:szCs w:val="30"/>
        </w:rPr>
        <w:t>,</w:t>
      </w:r>
      <w:r w:rsidR="00423D9A" w:rsidRPr="00423D9A">
        <w:rPr>
          <w:rFonts w:ascii="Angsana New" w:hAnsi="Angsana New"/>
          <w:sz w:val="30"/>
          <w:szCs w:val="30"/>
        </w:rPr>
        <w:t>000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="00423D9A" w:rsidRPr="00423D9A">
        <w:rPr>
          <w:rFonts w:ascii="Angsana New" w:hAnsi="Angsana New"/>
          <w:sz w:val="30"/>
          <w:szCs w:val="30"/>
        </w:rPr>
        <w:t>7</w:t>
      </w:r>
      <w:r w:rsidRPr="00F27DC2">
        <w:rPr>
          <w:rFonts w:ascii="Angsana New" w:hAnsi="Angsana New"/>
          <w:sz w:val="30"/>
          <w:szCs w:val="30"/>
        </w:rPr>
        <w:t>.</w:t>
      </w:r>
      <w:r w:rsidR="00423D9A" w:rsidRPr="00423D9A">
        <w:rPr>
          <w:rFonts w:ascii="Angsana New" w:hAnsi="Angsana New"/>
          <w:sz w:val="30"/>
          <w:szCs w:val="30"/>
        </w:rPr>
        <w:t>50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="00E93654">
        <w:rPr>
          <w:rFonts w:ascii="Angsana New" w:hAnsi="Angsana New" w:hint="cs"/>
          <w:sz w:val="30"/>
          <w:szCs w:val="30"/>
          <w:cs/>
        </w:rPr>
        <w:t>รวม</w:t>
      </w:r>
      <w:r w:rsidRPr="00F27DC2">
        <w:rPr>
          <w:rFonts w:ascii="Angsana New" w:hAnsi="Angsana New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26</w:t>
      </w:r>
      <w:r w:rsidR="00E93654">
        <w:rPr>
          <w:rFonts w:ascii="Angsana New" w:hAnsi="Angsana New"/>
          <w:sz w:val="30"/>
          <w:szCs w:val="30"/>
        </w:rPr>
        <w:t>.</w:t>
      </w:r>
      <w:r w:rsidR="00423D9A" w:rsidRPr="00423D9A">
        <w:rPr>
          <w:rFonts w:ascii="Angsana New" w:hAnsi="Angsana New"/>
          <w:sz w:val="30"/>
          <w:szCs w:val="30"/>
        </w:rPr>
        <w:t>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ล้านบาท</w:t>
      </w:r>
      <w:r w:rsidR="00636522">
        <w:rPr>
          <w:rFonts w:ascii="Angsana New" w:hAnsi="Angsana New"/>
          <w:sz w:val="30"/>
          <w:szCs w:val="30"/>
        </w:rPr>
        <w:t xml:space="preserve"> </w:t>
      </w:r>
      <w:r w:rsidR="00636522" w:rsidRPr="00636522">
        <w:rPr>
          <w:rFonts w:ascii="Angsana New" w:hAnsi="Angsana New"/>
          <w:sz w:val="30"/>
          <w:szCs w:val="30"/>
          <w:cs/>
        </w:rPr>
        <w:t>ซึ่งเป็นการเพิ่มทุนตามสัดส่วนการลงทุนของบริษัท</w:t>
      </w:r>
      <w:r w:rsidR="00636522">
        <w:rPr>
          <w:rFonts w:ascii="Angsana New" w:hAnsi="Angsana New"/>
          <w:sz w:val="30"/>
          <w:szCs w:val="30"/>
        </w:rPr>
        <w:t xml:space="preserve"> </w:t>
      </w:r>
    </w:p>
    <w:p w14:paraId="3256DA32" w14:textId="2E3743C5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1F5F40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1F5F40">
        <w:rPr>
          <w:rFonts w:ascii="Angsana New" w:hAnsi="Angsana New" w:hint="cs"/>
          <w:sz w:val="30"/>
          <w:szCs w:val="30"/>
          <w:cs/>
        </w:rPr>
        <w:t>ใน</w:t>
      </w:r>
      <w:r w:rsidRPr="001F5F40">
        <w:rPr>
          <w:rFonts w:ascii="Angsana New" w:hAnsi="Angsana New"/>
          <w:sz w:val="30"/>
          <w:szCs w:val="30"/>
          <w:cs/>
        </w:rPr>
        <w:t>ก</w:t>
      </w:r>
      <w:r w:rsidRPr="001F5F40">
        <w:rPr>
          <w:rFonts w:ascii="Angsana New" w:hAnsi="Angsana New" w:hint="cs"/>
          <w:sz w:val="30"/>
          <w:szCs w:val="30"/>
          <w:cs/>
        </w:rPr>
        <w:t>ารร่วมค้า</w:t>
      </w:r>
      <w:r w:rsidRPr="001F5F4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23D9A" w:rsidRPr="00423D9A">
        <w:rPr>
          <w:rFonts w:ascii="Angsana New" w:hAnsi="Angsana New"/>
          <w:sz w:val="30"/>
          <w:szCs w:val="30"/>
        </w:rPr>
        <w:t>30</w:t>
      </w:r>
      <w:r w:rsidR="005A3CFB">
        <w:rPr>
          <w:rFonts w:ascii="Angsana New" w:hAnsi="Angsana New"/>
          <w:sz w:val="30"/>
          <w:szCs w:val="30"/>
        </w:rPr>
        <w:t xml:space="preserve"> </w:t>
      </w:r>
      <w:r w:rsidR="005A3CFB">
        <w:rPr>
          <w:rFonts w:ascii="Angsana New" w:hAnsi="Angsana New" w:hint="cs"/>
          <w:sz w:val="30"/>
          <w:szCs w:val="30"/>
          <w:cs/>
        </w:rPr>
        <w:t>มิถุนายน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5A3CFB">
        <w:rPr>
          <w:rFonts w:ascii="Angsana New" w:hAnsi="Angsana New" w:hint="cs"/>
          <w:sz w:val="30"/>
          <w:szCs w:val="30"/>
          <w:cs/>
        </w:rPr>
        <w:t>หก</w:t>
      </w:r>
      <w:r w:rsidR="00224F23">
        <w:rPr>
          <w:rFonts w:ascii="Angsana New" w:hAnsi="Angsana New" w:hint="cs"/>
          <w:sz w:val="30"/>
          <w:szCs w:val="30"/>
          <w:cs/>
        </w:rPr>
        <w:t>เ</w:t>
      </w:r>
      <w:r w:rsidRPr="008C010D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423D9A" w:rsidRPr="00423D9A">
        <w:rPr>
          <w:rFonts w:ascii="Angsana New" w:hAnsi="Angsana New"/>
          <w:sz w:val="30"/>
          <w:szCs w:val="30"/>
        </w:rPr>
        <w:t>30</w:t>
      </w:r>
      <w:r w:rsidR="005A3CFB">
        <w:rPr>
          <w:rFonts w:ascii="Angsana New" w:hAnsi="Angsana New"/>
          <w:sz w:val="30"/>
          <w:szCs w:val="30"/>
        </w:rPr>
        <w:t xml:space="preserve"> </w:t>
      </w:r>
      <w:r w:rsidR="005A3CF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23D9A" w:rsidRPr="00423D9A">
        <w:rPr>
          <w:rFonts w:ascii="Angsana New" w:hAnsi="Angsana New"/>
          <w:sz w:val="30"/>
          <w:szCs w:val="30"/>
        </w:rPr>
        <w:t>2564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423D9A" w:rsidRPr="00423D9A">
        <w:rPr>
          <w:rFonts w:ascii="Angsana New" w:hAnsi="Angsana New" w:hint="cs"/>
          <w:sz w:val="30"/>
          <w:szCs w:val="30"/>
        </w:rPr>
        <w:t>25</w:t>
      </w:r>
      <w:r w:rsidR="00423D9A" w:rsidRPr="00423D9A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48FD801D" w14:textId="77777777" w:rsidR="00A33B81" w:rsidRPr="006811CF" w:rsidRDefault="00A33B81" w:rsidP="00A3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809"/>
        <w:gridCol w:w="900"/>
        <w:gridCol w:w="901"/>
        <w:gridCol w:w="990"/>
        <w:gridCol w:w="900"/>
        <w:gridCol w:w="897"/>
        <w:gridCol w:w="270"/>
        <w:gridCol w:w="900"/>
        <w:gridCol w:w="273"/>
        <w:gridCol w:w="990"/>
        <w:gridCol w:w="270"/>
        <w:gridCol w:w="990"/>
        <w:gridCol w:w="270"/>
        <w:gridCol w:w="917"/>
        <w:gridCol w:w="270"/>
        <w:gridCol w:w="900"/>
      </w:tblGrid>
      <w:tr w:rsidR="00A33B81" w:rsidRPr="00A33B81" w14:paraId="5A60F45B" w14:textId="77777777" w:rsidTr="007353F1">
        <w:tc>
          <w:tcPr>
            <w:tcW w:w="1710" w:type="dxa"/>
          </w:tcPr>
          <w:p w14:paraId="4028AB1B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79" w:type="dxa"/>
            <w:gridSpan w:val="2"/>
          </w:tcPr>
          <w:p w14:paraId="73390B17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1" w:type="dxa"/>
            <w:gridSpan w:val="2"/>
          </w:tcPr>
          <w:p w14:paraId="6E6B5ADA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37" w:type="dxa"/>
            <w:gridSpan w:val="13"/>
          </w:tcPr>
          <w:p w14:paraId="278953CF" w14:textId="021F2FDD" w:rsidR="00A33B81" w:rsidRPr="00A33B81" w:rsidRDefault="00590C9F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งบการเงินรวม/</w:t>
            </w:r>
            <w:r w:rsidR="002B678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  <w:r w:rsidR="00F44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  <w:r w:rsidR="002B678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3B81" w:rsidRPr="00A33B81" w14:paraId="2071F8CE" w14:textId="77777777" w:rsidTr="008D0FB3">
        <w:tc>
          <w:tcPr>
            <w:tcW w:w="1710" w:type="dxa"/>
          </w:tcPr>
          <w:p w14:paraId="548B1DD3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8040E87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AE39F1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F1B7C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9" w:type="dxa"/>
          </w:tcPr>
          <w:p w14:paraId="30243658" w14:textId="77777777" w:rsidR="0084524A" w:rsidRDefault="0084524A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459AC4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1801" w:type="dxa"/>
            <w:gridSpan w:val="2"/>
          </w:tcPr>
          <w:p w14:paraId="214F5860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FE286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ความเป็นเจ้าของ</w:t>
            </w:r>
          </w:p>
        </w:tc>
        <w:tc>
          <w:tcPr>
            <w:tcW w:w="1890" w:type="dxa"/>
            <w:gridSpan w:val="2"/>
          </w:tcPr>
          <w:p w14:paraId="6061B75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C435A4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4A99A9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67" w:type="dxa"/>
            <w:gridSpan w:val="3"/>
          </w:tcPr>
          <w:p w14:paraId="59F5D45D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E0EA2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47386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3" w:type="dxa"/>
          </w:tcPr>
          <w:p w14:paraId="1D50B7D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CA99CFB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F815E9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6D657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40DB17B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7" w:type="dxa"/>
            <w:gridSpan w:val="3"/>
          </w:tcPr>
          <w:p w14:paraId="3029C73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CD1706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2B678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</w:t>
            </w:r>
          </w:p>
          <w:p w14:paraId="4FF90CEE" w14:textId="0842A298" w:rsidR="00A33B81" w:rsidRPr="00A33B81" w:rsidRDefault="00D717F9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="002B6789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8D44FB" w:rsidRPr="00A33B81" w14:paraId="0AF04ACA" w14:textId="77777777" w:rsidTr="008D0FB3">
        <w:tc>
          <w:tcPr>
            <w:tcW w:w="1710" w:type="dxa"/>
          </w:tcPr>
          <w:p w14:paraId="4F62B15B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3AC495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21943769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1E8239" w14:textId="254CB28A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717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717F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1" w:type="dxa"/>
          </w:tcPr>
          <w:p w14:paraId="03769EB3" w14:textId="216EAFCB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8B2F245" w14:textId="6C791814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717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717F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</w:tcPr>
          <w:p w14:paraId="04053895" w14:textId="46E26761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97" w:type="dxa"/>
          </w:tcPr>
          <w:p w14:paraId="575854D0" w14:textId="2B3DAA0B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717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717F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72BAA19A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67C50" w14:textId="63BF1CDD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3" w:type="dxa"/>
          </w:tcPr>
          <w:p w14:paraId="4B6C1481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5B740E" w14:textId="1DE587EA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717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717F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2B7FF2BC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8FF23B" w14:textId="3CFA311C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B4CBCC4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09F2844C" w14:textId="1F1F88B1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717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717F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37CA09F6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ECFE9A" w14:textId="7EB02B6C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815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815E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8D44FB" w:rsidRPr="00A33B81" w14:paraId="7C18EB84" w14:textId="77777777" w:rsidTr="008D0FB3">
        <w:tc>
          <w:tcPr>
            <w:tcW w:w="1710" w:type="dxa"/>
          </w:tcPr>
          <w:p w14:paraId="3F71EFFD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109721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448274C6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BC6BB13" w14:textId="562AC8D1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1" w:type="dxa"/>
          </w:tcPr>
          <w:p w14:paraId="7203BE5C" w14:textId="7C94E65B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90" w:type="dxa"/>
          </w:tcPr>
          <w:p w14:paraId="14AAD64C" w14:textId="40C967CB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78EBD349" w14:textId="4ED5F5B2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97" w:type="dxa"/>
          </w:tcPr>
          <w:p w14:paraId="0A1581C5" w14:textId="00CA88AC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6202BEB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41CFE8" w14:textId="4BCDB4B1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3" w:type="dxa"/>
          </w:tcPr>
          <w:p w14:paraId="36D1C2BC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287CC4" w14:textId="01620F98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34473635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F76247" w14:textId="69AFFAE2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F81FB28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88D24AA" w14:textId="5AD518DF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09C486C5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72F474" w14:textId="65558647" w:rsidR="008D44FB" w:rsidRPr="00A33B81" w:rsidRDefault="00423D9A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24F23" w:rsidRPr="00A33B81" w14:paraId="48AC437A" w14:textId="77777777" w:rsidTr="008D0FB3">
        <w:tc>
          <w:tcPr>
            <w:tcW w:w="1710" w:type="dxa"/>
          </w:tcPr>
          <w:p w14:paraId="63101DF0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C596B1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0D6EF2B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1" w:type="dxa"/>
            <w:gridSpan w:val="2"/>
          </w:tcPr>
          <w:p w14:paraId="7462B697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837" w:type="dxa"/>
            <w:gridSpan w:val="13"/>
          </w:tcPr>
          <w:p w14:paraId="0A03A3B6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D0FB3" w:rsidRPr="00A33B81" w14:paraId="0368E659" w14:textId="77777777" w:rsidTr="008D0FB3">
        <w:tc>
          <w:tcPr>
            <w:tcW w:w="1710" w:type="dxa"/>
          </w:tcPr>
          <w:p w14:paraId="13A5684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170" w:type="dxa"/>
          </w:tcPr>
          <w:p w14:paraId="4B9F28AA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809" w:type="dxa"/>
          </w:tcPr>
          <w:p w14:paraId="33E7E1A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1C923C7" w14:textId="68703960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9348E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1" w:type="dxa"/>
          </w:tcPr>
          <w:p w14:paraId="7C6E6E25" w14:textId="5358F05A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8D0FB3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33846E03" w14:textId="3BDC5441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C68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C68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</w:tcPr>
          <w:p w14:paraId="7A7D4A91" w14:textId="1F4C8A85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97" w:type="dxa"/>
          </w:tcPr>
          <w:p w14:paraId="33A2A8F1" w14:textId="64FF28FE" w:rsidR="008D0FB3" w:rsidRPr="00A33B81" w:rsidRDefault="00423D9A" w:rsidP="0057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2063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0" w:type="dxa"/>
          </w:tcPr>
          <w:p w14:paraId="0238009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B6EEE" w14:textId="387B0D56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3" w:type="dxa"/>
          </w:tcPr>
          <w:p w14:paraId="4F5B84A4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FC72CE" w14:textId="0B07C023" w:rsidR="008D0FB3" w:rsidRPr="00BE085F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753</w:t>
            </w:r>
            <w:r w:rsidR="006B62C3" w:rsidRPr="006B62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270" w:type="dxa"/>
          </w:tcPr>
          <w:p w14:paraId="63CCF98A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8DFF85" w14:textId="41A8B342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711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270" w:type="dxa"/>
          </w:tcPr>
          <w:p w14:paraId="679069B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3511A9" w14:textId="72CEE0F5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635D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270" w:type="dxa"/>
          </w:tcPr>
          <w:p w14:paraId="50F35B5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49F88" w14:textId="6B82CBAB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D0FB3" w:rsidRPr="00A33B81" w14:paraId="1C11BD0A" w14:textId="77777777" w:rsidTr="008D0FB3">
        <w:tc>
          <w:tcPr>
            <w:tcW w:w="1710" w:type="dxa"/>
          </w:tcPr>
          <w:p w14:paraId="6A5991D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นวนคร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093BBC3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809" w:type="dxa"/>
          </w:tcPr>
          <w:p w14:paraId="53B07A2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4ADA6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6AA3A2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869B2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F9FF1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2BC788A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6915C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7576B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62583B3F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5C7E2" w14:textId="77777777" w:rsidR="008D0FB3" w:rsidRPr="00BE085F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22DC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13DF52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6B426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DE0302F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533B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BDFFF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0FB3" w:rsidRPr="00A33B81" w14:paraId="02504C5A" w14:textId="77777777" w:rsidTr="008D0FB3">
        <w:tc>
          <w:tcPr>
            <w:tcW w:w="1710" w:type="dxa"/>
          </w:tcPr>
          <w:p w14:paraId="6F8DEA5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641746" w14:textId="4C49A4CA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พลังงาน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809" w:type="dxa"/>
          </w:tcPr>
          <w:p w14:paraId="44DDA21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9FEEA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3941DAA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42F32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76E45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722371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A85F9F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6930A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27D357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79D1AD" w14:textId="77777777" w:rsidR="008D0FB3" w:rsidRPr="00BE085F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6DCED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A3C9C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14E7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44ACA77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A05CF7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1B2B1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0FB3" w:rsidRPr="00A33B81" w14:paraId="2235829B" w14:textId="77777777" w:rsidTr="008D0FB3">
        <w:tc>
          <w:tcPr>
            <w:tcW w:w="1710" w:type="dxa"/>
          </w:tcPr>
          <w:p w14:paraId="5D8DC10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ไทธนันต์</w:t>
            </w:r>
          </w:p>
        </w:tc>
        <w:tc>
          <w:tcPr>
            <w:tcW w:w="1170" w:type="dxa"/>
          </w:tcPr>
          <w:p w14:paraId="223238E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โทรคมนาคม</w:t>
            </w:r>
          </w:p>
        </w:tc>
        <w:tc>
          <w:tcPr>
            <w:tcW w:w="809" w:type="dxa"/>
          </w:tcPr>
          <w:p w14:paraId="7BBECCB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1C0628B" w14:textId="0D9EA6ED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9348E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1" w:type="dxa"/>
          </w:tcPr>
          <w:p w14:paraId="2C915539" w14:textId="5378A156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8D0FB3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5E7F46AB" w14:textId="7DE85F57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C68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0" w:type="dxa"/>
          </w:tcPr>
          <w:p w14:paraId="53C6FB97" w14:textId="19EBE5C7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897" w:type="dxa"/>
          </w:tcPr>
          <w:p w14:paraId="13AEB829" w14:textId="7E463DA9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0" w:type="dxa"/>
          </w:tcPr>
          <w:p w14:paraId="30DBAA6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240887" w14:textId="650E56C3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3" w:type="dxa"/>
          </w:tcPr>
          <w:p w14:paraId="5F68133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B5D54F" w14:textId="60CF2A4A" w:rsidR="008D0FB3" w:rsidRPr="00BE085F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270" w:type="dxa"/>
          </w:tcPr>
          <w:p w14:paraId="78C5179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278254" w14:textId="53F9E56B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270" w:type="dxa"/>
          </w:tcPr>
          <w:p w14:paraId="52BFB57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A0A398" w14:textId="53AF3D7E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B0B52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22056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D0FB3" w:rsidRPr="00A33B81" w14:paraId="41968624" w14:textId="77777777" w:rsidTr="008D0FB3">
        <w:tc>
          <w:tcPr>
            <w:tcW w:w="1710" w:type="dxa"/>
          </w:tcPr>
          <w:p w14:paraId="79E02D67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283AB1F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6ECB349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AC699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55C2B5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F8504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2C5DD4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118640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C274D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08AE6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21760B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E50D6A" w14:textId="77777777" w:rsidR="008D0FB3" w:rsidRPr="00BE085F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406E4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D48C2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11FB5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E397D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5C4B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995D2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0FB3" w:rsidRPr="00A33B81" w14:paraId="29794267" w14:textId="77777777" w:rsidTr="008D0FB3">
        <w:tc>
          <w:tcPr>
            <w:tcW w:w="1710" w:type="dxa"/>
          </w:tcPr>
          <w:p w14:paraId="2D74C270" w14:textId="2256F001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อาร์ อี เอ็น โคราช</w:t>
            </w:r>
          </w:p>
        </w:tc>
        <w:tc>
          <w:tcPr>
            <w:tcW w:w="1170" w:type="dxa"/>
          </w:tcPr>
          <w:p w14:paraId="73540E4A" w14:textId="7A9C9C6D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809" w:type="dxa"/>
          </w:tcPr>
          <w:p w14:paraId="7AB51149" w14:textId="79A81709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0F6506A6" w14:textId="26381A06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9348E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1" w:type="dxa"/>
          </w:tcPr>
          <w:p w14:paraId="31BCBBCA" w14:textId="4C941DF2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307CF1AD" w14:textId="5616F7DC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635D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</w:tcPr>
          <w:p w14:paraId="445043A7" w14:textId="4E43D0ED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897" w:type="dxa"/>
          </w:tcPr>
          <w:p w14:paraId="56403449" w14:textId="76E3DD25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2063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822AD75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6552A5" w14:textId="09B9994A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  <w:tc>
          <w:tcPr>
            <w:tcW w:w="273" w:type="dxa"/>
          </w:tcPr>
          <w:p w14:paraId="7B20689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5880B5" w14:textId="4977A8F5" w:rsidR="008D0FB3" w:rsidRPr="00BE085F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6B62C3" w:rsidRPr="006B62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729</w:t>
            </w:r>
          </w:p>
        </w:tc>
        <w:tc>
          <w:tcPr>
            <w:tcW w:w="270" w:type="dxa"/>
          </w:tcPr>
          <w:p w14:paraId="4F4E674F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DE2D73" w14:textId="760BAD72" w:rsidR="008D0FB3" w:rsidRPr="00A33B81" w:rsidRDefault="00423D9A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sz w:val="24"/>
                <w:szCs w:val="24"/>
              </w:rPr>
              <w:t>885</w:t>
            </w:r>
          </w:p>
        </w:tc>
        <w:tc>
          <w:tcPr>
            <w:tcW w:w="270" w:type="dxa"/>
          </w:tcPr>
          <w:p w14:paraId="1F824FE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3FEA18" w14:textId="04D6FDF1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0475C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26618E" w14:textId="38CB2694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4F23" w:rsidRPr="00A33B81" w14:paraId="224D0CD2" w14:textId="77777777" w:rsidTr="008D0FB3">
        <w:tc>
          <w:tcPr>
            <w:tcW w:w="1710" w:type="dxa"/>
          </w:tcPr>
          <w:p w14:paraId="31CD4FFF" w14:textId="60BB1296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เอนเนอร์ยี่ จำกัด</w:t>
            </w:r>
          </w:p>
        </w:tc>
        <w:tc>
          <w:tcPr>
            <w:tcW w:w="1170" w:type="dxa"/>
          </w:tcPr>
          <w:p w14:paraId="2C82B95D" w14:textId="6529F86F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809" w:type="dxa"/>
          </w:tcPr>
          <w:p w14:paraId="2E0DE274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B5426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5C2119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2A687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F73C9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1DBEA4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B8ABC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A3757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50DD631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2E560C" w14:textId="77777777" w:rsidR="00224F23" w:rsidRPr="00BE085F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A7E02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F112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5309D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FAC9DA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28B38E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7D4F03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4F23" w:rsidRPr="00A33B81" w14:paraId="1A74105A" w14:textId="77777777" w:rsidTr="008D0FB3">
        <w:tc>
          <w:tcPr>
            <w:tcW w:w="1710" w:type="dxa"/>
          </w:tcPr>
          <w:p w14:paraId="069CBA49" w14:textId="77777777" w:rsidR="00224F23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A3371F" w14:textId="6D964AE4" w:rsidR="00224F23" w:rsidRPr="00A33B81" w:rsidRDefault="008D0FB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พลังงาน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809" w:type="dxa"/>
          </w:tcPr>
          <w:p w14:paraId="2186675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386973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B32349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199B6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6C21A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C54C07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686E2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5758C4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48F5155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3FB484" w14:textId="77777777" w:rsidR="00224F23" w:rsidRPr="00BE085F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FD21F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0CDDDD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A85F0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635226D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A91930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3835C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4F23" w:rsidRPr="00A33B81" w14:paraId="3B279C8B" w14:textId="77777777" w:rsidTr="008D0FB3">
        <w:tc>
          <w:tcPr>
            <w:tcW w:w="1710" w:type="dxa"/>
          </w:tcPr>
          <w:p w14:paraId="46A4F409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4132D8C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14:paraId="56B25BF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380377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38DC339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2B4B2A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93769D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DE54D60" w14:textId="359AA75E" w:rsidR="00224F23" w:rsidRPr="00A33B81" w:rsidRDefault="00423D9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635</w:t>
            </w:r>
            <w:r w:rsidR="00D406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60D6530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3B6CBD" w14:textId="1B02A66A" w:rsidR="00224F23" w:rsidRPr="00A33B81" w:rsidRDefault="00423D9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</w:t>
            </w:r>
            <w:r w:rsidR="008D0F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943</w:t>
            </w:r>
          </w:p>
        </w:tc>
        <w:tc>
          <w:tcPr>
            <w:tcW w:w="273" w:type="dxa"/>
          </w:tcPr>
          <w:p w14:paraId="17C74F8D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43933D" w14:textId="39126CAA" w:rsidR="00224F23" w:rsidRPr="00BE085F" w:rsidRDefault="00423D9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785</w:t>
            </w:r>
            <w:r w:rsidR="006B62C3" w:rsidRPr="006B6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270" w:type="dxa"/>
          </w:tcPr>
          <w:p w14:paraId="3F745BC9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F1F294" w14:textId="244D0100" w:rsidR="00224F23" w:rsidRPr="00A33B81" w:rsidRDefault="00423D9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  <w:r w:rsidR="008D0F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270" w:type="dxa"/>
          </w:tcPr>
          <w:p w14:paraId="75F3F95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2BB0ABD0" w14:textId="393C7664" w:rsidR="00224F23" w:rsidRPr="00404EB2" w:rsidRDefault="00423D9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 w:rsidR="00635D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996</w:t>
            </w:r>
          </w:p>
        </w:tc>
        <w:tc>
          <w:tcPr>
            <w:tcW w:w="270" w:type="dxa"/>
          </w:tcPr>
          <w:p w14:paraId="33BC092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B7042A" w14:textId="1FBFE3F1" w:rsidR="00224F23" w:rsidRPr="003C62EB" w:rsidRDefault="008D0FB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9AD5FCD" w14:textId="77777777" w:rsidR="0064247E" w:rsidRPr="007663F9" w:rsidRDefault="0064247E" w:rsidP="0064247E">
      <w:pPr>
        <w:pStyle w:val="FSBlank"/>
        <w:rPr>
          <w:sz w:val="30"/>
          <w:szCs w:val="30"/>
        </w:rPr>
      </w:pPr>
    </w:p>
    <w:p w14:paraId="0B413D7A" w14:textId="4220C2C2" w:rsidR="0064247E" w:rsidRPr="008C010D" w:rsidRDefault="00141065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4247E"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0E02A7D" w14:textId="77777777" w:rsidR="0064247E" w:rsidRPr="007663F9" w:rsidRDefault="0064247E" w:rsidP="0064247E">
      <w:pPr>
        <w:pStyle w:val="FSBlank"/>
        <w:ind w:left="0"/>
        <w:rPr>
          <w:sz w:val="30"/>
          <w:szCs w:val="30"/>
        </w:rPr>
      </w:pPr>
    </w:p>
    <w:p w14:paraId="12CAEDF5" w14:textId="77777777"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14:paraId="0E177CBD" w14:textId="77777777" w:rsidR="009D1B05" w:rsidRPr="008C010D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9D1B05" w:rsidRPr="008C010D" w:rsidSect="008667B7"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5A88FC5E" w:rsidR="00EA5EC7" w:rsidRPr="0012538E" w:rsidRDefault="00423D9A" w:rsidP="00EA5EC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23D9A">
        <w:rPr>
          <w:rFonts w:ascii="Angsana New" w:hAnsi="Angsana New"/>
          <w:sz w:val="30"/>
          <w:szCs w:val="30"/>
          <w:lang w:val="en-US"/>
        </w:rPr>
        <w:lastRenderedPageBreak/>
        <w:t>6</w:t>
      </w:r>
      <w:r w:rsidR="00EA5EC7" w:rsidRPr="0012538E">
        <w:rPr>
          <w:rFonts w:ascii="Angsana New" w:hAnsi="Angsana New"/>
          <w:sz w:val="30"/>
          <w:szCs w:val="30"/>
          <w:lang w:val="th-TH"/>
        </w:rPr>
        <w:tab/>
      </w:r>
      <w:r w:rsidR="00EA5EC7" w:rsidRPr="00D33EEA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14:paraId="7D605D49" w14:textId="77777777" w:rsidR="00EA5EC7" w:rsidRPr="00D51E29" w:rsidRDefault="00EA5EC7" w:rsidP="00EA5EC7">
      <w:pPr>
        <w:pStyle w:val="FSBlank"/>
        <w:rPr>
          <w:sz w:val="30"/>
          <w:szCs w:val="30"/>
        </w:rPr>
      </w:pPr>
    </w:p>
    <w:p w14:paraId="74E7B2C0" w14:textId="2E26950F" w:rsidR="00580863" w:rsidRDefault="00580863" w:rsidP="00580863">
      <w:pPr>
        <w:pStyle w:val="FSContent"/>
      </w:pPr>
      <w:r w:rsidRPr="004A6E9C">
        <w:rPr>
          <w:b/>
          <w:cs/>
        </w:rPr>
        <w:t>ก</w:t>
      </w:r>
      <w:r w:rsidRPr="004A6E9C">
        <w:rPr>
          <w:cs/>
        </w:rPr>
        <w:t>ารซื้อ จำหน่าย และโอน</w:t>
      </w:r>
      <w:r w:rsidRPr="004A6E9C">
        <w:rPr>
          <w:rFonts w:hint="cs"/>
          <w:cs/>
        </w:rPr>
        <w:t>ที่ดิน อาคารและ</w:t>
      </w:r>
      <w:r w:rsidRPr="004A6E9C">
        <w:rPr>
          <w:cs/>
        </w:rPr>
        <w:t>อุปกรณ์</w:t>
      </w:r>
      <w:r w:rsidR="00847EFC">
        <w:rPr>
          <w:rFonts w:hint="cs"/>
          <w:cs/>
        </w:rPr>
        <w:t>ใน</w:t>
      </w:r>
      <w:r w:rsidRPr="004A6E9C">
        <w:rPr>
          <w:b/>
          <w:cs/>
        </w:rPr>
        <w:t>ระหว่าง</w:t>
      </w:r>
      <w:r>
        <w:rPr>
          <w:cs/>
        </w:rPr>
        <w:t>งวด</w:t>
      </w:r>
      <w:r w:rsidR="00EA6520">
        <w:rPr>
          <w:rFonts w:hint="cs"/>
          <w:cs/>
        </w:rPr>
        <w:t>หก</w:t>
      </w:r>
      <w:r w:rsidR="00DA4085">
        <w:rPr>
          <w:rFonts w:hint="cs"/>
          <w:cs/>
        </w:rPr>
        <w:t>เดือน</w:t>
      </w:r>
      <w:r w:rsidRPr="004A6E9C">
        <w:rPr>
          <w:cs/>
        </w:rPr>
        <w:t>สิ้นสุดวันที่</w:t>
      </w:r>
      <w:r w:rsidR="00A57FA3">
        <w:t xml:space="preserve"> </w:t>
      </w:r>
      <w:r w:rsidR="00423D9A" w:rsidRPr="00423D9A">
        <w:t>30</w:t>
      </w:r>
      <w:r w:rsidR="00060CCF">
        <w:t xml:space="preserve"> </w:t>
      </w:r>
      <w:r w:rsidR="00060CCF">
        <w:rPr>
          <w:rFonts w:hint="cs"/>
          <w:cs/>
        </w:rPr>
        <w:t>มิถุนายน</w:t>
      </w:r>
      <w:r w:rsidR="008D44FB">
        <w:rPr>
          <w:rFonts w:hint="cs"/>
          <w:cs/>
        </w:rPr>
        <w:t xml:space="preserve"> </w:t>
      </w:r>
      <w:r w:rsidR="00423D9A" w:rsidRPr="00423D9A">
        <w:t>2564</w:t>
      </w:r>
      <w:r>
        <w:rPr>
          <w:rFonts w:hint="cs"/>
          <w:cs/>
        </w:rPr>
        <w:t xml:space="preserve"> มี</w:t>
      </w:r>
      <w:r w:rsidRPr="004A6E9C">
        <w:rPr>
          <w:cs/>
        </w:rPr>
        <w:t>ดังนี้</w:t>
      </w:r>
    </w:p>
    <w:p w14:paraId="77C16C0E" w14:textId="77777777" w:rsidR="00580863" w:rsidRPr="00D51E29" w:rsidRDefault="00580863" w:rsidP="00580863">
      <w:pPr>
        <w:pStyle w:val="FSContent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081"/>
        <w:gridCol w:w="272"/>
        <w:gridCol w:w="1170"/>
        <w:gridCol w:w="270"/>
        <w:gridCol w:w="1081"/>
        <w:gridCol w:w="270"/>
        <w:gridCol w:w="1170"/>
      </w:tblGrid>
      <w:tr w:rsidR="00F93567" w:rsidRPr="00A61BFB" w14:paraId="1F792386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71414951" w14:textId="77777777" w:rsidR="00F93567" w:rsidRPr="00A61BFB" w:rsidRDefault="00F9356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70A68B7A" w14:textId="3E195532" w:rsidR="00F93567" w:rsidRPr="00A61BFB" w:rsidRDefault="008D44FB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4041CC9E" w14:textId="77777777" w:rsidR="00F93567" w:rsidRPr="00A61BFB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3753A8A2" w14:textId="77777777" w:rsidR="00F93567" w:rsidRPr="00A61BFB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567" w:rsidRPr="00A61BFB" w14:paraId="5F3A32DE" w14:textId="77777777" w:rsidTr="00A61BFB">
        <w:trPr>
          <w:trHeight w:val="1109"/>
          <w:tblHeader/>
        </w:trPr>
        <w:tc>
          <w:tcPr>
            <w:tcW w:w="2106" w:type="pct"/>
            <w:shd w:val="clear" w:color="auto" w:fill="auto"/>
          </w:tcPr>
          <w:p w14:paraId="055488E6" w14:textId="77777777" w:rsidR="00F93567" w:rsidRPr="00A61BFB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14A265" w14:textId="77777777" w:rsidR="00F93567" w:rsidRPr="00A61BFB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A6B112" w14:textId="77777777" w:rsidR="00F93567" w:rsidRPr="00A61BFB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EE3B1BE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269454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31506E0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  <w:shd w:val="clear" w:color="auto" w:fill="auto"/>
          </w:tcPr>
          <w:p w14:paraId="48B5873B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11C3B0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F8D2E4B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7" w:type="pct"/>
            <w:shd w:val="clear" w:color="auto" w:fill="auto"/>
          </w:tcPr>
          <w:p w14:paraId="66360115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0D47CFD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CBC124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DBD43A4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  <w:shd w:val="clear" w:color="auto" w:fill="auto"/>
          </w:tcPr>
          <w:p w14:paraId="70D8C1F1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69532D0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4CB1D91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93567" w:rsidRPr="00A61BFB" w14:paraId="492038F7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56BE5DC4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4" w:type="pct"/>
            <w:gridSpan w:val="7"/>
            <w:shd w:val="clear" w:color="auto" w:fill="auto"/>
          </w:tcPr>
          <w:p w14:paraId="6020105A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74B" w:rsidRPr="00A61BFB" w14:paraId="38FAD48F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0CB57279" w14:textId="144CEF4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589" w:type="pct"/>
            <w:shd w:val="clear" w:color="auto" w:fill="auto"/>
          </w:tcPr>
          <w:p w14:paraId="27F538C4" w14:textId="4EBA76A3" w:rsidR="0087374B" w:rsidRPr="00A61BFB" w:rsidRDefault="00423D9A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8" w:type="pct"/>
            <w:shd w:val="clear" w:color="auto" w:fill="auto"/>
          </w:tcPr>
          <w:p w14:paraId="058F8283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6D8E7DC1" w14:textId="4E96F486" w:rsidR="0087374B" w:rsidRPr="00A61BFB" w:rsidRDefault="00593869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E7B4EBA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2B87E18E" w14:textId="05E46207" w:rsidR="0087374B" w:rsidRPr="00A61BFB" w:rsidRDefault="00423D9A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7" w:type="pct"/>
            <w:shd w:val="clear" w:color="auto" w:fill="auto"/>
          </w:tcPr>
          <w:p w14:paraId="16E4CFF7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30B063A" w14:textId="57701E65" w:rsidR="0087374B" w:rsidRPr="00A61BFB" w:rsidRDefault="00593869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3869" w:rsidRPr="00A61BFB" w14:paraId="763385A7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6F686EB5" w14:textId="010DE79F" w:rsidR="00593869" w:rsidRPr="00A61BFB" w:rsidRDefault="00593869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89" w:type="pct"/>
            <w:shd w:val="clear" w:color="auto" w:fill="auto"/>
          </w:tcPr>
          <w:p w14:paraId="146C0C38" w14:textId="043CA129" w:rsidR="00593869" w:rsidRPr="00A61BFB" w:rsidRDefault="002553BC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73B1">
              <w:rPr>
                <w:rFonts w:asciiTheme="majorBidi" w:hAnsiTheme="majorBidi" w:cstheme="majorBidi"/>
                <w:sz w:val="30"/>
                <w:szCs w:val="30"/>
              </w:rPr>
              <w:t>43,955</w:t>
            </w:r>
          </w:p>
        </w:tc>
        <w:tc>
          <w:tcPr>
            <w:tcW w:w="148" w:type="pct"/>
            <w:shd w:val="clear" w:color="auto" w:fill="auto"/>
          </w:tcPr>
          <w:p w14:paraId="101D7A91" w14:textId="77777777" w:rsidR="00593869" w:rsidRPr="00A61BFB" w:rsidRDefault="00593869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55F3C552" w14:textId="55175A26" w:rsidR="00593869" w:rsidRPr="00A61BFB" w:rsidRDefault="00593869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3E5C0EC" w14:textId="77777777" w:rsidR="00593869" w:rsidRPr="00A61BFB" w:rsidRDefault="00593869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2026C0F4" w14:textId="7BEA564B" w:rsidR="00593869" w:rsidRPr="00A61BFB" w:rsidRDefault="00593869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C5125B" w14:textId="77777777" w:rsidR="00593869" w:rsidRPr="00A61BFB" w:rsidRDefault="00593869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85DEBFF" w14:textId="67FD6A10" w:rsidR="00593869" w:rsidRPr="00A61BFB" w:rsidRDefault="00593869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18DD" w:rsidRPr="00A61BFB" w14:paraId="6CFF60F1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1343C6D2" w14:textId="54023C66" w:rsidR="00D418DD" w:rsidRDefault="00D418DD" w:rsidP="00D4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589" w:type="pct"/>
            <w:shd w:val="clear" w:color="auto" w:fill="auto"/>
          </w:tcPr>
          <w:p w14:paraId="2A2F1665" w14:textId="209D138F" w:rsidR="00D418DD" w:rsidRDefault="00423D9A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48" w:type="pct"/>
            <w:shd w:val="clear" w:color="auto" w:fill="auto"/>
          </w:tcPr>
          <w:p w14:paraId="6B7AEBB1" w14:textId="77777777" w:rsidR="00D418DD" w:rsidRPr="00A61BFB" w:rsidRDefault="00D418DD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65B0DEAF" w14:textId="45ECFBE3" w:rsidR="00D418DD" w:rsidRDefault="00D418DD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D5BC34E" w14:textId="77777777" w:rsidR="00D418DD" w:rsidRPr="00A61BFB" w:rsidRDefault="00D418DD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5460581C" w14:textId="47456973" w:rsidR="00D418DD" w:rsidRDefault="00423D9A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47" w:type="pct"/>
            <w:shd w:val="clear" w:color="auto" w:fill="auto"/>
          </w:tcPr>
          <w:p w14:paraId="0F20FCAC" w14:textId="77777777" w:rsidR="00D418DD" w:rsidRPr="00A61BFB" w:rsidRDefault="00D418DD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F8A056F" w14:textId="656AA0C5" w:rsidR="00D418DD" w:rsidRDefault="00D418DD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74B" w:rsidRPr="00A61BFB" w14:paraId="58442758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09A1CE2E" w14:textId="4D8A59D3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9" w:type="pct"/>
            <w:shd w:val="clear" w:color="auto" w:fill="auto"/>
          </w:tcPr>
          <w:p w14:paraId="1F6F7216" w14:textId="0ECCEF1F" w:rsidR="0087374B" w:rsidRPr="00A61BFB" w:rsidRDefault="00423D9A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93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8" w:type="pct"/>
            <w:shd w:val="clear" w:color="auto" w:fill="auto"/>
          </w:tcPr>
          <w:p w14:paraId="11787263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54C902E0" w14:textId="49246BAF" w:rsidR="0087374B" w:rsidRPr="00A61BFB" w:rsidRDefault="00593869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E802D15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564E5312" w14:textId="40455ECE" w:rsidR="0087374B" w:rsidRPr="00A61BFB" w:rsidRDefault="00423D9A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938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7" w:type="pct"/>
            <w:shd w:val="clear" w:color="auto" w:fill="auto"/>
          </w:tcPr>
          <w:p w14:paraId="15D5CE94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662D2F7" w14:textId="762005C5" w:rsidR="0087374B" w:rsidRPr="00A61BFB" w:rsidRDefault="00173860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74B" w:rsidRPr="00A61BFB" w14:paraId="6E40C993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4BFFBBCC" w14:textId="05C6AA45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ระบบผลิตน้ำเพื่อการอุตสาหกรรม</w:t>
            </w:r>
          </w:p>
        </w:tc>
        <w:tc>
          <w:tcPr>
            <w:tcW w:w="589" w:type="pct"/>
            <w:shd w:val="clear" w:color="auto" w:fill="auto"/>
          </w:tcPr>
          <w:p w14:paraId="2CD47028" w14:textId="51F4BDBE" w:rsidR="0087374B" w:rsidRPr="00A61BFB" w:rsidRDefault="00423D9A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1738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48" w:type="pct"/>
            <w:shd w:val="clear" w:color="auto" w:fill="auto"/>
          </w:tcPr>
          <w:p w14:paraId="6CDF6959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51D96BB9" w14:textId="6BDAFCA8" w:rsidR="0087374B" w:rsidRPr="00A61BFB" w:rsidRDefault="00173860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D0683BB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1DF86983" w14:textId="204BFC44" w:rsidR="0087374B" w:rsidRPr="00A61BFB" w:rsidRDefault="00423D9A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1738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47" w:type="pct"/>
            <w:shd w:val="clear" w:color="auto" w:fill="auto"/>
          </w:tcPr>
          <w:p w14:paraId="5DF4927E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AA4C5B1" w14:textId="1201EE0A" w:rsidR="0087374B" w:rsidRPr="00A61BFB" w:rsidRDefault="00173860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1337" w:rsidRPr="00A61BFB" w14:paraId="1A947500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214EBE49" w14:textId="5B98A7B8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และระบบป้องกันอุทกภัย</w:t>
            </w:r>
          </w:p>
        </w:tc>
        <w:tc>
          <w:tcPr>
            <w:tcW w:w="589" w:type="pct"/>
            <w:shd w:val="clear" w:color="auto" w:fill="auto"/>
          </w:tcPr>
          <w:p w14:paraId="64E6C844" w14:textId="2AABC53C" w:rsidR="00D21337" w:rsidRPr="00A61BFB" w:rsidRDefault="00423D9A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1738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148" w:type="pct"/>
            <w:shd w:val="clear" w:color="auto" w:fill="auto"/>
          </w:tcPr>
          <w:p w14:paraId="049DB911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31D164EB" w14:textId="2DDE5C66" w:rsidR="00D21337" w:rsidRPr="00A61BFB" w:rsidRDefault="00173860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919577F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6C3E91F4" w14:textId="7BC5ECF6" w:rsidR="00D21337" w:rsidRPr="00A61BFB" w:rsidRDefault="00423D9A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1738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147" w:type="pct"/>
            <w:shd w:val="clear" w:color="auto" w:fill="auto"/>
          </w:tcPr>
          <w:p w14:paraId="37723048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2B310B3" w14:textId="6103DB44" w:rsidR="00D21337" w:rsidRPr="00A61BFB" w:rsidRDefault="00173860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1337" w:rsidRPr="00A61BFB" w14:paraId="79A0BAAC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743647A0" w14:textId="2096B6C1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9" w:type="pct"/>
            <w:shd w:val="clear" w:color="auto" w:fill="auto"/>
          </w:tcPr>
          <w:p w14:paraId="6166B48B" w14:textId="595790B4" w:rsidR="00D21337" w:rsidRPr="00A61BFB" w:rsidRDefault="00423D9A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418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8" w:type="pct"/>
            <w:shd w:val="clear" w:color="auto" w:fill="auto"/>
          </w:tcPr>
          <w:p w14:paraId="3C29163B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F46B831" w14:textId="7A045E2F" w:rsidR="00D21337" w:rsidRPr="00A61BFB" w:rsidRDefault="00D418DD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714F2B7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9B011D2" w14:textId="07291B4C" w:rsidR="00D21337" w:rsidRPr="00A61BFB" w:rsidRDefault="00423D9A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418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14:paraId="22A8A019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A12ADC2" w14:textId="0A3E6A06" w:rsidR="00D21337" w:rsidRPr="00A61BFB" w:rsidRDefault="00D418DD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1337" w:rsidRPr="00A61BFB" w14:paraId="231C1989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26265877" w14:textId="0D37F12E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9" w:type="pct"/>
            <w:shd w:val="clear" w:color="auto" w:fill="auto"/>
          </w:tcPr>
          <w:p w14:paraId="281C8A00" w14:textId="22F09B2B" w:rsidR="00D21337" w:rsidRPr="00A61BFB" w:rsidRDefault="00423D9A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48" w:type="pct"/>
            <w:shd w:val="clear" w:color="auto" w:fill="auto"/>
          </w:tcPr>
          <w:p w14:paraId="69E6E163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5961866E" w14:textId="7DB9D95D" w:rsidR="00D21337" w:rsidRPr="00A61BFB" w:rsidRDefault="00D418DD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6F0048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766A8738" w14:textId="7EB096B1" w:rsidR="00D21337" w:rsidRPr="00A61BFB" w:rsidRDefault="00423D9A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47" w:type="pct"/>
            <w:shd w:val="clear" w:color="auto" w:fill="auto"/>
          </w:tcPr>
          <w:p w14:paraId="6FD270F8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44BD39" w14:textId="216D5384" w:rsidR="00D21337" w:rsidRPr="00A61BFB" w:rsidRDefault="00D418DD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1337" w:rsidRPr="00A61BFB" w14:paraId="1D1CA9A9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7571688A" w14:textId="4790FB1B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89" w:type="pct"/>
            <w:shd w:val="clear" w:color="auto" w:fill="auto"/>
          </w:tcPr>
          <w:p w14:paraId="1AC46B79" w14:textId="1699D775" w:rsidR="00D21337" w:rsidRPr="00A61BFB" w:rsidRDefault="00423D9A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D418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  <w:tc>
          <w:tcPr>
            <w:tcW w:w="148" w:type="pct"/>
            <w:shd w:val="clear" w:color="auto" w:fill="auto"/>
          </w:tcPr>
          <w:p w14:paraId="7C5BC5D0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67C0B9FE" w14:textId="6A6B47C5" w:rsidR="00D21337" w:rsidRPr="00A61BFB" w:rsidRDefault="00D418DD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67AC21CF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5199E88D" w14:textId="0FE803C0" w:rsidR="00D21337" w:rsidRPr="00A61BFB" w:rsidRDefault="00423D9A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D418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  <w:tc>
          <w:tcPr>
            <w:tcW w:w="147" w:type="pct"/>
            <w:shd w:val="clear" w:color="auto" w:fill="auto"/>
          </w:tcPr>
          <w:p w14:paraId="187B47B6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C7AC677" w14:textId="0148C68A" w:rsidR="00D21337" w:rsidRPr="00A61BFB" w:rsidRDefault="0077195E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21337" w:rsidRPr="00A61BFB" w14:paraId="4565DA8B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18751C70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0A77D" w14:textId="08A0FD9B" w:rsidR="00D21337" w:rsidRPr="00A61BFB" w:rsidRDefault="002553BC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125,611</w:t>
            </w:r>
          </w:p>
        </w:tc>
        <w:tc>
          <w:tcPr>
            <w:tcW w:w="148" w:type="pct"/>
            <w:shd w:val="clear" w:color="auto" w:fill="auto"/>
          </w:tcPr>
          <w:p w14:paraId="62B64617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BDED7" w14:textId="60E4E661" w:rsidR="00D21337" w:rsidRPr="00A61BFB" w:rsidRDefault="00F34791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D9A"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D9A"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2D908299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EECAB" w14:textId="3112F43D" w:rsidR="00D21337" w:rsidRPr="00A61BFB" w:rsidRDefault="00423D9A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="00771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147" w:type="pct"/>
            <w:shd w:val="clear" w:color="auto" w:fill="auto"/>
          </w:tcPr>
          <w:p w14:paraId="37FA21BB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CD2F6" w14:textId="475F1033" w:rsidR="00D21337" w:rsidRPr="00A61BFB" w:rsidRDefault="0077195E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23D9A"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3D9A" w:rsidRPr="0042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F7DE2A8" w14:textId="7A36B875" w:rsidR="00A5509F" w:rsidRPr="00D51E29" w:rsidRDefault="00A5509F" w:rsidP="00580863">
      <w:pPr>
        <w:pStyle w:val="FSContent"/>
      </w:pPr>
    </w:p>
    <w:p w14:paraId="05876756" w14:textId="5FB6B243" w:rsidR="00B43AE3" w:rsidRDefault="00B43AE3" w:rsidP="00B43AE3">
      <w:pPr>
        <w:pStyle w:val="FSBlank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รายการเคลื่อนไหวของสินทรัพย์สิทธิการใช้</w:t>
      </w:r>
      <w:r w:rsidR="00BC10E4">
        <w:rPr>
          <w:rFonts w:hint="cs"/>
          <w:sz w:val="30"/>
          <w:szCs w:val="30"/>
          <w:cs/>
        </w:rPr>
        <w:t>ในระหว่างงวด</w:t>
      </w:r>
      <w:r w:rsidR="00060CCF">
        <w:rPr>
          <w:rFonts w:hint="cs"/>
          <w:sz w:val="30"/>
          <w:szCs w:val="30"/>
          <w:cs/>
        </w:rPr>
        <w:t>หก</w:t>
      </w:r>
      <w:r w:rsidR="00BC10E4">
        <w:rPr>
          <w:rFonts w:hint="cs"/>
          <w:sz w:val="30"/>
          <w:szCs w:val="30"/>
          <w:cs/>
        </w:rPr>
        <w:t>เดือนสิ้นสุด</w:t>
      </w:r>
      <w:r w:rsidR="00BC10E4" w:rsidRPr="00060CCF">
        <w:rPr>
          <w:rFonts w:hint="cs"/>
          <w:sz w:val="30"/>
          <w:szCs w:val="30"/>
          <w:cs/>
        </w:rPr>
        <w:t xml:space="preserve">วันที่ </w:t>
      </w:r>
      <w:r w:rsidR="00423D9A" w:rsidRPr="00423D9A">
        <w:rPr>
          <w:sz w:val="30"/>
          <w:szCs w:val="30"/>
        </w:rPr>
        <w:t>30</w:t>
      </w:r>
      <w:r w:rsidR="00060CCF" w:rsidRPr="00060CCF">
        <w:rPr>
          <w:sz w:val="30"/>
          <w:szCs w:val="30"/>
        </w:rPr>
        <w:t xml:space="preserve"> </w:t>
      </w:r>
      <w:r w:rsidR="00060CCF" w:rsidRPr="00060CCF">
        <w:rPr>
          <w:rFonts w:hint="cs"/>
          <w:sz w:val="30"/>
          <w:szCs w:val="30"/>
          <w:cs/>
        </w:rPr>
        <w:t>มิถุนายน</w:t>
      </w:r>
      <w:r w:rsidR="00060CCF">
        <w:rPr>
          <w:sz w:val="30"/>
          <w:szCs w:val="30"/>
        </w:rPr>
        <w:t xml:space="preserve"> </w:t>
      </w:r>
      <w:r w:rsidR="00423D9A" w:rsidRPr="00423D9A">
        <w:rPr>
          <w:sz w:val="30"/>
          <w:szCs w:val="30"/>
        </w:rPr>
        <w:t>2564</w:t>
      </w:r>
      <w:r w:rsidR="00BC10E4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</w:p>
    <w:p w14:paraId="3693F043" w14:textId="77777777" w:rsidR="00B43AE3" w:rsidRPr="00D51E29" w:rsidRDefault="00B43AE3" w:rsidP="00B43AE3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1"/>
        <w:gridCol w:w="1799"/>
      </w:tblGrid>
      <w:tr w:rsidR="00B43AE3" w:rsidRPr="00A16777" w14:paraId="06A406A0" w14:textId="77777777" w:rsidTr="00766959">
        <w:trPr>
          <w:tblHeader/>
        </w:trPr>
        <w:tc>
          <w:tcPr>
            <w:tcW w:w="4020" w:type="pct"/>
            <w:shd w:val="clear" w:color="auto" w:fill="auto"/>
          </w:tcPr>
          <w:p w14:paraId="6474FFA6" w14:textId="77777777" w:rsidR="00B43AE3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7805DD1" w14:textId="77777777" w:rsidR="00B43AE3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29C04F4" w14:textId="28ADF03F" w:rsidR="00B43AE3" w:rsidRPr="009E1667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0676B905" w14:textId="77777777" w:rsidR="00B43AE3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13A4A705" w14:textId="77777777" w:rsidR="00B43AE3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EA8391E" w14:textId="77777777" w:rsidR="00B43AE3" w:rsidRPr="00D57F65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43AE3" w:rsidRPr="00A16777" w14:paraId="17926508" w14:textId="77777777" w:rsidTr="00766959">
        <w:trPr>
          <w:tblHeader/>
        </w:trPr>
        <w:tc>
          <w:tcPr>
            <w:tcW w:w="4020" w:type="pct"/>
            <w:shd w:val="clear" w:color="auto" w:fill="auto"/>
          </w:tcPr>
          <w:p w14:paraId="5D9EC99E" w14:textId="77777777" w:rsidR="00B43AE3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2FA993A8" w14:textId="77777777" w:rsidR="00B43AE3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3AE3" w:rsidRPr="00494CD6" w14:paraId="2F7FA108" w14:textId="77777777" w:rsidTr="00766959">
        <w:tc>
          <w:tcPr>
            <w:tcW w:w="4020" w:type="pct"/>
            <w:shd w:val="clear" w:color="auto" w:fill="auto"/>
          </w:tcPr>
          <w:p w14:paraId="663AA4F1" w14:textId="30853073" w:rsidR="00B43AE3" w:rsidRPr="003C47FE" w:rsidRDefault="00B43AE3" w:rsidP="00766959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423D9A" w:rsidRPr="00423D9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="00423D9A" w:rsidRPr="00423D9A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980" w:type="pct"/>
            <w:shd w:val="clear" w:color="auto" w:fill="auto"/>
          </w:tcPr>
          <w:p w14:paraId="72D6A4DD" w14:textId="23416E81" w:rsidR="00B43AE3" w:rsidRPr="00DC0773" w:rsidRDefault="00423D9A" w:rsidP="003E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12</w:t>
            </w:r>
            <w:r w:rsidR="00B944A1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B43AE3" w:rsidRPr="00494CD6" w14:paraId="5C3C3494" w14:textId="77777777" w:rsidTr="00B43AE3">
        <w:tc>
          <w:tcPr>
            <w:tcW w:w="4020" w:type="pct"/>
            <w:shd w:val="clear" w:color="auto" w:fill="auto"/>
          </w:tcPr>
          <w:p w14:paraId="4E51755D" w14:textId="0B9DA0EB" w:rsidR="00B43AE3" w:rsidRPr="003C47FE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980" w:type="pct"/>
            <w:shd w:val="clear" w:color="auto" w:fill="auto"/>
          </w:tcPr>
          <w:p w14:paraId="2610593D" w14:textId="4BCB5130" w:rsidR="00B43AE3" w:rsidRPr="00DC0773" w:rsidRDefault="00423D9A" w:rsidP="003E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5</w:t>
            </w:r>
            <w:r w:rsidR="00B944A1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379</w:t>
            </w:r>
          </w:p>
        </w:tc>
      </w:tr>
      <w:tr w:rsidR="00B43AE3" w:rsidRPr="00494CD6" w14:paraId="722BA846" w14:textId="77777777" w:rsidTr="00B43AE3">
        <w:tc>
          <w:tcPr>
            <w:tcW w:w="4020" w:type="pct"/>
            <w:shd w:val="clear" w:color="auto" w:fill="auto"/>
          </w:tcPr>
          <w:p w14:paraId="0CB9ED2E" w14:textId="5811260B" w:rsidR="00B43AE3" w:rsidRPr="003C47FE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980" w:type="pct"/>
            <w:shd w:val="clear" w:color="auto" w:fill="auto"/>
          </w:tcPr>
          <w:p w14:paraId="53CCC844" w14:textId="4A5EC947" w:rsidR="00B43AE3" w:rsidRPr="00DC0773" w:rsidRDefault="00B944A1" w:rsidP="003E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338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3AE3" w:rsidRPr="00494CD6" w14:paraId="3C718134" w14:textId="77777777" w:rsidTr="00B43AE3">
        <w:tc>
          <w:tcPr>
            <w:tcW w:w="4020" w:type="pct"/>
            <w:shd w:val="clear" w:color="auto" w:fill="auto"/>
          </w:tcPr>
          <w:p w14:paraId="501EC6CA" w14:textId="1D498857" w:rsidR="00B43AE3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3AE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auto"/>
          </w:tcPr>
          <w:p w14:paraId="47BD18E9" w14:textId="27FC5E0A" w:rsidR="00B43AE3" w:rsidRPr="00DC0773" w:rsidRDefault="00B944A1" w:rsidP="003E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162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3AE3" w:rsidRPr="00F20B0B" w14:paraId="1D414469" w14:textId="77777777" w:rsidTr="00766959">
        <w:tc>
          <w:tcPr>
            <w:tcW w:w="4020" w:type="pct"/>
            <w:shd w:val="clear" w:color="auto" w:fill="auto"/>
          </w:tcPr>
          <w:p w14:paraId="0FE381E4" w14:textId="66BB7D49" w:rsidR="00B43AE3" w:rsidRPr="00B43AE3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A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23D9A"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060C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60C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B43A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23D9A"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AB011" w14:textId="46B24F55" w:rsidR="00B43AE3" w:rsidRPr="003E6BB3" w:rsidRDefault="00423D9A" w:rsidP="003E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/>
              <w:ind w:left="-108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A40E28" w:rsidRPr="003E6B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</w:tr>
    </w:tbl>
    <w:p w14:paraId="42406104" w14:textId="578FF4A3" w:rsidR="00F11E04" w:rsidRDefault="00F11E04" w:rsidP="00580863">
      <w:pPr>
        <w:pStyle w:val="FSContent"/>
      </w:pPr>
      <w:r>
        <w:rPr>
          <w:rFonts w:hint="cs"/>
          <w:cs/>
        </w:rPr>
        <w:lastRenderedPageBreak/>
        <w:t xml:space="preserve">ในระหว่างปี </w:t>
      </w:r>
      <w:r w:rsidR="00423D9A" w:rsidRPr="00423D9A">
        <w:t>2564</w:t>
      </w:r>
      <w:r>
        <w:t xml:space="preserve"> </w:t>
      </w:r>
      <w:r>
        <w:rPr>
          <w:rFonts w:hint="cs"/>
          <w:cs/>
        </w:rPr>
        <w:t xml:space="preserve">บริษัทได้ทำสัญญาเช่ายานพาหนะเป็นระยะเวลา </w:t>
      </w:r>
      <w:r w:rsidR="00423D9A" w:rsidRPr="00423D9A">
        <w:t>4</w:t>
      </w:r>
      <w:r>
        <w:t xml:space="preserve"> </w:t>
      </w:r>
      <w:r>
        <w:rPr>
          <w:rFonts w:hint="cs"/>
          <w:cs/>
        </w:rPr>
        <w:t>ปี โดยได้รับรู้</w:t>
      </w:r>
      <w:r w:rsidRPr="00F11E04">
        <w:rPr>
          <w:cs/>
        </w:rPr>
        <w:t xml:space="preserve">สินทรัพย์สิทธิการใช้และหนี้สินตามสัญญาเช่าเป็นจำนวน </w:t>
      </w:r>
      <w:r w:rsidR="00423D9A" w:rsidRPr="00423D9A">
        <w:t>5</w:t>
      </w:r>
      <w:r w:rsidR="00DD2E11">
        <w:t>.</w:t>
      </w:r>
      <w:r w:rsidR="00423D9A" w:rsidRPr="00423D9A">
        <w:t>4</w:t>
      </w:r>
      <w:r w:rsidRPr="00F11E04">
        <w:t xml:space="preserve"> </w:t>
      </w:r>
      <w:r w:rsidRPr="00F11E04">
        <w:rPr>
          <w:cs/>
        </w:rPr>
        <w:t xml:space="preserve">ล้านบาทและ </w:t>
      </w:r>
      <w:r w:rsidR="00423D9A" w:rsidRPr="00423D9A">
        <w:t>4</w:t>
      </w:r>
      <w:r w:rsidR="00481564">
        <w:t>.</w:t>
      </w:r>
      <w:r w:rsidR="00423D9A" w:rsidRPr="00423D9A">
        <w:t>0</w:t>
      </w:r>
      <w:r w:rsidRPr="00F11E04">
        <w:t xml:space="preserve"> </w:t>
      </w:r>
      <w:r w:rsidRPr="00F11E04">
        <w:rPr>
          <w:cs/>
        </w:rPr>
        <w:t>ล้านบาท ตามลำดับ</w:t>
      </w:r>
    </w:p>
    <w:p w14:paraId="4B4A851A" w14:textId="77777777" w:rsidR="00D51E29" w:rsidRDefault="00D51E29" w:rsidP="00580863">
      <w:pPr>
        <w:pStyle w:val="FSContent"/>
        <w:rPr>
          <w:cs/>
        </w:rPr>
      </w:pPr>
    </w:p>
    <w:p w14:paraId="30086370" w14:textId="5B3250FF" w:rsidR="00EA5EC7" w:rsidRDefault="00B438A3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color w:val="FF00FF"/>
          <w:sz w:val="30"/>
          <w:szCs w:val="30"/>
        </w:rPr>
        <w:tab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144226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การอุตสาหกรรม ระบบบำบัดน้ำเสีย 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="00EA5EC7"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345A37DB" w14:textId="77777777" w:rsidR="00294B17" w:rsidRPr="00A51DCD" w:rsidRDefault="00294B1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E3B8113" w14:textId="56C86D84" w:rsidR="009B553F" w:rsidRPr="0087374B" w:rsidRDefault="007E7D45" w:rsidP="008737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 w:rsidR="00EA5EC7" w:rsidRPr="007E7D45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2C415180" w14:textId="022CE268" w:rsidR="007E7D45" w:rsidRDefault="007E7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835ECCD" w14:textId="6A21C2F6" w:rsidR="005A398F" w:rsidRDefault="005A398F" w:rsidP="00C616E7">
      <w:pPr>
        <w:pStyle w:val="FSContent"/>
        <w:rPr>
          <w:b/>
        </w:rPr>
      </w:pPr>
      <w:r w:rsidRPr="008C010D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77777777" w:rsidR="007C52FE" w:rsidRPr="00506DE7" w:rsidRDefault="007C52FE" w:rsidP="007C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4"/>
        <w:gridCol w:w="269"/>
        <w:gridCol w:w="1192"/>
        <w:gridCol w:w="270"/>
        <w:gridCol w:w="1168"/>
        <w:gridCol w:w="270"/>
        <w:gridCol w:w="1074"/>
      </w:tblGrid>
      <w:tr w:rsidR="008D44FB" w:rsidRPr="003C47FE" w14:paraId="582ABF7B" w14:textId="77777777" w:rsidTr="008D44FB">
        <w:trPr>
          <w:cantSplit/>
        </w:trPr>
        <w:tc>
          <w:tcPr>
            <w:tcW w:w="2006" w:type="pct"/>
          </w:tcPr>
          <w:p w14:paraId="6CBE75A0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61B36333" w14:textId="2172CA48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9F180E8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EB14E9" w14:textId="6B4A4C3E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558DCCD7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BF835AA" w14:textId="0A5D384C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C2F8CBB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736B0D6" w14:textId="07F62E5C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44FB" w:rsidRPr="003C47FE" w14:paraId="0BACB36B" w14:textId="77777777" w:rsidTr="008D44FB">
        <w:trPr>
          <w:cantSplit/>
        </w:trPr>
        <w:tc>
          <w:tcPr>
            <w:tcW w:w="2006" w:type="pct"/>
          </w:tcPr>
          <w:p w14:paraId="763F8366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7DA0CC66" w14:textId="4BC6FECD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CCE5812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3157D7C" w14:textId="1C5BE022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5A7BDACF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C860C17" w14:textId="77777777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D8AC6D8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FFB02F0" w14:textId="77777777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44FB" w:rsidRPr="003C47FE" w14:paraId="49FB02E3" w14:textId="77777777" w:rsidTr="008D44FB">
        <w:trPr>
          <w:cantSplit/>
        </w:trPr>
        <w:tc>
          <w:tcPr>
            <w:tcW w:w="2006" w:type="pct"/>
          </w:tcPr>
          <w:p w14:paraId="524D3005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76380F1F" w14:textId="2C29E5BA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FA91A43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5615BDF" w14:textId="0BB24AB4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330E6A8E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B1A9CD5" w14:textId="77777777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6FF69A6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84F014" w14:textId="77777777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44FB" w:rsidRPr="003C47FE" w14:paraId="7357B63F" w14:textId="77777777" w:rsidTr="008D44FB">
        <w:trPr>
          <w:cantSplit/>
        </w:trPr>
        <w:tc>
          <w:tcPr>
            <w:tcW w:w="2006" w:type="pct"/>
          </w:tcPr>
          <w:p w14:paraId="237C9BC4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7E7065CC" w14:textId="7F4C6C71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8FE3AC5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21748E" w14:textId="5F92E547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7A812F05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33A8F1F9" w14:textId="5D210273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A29" w:rsidRPr="003C47FE" w14:paraId="685FDE9D" w14:textId="77777777" w:rsidTr="008D44FB">
        <w:trPr>
          <w:cantSplit/>
        </w:trPr>
        <w:tc>
          <w:tcPr>
            <w:tcW w:w="2006" w:type="pct"/>
          </w:tcPr>
          <w:p w14:paraId="2319C7EC" w14:textId="77777777" w:rsidR="006F0A29" w:rsidRPr="003C47FE" w:rsidRDefault="006F0A29" w:rsidP="006F0A29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F1779A9" w14:textId="6C7657B1" w:rsidR="006F0A29" w:rsidRPr="003735FD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30</w:t>
            </w:r>
            <w:r w:rsidR="006F0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0A2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2A30277" w14:textId="77777777" w:rsidR="006F0A29" w:rsidRPr="003C47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2A2604E" w14:textId="446E7BAA" w:rsidR="006F0A29" w:rsidRPr="003735FD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</w:t>
            </w:r>
            <w:r w:rsidR="006F0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0A2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A555858" w14:textId="77777777" w:rsidR="006F0A29" w:rsidRPr="003C47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2AF0CC" w14:textId="39CCCF4C" w:rsidR="006F0A29" w:rsidRPr="003735FD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30</w:t>
            </w:r>
            <w:r w:rsidR="006F0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0A2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564B13B" w14:textId="77777777" w:rsidR="006F0A29" w:rsidRPr="003C47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2EFE639" w14:textId="11FAF034" w:rsidR="006F0A29" w:rsidRPr="003735FD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31</w:t>
            </w:r>
            <w:r w:rsidR="006F0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0A2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D44FB" w:rsidRPr="003C47FE" w14:paraId="68C3FE75" w14:textId="77777777" w:rsidTr="008D44FB">
        <w:trPr>
          <w:cantSplit/>
        </w:trPr>
        <w:tc>
          <w:tcPr>
            <w:tcW w:w="2006" w:type="pct"/>
          </w:tcPr>
          <w:p w14:paraId="7B00C54B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679DD8DD" w14:textId="134E49C3" w:rsidR="008D44FB" w:rsidRPr="003C47FE" w:rsidRDefault="00423D9A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2D9571A0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934CAB6" w14:textId="1DA6C2E0" w:rsidR="008D44FB" w:rsidRPr="003C47FE" w:rsidRDefault="00423D9A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9517BD0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607B048" w14:textId="7FDFD8F6" w:rsidR="008D44FB" w:rsidRPr="003C47FE" w:rsidRDefault="00423D9A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0028C35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CC97CC2" w14:textId="3554C7A1" w:rsidR="008D44FB" w:rsidRPr="003C47FE" w:rsidRDefault="00423D9A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F16FC" w:rsidRPr="003C47FE" w14:paraId="01350DD0" w14:textId="77777777" w:rsidTr="008D44FB">
        <w:trPr>
          <w:cantSplit/>
        </w:trPr>
        <w:tc>
          <w:tcPr>
            <w:tcW w:w="2006" w:type="pct"/>
          </w:tcPr>
          <w:p w14:paraId="4205C27E" w14:textId="77777777" w:rsidR="00FF16FC" w:rsidRPr="003C47FE" w:rsidRDefault="00FF16FC" w:rsidP="00FF16F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4" w:type="pct"/>
            <w:gridSpan w:val="7"/>
          </w:tcPr>
          <w:p w14:paraId="72033C81" w14:textId="77777777" w:rsidR="00FF16FC" w:rsidRPr="003C47FE" w:rsidRDefault="00FF16FC" w:rsidP="00FF1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748B" w:rsidRPr="003C47FE" w14:paraId="778831B2" w14:textId="77777777" w:rsidTr="008D44FB">
        <w:trPr>
          <w:cantSplit/>
        </w:trPr>
        <w:tc>
          <w:tcPr>
            <w:tcW w:w="2006" w:type="pct"/>
          </w:tcPr>
          <w:p w14:paraId="6B5F9C3B" w14:textId="5043BE4E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7" w:type="pct"/>
          </w:tcPr>
          <w:p w14:paraId="4DF98210" w14:textId="7A484CBE" w:rsidR="0073748B" w:rsidRPr="003C47FE" w:rsidRDefault="00423D9A" w:rsidP="0073748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88215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46" w:type="pct"/>
          </w:tcPr>
          <w:p w14:paraId="77FF8423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07D3B3D" w14:textId="78007A09" w:rsidR="0073748B" w:rsidRPr="003C47FE" w:rsidRDefault="00423D9A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7" w:type="pct"/>
          </w:tcPr>
          <w:p w14:paraId="7F5644D6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B9BAFFE" w14:textId="36E55070" w:rsidR="0073748B" w:rsidRPr="003C47FE" w:rsidRDefault="00423D9A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88215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47" w:type="pct"/>
          </w:tcPr>
          <w:p w14:paraId="0EBB6CA2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432FA9" w14:textId="5244DACA" w:rsidR="0073748B" w:rsidRPr="003C47FE" w:rsidRDefault="00423D9A" w:rsidP="0073748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</w:tr>
      <w:tr w:rsidR="0073748B" w:rsidRPr="003C47FE" w14:paraId="10D21D7D" w14:textId="77777777" w:rsidTr="008D44FB">
        <w:trPr>
          <w:cantSplit/>
        </w:trPr>
        <w:tc>
          <w:tcPr>
            <w:tcW w:w="2006" w:type="pct"/>
          </w:tcPr>
          <w:p w14:paraId="3EE7688F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4EA30932" w14:textId="73CD72E2" w:rsidR="0073748B" w:rsidRPr="002E6E2F" w:rsidRDefault="004F0176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23D9A"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23D9A"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220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FA4956F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805AE19" w14:textId="6489D46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23D9A"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23D9A"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CF4C8B4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5C47023" w14:textId="5034B5CD" w:rsidR="0073748B" w:rsidRPr="00DE0AD0" w:rsidRDefault="004F0176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220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0EEB40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363A588" w14:textId="0502CDBF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3748B" w:rsidRPr="003C47FE" w14:paraId="33D3FDC8" w14:textId="77777777" w:rsidTr="008D44FB">
        <w:trPr>
          <w:cantSplit/>
        </w:trPr>
        <w:tc>
          <w:tcPr>
            <w:tcW w:w="2006" w:type="pct"/>
          </w:tcPr>
          <w:p w14:paraId="67C1F809" w14:textId="0FA78A3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Hlk8133177"/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23D9A"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6F0A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F0A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423D9A" w:rsidRPr="00423D9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175550E1" w14:textId="60858883" w:rsidR="0073748B" w:rsidRPr="002E6E2F" w:rsidRDefault="00423D9A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267</w:t>
            </w:r>
            <w:r w:rsidR="00CA5B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989</w:t>
            </w:r>
          </w:p>
        </w:tc>
        <w:tc>
          <w:tcPr>
            <w:tcW w:w="146" w:type="pct"/>
          </w:tcPr>
          <w:p w14:paraId="3F0C98E3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520B70" w14:textId="2090CBEF" w:rsidR="0073748B" w:rsidRPr="003C47FE" w:rsidRDefault="00423D9A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7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238DB2C3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E0FABF9" w14:textId="42F9852C" w:rsidR="0073748B" w:rsidRPr="00DE0AD0" w:rsidRDefault="00423D9A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267</w:t>
            </w:r>
            <w:r w:rsidR="00CA5B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147" w:type="pct"/>
          </w:tcPr>
          <w:p w14:paraId="0A452DBA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AF7E9E0" w14:textId="5E840EA6" w:rsidR="0073748B" w:rsidRPr="003C47FE" w:rsidRDefault="00423D9A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7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  <w:bookmarkEnd w:id="1"/>
      <w:tr w:rsidR="0073748B" w:rsidRPr="003C47FE" w14:paraId="79F7D478" w14:textId="77777777" w:rsidTr="008D44FB">
        <w:trPr>
          <w:cantSplit/>
        </w:trPr>
        <w:tc>
          <w:tcPr>
            <w:tcW w:w="2006" w:type="pct"/>
          </w:tcPr>
          <w:p w14:paraId="66BBBF77" w14:textId="77777777" w:rsidR="0073748B" w:rsidRPr="00506DE7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BAD21F4" w14:textId="77777777" w:rsidR="0073748B" w:rsidRPr="002E6E2F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BFC72CB" w14:textId="77777777" w:rsidR="0073748B" w:rsidRPr="00506DE7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ECCB7D4" w14:textId="77777777" w:rsidR="0073748B" w:rsidRPr="00506DE7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EB510EF" w14:textId="77777777" w:rsidR="0073748B" w:rsidRPr="00506DE7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357A7A0" w14:textId="77777777" w:rsidR="0073748B" w:rsidRPr="00DE0AD0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C64FE8" w14:textId="77777777" w:rsidR="0073748B" w:rsidRPr="00506DE7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6F46C9E" w14:textId="77777777" w:rsidR="0073748B" w:rsidRPr="00506DE7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748B" w:rsidRPr="003C47FE" w14:paraId="74F08682" w14:textId="77777777" w:rsidTr="008D44FB">
        <w:trPr>
          <w:cantSplit/>
        </w:trPr>
        <w:tc>
          <w:tcPr>
            <w:tcW w:w="2006" w:type="pct"/>
          </w:tcPr>
          <w:p w14:paraId="339EEF17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87" w:type="pct"/>
          </w:tcPr>
          <w:p w14:paraId="7347039E" w14:textId="47D99C48" w:rsidR="0073748B" w:rsidRPr="002E6E2F" w:rsidRDefault="00423D9A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1308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6" w:type="pct"/>
          </w:tcPr>
          <w:p w14:paraId="0662C26F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5C9BD85" w14:textId="6B89D53A" w:rsidR="0073748B" w:rsidRPr="003C47FE" w:rsidRDefault="00423D9A" w:rsidP="007374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77785CB2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F892082" w14:textId="465ED430" w:rsidR="0073748B" w:rsidRPr="00DE0AD0" w:rsidRDefault="00423D9A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1308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2AB10135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</w:tcPr>
          <w:p w14:paraId="638809E5" w14:textId="5B7DF701" w:rsidR="0073748B" w:rsidRPr="003C47FE" w:rsidRDefault="00423D9A" w:rsidP="0073748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73748B" w:rsidRPr="003C47FE" w14:paraId="4414C120" w14:textId="77777777" w:rsidTr="008D44FB">
        <w:trPr>
          <w:cantSplit/>
        </w:trPr>
        <w:tc>
          <w:tcPr>
            <w:tcW w:w="2006" w:type="pct"/>
          </w:tcPr>
          <w:p w14:paraId="4A650DC8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87" w:type="pct"/>
          </w:tcPr>
          <w:p w14:paraId="21CE8282" w14:textId="7DDB4B5B" w:rsidR="0073748B" w:rsidRPr="002E6E2F" w:rsidRDefault="00423D9A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  <w:r w:rsidR="004827B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146" w:type="pct"/>
          </w:tcPr>
          <w:p w14:paraId="0A716855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BBC33B6" w14:textId="2EE45BA2" w:rsidR="0073748B" w:rsidRPr="003C47FE" w:rsidRDefault="00423D9A" w:rsidP="007374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7" w:type="pct"/>
          </w:tcPr>
          <w:p w14:paraId="3E1894C0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0F561A" w14:textId="44355522" w:rsidR="0073748B" w:rsidRPr="00DE0AD0" w:rsidRDefault="00423D9A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  <w:r w:rsidR="004827B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147" w:type="pct"/>
          </w:tcPr>
          <w:p w14:paraId="776700CE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</w:tcPr>
          <w:p w14:paraId="4596C51D" w14:textId="1F0EE472" w:rsidR="0073748B" w:rsidRPr="003C47FE" w:rsidRDefault="00423D9A" w:rsidP="0073748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</w:tr>
      <w:tr w:rsidR="0073748B" w:rsidRPr="003C47FE" w14:paraId="54B58471" w14:textId="77777777" w:rsidTr="008D44FB">
        <w:trPr>
          <w:cantSplit/>
        </w:trPr>
        <w:tc>
          <w:tcPr>
            <w:tcW w:w="2006" w:type="pct"/>
          </w:tcPr>
          <w:p w14:paraId="6B41CF6D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6BF6A87" w14:textId="307BE3B2" w:rsidR="0073748B" w:rsidRPr="002E6E2F" w:rsidRDefault="00423D9A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</w:t>
            </w:r>
            <w:r w:rsidR="004779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989</w:t>
            </w:r>
          </w:p>
        </w:tc>
        <w:tc>
          <w:tcPr>
            <w:tcW w:w="146" w:type="pct"/>
          </w:tcPr>
          <w:p w14:paraId="0866A679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50D12DF" w14:textId="3908A8E2" w:rsidR="0073748B" w:rsidRPr="003C47FE" w:rsidRDefault="00423D9A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7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4199E794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855E830" w14:textId="19A627D8" w:rsidR="0073748B" w:rsidRPr="00DE0AD0" w:rsidRDefault="00423D9A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267</w:t>
            </w:r>
            <w:r w:rsidR="004779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147" w:type="pct"/>
          </w:tcPr>
          <w:p w14:paraId="22B967F5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DD5F8C5" w14:textId="16EAACD3" w:rsidR="0073748B" w:rsidRPr="003C47FE" w:rsidRDefault="00423D9A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7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</w:tbl>
    <w:p w14:paraId="52A6CBF3" w14:textId="3A6A98F9" w:rsidR="007C52FE" w:rsidRDefault="007C52FE" w:rsidP="00CE4BD6">
      <w:pPr>
        <w:pStyle w:val="FSBlank"/>
        <w:rPr>
          <w:sz w:val="30"/>
          <w:szCs w:val="30"/>
        </w:rPr>
      </w:pPr>
    </w:p>
    <w:p w14:paraId="5AF38560" w14:textId="4B5096A1" w:rsidR="00B43AE3" w:rsidRDefault="00B43AE3" w:rsidP="00CE4BD6">
      <w:pPr>
        <w:pStyle w:val="FSBlank"/>
        <w:rPr>
          <w:sz w:val="30"/>
          <w:szCs w:val="30"/>
        </w:rPr>
      </w:pPr>
    </w:p>
    <w:p w14:paraId="62850B49" w14:textId="250EEDC7" w:rsidR="00B43AE3" w:rsidRDefault="00B43AE3" w:rsidP="00034E50">
      <w:pPr>
        <w:pStyle w:val="FSBlank"/>
        <w:ind w:left="0"/>
        <w:rPr>
          <w:sz w:val="30"/>
          <w:szCs w:val="30"/>
        </w:rPr>
      </w:pPr>
    </w:p>
    <w:p w14:paraId="1A9C4F7F" w14:textId="59CC6FCA" w:rsidR="00F527EF" w:rsidRPr="004E576C" w:rsidRDefault="00F527EF" w:rsidP="004E576C">
      <w:pPr>
        <w:pStyle w:val="Heading8"/>
        <w:tabs>
          <w:tab w:val="left" w:pos="540"/>
        </w:tabs>
        <w:spacing w:line="240" w:lineRule="auto"/>
        <w:ind w:right="-43"/>
        <w:rPr>
          <w:rFonts w:ascii="Angsana New" w:hAnsi="Angsana New"/>
          <w:i/>
          <w:iCs/>
          <w:sz w:val="30"/>
          <w:szCs w:val="30"/>
          <w:cs/>
        </w:rPr>
        <w:sectPr w:rsidR="00F527EF" w:rsidRPr="004E576C" w:rsidSect="00B545CD">
          <w:head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79A272BB" w14:textId="4E47DB9C" w:rsidR="006756B1" w:rsidRPr="002E3CA1" w:rsidRDefault="00423D9A" w:rsidP="006756B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23D9A">
        <w:rPr>
          <w:rFonts w:ascii="Angsana New" w:hAnsi="Angsana New"/>
          <w:sz w:val="30"/>
          <w:szCs w:val="30"/>
          <w:lang w:val="en-US"/>
        </w:rPr>
        <w:lastRenderedPageBreak/>
        <w:t>7</w:t>
      </w:r>
      <w:r w:rsidR="007C5D0D" w:rsidRPr="00022D80">
        <w:rPr>
          <w:rFonts w:ascii="Angsana New" w:hAnsi="Angsana New"/>
          <w:sz w:val="30"/>
          <w:szCs w:val="30"/>
          <w:lang w:val="th-TH"/>
        </w:rPr>
        <w:tab/>
      </w:r>
      <w:r w:rsidR="007C5D0D" w:rsidRPr="00900106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 w:rsidRPr="00900106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900106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7777777" w:rsidR="0058773B" w:rsidRPr="00590D39" w:rsidRDefault="0058773B" w:rsidP="0058773B">
      <w:pPr>
        <w:rPr>
          <w:rFonts w:asciiTheme="majorBidi" w:hAnsiTheme="majorBidi" w:cstheme="majorBidi"/>
          <w:cs/>
          <w:lang w:val="th-TH" w:eastAsia="x-none"/>
        </w:rPr>
      </w:pPr>
    </w:p>
    <w:p w14:paraId="0D044B65" w14:textId="3C231780" w:rsidR="007C5D0D" w:rsidRPr="00847EFC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E40558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6F0A29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847EFC" w:rsidRPr="00847EFC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423D9A" w:rsidRPr="00423D9A">
        <w:rPr>
          <w:rFonts w:ascii="Angsana New" w:hAnsi="Angsana New"/>
          <w:spacing w:val="-4"/>
          <w:sz w:val="30"/>
          <w:szCs w:val="30"/>
        </w:rPr>
        <w:t>30</w:t>
      </w:r>
      <w:r w:rsidR="006F0A29">
        <w:rPr>
          <w:rFonts w:ascii="Angsana New" w:hAnsi="Angsana New"/>
          <w:spacing w:val="-4"/>
          <w:sz w:val="30"/>
          <w:szCs w:val="30"/>
        </w:rPr>
        <w:t xml:space="preserve"> </w:t>
      </w:r>
      <w:r w:rsidR="006F0A29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E811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spacing w:val="-4"/>
          <w:sz w:val="30"/>
          <w:szCs w:val="30"/>
        </w:rPr>
        <w:t>2564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423D9A" w:rsidRPr="00423D9A">
        <w:rPr>
          <w:rFonts w:ascii="Angsana New" w:hAnsi="Angsana New"/>
          <w:spacing w:val="-4"/>
          <w:sz w:val="30"/>
          <w:szCs w:val="30"/>
        </w:rPr>
        <w:t>2563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1748EB43" w14:textId="77777777" w:rsidR="001742E7" w:rsidRPr="00590D39" w:rsidRDefault="001742E7" w:rsidP="001742E7">
      <w:pPr>
        <w:rPr>
          <w:rFonts w:asciiTheme="majorBidi" w:hAnsiTheme="majorBidi" w:cstheme="majorBidi"/>
        </w:rPr>
      </w:pPr>
    </w:p>
    <w:tbl>
      <w:tblPr>
        <w:tblW w:w="143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18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EF2E76" w:rsidRPr="00A50726" w14:paraId="51F2C40B" w14:textId="77777777" w:rsidTr="00DE0AD0">
        <w:trPr>
          <w:trHeight w:val="481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773682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30D24" w14:textId="73746D0C" w:rsidR="00EF2E76" w:rsidRPr="00A50726" w:rsidRDefault="00E81185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EF2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19" w:type="dxa"/>
            <w:gridSpan w:val="3"/>
            <w:vAlign w:val="bottom"/>
          </w:tcPr>
          <w:p w14:paraId="5ECBF7EA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F2E76" w:rsidRPr="00A50726" w14:paraId="0B280B3A" w14:textId="77777777" w:rsidTr="00EF2E76">
        <w:trPr>
          <w:trHeight w:val="56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57B362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AB30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428E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B0D91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2E32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D08AF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F738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7D42EA6B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F2E76" w:rsidRPr="00A50726" w14:paraId="540D1A11" w14:textId="77777777" w:rsidTr="00DE0AD0">
        <w:trPr>
          <w:trHeight w:val="342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436965" w14:textId="757464D8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590D3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5072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423D9A" w:rsidRPr="00423D9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6F0A2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F0A2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EF972" w14:textId="7EE238DF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5544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FD27" w14:textId="46B92A1C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786C8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5050" w14:textId="0790501B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0CF7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3BF7" w14:textId="163F6835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6392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3C701" w14:textId="604C4238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71F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DF8B3" w14:textId="40540C57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D62C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174C73" w14:textId="4E1969B3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7DC9200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3D9C2A6" w14:textId="45AF594E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EF2E76" w:rsidRPr="00A50726" w14:paraId="05EE21C4" w14:textId="77777777" w:rsidTr="00DE0AD0">
        <w:trPr>
          <w:trHeight w:val="180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ADEE1F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4C94DCF9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F2E76" w:rsidRPr="00FD31DD" w14:paraId="42F81E9D" w14:textId="77777777" w:rsidTr="00DE0AD0">
        <w:trPr>
          <w:trHeight w:val="24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1FF7F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FD31D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B0373D1" w14:textId="22804F0F" w:rsidR="00EF2E76" w:rsidRPr="001776AB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</w:t>
            </w:r>
            <w:r w:rsidR="002455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7EFA1B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4DCE33" w14:textId="3556998F" w:rsidR="00EF2E76" w:rsidRPr="00FD31DD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EC660C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13CD4C" w14:textId="0460FFF4" w:rsidR="00EF2E76" w:rsidRPr="00CB0AD3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180</w:t>
            </w:r>
            <w:r w:rsidR="002455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B7CF05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8E0109" w14:textId="3ED485B6" w:rsidR="00EF2E76" w:rsidRPr="00FD31DD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155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CA6074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FE32618" w14:textId="6457EE12" w:rsidR="00EF2E76" w:rsidRPr="001776AB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2455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394C65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34AB30" w14:textId="05518904" w:rsidR="00EF2E76" w:rsidRPr="00FD31DD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982AE0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B1B66E" w14:textId="1BD5E06A" w:rsidR="00EF2E76" w:rsidRPr="00E0547B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268</w:t>
            </w:r>
            <w:r w:rsidR="002455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160</w:t>
            </w:r>
          </w:p>
        </w:tc>
        <w:tc>
          <w:tcPr>
            <w:tcW w:w="270" w:type="dxa"/>
            <w:vAlign w:val="bottom"/>
          </w:tcPr>
          <w:p w14:paraId="08B078C0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7515089B" w14:textId="3DF395DF" w:rsidR="00EF2E76" w:rsidRPr="00FD31DD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382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825</w:t>
            </w:r>
          </w:p>
        </w:tc>
      </w:tr>
      <w:tr w:rsidR="00EF2E76" w:rsidRPr="00A50726" w14:paraId="2C1BA182" w14:textId="77777777" w:rsidTr="00DE0AD0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5410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94BA4A" w14:textId="6AA3BADF" w:rsidR="00EF2E76" w:rsidRPr="001776AB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</w:t>
            </w:r>
            <w:r w:rsidR="002455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B5F8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BC1AA" w14:textId="32978D0D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5C85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711E9" w14:textId="6F7FA6E4" w:rsidR="00EF2E76" w:rsidRPr="00CB0AD3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180</w:t>
            </w:r>
            <w:r w:rsidR="002455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70F4E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30053" w14:textId="7F11E225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155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03397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7ED9E" w14:textId="19C52E6C" w:rsidR="00EF2E76" w:rsidRPr="00CB0AD3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</w:t>
            </w:r>
            <w:r w:rsidR="002455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37E00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1570EF" w14:textId="3A8E73E2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A5DBC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AD821" w14:textId="009D11C7" w:rsidR="00EF2E76" w:rsidRPr="00E0547B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299</w:t>
            </w:r>
            <w:r w:rsidR="002455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054</w:t>
            </w:r>
          </w:p>
        </w:tc>
        <w:tc>
          <w:tcPr>
            <w:tcW w:w="270" w:type="dxa"/>
            <w:vAlign w:val="bottom"/>
          </w:tcPr>
          <w:p w14:paraId="671233F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F891B" w14:textId="68318D23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409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664</w:t>
            </w:r>
          </w:p>
        </w:tc>
      </w:tr>
      <w:tr w:rsidR="00EF2E76" w:rsidRPr="00FD31DD" w14:paraId="48842043" w14:textId="77777777" w:rsidTr="00DE0AD0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3C1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D5A08C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081B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CC734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2F61A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87FF9D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FE68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DA37D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C5BB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0F702D" w14:textId="77777777" w:rsidR="00EF2E76" w:rsidRPr="00CB0AD3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2EA3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BCF736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9DD9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084F65" w14:textId="77777777" w:rsidR="00EF2E76" w:rsidRPr="004678C5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CDAAD10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C2DEA59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F2E76" w:rsidRPr="00A50726" w14:paraId="0B48ACE8" w14:textId="77777777" w:rsidTr="00DE0AD0">
        <w:trPr>
          <w:trHeight w:val="3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69292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5C1918E" w14:textId="38EB0A6F" w:rsidR="00EF2E76" w:rsidRPr="001776AB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</w:t>
            </w:r>
            <w:r w:rsidR="002455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B5FF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C7E76E" w14:textId="6F0E16F3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411A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FC49A0" w14:textId="5286BABD" w:rsidR="00EF2E76" w:rsidRPr="00532B91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</w:t>
            </w:r>
            <w:r w:rsidR="002455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6E65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14E86B" w14:textId="21940532" w:rsidR="00EF2E76" w:rsidRPr="00532B91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0E8A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BAB8A6B" w14:textId="393132B7" w:rsidR="00EF2E76" w:rsidRPr="00532B91" w:rsidRDefault="0036035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03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9ECE2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3174EA" w14:textId="0AE28346" w:rsidR="00EF2E76" w:rsidRPr="00532B91" w:rsidRDefault="00D0131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148B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A3E2AD" w14:textId="65DFB959" w:rsidR="00EF2E76" w:rsidRPr="00532B91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152</w:t>
            </w:r>
            <w:r w:rsidR="002455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751</w:t>
            </w:r>
          </w:p>
        </w:tc>
        <w:tc>
          <w:tcPr>
            <w:tcW w:w="270" w:type="dxa"/>
            <w:vAlign w:val="bottom"/>
          </w:tcPr>
          <w:p w14:paraId="6B3BD9F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7224DD3F" w14:textId="38410AFB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431</w:t>
            </w:r>
          </w:p>
        </w:tc>
      </w:tr>
      <w:tr w:rsidR="00EF2E76" w:rsidRPr="00A50726" w14:paraId="115C917F" w14:textId="77777777" w:rsidTr="00DE0AD0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DECDC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14B70C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F1C66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B17B7B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DACC1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D36C5D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0EA80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610B9E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075B15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3DEE53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ECC63E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7E332E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52E2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3EACE0" w14:textId="68540776" w:rsidR="00EF2E76" w:rsidRPr="00532B91" w:rsidRDefault="00245551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971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47AE21F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9418372" w14:textId="444CF6A6" w:rsidR="00EF2E76" w:rsidRPr="00A50726" w:rsidRDefault="00D0131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843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F2E76" w:rsidRPr="00A50726" w14:paraId="7987CA89" w14:textId="77777777" w:rsidTr="00DE0AD0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669E3" w14:textId="1CCC664D" w:rsidR="00EF2E76" w:rsidRPr="00BA54E7" w:rsidRDefault="00F369C1" w:rsidP="00F3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287DAC">
              <w:rPr>
                <w:rFonts w:ascii="Angsana New" w:hAnsi="Angsana New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58FE82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8A14A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C0421D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B52F26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DE8BC3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A49234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89B0FA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749BB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B4356A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722356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C26F95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3FA310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5F6113" w14:textId="2D87AAE8" w:rsidR="00EF2E76" w:rsidRPr="00532B91" w:rsidRDefault="00423D9A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  <w:r w:rsidR="0024555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691</w:t>
            </w:r>
          </w:p>
        </w:tc>
        <w:tc>
          <w:tcPr>
            <w:tcW w:w="270" w:type="dxa"/>
            <w:vAlign w:val="bottom"/>
          </w:tcPr>
          <w:p w14:paraId="711BDB95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4C3E07C" w14:textId="3A9D3A5F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D01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177</w:t>
            </w:r>
          </w:p>
        </w:tc>
      </w:tr>
      <w:tr w:rsidR="00EF2E76" w:rsidRPr="00A50726" w14:paraId="1EC11D0D" w14:textId="77777777" w:rsidTr="00DE0AD0">
        <w:trPr>
          <w:trHeight w:val="40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1F3A3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9C9672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447246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E0BFA0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240895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F6A2374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DF0591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E538C8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037D6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2AC4CA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CC4E20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DE0C2D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85D936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EAD5AC" w14:textId="1A11F660" w:rsidR="00EF2E76" w:rsidRPr="00532B91" w:rsidRDefault="0036035B" w:rsidP="0010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35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24555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634</w:t>
            </w:r>
            <w:r w:rsidRPr="0036035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113CDED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FCFB78B" w14:textId="418B08B9" w:rsidR="00EF2E76" w:rsidRPr="00A50726" w:rsidRDefault="00D0131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021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F2E76" w:rsidRPr="00A50726" w14:paraId="5899D384" w14:textId="77777777" w:rsidTr="00DE0AD0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42F1F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10A953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3CD91A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618F57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C4CEBA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83B9268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C7BA4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D036F1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D898C4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69492F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94979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F45FAD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0773F3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7EDBE" w14:textId="0B548D4D" w:rsidR="00EF2E76" w:rsidRPr="00532B91" w:rsidRDefault="00423D9A" w:rsidP="00DE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  <w:r w:rsidR="002455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837</w:t>
            </w:r>
          </w:p>
        </w:tc>
        <w:tc>
          <w:tcPr>
            <w:tcW w:w="270" w:type="dxa"/>
            <w:vAlign w:val="bottom"/>
          </w:tcPr>
          <w:p w14:paraId="72688243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A4871" w14:textId="5788BAEC" w:rsidR="00EF2E76" w:rsidRPr="00A50726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744</w:t>
            </w:r>
          </w:p>
        </w:tc>
      </w:tr>
      <w:tr w:rsidR="0072609B" w:rsidRPr="00F609BD" w14:paraId="192D2376" w14:textId="77777777" w:rsidTr="0072609B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6D990" w14:textId="77777777" w:rsidR="0072609B" w:rsidRPr="00F609BD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35117A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EC3696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F6D3FC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F4CEF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A723E5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18F56F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8C9D3B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78CEA8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9CBDED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2EFE19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D6C620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7B6037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26E65D" w14:textId="77777777" w:rsidR="0072609B" w:rsidRPr="00F609BD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E604317" w14:textId="77777777" w:rsidR="0072609B" w:rsidRPr="00F609BD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7DFACA3B" w14:textId="77777777" w:rsidR="0072609B" w:rsidRPr="00F609BD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EF2E76" w:rsidRPr="00A50726" w14:paraId="63271F09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45F33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D4DEBF" w14:textId="77777777" w:rsidR="00EF2E76" w:rsidRPr="001776A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724093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23EC32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28F4C2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4291F7" w14:textId="77777777" w:rsidR="00EF2E76" w:rsidRPr="001776A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E68241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1FC312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8B39A5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F39F2" w14:textId="77777777" w:rsidR="00EF2E76" w:rsidRPr="001776A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CECBEF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2738E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C7DF5C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D09EEB" w14:textId="77777777" w:rsidR="00EF2E76" w:rsidRPr="004678C5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36D76B0" w14:textId="77777777" w:rsidR="00EF2E76" w:rsidRPr="0072609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1069" w:type="dxa"/>
            <w:vAlign w:val="bottom"/>
          </w:tcPr>
          <w:p w14:paraId="696F0531" w14:textId="77777777" w:rsidR="00EF2E76" w:rsidRPr="0072609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</w:tr>
      <w:tr w:rsidR="00EF2E76" w:rsidRPr="00AE1E7C" w14:paraId="7EBE633D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E8E3C" w14:textId="77777777" w:rsidR="00EF2E76" w:rsidRPr="00A50726" w:rsidRDefault="00EF2E76" w:rsidP="009C4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037833" w14:textId="46210D40" w:rsidR="00EF2E76" w:rsidRPr="005E56BB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  <w:r w:rsidR="004821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809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2725A6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DC4B84" w14:textId="4D7D42D2" w:rsidR="00EF2E76" w:rsidRPr="00AE1E7C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  <w:r w:rsidR="00D01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49C451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1FD4E90" w14:textId="50080504" w:rsidR="00EF2E76" w:rsidRPr="00254560" w:rsidRDefault="004A205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05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BBBCF6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4CEA42" w14:textId="4E44D1C4" w:rsidR="00EF2E76" w:rsidRPr="00AE1E7C" w:rsidRDefault="00D0131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C3A4FE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9D74E6" w14:textId="51E4E191" w:rsidR="00EF2E76" w:rsidRPr="0059516A" w:rsidRDefault="004A205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05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9A601D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661A18" w14:textId="65247A8A" w:rsidR="00EF2E76" w:rsidRPr="00AE1E7C" w:rsidRDefault="00D0131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03D13B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7E74FD" w14:textId="7124BF0B" w:rsidR="00EF2E76" w:rsidRPr="00CF2F83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  <w:r w:rsidR="004821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809</w:t>
            </w:r>
          </w:p>
        </w:tc>
        <w:tc>
          <w:tcPr>
            <w:tcW w:w="270" w:type="dxa"/>
            <w:vAlign w:val="bottom"/>
          </w:tcPr>
          <w:p w14:paraId="665ADC5C" w14:textId="77777777" w:rsidR="00EF2E76" w:rsidRPr="005033F8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6C49614" w14:textId="1FFA4E38" w:rsidR="00EF2E76" w:rsidRPr="00AE1E7C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  <w:r w:rsidR="00D01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384</w:t>
            </w:r>
          </w:p>
        </w:tc>
      </w:tr>
      <w:tr w:rsidR="00EF2E76" w:rsidRPr="00AE1E7C" w14:paraId="43DC35FF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22387" w14:textId="77777777" w:rsidR="00EF2E76" w:rsidRPr="00A50726" w:rsidRDefault="00EF2E76" w:rsidP="009C4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49E25D" w14:textId="169046C6" w:rsidR="00EF2E76" w:rsidRPr="005E56BB" w:rsidRDefault="004A2050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05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7DC7FA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6D9284" w14:textId="2B7375A2" w:rsidR="00EF2E76" w:rsidRPr="00AE1E7C" w:rsidRDefault="00D0131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9AC3D8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812E7" w14:textId="2DEF50DB" w:rsidR="00EF2E76" w:rsidRPr="00254560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180</w:t>
            </w:r>
            <w:r w:rsidR="004821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DA1529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ABFA7" w14:textId="19DDF71B" w:rsidR="00EF2E76" w:rsidRPr="00AE1E7C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155</w:t>
            </w:r>
            <w:r w:rsidR="00D01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731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4749E0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9F8E8" w14:textId="637F7BD2" w:rsidR="00EF2E76" w:rsidRPr="0059516A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4821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FEB0A7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BBE60" w14:textId="12210AF0" w:rsidR="00EF2E76" w:rsidRPr="00AE1E7C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D01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710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533C31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392368" w14:textId="30C04D17" w:rsidR="00EF2E76" w:rsidRPr="00CF2F83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187</w:t>
            </w:r>
            <w:r w:rsidR="004821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351</w:t>
            </w:r>
          </w:p>
        </w:tc>
        <w:tc>
          <w:tcPr>
            <w:tcW w:w="270" w:type="dxa"/>
            <w:vAlign w:val="bottom"/>
          </w:tcPr>
          <w:p w14:paraId="05100D13" w14:textId="77777777" w:rsidR="00EF2E76" w:rsidRPr="005033F8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3D23F88" w14:textId="02A20008" w:rsidR="00EF2E76" w:rsidRPr="00AE1E7C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162</w:t>
            </w:r>
            <w:r w:rsidR="00D013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441</w:t>
            </w:r>
          </w:p>
        </w:tc>
      </w:tr>
      <w:tr w:rsidR="00EF2E76" w:rsidRPr="00FD31DD" w14:paraId="2E3FF9B3" w14:textId="77777777" w:rsidTr="00DE0AD0">
        <w:trPr>
          <w:trHeight w:val="39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5F8F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EEEAD" w14:textId="0F3BF114" w:rsidR="00EF2E76" w:rsidRPr="005E56BB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</w:t>
            </w:r>
            <w:r w:rsidR="004821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875B43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4C8EC" w14:textId="34FD76C6" w:rsidR="00EF2E76" w:rsidRPr="00FD31DD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CC652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127A8" w14:textId="0CD6A120" w:rsidR="00EF2E76" w:rsidRPr="00254560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180</w:t>
            </w:r>
            <w:r w:rsidR="004821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CB3924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5BDD24" w14:textId="7AA124D6" w:rsidR="00EF2E76" w:rsidRPr="00FD31DD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155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3F775C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D2D0A0" w14:textId="43A8EF45" w:rsidR="00EF2E76" w:rsidRPr="0059516A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4821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A598C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6A3E62" w14:textId="0C40138D" w:rsidR="00EF2E76" w:rsidRPr="00FD31DD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E7E615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27B1E" w14:textId="2FC458D8" w:rsidR="00EF2E76" w:rsidRPr="00CF2F83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268</w:t>
            </w:r>
            <w:r w:rsidR="004821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160</w:t>
            </w:r>
          </w:p>
        </w:tc>
        <w:tc>
          <w:tcPr>
            <w:tcW w:w="270" w:type="dxa"/>
            <w:vAlign w:val="bottom"/>
          </w:tcPr>
          <w:p w14:paraId="11E9DCF5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E592D" w14:textId="093B88CC" w:rsidR="00EF2E76" w:rsidRPr="00FD31DD" w:rsidRDefault="00423D9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382</w:t>
            </w:r>
            <w:r w:rsidR="00D013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825</w:t>
            </w:r>
          </w:p>
        </w:tc>
      </w:tr>
    </w:tbl>
    <w:p w14:paraId="619060F7" w14:textId="77777777" w:rsidR="00590D39" w:rsidRDefault="00590D39"/>
    <w:tbl>
      <w:tblPr>
        <w:tblW w:w="143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18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590D39" w:rsidRPr="00A50726" w14:paraId="02E5EEFF" w14:textId="77777777" w:rsidTr="00752B40">
        <w:trPr>
          <w:trHeight w:val="481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1F68FF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BF925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19" w:type="dxa"/>
            <w:gridSpan w:val="3"/>
            <w:vAlign w:val="bottom"/>
          </w:tcPr>
          <w:p w14:paraId="5661D99B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90D39" w:rsidRPr="00A50726" w14:paraId="78CC78BA" w14:textId="77777777" w:rsidTr="00752B40">
        <w:trPr>
          <w:trHeight w:val="56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0E5E64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7ED30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30028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A07CD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A1452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A6741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7FDD0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2480B5D5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90D39" w:rsidRPr="00A50726" w14:paraId="2AE7FC0A" w14:textId="77777777" w:rsidTr="00752B40">
        <w:trPr>
          <w:trHeight w:val="342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407B4B" w14:textId="03799F21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5072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423D9A" w:rsidRPr="00423D9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D2AC" w14:textId="1C388A09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CF5EF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CFC7" w14:textId="622F7D19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EC17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C36A7" w14:textId="54787CF1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67BB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D3A37" w14:textId="0DF39FA1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332F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7ECB" w14:textId="603BF727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2117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4633" w14:textId="554C108B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7DA03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B36382" w14:textId="08676743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BFD3177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B5F87C2" w14:textId="19C3821A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590D39" w:rsidRPr="00A50726" w14:paraId="597714F5" w14:textId="77777777" w:rsidTr="00752B40">
        <w:trPr>
          <w:trHeight w:val="180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CC7F4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054F9796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90D39" w:rsidRPr="00FD31DD" w14:paraId="5140B14D" w14:textId="77777777" w:rsidTr="00752B40">
        <w:trPr>
          <w:trHeight w:val="24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CF13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FD31D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AF3DE19" w14:textId="11226676" w:rsidR="00590D39" w:rsidRPr="001776AB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101</w:t>
            </w:r>
            <w:r w:rsidR="00590D39" w:rsidRPr="00F86F4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9C48E3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A50436" w14:textId="6B5BAD80" w:rsidR="00590D39" w:rsidRPr="00FD31DD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="00590D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9F33A0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58C812D" w14:textId="46D0F3A0" w:rsidR="00590D39" w:rsidRPr="00CB0AD3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343</w:t>
            </w:r>
            <w:r w:rsidR="00590D39" w:rsidRPr="00F86F4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448586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C327EC" w14:textId="1768FDC7" w:rsidR="00590D39" w:rsidRPr="00FD31DD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312</w:t>
            </w:r>
            <w:r w:rsidR="00624DC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DF2BBA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A9D51BF" w14:textId="1B989D27" w:rsidR="00590D39" w:rsidRPr="001776AB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</w:t>
            </w:r>
            <w:r w:rsidR="00590D39" w:rsidRPr="00F86F4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55C854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F32458" w14:textId="714DF979" w:rsidR="00590D39" w:rsidRPr="00FD31DD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</w:t>
            </w:r>
            <w:r w:rsidR="00624DC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C6181C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997E9B2" w14:textId="2F9E7D4F" w:rsidR="00590D39" w:rsidRPr="00E0547B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461</w:t>
            </w:r>
            <w:r w:rsidR="00590D39" w:rsidRPr="00F86F4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312</w:t>
            </w:r>
          </w:p>
        </w:tc>
        <w:tc>
          <w:tcPr>
            <w:tcW w:w="270" w:type="dxa"/>
            <w:vAlign w:val="bottom"/>
          </w:tcPr>
          <w:p w14:paraId="53ED57DC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5350790C" w14:textId="17EE94CB" w:rsidR="00590D39" w:rsidRPr="00FD31DD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547</w:t>
            </w:r>
            <w:r w:rsidR="00624DC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324</w:t>
            </w:r>
          </w:p>
        </w:tc>
      </w:tr>
      <w:tr w:rsidR="00590D39" w:rsidRPr="00A50726" w14:paraId="4481BC5D" w14:textId="77777777" w:rsidTr="00752B40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BF0C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5414AA" w14:textId="73DC8758" w:rsidR="00590D39" w:rsidRPr="001776AB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101</w:t>
            </w:r>
            <w:r w:rsidR="00590D39" w:rsidRPr="00F86F4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9876B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CB630" w14:textId="54BC1902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="00590D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6309E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41942" w14:textId="7047749F" w:rsidR="00590D39" w:rsidRPr="00CB0AD3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343</w:t>
            </w:r>
            <w:r w:rsidR="00590D39" w:rsidRPr="00F86F4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B61E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7C7F22" w14:textId="6032F80D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312</w:t>
            </w:r>
            <w:r w:rsidR="00624DC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5F3D8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8A406" w14:textId="5323A5A7" w:rsidR="00590D39" w:rsidRPr="00CB0AD3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</w:t>
            </w:r>
            <w:r w:rsidR="007D00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94C15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386332" w14:textId="7BD040B5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</w:t>
            </w:r>
            <w:r w:rsidR="00624DC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25D64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59234" w14:textId="49745723" w:rsidR="00590D39" w:rsidRPr="00E0547B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518</w:t>
            </w:r>
            <w:r w:rsidR="00590D39" w:rsidRPr="003603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972</w:t>
            </w:r>
          </w:p>
        </w:tc>
        <w:tc>
          <w:tcPr>
            <w:tcW w:w="270" w:type="dxa"/>
            <w:vAlign w:val="bottom"/>
          </w:tcPr>
          <w:p w14:paraId="00C6BCAC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0B58D" w14:textId="7AFABB89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600</w:t>
            </w:r>
            <w:r w:rsidR="00624DC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336</w:t>
            </w:r>
          </w:p>
        </w:tc>
      </w:tr>
      <w:tr w:rsidR="00590D39" w:rsidRPr="00FD31DD" w14:paraId="70EACADD" w14:textId="77777777" w:rsidTr="00752B40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0E6E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24A7936" w14:textId="77777777" w:rsidR="00590D39" w:rsidRPr="001776AB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F1FF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089442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92E7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0C631C" w14:textId="77777777" w:rsidR="00590D39" w:rsidRPr="001776AB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160B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B17AFE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1153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E4DA00E" w14:textId="77777777" w:rsidR="00590D39" w:rsidRPr="00CB0AD3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1F926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00C42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17B8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D1BC37" w14:textId="77777777" w:rsidR="00590D39" w:rsidRPr="004678C5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B2E8A08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23723F15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90D39" w:rsidRPr="00A50726" w14:paraId="144A0A79" w14:textId="77777777" w:rsidTr="00752B40">
        <w:trPr>
          <w:trHeight w:val="3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757000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656A99D" w14:textId="3FA9CBB7" w:rsidR="00590D39" w:rsidRPr="001776AB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</w:t>
            </w:r>
            <w:r w:rsidR="00590D39" w:rsidRPr="003603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59805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95C331" w14:textId="2C6EAA69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</w:t>
            </w:r>
            <w:r w:rsidR="00590D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E24AA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A815CE1" w14:textId="6DCD6BBB" w:rsidR="00590D39" w:rsidRPr="00532B91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189</w:t>
            </w:r>
            <w:r w:rsidR="00590D39" w:rsidRPr="003603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1CBE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BCB2A4" w14:textId="4541D59D" w:rsidR="00590D39" w:rsidRPr="00532B91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158</w:t>
            </w:r>
            <w:r w:rsidR="00624DC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DFCBE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875E396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03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ADD0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20C081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FAB0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EF2C60" w14:textId="04D432C1" w:rsidR="00590D39" w:rsidRPr="00532B91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245</w:t>
            </w:r>
            <w:r w:rsidR="00590D39" w:rsidRPr="003603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425</w:t>
            </w:r>
          </w:p>
        </w:tc>
        <w:tc>
          <w:tcPr>
            <w:tcW w:w="270" w:type="dxa"/>
            <w:vAlign w:val="bottom"/>
          </w:tcPr>
          <w:p w14:paraId="2A860ADC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735B654C" w14:textId="460923DB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179</w:t>
            </w:r>
            <w:r w:rsidR="00624DC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577</w:t>
            </w:r>
          </w:p>
        </w:tc>
      </w:tr>
      <w:tr w:rsidR="00590D39" w:rsidRPr="00A50726" w14:paraId="67719D4D" w14:textId="77777777" w:rsidTr="00752B40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809327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9A3F26" w14:textId="77777777" w:rsidR="00590D39" w:rsidRPr="001776AB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755193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733CA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1ABFDA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3EBE39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147B1C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C3A8F4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3572EE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86E994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BBB9CA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D37138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AB4E7B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EE960F" w14:textId="51A97ED5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035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 w:rsidRPr="003603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573</w:t>
            </w:r>
            <w:r w:rsidRPr="0036035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8FF7AF7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C1D3470" w14:textId="4061E00C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624DC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032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90D39" w:rsidRPr="00A50726" w14:paraId="0338213A" w14:textId="77777777" w:rsidTr="00752B40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C9367" w14:textId="77777777" w:rsidR="00590D39" w:rsidRPr="00BA54E7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287DAC">
              <w:rPr>
                <w:rFonts w:ascii="Angsana New" w:hAnsi="Angsana New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9F96A1" w14:textId="77777777" w:rsidR="00590D39" w:rsidRPr="001776AB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6291E1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833416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2178B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3FE0A63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E1381A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3229DE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7CFD1E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B074F12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716A4F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853CF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83F062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A9C4AE" w14:textId="0282EED2" w:rsidR="00590D39" w:rsidRPr="00532B91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  <w:r w:rsidR="00590D39" w:rsidRPr="003603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550</w:t>
            </w:r>
          </w:p>
        </w:tc>
        <w:tc>
          <w:tcPr>
            <w:tcW w:w="270" w:type="dxa"/>
            <w:vAlign w:val="bottom"/>
          </w:tcPr>
          <w:p w14:paraId="19EB2254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C909F32" w14:textId="3B7CC080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624DC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684</w:t>
            </w:r>
          </w:p>
        </w:tc>
      </w:tr>
      <w:tr w:rsidR="00590D39" w:rsidRPr="00A50726" w14:paraId="3E67729E" w14:textId="77777777" w:rsidTr="00752B40">
        <w:trPr>
          <w:trHeight w:val="40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F5C74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6A9254" w14:textId="77777777" w:rsidR="00590D39" w:rsidRPr="001776AB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7C763B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D0ADD7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AA0D69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2D15C2C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C9D488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EB495D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6A341A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5D8F95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59FB34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06DCF3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570EB3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DBBA40" w14:textId="45F5BF66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35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  <w:r w:rsidRPr="0036035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724</w:t>
            </w:r>
            <w:r w:rsidRPr="0036035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284FF31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233EE1C1" w14:textId="18A0512E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624DC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192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90D39" w:rsidRPr="00A50726" w14:paraId="46A89025" w14:textId="77777777" w:rsidTr="00752B40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4F882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DE5649" w14:textId="77777777" w:rsidR="00590D39" w:rsidRPr="001776AB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A11E29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0EFD76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1E675D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7705047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46013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A6A027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5ADDB2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F7D439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957163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2BC545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3BCDE5" w14:textId="77777777" w:rsidR="00590D39" w:rsidRPr="00532B91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69E43" w14:textId="2975E88F" w:rsidR="00590D39" w:rsidRPr="00532B91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  <w:r w:rsidR="00642E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70" w:type="dxa"/>
            <w:vAlign w:val="bottom"/>
          </w:tcPr>
          <w:p w14:paraId="70024289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F6594" w14:textId="3CD0A367" w:rsidR="00590D39" w:rsidRPr="00A50726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168</w:t>
            </w:r>
            <w:r w:rsidR="00624DC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037</w:t>
            </w:r>
          </w:p>
        </w:tc>
      </w:tr>
      <w:tr w:rsidR="00590D39" w:rsidRPr="00F609BD" w14:paraId="13373453" w14:textId="77777777" w:rsidTr="00752B40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EA9D1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B5909E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79C121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F316FC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C58F19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50F8BD8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4CE88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243B5B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05E6F4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79F0C2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1645AD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7BD9CA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5EC8FE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516AFF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782B7B7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2CCEC3B8" w14:textId="77777777" w:rsidR="00590D39" w:rsidRPr="00F609B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590D39" w:rsidRPr="00A50726" w14:paraId="5B72AA1E" w14:textId="77777777" w:rsidTr="00752B4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F1CC2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5F18B0" w14:textId="77777777" w:rsidR="00590D39" w:rsidRPr="001776AB" w:rsidRDefault="00590D39" w:rsidP="00752B40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430C74" w14:textId="77777777" w:rsidR="00590D39" w:rsidRPr="00A50726" w:rsidRDefault="00590D39" w:rsidP="00752B4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4182EC" w14:textId="77777777" w:rsidR="00590D39" w:rsidRPr="00A50726" w:rsidRDefault="00590D39" w:rsidP="00752B4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488E32" w14:textId="77777777" w:rsidR="00590D39" w:rsidRPr="00A50726" w:rsidRDefault="00590D39" w:rsidP="00752B4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83F4C0" w14:textId="77777777" w:rsidR="00590D39" w:rsidRPr="001776AB" w:rsidRDefault="00590D39" w:rsidP="00752B40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512265" w14:textId="77777777" w:rsidR="00590D39" w:rsidRPr="00A50726" w:rsidRDefault="00590D39" w:rsidP="00752B4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A162D2" w14:textId="77777777" w:rsidR="00590D39" w:rsidRPr="00A50726" w:rsidRDefault="00590D39" w:rsidP="00752B4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58E755" w14:textId="77777777" w:rsidR="00590D39" w:rsidRPr="00A50726" w:rsidRDefault="00590D39" w:rsidP="00752B4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AF87F0" w14:textId="77777777" w:rsidR="00590D39" w:rsidRPr="001776AB" w:rsidRDefault="00590D39" w:rsidP="00752B40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FED6C9" w14:textId="77777777" w:rsidR="00590D39" w:rsidRPr="00A50726" w:rsidRDefault="00590D39" w:rsidP="00752B4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829345" w14:textId="77777777" w:rsidR="00590D39" w:rsidRPr="00A50726" w:rsidRDefault="00590D39" w:rsidP="00752B4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588506" w14:textId="77777777" w:rsidR="00590D39" w:rsidRPr="00A50726" w:rsidRDefault="00590D39" w:rsidP="00752B4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F4118B" w14:textId="77777777" w:rsidR="00590D39" w:rsidRPr="004678C5" w:rsidRDefault="00590D39" w:rsidP="00752B40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F51DD95" w14:textId="77777777" w:rsidR="00590D39" w:rsidRPr="0072609B" w:rsidRDefault="00590D39" w:rsidP="00752B40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1069" w:type="dxa"/>
            <w:vAlign w:val="bottom"/>
          </w:tcPr>
          <w:p w14:paraId="62AE8008" w14:textId="77777777" w:rsidR="00590D39" w:rsidRPr="0072609B" w:rsidRDefault="00590D39" w:rsidP="00752B40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</w:tr>
      <w:tr w:rsidR="00590D39" w:rsidRPr="00AE1E7C" w14:paraId="16E5D0E6" w14:textId="77777777" w:rsidTr="00752B4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51A5D" w14:textId="77777777" w:rsidR="00590D39" w:rsidRPr="00A50726" w:rsidRDefault="00590D39" w:rsidP="003F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0136FA" w14:textId="0C9972CF" w:rsidR="00590D39" w:rsidRPr="005E56BB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101</w:t>
            </w:r>
            <w:r w:rsidR="00590D39" w:rsidRPr="004A205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A702D1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23D847" w14:textId="30D5315A" w:rsidR="00590D39" w:rsidRPr="00AE1E7C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  <w:r w:rsidR="00590D3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2CF928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75F3371" w14:textId="77777777" w:rsidR="00590D39" w:rsidRPr="00254560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05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4573EF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7D514B" w14:textId="77777777" w:rsidR="00590D39" w:rsidRPr="00AE1E7C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A4904C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409CBC" w14:textId="77777777" w:rsidR="00590D39" w:rsidRPr="0059516A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05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C9AC11" w14:textId="77777777" w:rsidR="00590D39" w:rsidRPr="00AE1E7C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DAE4DD" w14:textId="77777777" w:rsidR="00590D39" w:rsidRPr="00AE1E7C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8AC037" w14:textId="77777777" w:rsidR="00590D39" w:rsidRPr="00AE1E7C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FCADDB" w14:textId="25D3A9CB" w:rsidR="00590D39" w:rsidRPr="00CF2F83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101</w:t>
            </w:r>
            <w:r w:rsidR="00590D39" w:rsidRPr="004A205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338</w:t>
            </w:r>
          </w:p>
        </w:tc>
        <w:tc>
          <w:tcPr>
            <w:tcW w:w="270" w:type="dxa"/>
            <w:vAlign w:val="bottom"/>
          </w:tcPr>
          <w:p w14:paraId="28A6AD63" w14:textId="77777777" w:rsidR="00590D39" w:rsidRPr="005033F8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1D566823" w14:textId="6E934D46" w:rsidR="00590D39" w:rsidRPr="00AE1E7C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  <w:r w:rsidR="00590D3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384</w:t>
            </w:r>
          </w:p>
        </w:tc>
      </w:tr>
      <w:tr w:rsidR="00590D39" w:rsidRPr="00AE1E7C" w14:paraId="55471717" w14:textId="77777777" w:rsidTr="00752B4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BB44A" w14:textId="77777777" w:rsidR="00590D39" w:rsidRPr="00A50726" w:rsidRDefault="00590D39" w:rsidP="003F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903F37" w14:textId="77777777" w:rsidR="00590D39" w:rsidRPr="005E56BB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05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D613FE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C9F083" w14:textId="77777777" w:rsidR="00590D39" w:rsidRPr="00AE1E7C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1C812B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943594" w14:textId="7057DDA7" w:rsidR="00590D39" w:rsidRPr="00254560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343</w:t>
            </w:r>
            <w:r w:rsidR="00590D39" w:rsidRPr="004A205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852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D8120F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399222" w14:textId="10CBE96C" w:rsidR="00590D39" w:rsidRPr="00AE1E7C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312</w:t>
            </w:r>
            <w:r w:rsidR="00F313CC" w:rsidRPr="00F313C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836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A7DD2C" w14:textId="77777777" w:rsidR="00590D39" w:rsidRPr="00AE1E7C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DCAB03" w14:textId="130439B1" w:rsidR="00590D39" w:rsidRPr="0059516A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="00590D39" w:rsidRPr="004A205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997D9C" w14:textId="77777777" w:rsidR="00590D39" w:rsidRPr="00AE1E7C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74BC9D" w14:textId="6E7F9E61" w:rsidR="00590D39" w:rsidRPr="00AE1E7C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F313CC" w:rsidRPr="00F313C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749EF0" w14:textId="77777777" w:rsidR="00590D39" w:rsidRPr="00AE1E7C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023719" w14:textId="30497618" w:rsidR="00590D39" w:rsidRPr="00CF2F83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359</w:t>
            </w:r>
            <w:r w:rsidR="00590D3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974</w:t>
            </w:r>
          </w:p>
        </w:tc>
        <w:tc>
          <w:tcPr>
            <w:tcW w:w="270" w:type="dxa"/>
            <w:vAlign w:val="bottom"/>
          </w:tcPr>
          <w:p w14:paraId="7208B915" w14:textId="77777777" w:rsidR="00590D39" w:rsidRPr="005033F8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3B15642" w14:textId="0EA88896" w:rsidR="00590D39" w:rsidRPr="00AE1E7C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326</w:t>
            </w:r>
            <w:r w:rsidR="00624DC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940</w:t>
            </w:r>
          </w:p>
        </w:tc>
      </w:tr>
      <w:tr w:rsidR="00590D39" w:rsidRPr="00FD31DD" w14:paraId="5FD7F1B2" w14:textId="77777777" w:rsidTr="00752B40">
        <w:trPr>
          <w:trHeight w:val="39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DA386" w14:textId="77777777" w:rsidR="00590D39" w:rsidRPr="00A50726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87212C" w14:textId="526D8A7A" w:rsidR="00590D39" w:rsidRPr="005E56BB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101</w:t>
            </w:r>
            <w:r w:rsidR="00590D39" w:rsidRPr="004A205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10787C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EB35A4" w14:textId="2026B805" w:rsidR="00590D39" w:rsidRPr="00FD31DD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="00590D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75B384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7487C1" w14:textId="0B370351" w:rsidR="00590D39" w:rsidRPr="00254560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343</w:t>
            </w:r>
            <w:r w:rsidR="00590D39" w:rsidRPr="004A205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889E73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33897A" w14:textId="4C69FCB1" w:rsidR="00590D39" w:rsidRPr="00FD31DD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312</w:t>
            </w:r>
            <w:r w:rsidR="00F313CC" w:rsidRPr="00F313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2DF625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8C7C7" w14:textId="3853838B" w:rsidR="00590D39" w:rsidRPr="0059516A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</w:t>
            </w:r>
            <w:r w:rsidR="00590D39" w:rsidRPr="004A205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4EB12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AD9D9" w14:textId="5DD03081" w:rsidR="00590D39" w:rsidRPr="00FD31DD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</w:t>
            </w:r>
            <w:r w:rsidR="00F313CC" w:rsidRPr="00F313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64182D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02E9F" w14:textId="1261DDB7" w:rsidR="00590D39" w:rsidRPr="00CF2F83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461</w:t>
            </w:r>
            <w:r w:rsidR="00590D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312</w:t>
            </w:r>
          </w:p>
        </w:tc>
        <w:tc>
          <w:tcPr>
            <w:tcW w:w="270" w:type="dxa"/>
            <w:vAlign w:val="bottom"/>
          </w:tcPr>
          <w:p w14:paraId="13094D0D" w14:textId="77777777" w:rsidR="00590D39" w:rsidRPr="00FD31DD" w:rsidRDefault="00590D39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DA38B" w14:textId="2390C164" w:rsidR="00590D39" w:rsidRPr="00FD31DD" w:rsidRDefault="00423D9A" w:rsidP="0075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547</w:t>
            </w:r>
            <w:r w:rsidR="00624DC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324</w:t>
            </w:r>
          </w:p>
        </w:tc>
      </w:tr>
    </w:tbl>
    <w:p w14:paraId="170A9E2F" w14:textId="47D09A86" w:rsidR="000A401A" w:rsidRDefault="000A401A"/>
    <w:p w14:paraId="28C4D5BB" w14:textId="2248329D" w:rsidR="00590D39" w:rsidRDefault="00590D39"/>
    <w:p w14:paraId="46CA760B" w14:textId="77777777" w:rsidR="00590D39" w:rsidRDefault="00590D39"/>
    <w:tbl>
      <w:tblPr>
        <w:tblW w:w="142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870"/>
        <w:gridCol w:w="1062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069"/>
      </w:tblGrid>
      <w:tr w:rsidR="0064323C" w:rsidRPr="00A50726" w14:paraId="3637B34F" w14:textId="77777777" w:rsidTr="001742E7">
        <w:trPr>
          <w:trHeight w:val="481"/>
          <w:tblHeader/>
        </w:trPr>
        <w:tc>
          <w:tcPr>
            <w:tcW w:w="14281" w:type="dxa"/>
            <w:gridSpan w:val="16"/>
            <w:tcBorders>
              <w:top w:val="nil"/>
              <w:left w:val="nil"/>
            </w:tcBorders>
            <w:noWrap/>
            <w:vAlign w:val="bottom"/>
          </w:tcPr>
          <w:p w14:paraId="2591DE46" w14:textId="72B5D750" w:rsidR="0064323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 xml:space="preserve">รายละเอียดสินทรัพย์และหนี้สินจำแนกตามส่วนงานที่รายงาน ณ วันที่ 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6F0A2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6F0A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8E18D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A05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423D9A" w:rsidRPr="00423D9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มีดังนี้</w:t>
            </w:r>
          </w:p>
          <w:p w14:paraId="6808D747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14:paraId="0F0C9852" w14:textId="77777777" w:rsidTr="001742E7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6A27D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90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3F25" w14:textId="16332C7E" w:rsidR="0064323C" w:rsidRPr="00752024" w:rsidRDefault="00EA20A2" w:rsidP="0040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02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="00402AD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09" w:type="dxa"/>
            <w:gridSpan w:val="3"/>
            <w:vAlign w:val="bottom"/>
          </w:tcPr>
          <w:p w14:paraId="50274EF3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14:paraId="08574A46" w14:textId="77777777" w:rsidTr="001742E7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3C45AC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C70E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2966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E234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8CEEB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C1BF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94F3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2B6622F1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F0A29" w:rsidRPr="00A50726" w14:paraId="217B4FB6" w14:textId="77777777" w:rsidTr="001742E7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C9274A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AF4FCC7" w14:textId="08E14018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F0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0A2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22F4A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2D1148" w14:textId="621DD7EB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0A29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EA79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BEC57" w14:textId="1AC947CE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F0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0A2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68AEA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EC0D86" w14:textId="0EE6B6E4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0A29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158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079144" w14:textId="3FE121AA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F0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0A2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5CD5AA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7DAD42" w14:textId="26537A4E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0A29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6FED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EC4B8" w14:textId="53B51770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F0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0A2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79D96CC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3AEBC51" w14:textId="6DC2053B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0A29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0A29" w:rsidRPr="00A50726" w14:paraId="25A16BBE" w14:textId="77777777" w:rsidTr="001742E7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DBC42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E1BD9DD" w14:textId="635EED42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1BB5D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FDD4F2" w14:textId="41373380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32FD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B3DD1E" w14:textId="3A85DBC9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68D22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124E5" w14:textId="033FAD2B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5357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66E488" w14:textId="6D853C5F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A0A86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529DB4" w14:textId="1BFD1BC1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F93A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E030E" w14:textId="221B0D51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C819E2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995DF3A" w14:textId="1598C50D" w:rsidR="006F0A29" w:rsidRPr="007C52FE" w:rsidRDefault="00423D9A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F0A29" w:rsidRPr="00A50726" w14:paraId="4C4F2CB0" w14:textId="77777777" w:rsidTr="001742E7">
        <w:trPr>
          <w:trHeight w:val="180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F304A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411" w:type="dxa"/>
            <w:gridSpan w:val="15"/>
            <w:tcBorders>
              <w:top w:val="nil"/>
              <w:left w:val="nil"/>
            </w:tcBorders>
            <w:vAlign w:val="bottom"/>
          </w:tcPr>
          <w:p w14:paraId="27DC5FAD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0A29" w:rsidRPr="00A50726" w14:paraId="5E13D49E" w14:textId="77777777" w:rsidTr="001742E7">
        <w:trPr>
          <w:trHeight w:val="47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48A9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สินทรัพย์ตามส่วนงาน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7F5A445F" w14:textId="35539E4F" w:rsidR="006F0A29" w:rsidRPr="005F73B1" w:rsidRDefault="00F04813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73B1">
              <w:rPr>
                <w:rFonts w:ascii="Angsana New" w:hAnsi="Angsana New"/>
                <w:color w:val="000000"/>
                <w:sz w:val="30"/>
                <w:szCs w:val="30"/>
              </w:rPr>
              <w:t>870,330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FDED91" w14:textId="77777777" w:rsidR="006F0A29" w:rsidRPr="005F73B1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8FB3A8" w14:textId="47BDE341" w:rsidR="006F0A29" w:rsidRPr="005F73B1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73B1">
              <w:rPr>
                <w:rFonts w:ascii="Angsana New" w:hAnsi="Angsana New"/>
                <w:color w:val="000000"/>
                <w:sz w:val="30"/>
                <w:szCs w:val="30"/>
              </w:rPr>
              <w:t>841</w:t>
            </w:r>
            <w:r w:rsidR="006F0A29" w:rsidRPr="005F73B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73B1">
              <w:rPr>
                <w:rFonts w:ascii="Angsana New" w:hAnsi="Angsana New"/>
                <w:color w:val="000000"/>
                <w:sz w:val="30"/>
                <w:szCs w:val="30"/>
              </w:rPr>
              <w:t>411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EC2806" w14:textId="77777777" w:rsidR="006F0A29" w:rsidRPr="005F73B1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C8288C" w14:textId="2C8E1F48" w:rsidR="006F0A29" w:rsidRPr="005F73B1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73B1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  <w:r w:rsidR="006F7A64" w:rsidRPr="005F73B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73B1">
              <w:rPr>
                <w:rFonts w:ascii="Angsana New" w:hAnsi="Angsana New"/>
                <w:color w:val="000000"/>
                <w:sz w:val="30"/>
                <w:szCs w:val="30"/>
              </w:rPr>
              <w:t>864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C86FCF" w14:textId="77777777" w:rsidR="006F0A29" w:rsidRPr="005F73B1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60FDE" w14:textId="4BDFFC52" w:rsidR="006F0A29" w:rsidRPr="005F73B1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73B1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6F0A29" w:rsidRPr="005F73B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73B1">
              <w:rPr>
                <w:rFonts w:ascii="Angsana New" w:hAnsi="Angsana New"/>
                <w:color w:val="000000"/>
                <w:sz w:val="30"/>
                <w:szCs w:val="30"/>
              </w:rPr>
              <w:t>986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4BB647" w14:textId="77777777" w:rsidR="006F0A29" w:rsidRPr="005F73B1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9C9ABC" w14:textId="430350D2" w:rsidR="006F0A29" w:rsidRPr="005F73B1" w:rsidRDefault="00F04813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73B1">
              <w:rPr>
                <w:rFonts w:ascii="Angsana New" w:hAnsi="Angsana New"/>
                <w:color w:val="000000"/>
                <w:sz w:val="30"/>
                <w:szCs w:val="30"/>
              </w:rPr>
              <w:t>3,357,251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E8E913" w14:textId="77777777" w:rsidR="006F0A29" w:rsidRPr="005F73B1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426261" w14:textId="2061DC2F" w:rsidR="006F0A29" w:rsidRPr="005D21B9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394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437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C51355" w14:textId="77777777" w:rsidR="006F0A29" w:rsidRPr="005D21B9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837388" w14:textId="3064ADA7" w:rsidR="006F0A29" w:rsidRPr="005D21B9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6F7A64" w:rsidRPr="006F7A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294</w:t>
            </w:r>
            <w:r w:rsidR="002C61F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445</w:t>
            </w:r>
          </w:p>
        </w:tc>
        <w:tc>
          <w:tcPr>
            <w:tcW w:w="270" w:type="dxa"/>
            <w:vAlign w:val="bottom"/>
          </w:tcPr>
          <w:p w14:paraId="32F3DF1B" w14:textId="77777777" w:rsidR="006F0A29" w:rsidRPr="005D21B9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50C2D936" w14:textId="7CBF43B5" w:rsidR="006F0A29" w:rsidRPr="005D21B9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292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834</w:t>
            </w:r>
          </w:p>
        </w:tc>
      </w:tr>
      <w:tr w:rsidR="006F0A29" w:rsidRPr="00A50726" w14:paraId="174C8C9D" w14:textId="77777777" w:rsidTr="001742E7">
        <w:trPr>
          <w:trHeight w:val="31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08FBC" w14:textId="77777777" w:rsidR="006F0A29" w:rsidRPr="00752024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26ED13" w14:textId="3A01FA5C" w:rsidR="006F0A29" w:rsidRPr="00395DCC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F7A64" w:rsidRPr="006F7A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1BA36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167F5" w14:textId="0E3D0A4B" w:rsidR="006F0A29" w:rsidRPr="00A50726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 w:rsidR="006F0A2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0A4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1B56DE" w14:textId="2EC20BB6" w:rsidR="006F0A29" w:rsidRPr="004A001A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  <w:r w:rsidR="006F7A64" w:rsidRPr="006F7A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431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3A79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FF3CB" w14:textId="0E160861" w:rsidR="006F0A29" w:rsidRPr="00A50726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="006F0A2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A9A8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817610" w14:textId="38CD84E1" w:rsidR="006F0A29" w:rsidRPr="005D21B9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F7A64" w:rsidRPr="006F7A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047</w:t>
            </w:r>
            <w:r w:rsidR="006F7A64" w:rsidRPr="006F7A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627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0A17" w14:textId="77777777" w:rsidR="006F0A29" w:rsidRPr="005D21B9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F2319" w14:textId="36E547A8" w:rsidR="006F0A29" w:rsidRPr="005D21B9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071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2A9C" w14:textId="77777777" w:rsidR="006F0A29" w:rsidRPr="005D21B9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962CF" w14:textId="4ABBEB8E" w:rsidR="006F0A29" w:rsidRPr="005D21B9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F7A64" w:rsidRPr="006F7A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092</w:t>
            </w:r>
            <w:r w:rsidR="006F7A64" w:rsidRPr="006F7A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822</w:t>
            </w:r>
          </w:p>
        </w:tc>
        <w:tc>
          <w:tcPr>
            <w:tcW w:w="270" w:type="dxa"/>
            <w:vAlign w:val="bottom"/>
          </w:tcPr>
          <w:p w14:paraId="42908B9F" w14:textId="77777777" w:rsidR="006F0A29" w:rsidRPr="005D21B9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49263B" w14:textId="75591BE1" w:rsidR="006F0A29" w:rsidRPr="005D21B9" w:rsidRDefault="00423D9A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138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color w:val="000000"/>
                <w:sz w:val="30"/>
                <w:szCs w:val="30"/>
              </w:rPr>
              <w:t>358</w:t>
            </w:r>
          </w:p>
        </w:tc>
      </w:tr>
    </w:tbl>
    <w:p w14:paraId="6EBB1B14" w14:textId="77777777" w:rsidR="00F239A4" w:rsidRPr="00B47D16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0AC960" w14:textId="77777777" w:rsidR="00F239A4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Default="00B47D16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960066" w14:textId="41F80937" w:rsidR="00B47D16" w:rsidRDefault="0045352F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DDEA5F" w14:textId="04F4B362" w:rsidR="00D6135C" w:rsidRPr="00D6135C" w:rsidRDefault="0045352F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 xml:space="preserve">บริษัทมีรายได้จากลูกค้ารายหนึ่งจากส่วนงานธุรกิจอสังหาริมทรัพย์เป็นเงินประมาณ </w:t>
      </w:r>
      <w:r w:rsidR="00423D9A" w:rsidRPr="00423D9A">
        <w:rPr>
          <w:rFonts w:ascii="Angsana New" w:hAnsi="Angsana New"/>
          <w:sz w:val="30"/>
          <w:szCs w:val="30"/>
        </w:rPr>
        <w:t>48</w:t>
      </w:r>
      <w:r w:rsidR="008549C4">
        <w:rPr>
          <w:rFonts w:ascii="Angsana New" w:hAnsi="Angsana New"/>
          <w:sz w:val="30"/>
          <w:szCs w:val="30"/>
        </w:rPr>
        <w:t xml:space="preserve"> </w:t>
      </w:r>
      <w:r w:rsidR="008549C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549C4" w:rsidRPr="008549C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23D9A" w:rsidRPr="00423D9A">
        <w:rPr>
          <w:rFonts w:ascii="Angsana New" w:hAnsi="Angsana New"/>
          <w:i/>
          <w:iCs/>
          <w:sz w:val="30"/>
          <w:szCs w:val="30"/>
        </w:rPr>
        <w:t>2563</w:t>
      </w:r>
      <w:r w:rsidR="008549C4" w:rsidRPr="008549C4">
        <w:rPr>
          <w:rFonts w:ascii="Angsana New" w:hAnsi="Angsana New"/>
          <w:i/>
          <w:iCs/>
          <w:sz w:val="30"/>
          <w:szCs w:val="30"/>
        </w:rPr>
        <w:t xml:space="preserve">: </w:t>
      </w:r>
      <w:r w:rsidR="00423D9A" w:rsidRPr="00423D9A">
        <w:rPr>
          <w:rFonts w:ascii="Angsana New" w:hAnsi="Angsana New"/>
          <w:i/>
          <w:iCs/>
          <w:sz w:val="30"/>
          <w:szCs w:val="30"/>
        </w:rPr>
        <w:t>220</w:t>
      </w:r>
      <w:r w:rsidR="00706620">
        <w:rPr>
          <w:rFonts w:ascii="Angsana New" w:hAnsi="Angsana New"/>
          <w:i/>
          <w:iCs/>
          <w:sz w:val="30"/>
          <w:szCs w:val="30"/>
        </w:rPr>
        <w:t xml:space="preserve"> </w:t>
      </w:r>
      <w:r w:rsidR="0070662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549C4" w:rsidRPr="008549C4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8549C4">
        <w:rPr>
          <w:rFonts w:ascii="Angsana New" w:hAnsi="Angsana New" w:hint="cs"/>
          <w:sz w:val="30"/>
          <w:szCs w:val="30"/>
          <w:cs/>
        </w:rPr>
        <w:t xml:space="preserve"> จากรายได้ของ</w:t>
      </w:r>
      <w:r w:rsidR="00E9510E"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</w:t>
      </w:r>
    </w:p>
    <w:p w14:paraId="6674F6C8" w14:textId="77777777" w:rsidR="00F239A4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02C404E" w14:textId="77777777" w:rsidR="00536273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CABCE86" w14:textId="77777777" w:rsidR="00FD31DD" w:rsidRPr="00BC453A" w:rsidRDefault="00FD31DD" w:rsidP="00BC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"/>
          <w:szCs w:val="2"/>
          <w:cs/>
        </w:rPr>
        <w:sectPr w:rsidR="00FD31DD" w:rsidRPr="00BC453A" w:rsidSect="008667B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61EAA84" w14:textId="36267838" w:rsidR="00F75D01" w:rsidRDefault="00423D9A" w:rsidP="00F75D0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bookmarkStart w:id="2" w:name="_Hlk7539669"/>
      <w:r w:rsidRPr="00423D9A">
        <w:rPr>
          <w:rFonts w:ascii="Angsana New" w:hAnsi="Angsana New"/>
          <w:sz w:val="30"/>
          <w:szCs w:val="30"/>
          <w:lang w:val="en-US"/>
        </w:rPr>
        <w:lastRenderedPageBreak/>
        <w:t>8</w:t>
      </w:r>
      <w:r w:rsidR="00F75D01" w:rsidRPr="0012538E">
        <w:rPr>
          <w:rFonts w:ascii="Angsana New" w:hAnsi="Angsana New"/>
          <w:sz w:val="30"/>
          <w:szCs w:val="30"/>
          <w:lang w:val="th-TH"/>
        </w:rPr>
        <w:tab/>
      </w:r>
      <w:r w:rsidR="00F527EF">
        <w:rPr>
          <w:rFonts w:ascii="Angsana New" w:hAnsi="Angsana New" w:hint="cs"/>
          <w:sz w:val="30"/>
          <w:szCs w:val="30"/>
          <w:cs/>
          <w:lang w:val="th-TH"/>
        </w:rPr>
        <w:t>ค่าใช้จ่าย</w:t>
      </w:r>
      <w:r w:rsidR="00627E53">
        <w:rPr>
          <w:rFonts w:ascii="Angsana New" w:hAnsi="Angsana New" w:hint="cs"/>
          <w:sz w:val="30"/>
          <w:szCs w:val="30"/>
          <w:cs/>
          <w:lang w:val="th-TH"/>
        </w:rPr>
        <w:t>ภาษีเงินได้</w:t>
      </w:r>
    </w:p>
    <w:p w14:paraId="718080DD" w14:textId="20AF965A" w:rsidR="001D2C37" w:rsidRDefault="001D2C37" w:rsidP="001D2C37">
      <w:pPr>
        <w:rPr>
          <w:rFonts w:ascii="Angsana New" w:hAnsi="Angsana New"/>
          <w:sz w:val="30"/>
          <w:szCs w:val="30"/>
          <w:lang w:eastAsia="x-none"/>
        </w:rPr>
      </w:pPr>
    </w:p>
    <w:bookmarkEnd w:id="2"/>
    <w:p w14:paraId="013F07C2" w14:textId="2B9F25B1" w:rsidR="00EB042E" w:rsidRDefault="00EB042E" w:rsidP="00EB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     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</w:t>
      </w:r>
      <w:r w:rsidR="00934B68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บริษัทในการดำเนินงานต่อเนื่องสำหรับงวดสามเดือน</w:t>
      </w:r>
      <w:r w:rsidR="00574C93">
        <w:rPr>
          <w:rFonts w:ascii="Angsana New" w:hAnsi="Angsana New" w:hint="cs"/>
          <w:sz w:val="30"/>
          <w:szCs w:val="30"/>
          <w:cs/>
        </w:rPr>
        <w:t>และหกเดือน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23D9A" w:rsidRPr="00423D9A">
        <w:rPr>
          <w:rFonts w:ascii="Angsana New" w:hAnsi="Angsana New"/>
          <w:sz w:val="30"/>
          <w:szCs w:val="30"/>
        </w:rPr>
        <w:t>30</w:t>
      </w:r>
      <w:r w:rsidR="00574C93">
        <w:rPr>
          <w:rFonts w:ascii="Angsana New" w:hAnsi="Angsana New"/>
          <w:sz w:val="30"/>
          <w:szCs w:val="30"/>
        </w:rPr>
        <w:t xml:space="preserve"> </w:t>
      </w:r>
      <w:r w:rsidR="00574C93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 w:hint="cs"/>
          <w:sz w:val="30"/>
          <w:szCs w:val="30"/>
        </w:rPr>
        <w:t>256</w:t>
      </w:r>
      <w:r w:rsidR="00423D9A" w:rsidRPr="00423D9A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104A6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มียอดร้อยละ </w:t>
      </w:r>
      <w:r w:rsidR="00423D9A" w:rsidRPr="00423D9A">
        <w:rPr>
          <w:rFonts w:ascii="Angsana New" w:hAnsi="Angsana New"/>
          <w:sz w:val="30"/>
          <w:szCs w:val="30"/>
        </w:rPr>
        <w:t>8</w:t>
      </w:r>
      <w:r w:rsidR="0038396E">
        <w:rPr>
          <w:rFonts w:ascii="Angsana New" w:hAnsi="Angsana New"/>
          <w:sz w:val="30"/>
          <w:szCs w:val="30"/>
        </w:rPr>
        <w:t>.</w:t>
      </w:r>
      <w:r w:rsidR="00423D9A" w:rsidRPr="00423D9A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574C93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423D9A" w:rsidRPr="00423D9A">
        <w:rPr>
          <w:rFonts w:ascii="Angsana New" w:hAnsi="Angsana New"/>
          <w:sz w:val="30"/>
          <w:szCs w:val="30"/>
        </w:rPr>
        <w:t>6</w:t>
      </w:r>
      <w:r w:rsidR="003B48B4">
        <w:rPr>
          <w:rFonts w:ascii="Angsana New" w:hAnsi="Angsana New"/>
          <w:sz w:val="30"/>
          <w:szCs w:val="30"/>
        </w:rPr>
        <w:t>.</w:t>
      </w:r>
      <w:r w:rsidR="00423D9A" w:rsidRPr="00423D9A">
        <w:rPr>
          <w:rFonts w:ascii="Angsana New" w:hAnsi="Angsana New"/>
          <w:sz w:val="30"/>
          <w:szCs w:val="30"/>
        </w:rPr>
        <w:t>6</w:t>
      </w:r>
      <w:r w:rsidR="00574C93">
        <w:rPr>
          <w:rFonts w:ascii="Angsana New" w:hAnsi="Angsana New"/>
          <w:sz w:val="30"/>
          <w:szCs w:val="30"/>
        </w:rPr>
        <w:t xml:space="preserve"> </w:t>
      </w:r>
      <w:r w:rsidR="00574C9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>
        <w:rPr>
          <w:rFonts w:ascii="Angsana New" w:hAnsi="Angsana New" w:hint="cs"/>
          <w:sz w:val="30"/>
          <w:szCs w:val="30"/>
          <w:cs/>
        </w:rPr>
        <w:t>สำหรับงบการเงิน</w:t>
      </w:r>
      <w:r w:rsidR="00934B68"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423D9A" w:rsidRPr="00423D9A">
        <w:rPr>
          <w:rFonts w:ascii="Angsana New" w:hAnsi="Angsana New"/>
          <w:sz w:val="30"/>
          <w:szCs w:val="30"/>
        </w:rPr>
        <w:t>11</w:t>
      </w:r>
      <w:r w:rsidR="0038396E">
        <w:rPr>
          <w:rFonts w:ascii="Angsana New" w:hAnsi="Angsana New"/>
          <w:sz w:val="30"/>
          <w:szCs w:val="30"/>
        </w:rPr>
        <w:t>.</w:t>
      </w:r>
      <w:r w:rsidR="00423D9A" w:rsidRPr="00423D9A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574C93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423D9A" w:rsidRPr="00423D9A">
        <w:rPr>
          <w:rFonts w:ascii="Angsana New" w:hAnsi="Angsana New"/>
          <w:sz w:val="30"/>
          <w:szCs w:val="30"/>
        </w:rPr>
        <w:t>7</w:t>
      </w:r>
      <w:r w:rsidR="003B48B4">
        <w:rPr>
          <w:rFonts w:ascii="Angsana New" w:hAnsi="Angsana New"/>
          <w:sz w:val="30"/>
          <w:szCs w:val="30"/>
        </w:rPr>
        <w:t>.</w:t>
      </w:r>
      <w:r w:rsidR="00423D9A" w:rsidRPr="00423D9A">
        <w:rPr>
          <w:rFonts w:ascii="Angsana New" w:hAnsi="Angsana New"/>
          <w:sz w:val="30"/>
          <w:szCs w:val="30"/>
        </w:rPr>
        <w:t>7</w:t>
      </w:r>
      <w:r w:rsidR="00574C93">
        <w:rPr>
          <w:rFonts w:ascii="Angsana New" w:hAnsi="Angsana New"/>
          <w:sz w:val="30"/>
          <w:szCs w:val="30"/>
        </w:rPr>
        <w:t xml:space="preserve"> </w:t>
      </w:r>
      <w:r w:rsidR="00574C9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>
        <w:rPr>
          <w:rFonts w:ascii="Angsana New" w:hAnsi="Angsana New" w:hint="cs"/>
          <w:sz w:val="30"/>
          <w:szCs w:val="30"/>
          <w:cs/>
        </w:rPr>
        <w:t xml:space="preserve">สำหรับงบการเงินเฉพาะกิจการ </w:t>
      </w:r>
      <w:r>
        <w:rPr>
          <w:rFonts w:ascii="Angsana New" w:hAnsi="Angsana New" w:hint="cs"/>
          <w:i/>
          <w:iCs/>
          <w:sz w:val="30"/>
          <w:szCs w:val="30"/>
          <w:cs/>
        </w:rPr>
        <w:t>(สำหรับงวดสามเดือน</w:t>
      </w:r>
      <w:r w:rsidR="00574C93">
        <w:rPr>
          <w:rFonts w:ascii="Angsana New" w:hAnsi="Angsana New" w:hint="cs"/>
          <w:i/>
          <w:iCs/>
          <w:sz w:val="30"/>
          <w:szCs w:val="30"/>
          <w:cs/>
        </w:rPr>
        <w:t>และหกเดือน</w:t>
      </w:r>
      <w:r>
        <w:rPr>
          <w:rFonts w:ascii="Angsana New" w:hAnsi="Angsana New" w:hint="cs"/>
          <w:i/>
          <w:iCs/>
          <w:sz w:val="30"/>
          <w:szCs w:val="30"/>
          <w:cs/>
        </w:rPr>
        <w:t>สิ้นสุดวันที่</w:t>
      </w:r>
      <w:r w:rsidR="00934B68">
        <w:rPr>
          <w:rFonts w:ascii="Angsana New" w:hAnsi="Angsana New"/>
          <w:i/>
          <w:iCs/>
          <w:sz w:val="30"/>
          <w:szCs w:val="30"/>
        </w:rPr>
        <w:t xml:space="preserve"> </w:t>
      </w:r>
      <w:r w:rsidR="00423D9A" w:rsidRPr="00423D9A">
        <w:rPr>
          <w:rFonts w:ascii="Angsana New" w:hAnsi="Angsana New"/>
          <w:i/>
          <w:iCs/>
          <w:sz w:val="30"/>
          <w:szCs w:val="30"/>
        </w:rPr>
        <w:t>30</w:t>
      </w:r>
      <w:r w:rsidR="00574C93">
        <w:rPr>
          <w:rFonts w:ascii="Angsana New" w:hAnsi="Angsana New"/>
          <w:i/>
          <w:iCs/>
          <w:sz w:val="30"/>
          <w:szCs w:val="30"/>
        </w:rPr>
        <w:t xml:space="preserve"> </w:t>
      </w:r>
      <w:r w:rsidR="00574C93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 w:hint="cs"/>
          <w:i/>
          <w:iCs/>
          <w:sz w:val="30"/>
          <w:szCs w:val="30"/>
        </w:rPr>
        <w:t>256</w:t>
      </w:r>
      <w:r w:rsidR="00423D9A" w:rsidRPr="00423D9A">
        <w:rPr>
          <w:rFonts w:ascii="Angsana New" w:hAnsi="Angsana New"/>
          <w:i/>
          <w:iCs/>
          <w:sz w:val="30"/>
          <w:szCs w:val="30"/>
        </w:rPr>
        <w:t>3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มียอดร้อยละ </w:t>
      </w:r>
      <w:r w:rsidR="00423D9A" w:rsidRPr="00423D9A">
        <w:rPr>
          <w:rFonts w:ascii="Angsana New" w:hAnsi="Angsana New"/>
          <w:i/>
          <w:iCs/>
          <w:sz w:val="30"/>
          <w:szCs w:val="30"/>
        </w:rPr>
        <w:t>7</w:t>
      </w:r>
      <w:r w:rsidR="00574C93">
        <w:rPr>
          <w:rFonts w:ascii="Angsana New" w:hAnsi="Angsana New"/>
          <w:i/>
          <w:iCs/>
          <w:sz w:val="30"/>
          <w:szCs w:val="30"/>
        </w:rPr>
        <w:t>.</w:t>
      </w:r>
      <w:r w:rsidR="00423D9A" w:rsidRPr="00423D9A">
        <w:rPr>
          <w:rFonts w:ascii="Angsana New" w:hAnsi="Angsana New"/>
          <w:i/>
          <w:iCs/>
          <w:sz w:val="30"/>
          <w:szCs w:val="30"/>
        </w:rPr>
        <w:t>3</w:t>
      </w:r>
      <w:r w:rsidR="00574C93">
        <w:rPr>
          <w:rFonts w:ascii="Angsana New" w:hAnsi="Angsana New"/>
          <w:i/>
          <w:iCs/>
          <w:sz w:val="30"/>
          <w:szCs w:val="30"/>
        </w:rPr>
        <w:t xml:space="preserve"> </w:t>
      </w:r>
      <w:r w:rsidR="00574C93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423D9A" w:rsidRPr="00423D9A">
        <w:rPr>
          <w:rFonts w:ascii="Angsana New" w:hAnsi="Angsana New"/>
          <w:i/>
          <w:iCs/>
          <w:sz w:val="30"/>
          <w:szCs w:val="30"/>
        </w:rPr>
        <w:t>4</w:t>
      </w:r>
      <w:r w:rsidR="00574C93">
        <w:rPr>
          <w:rFonts w:ascii="Angsana New" w:hAnsi="Angsana New"/>
          <w:i/>
          <w:iCs/>
          <w:sz w:val="30"/>
          <w:szCs w:val="30"/>
        </w:rPr>
        <w:t>.</w:t>
      </w:r>
      <w:r w:rsidR="00423D9A" w:rsidRPr="00423D9A">
        <w:rPr>
          <w:rFonts w:ascii="Angsana New" w:hAnsi="Angsana New"/>
          <w:i/>
          <w:iCs/>
          <w:sz w:val="30"/>
          <w:szCs w:val="30"/>
        </w:rPr>
        <w:t>6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027A93">
        <w:rPr>
          <w:rFonts w:ascii="Angsana New" w:hAnsi="Angsana New" w:hint="cs"/>
          <w:i/>
          <w:iCs/>
          <w:sz w:val="30"/>
          <w:szCs w:val="30"/>
          <w:cs/>
        </w:rPr>
        <w:t xml:space="preserve">ตามลำดับ </w:t>
      </w:r>
      <w:r>
        <w:rPr>
          <w:rFonts w:ascii="Angsana New" w:hAnsi="Angsana New" w:hint="cs"/>
          <w:i/>
          <w:iCs/>
          <w:sz w:val="30"/>
          <w:szCs w:val="30"/>
          <w:cs/>
        </w:rPr>
        <w:t>สำหรับงบการเงิน</w:t>
      </w:r>
      <w:r w:rsidR="0045352F">
        <w:rPr>
          <w:rFonts w:ascii="Angsana New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และร้อยละ </w:t>
      </w:r>
      <w:r w:rsidR="00423D9A" w:rsidRPr="00423D9A">
        <w:rPr>
          <w:rFonts w:ascii="Angsana New" w:hAnsi="Angsana New"/>
          <w:i/>
          <w:iCs/>
          <w:sz w:val="30"/>
          <w:szCs w:val="30"/>
        </w:rPr>
        <w:t>8</w:t>
      </w:r>
      <w:r w:rsidR="00574C93">
        <w:rPr>
          <w:rFonts w:ascii="Angsana New" w:hAnsi="Angsana New"/>
          <w:i/>
          <w:iCs/>
          <w:sz w:val="30"/>
          <w:szCs w:val="30"/>
        </w:rPr>
        <w:t>.</w:t>
      </w:r>
      <w:r w:rsidR="00423D9A" w:rsidRPr="00423D9A">
        <w:rPr>
          <w:rFonts w:ascii="Angsana New" w:hAnsi="Angsana New"/>
          <w:i/>
          <w:iCs/>
          <w:sz w:val="30"/>
          <w:szCs w:val="30"/>
        </w:rPr>
        <w:t>4</w:t>
      </w:r>
      <w:r w:rsidR="00574C93">
        <w:rPr>
          <w:rFonts w:ascii="Angsana New" w:hAnsi="Angsana New"/>
          <w:i/>
          <w:iCs/>
          <w:sz w:val="30"/>
          <w:szCs w:val="30"/>
        </w:rPr>
        <w:t xml:space="preserve"> </w:t>
      </w:r>
      <w:r w:rsidR="00574C93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423D9A" w:rsidRPr="00423D9A">
        <w:rPr>
          <w:rFonts w:ascii="Angsana New" w:hAnsi="Angsana New"/>
          <w:i/>
          <w:iCs/>
          <w:sz w:val="30"/>
          <w:szCs w:val="30"/>
        </w:rPr>
        <w:t>6</w:t>
      </w:r>
      <w:r w:rsidR="00574C93">
        <w:rPr>
          <w:rFonts w:ascii="Angsana New" w:hAnsi="Angsana New"/>
          <w:i/>
          <w:iCs/>
          <w:sz w:val="30"/>
          <w:szCs w:val="30"/>
        </w:rPr>
        <w:t>.</w:t>
      </w:r>
      <w:r w:rsidR="00423D9A" w:rsidRPr="00423D9A">
        <w:rPr>
          <w:rFonts w:ascii="Angsana New" w:hAnsi="Angsana New"/>
          <w:i/>
          <w:iCs/>
          <w:sz w:val="30"/>
          <w:szCs w:val="30"/>
        </w:rPr>
        <w:t>1</w:t>
      </w:r>
      <w:r w:rsidR="00027A93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สำหรับงบการเงินเฉพาะกิจการ)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E0FF5">
        <w:rPr>
          <w:rFonts w:ascii="Angsana New" w:hAnsi="Angsana New" w:hint="cs"/>
          <w:sz w:val="30"/>
          <w:szCs w:val="30"/>
          <w:cs/>
        </w:rPr>
        <w:t>ทั้งนี้อัตราภาษีเงินได้ที่แท้จริงแตกต่างจากอัตราภาษีเงินได้นิติบุคคลเนื่องจากกำไรสุทธิที่บริษัทได้รับจากการประกอบกิจกรรมที่ได้รับการส่งเสริมลงทุนและส่วน</w:t>
      </w:r>
      <w:r>
        <w:rPr>
          <w:rFonts w:ascii="Angsana New" w:hAnsi="Angsana New" w:hint="cs"/>
          <w:sz w:val="30"/>
          <w:szCs w:val="30"/>
          <w:cs/>
        </w:rPr>
        <w:t>แบ่ง</w:t>
      </w:r>
      <w:r w:rsidRPr="007E0FF5">
        <w:rPr>
          <w:rFonts w:ascii="Angsana New" w:hAnsi="Angsana New" w:hint="cs"/>
          <w:sz w:val="30"/>
          <w:szCs w:val="30"/>
          <w:cs/>
        </w:rPr>
        <w:t>กำไรจาก</w:t>
      </w:r>
      <w:r w:rsidR="00A903EE">
        <w:rPr>
          <w:rFonts w:ascii="Angsana New" w:hAnsi="Angsana New"/>
          <w:sz w:val="30"/>
          <w:szCs w:val="30"/>
        </w:rPr>
        <w:br/>
      </w:r>
      <w:r w:rsidRPr="007E0FF5"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</w:p>
    <w:p w14:paraId="18060A72" w14:textId="0B5D3FFE" w:rsidR="002862D7" w:rsidRDefault="002862D7" w:rsidP="00934B68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4CBFBF" w14:textId="4964C563" w:rsidR="0098764E" w:rsidRPr="00C153FF" w:rsidRDefault="00423D9A" w:rsidP="0098764E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23D9A">
        <w:rPr>
          <w:rFonts w:ascii="Angsana New" w:hAnsi="Angsana New"/>
          <w:sz w:val="30"/>
          <w:szCs w:val="30"/>
          <w:lang w:val="en-US"/>
        </w:rPr>
        <w:t>9</w:t>
      </w:r>
      <w:r w:rsidR="0098764E">
        <w:rPr>
          <w:rFonts w:ascii="Angsana New" w:hAnsi="Angsana New"/>
          <w:sz w:val="30"/>
          <w:szCs w:val="30"/>
          <w:lang w:val="en-US"/>
        </w:rPr>
        <w:tab/>
      </w:r>
      <w:r w:rsidR="0098764E" w:rsidRPr="00597FE8"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2364DD94" w14:textId="77777777" w:rsidR="0098764E" w:rsidRPr="00AE1D32" w:rsidRDefault="0098764E" w:rsidP="0098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F952C69" w14:textId="22488A80" w:rsidR="0098764E" w:rsidRPr="00AE1D32" w:rsidRDefault="00740951" w:rsidP="0098764E">
      <w:pPr>
        <w:pStyle w:val="block"/>
        <w:spacing w:after="0" w:line="240" w:lineRule="atLeast"/>
        <w:ind w:right="-25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E1D32">
        <w:rPr>
          <w:rFonts w:asciiTheme="majorBidi" w:hAnsiTheme="majorBidi" w:cstheme="majorBidi"/>
          <w:sz w:val="30"/>
          <w:szCs w:val="30"/>
          <w:cs/>
          <w:lang w:bidi="th-TH"/>
        </w:rPr>
        <w:t>รายละเอียดเงินปันผลในระหว่าง</w:t>
      </w:r>
      <w:r w:rsidR="00A35204" w:rsidRPr="00AE1D3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งวดหกเดือนสิ้นสุดวันที่ </w:t>
      </w:r>
      <w:r w:rsidR="00A35204" w:rsidRPr="00AE1D32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A35204" w:rsidRPr="00AE1D32">
        <w:rPr>
          <w:rFonts w:asciiTheme="majorBidi" w:hAnsiTheme="majorBidi" w:cstheme="majorBidi"/>
          <w:sz w:val="30"/>
          <w:szCs w:val="30"/>
          <w:cs/>
          <w:lang w:val="en-US" w:bidi="th-TH"/>
        </w:rPr>
        <w:t>มิถุนายน</w:t>
      </w:r>
      <w:r w:rsidRPr="00AE1D3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423D9A" w:rsidRPr="00AE1D32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AE1D3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E1D32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48D5BA72" w14:textId="77777777" w:rsidR="0098764E" w:rsidRPr="00AE1D32" w:rsidRDefault="0098764E" w:rsidP="0019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E1D32">
        <w:rPr>
          <w:rFonts w:asciiTheme="majorBidi" w:hAnsiTheme="majorBidi" w:cstheme="majorBidi"/>
          <w:sz w:val="30"/>
          <w:szCs w:val="30"/>
          <w:cs/>
          <w:lang w:val="en-GB"/>
        </w:rPr>
        <w:tab/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41"/>
        <w:gridCol w:w="1471"/>
        <w:gridCol w:w="239"/>
        <w:gridCol w:w="1440"/>
        <w:gridCol w:w="258"/>
        <w:gridCol w:w="1316"/>
      </w:tblGrid>
      <w:tr w:rsidR="0098764E" w:rsidRPr="00082759" w14:paraId="44F2C4EC" w14:textId="77777777" w:rsidTr="00652444">
        <w:trPr>
          <w:trHeight w:val="144"/>
          <w:tblHeader/>
        </w:trPr>
        <w:tc>
          <w:tcPr>
            <w:tcW w:w="2610" w:type="dxa"/>
            <w:vAlign w:val="bottom"/>
          </w:tcPr>
          <w:p w14:paraId="1B99EAFE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D8C11A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1" w:type="dxa"/>
          </w:tcPr>
          <w:p w14:paraId="6874F070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14:paraId="6938EB67" w14:textId="128AE09B" w:rsidR="0098764E" w:rsidRPr="00082759" w:rsidRDefault="00CB27B4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9" w:type="dxa"/>
          </w:tcPr>
          <w:p w14:paraId="47ABABC7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FE9D793" w14:textId="68D25289" w:rsidR="0098764E" w:rsidRPr="00082759" w:rsidRDefault="00CB27B4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58" w:type="dxa"/>
          </w:tcPr>
          <w:p w14:paraId="68FFD38E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3963CE6C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8764E" w:rsidRPr="00082759" w14:paraId="4996A6E8" w14:textId="77777777" w:rsidTr="00740951">
        <w:trPr>
          <w:trHeight w:val="144"/>
          <w:tblHeader/>
        </w:trPr>
        <w:tc>
          <w:tcPr>
            <w:tcW w:w="2610" w:type="dxa"/>
          </w:tcPr>
          <w:p w14:paraId="30797AB6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655DF3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ED21835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4CF7766E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C87373F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A5F4B31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27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14:paraId="34D498CD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5AF6D001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827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764E" w:rsidRPr="00082759" w14:paraId="59A007DB" w14:textId="77777777" w:rsidTr="00740951">
        <w:trPr>
          <w:trHeight w:val="144"/>
        </w:trPr>
        <w:tc>
          <w:tcPr>
            <w:tcW w:w="2610" w:type="dxa"/>
            <w:shd w:val="clear" w:color="auto" w:fill="auto"/>
          </w:tcPr>
          <w:p w14:paraId="26EC2507" w14:textId="3557902C" w:rsidR="0098764E" w:rsidRPr="00082759" w:rsidRDefault="0098764E" w:rsidP="000D5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275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827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4C554600" w14:textId="3ABC92B6" w:rsidR="0098764E" w:rsidRPr="00082759" w:rsidRDefault="00D76C68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2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27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0827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27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7E6B3A46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72A78C2F" w14:textId="4E5E01EB" w:rsidR="0098764E" w:rsidRPr="00082759" w:rsidRDefault="00DE1FF1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20B9D18D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3A8C60C" w14:textId="3064B4F0" w:rsidR="0098764E" w:rsidRPr="00082759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52444" w:rsidRPr="000827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58" w:type="dxa"/>
            <w:shd w:val="clear" w:color="auto" w:fill="auto"/>
          </w:tcPr>
          <w:p w14:paraId="4CC27A33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5BD6C713" w14:textId="3209443C" w:rsidR="0098764E" w:rsidRPr="00082759" w:rsidRDefault="00423D9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652444" w:rsidRPr="000827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</w:tbl>
    <w:p w14:paraId="1256D597" w14:textId="77777777" w:rsidR="0098764E" w:rsidRPr="00082759" w:rsidRDefault="0098764E" w:rsidP="0098764E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FA614FB" w14:textId="5D1348D9" w:rsidR="00FB4E90" w:rsidRPr="00B03FBE" w:rsidRDefault="00423D9A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23D9A">
        <w:rPr>
          <w:rFonts w:ascii="Angsana New" w:hAnsi="Angsana New" w:hint="cs"/>
          <w:sz w:val="30"/>
          <w:szCs w:val="30"/>
          <w:lang w:val="en-US"/>
        </w:rPr>
        <w:t>1</w:t>
      </w:r>
      <w:r w:rsidRPr="00423D9A">
        <w:rPr>
          <w:rFonts w:ascii="Angsana New" w:hAnsi="Angsana New"/>
          <w:sz w:val="30"/>
          <w:szCs w:val="30"/>
          <w:lang w:val="en-US"/>
        </w:rPr>
        <w:t>0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FB4E90" w:rsidRPr="00692926">
        <w:rPr>
          <w:rFonts w:ascii="Angsana New" w:hAnsi="Angsana New"/>
          <w:sz w:val="30"/>
          <w:szCs w:val="30"/>
          <w:cs/>
          <w:lang w:val="th-TH"/>
        </w:rPr>
        <w:t>เครื่องมือทางการ</w:t>
      </w:r>
      <w:r w:rsidR="00FB4E90" w:rsidRPr="00692926">
        <w:rPr>
          <w:rFonts w:ascii="Angsana New" w:hAnsi="Angsana New" w:hint="cs"/>
          <w:sz w:val="30"/>
          <w:szCs w:val="30"/>
          <w:cs/>
          <w:lang w:val="th-TH"/>
        </w:rPr>
        <w:t>เงิน</w:t>
      </w:r>
    </w:p>
    <w:p w14:paraId="417FB361" w14:textId="77777777" w:rsidR="00FB4E90" w:rsidRDefault="00FB4E90" w:rsidP="00D56BE9">
      <w:pPr>
        <w:pStyle w:val="FSBlank"/>
        <w:rPr>
          <w:sz w:val="30"/>
          <w:szCs w:val="30"/>
        </w:rPr>
      </w:pPr>
    </w:p>
    <w:p w14:paraId="5B11740B" w14:textId="77777777" w:rsidR="00600AC3" w:rsidRPr="003C47FE" w:rsidRDefault="00600AC3" w:rsidP="00600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8533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479DA1BD" w14:textId="77777777" w:rsidR="00600AC3" w:rsidRPr="000D5D02" w:rsidRDefault="00600AC3" w:rsidP="00600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D8598F5" w14:textId="6B3E90CA" w:rsidR="00FB032D" w:rsidRDefault="00600AC3" w:rsidP="00600AC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CE108F">
        <w:rPr>
          <w:rFonts w:ascii="Angsana New" w:hAnsi="Angsana New" w:hint="cs"/>
          <w:sz w:val="30"/>
          <w:szCs w:val="30"/>
          <w:cs/>
          <w:lang w:bidi="th-TH"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DC1285">
        <w:rPr>
          <w:rFonts w:ascii="Angsana New" w:hAnsi="Angsana New" w:hint="cs"/>
          <w:sz w:val="30"/>
          <w:szCs w:val="30"/>
          <w:cs/>
          <w:lang w:bidi="th-TH"/>
        </w:rPr>
        <w:t>วัดมูลค่าด้วยราคาทุนตัดจำหน่าย</w:t>
      </w:r>
      <w:r>
        <w:rPr>
          <w:rFonts w:ascii="Angsana New" w:hAnsi="Angsana New" w:hint="cs"/>
          <w:sz w:val="30"/>
          <w:szCs w:val="30"/>
          <w:cs/>
          <w:lang w:bidi="th-TH"/>
        </w:rPr>
        <w:t>หากมูลค่า</w:t>
      </w:r>
      <w:r w:rsidR="00CE108F">
        <w:rPr>
          <w:rFonts w:ascii="Angsana New" w:hAnsi="Angsana New"/>
          <w:sz w:val="30"/>
          <w:szCs w:val="30"/>
          <w:cs/>
          <w:lang w:bidi="th-TH"/>
        </w:rPr>
        <w:br/>
      </w:r>
      <w:r>
        <w:rPr>
          <w:rFonts w:ascii="Angsana New" w:hAnsi="Angsana New" w:hint="cs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1949D91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8667B7"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90"/>
        <w:gridCol w:w="236"/>
        <w:gridCol w:w="1834"/>
        <w:gridCol w:w="270"/>
        <w:gridCol w:w="1170"/>
        <w:gridCol w:w="270"/>
        <w:gridCol w:w="900"/>
        <w:gridCol w:w="270"/>
        <w:gridCol w:w="990"/>
        <w:gridCol w:w="270"/>
        <w:gridCol w:w="900"/>
        <w:gridCol w:w="270"/>
        <w:gridCol w:w="990"/>
      </w:tblGrid>
      <w:tr w:rsidR="00304DB2" w:rsidRPr="00032D1D" w14:paraId="6F3EE3D1" w14:textId="77777777" w:rsidTr="009E4183">
        <w:trPr>
          <w:tblHeader/>
        </w:trPr>
        <w:tc>
          <w:tcPr>
            <w:tcW w:w="3510" w:type="dxa"/>
            <w:shd w:val="clear" w:color="auto" w:fill="auto"/>
          </w:tcPr>
          <w:p w14:paraId="411A9C14" w14:textId="77777777" w:rsidR="00304DB2" w:rsidRPr="00032D1D" w:rsidRDefault="00304DB2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3"/>
          </w:tcPr>
          <w:p w14:paraId="34E278BE" w14:textId="0E422957" w:rsidR="00304DB2" w:rsidRPr="00304DB2" w:rsidRDefault="00304DB2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34B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304DB2" w:rsidRPr="00032D1D" w14:paraId="38BF1E66" w14:textId="77777777" w:rsidTr="009E4183">
        <w:trPr>
          <w:tblHeader/>
        </w:trPr>
        <w:tc>
          <w:tcPr>
            <w:tcW w:w="3510" w:type="dxa"/>
            <w:shd w:val="clear" w:color="auto" w:fill="auto"/>
          </w:tcPr>
          <w:p w14:paraId="5AB6BE1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</w:tcPr>
          <w:p w14:paraId="2FA83BA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40606D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5641E37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04DB2" w:rsidRPr="00032D1D" w14:paraId="515F66ED" w14:textId="77777777" w:rsidTr="009E4183">
        <w:trPr>
          <w:tblHeader/>
        </w:trPr>
        <w:tc>
          <w:tcPr>
            <w:tcW w:w="3510" w:type="dxa"/>
            <w:shd w:val="clear" w:color="auto" w:fill="auto"/>
          </w:tcPr>
          <w:p w14:paraId="16FDF95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90" w:type="dxa"/>
          </w:tcPr>
          <w:p w14:paraId="75DC5B1B" w14:textId="6F8A76BA" w:rsidR="009E4183" w:rsidRDefault="009E4183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2DF9B874" w14:textId="3D6D7156" w:rsidR="009E4183" w:rsidRDefault="009E4183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727F906A" w14:textId="0238EA68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2D425E6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4" w:type="dxa"/>
          </w:tcPr>
          <w:p w14:paraId="7E0A12A7" w14:textId="6341F978" w:rsidR="009E4183" w:rsidRDefault="009E4183" w:rsidP="009E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750C531F" w14:textId="34A99C6F" w:rsidR="009E4183" w:rsidRDefault="009E4183" w:rsidP="009E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654A9DD2" w14:textId="77777777" w:rsidR="009E4183" w:rsidRDefault="00304DB2" w:rsidP="009E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3FBEB7E7" w14:textId="097B9688" w:rsidR="00304DB2" w:rsidRPr="00032D1D" w:rsidRDefault="00304DB2" w:rsidP="009E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2A2007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F8D67B" w14:textId="7A9566E3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991E5B" w14:textId="77777777" w:rsidR="009E4183" w:rsidRDefault="009E4183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91330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71DE7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571819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85FE7D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80B975" w14:textId="1D2E67B2" w:rsidR="0073359F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4CDAF4" w14:textId="77777777" w:rsidR="009E4183" w:rsidRPr="00032D1D" w:rsidRDefault="009E4183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57923F" w14:textId="3E31EE0C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92657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4A388D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686246" w14:textId="57787A76" w:rsidR="0073359F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FEE712" w14:textId="77777777" w:rsidR="009E4183" w:rsidRPr="00032D1D" w:rsidRDefault="009E4183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8EE43B" w14:textId="72A6E8B1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D68C3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CEF414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7656AA" w14:textId="24F36E17" w:rsidR="0073359F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D325F3" w14:textId="77777777" w:rsidR="009E4183" w:rsidRPr="00032D1D" w:rsidRDefault="009E4183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E7A8D5" w14:textId="302C6AB1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449B2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018568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67B6E1" w14:textId="24639A98" w:rsidR="0073359F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2E7F5B" w14:textId="77777777" w:rsidR="009E4183" w:rsidRPr="00032D1D" w:rsidRDefault="009E4183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FB63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4DB2" w:rsidRPr="00032D1D" w14:paraId="1F487C42" w14:textId="77777777" w:rsidTr="009E4183">
        <w:trPr>
          <w:tblHeader/>
        </w:trPr>
        <w:tc>
          <w:tcPr>
            <w:tcW w:w="3510" w:type="dxa"/>
            <w:shd w:val="clear" w:color="auto" w:fill="auto"/>
          </w:tcPr>
          <w:p w14:paraId="53FC7C6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3"/>
          </w:tcPr>
          <w:p w14:paraId="183E0B6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59F" w:rsidRPr="00032D1D" w14:paraId="0251A19D" w14:textId="77777777" w:rsidTr="009E4183">
        <w:trPr>
          <w:tblHeader/>
        </w:trPr>
        <w:tc>
          <w:tcPr>
            <w:tcW w:w="3510" w:type="dxa"/>
            <w:shd w:val="clear" w:color="auto" w:fill="auto"/>
          </w:tcPr>
          <w:p w14:paraId="3AD3C3E6" w14:textId="4D128E7A" w:rsidR="0073359F" w:rsidRPr="00032D1D" w:rsidRDefault="0073359F" w:rsidP="00EB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3D9A" w:rsidRPr="00423D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109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109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34B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23D9A" w:rsidRPr="00423D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260" w:type="dxa"/>
            <w:gridSpan w:val="13"/>
          </w:tcPr>
          <w:p w14:paraId="690F12D0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04DB2" w:rsidRPr="00032D1D" w14:paraId="600F334A" w14:textId="77777777" w:rsidTr="009E4183">
        <w:tc>
          <w:tcPr>
            <w:tcW w:w="3510" w:type="dxa"/>
          </w:tcPr>
          <w:p w14:paraId="10B1B4A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0C6CB32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22B8E3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C1BB9C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1DA0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74D1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5248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F71938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F72C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340D3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CFD94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C912D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4E0E1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93ED9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17C7" w:rsidRPr="00032D1D" w14:paraId="4DBECBB2" w14:textId="77777777" w:rsidTr="009E4183">
        <w:tc>
          <w:tcPr>
            <w:tcW w:w="3510" w:type="dxa"/>
          </w:tcPr>
          <w:p w14:paraId="422F91DF" w14:textId="77777777" w:rsidR="00A217C7" w:rsidRPr="00A217C7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35FBF8BF" w14:textId="0452C1A4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27DF9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F2770FB" w14:textId="433C88A4" w:rsidR="00A217C7" w:rsidRPr="00032D1D" w:rsidRDefault="00A217C7" w:rsidP="0069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9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61782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0DDA0" w14:textId="6E51627F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2FF4B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A8B49E" w14:textId="1DC3744D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5D91B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6B421" w14:textId="511495CB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92F3A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D5AAB8" w14:textId="4BF3551A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34F34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024932" w14:textId="11CBA12F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4562" w:rsidRPr="00032D1D" w14:paraId="18831494" w14:textId="77777777" w:rsidTr="00C33497">
        <w:tc>
          <w:tcPr>
            <w:tcW w:w="3510" w:type="dxa"/>
          </w:tcPr>
          <w:p w14:paraId="2B993EE9" w14:textId="77777777" w:rsidR="00BB4562" w:rsidRPr="00032D1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90" w:type="dxa"/>
          </w:tcPr>
          <w:p w14:paraId="310F42EB" w14:textId="0D533410" w:rsidR="00BB4562" w:rsidRPr="0047177D" w:rsidRDefault="00423D9A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6800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  <w:tc>
          <w:tcPr>
            <w:tcW w:w="236" w:type="dxa"/>
          </w:tcPr>
          <w:p w14:paraId="3186F5C8" w14:textId="77777777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18FCD47" w14:textId="25ED83D3" w:rsidR="00BB4562" w:rsidRPr="0047177D" w:rsidRDefault="006800FB" w:rsidP="004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2EB8B" w14:textId="77777777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D309A9" w14:textId="5BFF1D31" w:rsidR="006800FB" w:rsidRPr="0047177D" w:rsidRDefault="00423D9A" w:rsidP="0068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6800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  <w:tc>
          <w:tcPr>
            <w:tcW w:w="270" w:type="dxa"/>
          </w:tcPr>
          <w:p w14:paraId="0F269441" w14:textId="77777777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123EC1" w14:textId="5249B95B" w:rsidR="00BB4562" w:rsidRPr="0047177D" w:rsidRDefault="006800FB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FE5459" w14:textId="77777777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F692D3" w14:textId="2B3DCBCC" w:rsidR="00BB4562" w:rsidRPr="0047177D" w:rsidRDefault="00423D9A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6800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  <w:tc>
          <w:tcPr>
            <w:tcW w:w="270" w:type="dxa"/>
          </w:tcPr>
          <w:p w14:paraId="3D6BA735" w14:textId="77777777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FA6E26" w14:textId="7158BE7C" w:rsidR="00BB4562" w:rsidRPr="0047177D" w:rsidRDefault="006800FB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609619" w14:textId="77777777" w:rsidR="00BB4562" w:rsidRPr="0047177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6B254F" w14:textId="72A144EE" w:rsidR="00BB4562" w:rsidRPr="0047177D" w:rsidRDefault="00423D9A" w:rsidP="006B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6800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</w:tr>
      <w:tr w:rsidR="00BB4562" w:rsidRPr="00032D1D" w14:paraId="1EC3BF8C" w14:textId="77777777" w:rsidTr="009E4183">
        <w:tc>
          <w:tcPr>
            <w:tcW w:w="3510" w:type="dxa"/>
          </w:tcPr>
          <w:p w14:paraId="77B9332D" w14:textId="77777777" w:rsidR="00BB4562" w:rsidRPr="00032D1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6ED3525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51C8038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34" w:type="dxa"/>
          </w:tcPr>
          <w:p w14:paraId="516FAB86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41422F3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38D9400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973A807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65020130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8F476F7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7584A41D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7C98EA30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115D24CF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D59C5EF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380B2629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B4562" w:rsidRPr="00032D1D" w14:paraId="0971E9A0" w14:textId="77777777" w:rsidTr="009E4183">
        <w:tc>
          <w:tcPr>
            <w:tcW w:w="3510" w:type="dxa"/>
          </w:tcPr>
          <w:p w14:paraId="569830BB" w14:textId="77777777" w:rsidR="00BB4562" w:rsidRPr="00032D1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27924BBA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26FF796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34" w:type="dxa"/>
          </w:tcPr>
          <w:p w14:paraId="0C7A073E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0748F85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2B2AB6B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B671A5D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2D6B2A3E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34058CE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69B86DD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2791B6B0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1C1A45B9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6F17E22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6980B378" w14:textId="77777777" w:rsidR="00BB4562" w:rsidRPr="00E64F5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B4562" w:rsidRPr="00A7632D" w14:paraId="0D260A67" w14:textId="77777777" w:rsidTr="009E4183">
        <w:tc>
          <w:tcPr>
            <w:tcW w:w="3510" w:type="dxa"/>
          </w:tcPr>
          <w:p w14:paraId="721C493B" w14:textId="77777777" w:rsidR="00BB4562" w:rsidRPr="00032D1D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42325FC8" w14:textId="23E7005C" w:rsidR="00BB4562" w:rsidRPr="005B10E8" w:rsidRDefault="006800FB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916588" w14:textId="77777777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1F0DF22" w14:textId="0CE41C49" w:rsidR="00BB4562" w:rsidRPr="005B10E8" w:rsidRDefault="00423D9A" w:rsidP="004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6800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  <w:tc>
          <w:tcPr>
            <w:tcW w:w="270" w:type="dxa"/>
          </w:tcPr>
          <w:p w14:paraId="70ACF530" w14:textId="77777777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472A79" w14:textId="7B694752" w:rsidR="00BB4562" w:rsidRPr="005B10E8" w:rsidRDefault="006800FB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353D7F" w14:textId="77777777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850D4D" w14:textId="10E20BDA" w:rsidR="00BB4562" w:rsidRPr="005B10E8" w:rsidRDefault="006800FB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5C067B" w14:textId="77777777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718FC6" w14:textId="4AED75CC" w:rsidR="00BB4562" w:rsidRPr="005B10E8" w:rsidRDefault="006800FB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A578C5" w14:textId="77777777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16EF3C" w14:textId="3CF84D04" w:rsidR="00BB4562" w:rsidRPr="005B10E8" w:rsidRDefault="00423D9A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="00EE60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  <w:vAlign w:val="bottom"/>
          </w:tcPr>
          <w:p w14:paraId="5CE4D08C" w14:textId="77777777" w:rsidR="00BB4562" w:rsidRPr="005B10E8" w:rsidRDefault="00BB4562" w:rsidP="00BB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17F86" w14:textId="0F1F9ED6" w:rsidR="00BB4562" w:rsidRPr="00A7632D" w:rsidRDefault="00423D9A" w:rsidP="006B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="00EE60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</w:tr>
    </w:tbl>
    <w:p w14:paraId="0769D947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C133B1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E8B7E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E5333B" w14:textId="498E3943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37A949" w14:textId="20175E94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942750" w14:textId="77777777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90"/>
        <w:gridCol w:w="236"/>
        <w:gridCol w:w="1834"/>
        <w:gridCol w:w="270"/>
        <w:gridCol w:w="1170"/>
        <w:gridCol w:w="270"/>
        <w:gridCol w:w="900"/>
        <w:gridCol w:w="270"/>
        <w:gridCol w:w="990"/>
        <w:gridCol w:w="270"/>
        <w:gridCol w:w="900"/>
        <w:gridCol w:w="270"/>
        <w:gridCol w:w="990"/>
      </w:tblGrid>
      <w:tr w:rsidR="00731431" w:rsidRPr="00032D1D" w14:paraId="0969E699" w14:textId="77777777" w:rsidTr="00913E7D">
        <w:trPr>
          <w:tblHeader/>
        </w:trPr>
        <w:tc>
          <w:tcPr>
            <w:tcW w:w="3510" w:type="dxa"/>
            <w:shd w:val="clear" w:color="auto" w:fill="auto"/>
          </w:tcPr>
          <w:p w14:paraId="3DB4EFD8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3"/>
          </w:tcPr>
          <w:p w14:paraId="61620BC1" w14:textId="630BF301" w:rsidR="00731431" w:rsidRPr="00304DB2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C7714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ที่แสดงเงินลงทุนตามวิธีส่วนได้เสีย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731431" w:rsidRPr="00032D1D" w14:paraId="0E20B3C3" w14:textId="77777777" w:rsidTr="00913E7D">
        <w:trPr>
          <w:tblHeader/>
        </w:trPr>
        <w:tc>
          <w:tcPr>
            <w:tcW w:w="3510" w:type="dxa"/>
            <w:shd w:val="clear" w:color="auto" w:fill="auto"/>
          </w:tcPr>
          <w:p w14:paraId="3EC03C3F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</w:tcPr>
          <w:p w14:paraId="6FD40D5B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5115F69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768602A7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13E7D" w:rsidRPr="00032D1D" w14:paraId="47433FBF" w14:textId="77777777" w:rsidTr="00913E7D">
        <w:trPr>
          <w:tblHeader/>
        </w:trPr>
        <w:tc>
          <w:tcPr>
            <w:tcW w:w="3510" w:type="dxa"/>
            <w:shd w:val="clear" w:color="auto" w:fill="auto"/>
          </w:tcPr>
          <w:p w14:paraId="179CF352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90" w:type="dxa"/>
          </w:tcPr>
          <w:p w14:paraId="7D5025BD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6C4C97C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5E216478" w14:textId="46725D68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2184442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4" w:type="dxa"/>
          </w:tcPr>
          <w:p w14:paraId="501909E8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B9DDA34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1C8DD53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37FF6AB3" w14:textId="31DF8A4D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CAD1CE2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9EB5B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06F96B" w14:textId="67C97AF2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7E80FD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9B6558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B8BDB40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F6710E0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FF270F" w14:textId="0B27330B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DDEB42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8A4172" w14:textId="6E5C16C5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FD6177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911522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E4796A" w14:textId="51974101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A5B149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12BCF5" w14:textId="6B9B61F5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E800F6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799DE2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AAA9A3" w14:textId="198F02E8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6F3967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3AB772" w14:textId="03FCF081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23D9A" w:rsidRPr="00423D9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9C531A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2CD93F" w14:textId="77777777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9726B2" w14:textId="2BF9E3F5" w:rsidR="00913E7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AB090B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B44837" w14:textId="77777777" w:rsidR="00913E7D" w:rsidRPr="00032D1D" w:rsidRDefault="00913E7D" w:rsidP="00913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31431" w:rsidRPr="00032D1D" w14:paraId="33233A80" w14:textId="77777777" w:rsidTr="00913E7D">
        <w:trPr>
          <w:tblHeader/>
        </w:trPr>
        <w:tc>
          <w:tcPr>
            <w:tcW w:w="3510" w:type="dxa"/>
            <w:shd w:val="clear" w:color="auto" w:fill="auto"/>
          </w:tcPr>
          <w:p w14:paraId="79F14D16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3"/>
          </w:tcPr>
          <w:p w14:paraId="392748DE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1431" w:rsidRPr="00032D1D" w14:paraId="4A442399" w14:textId="77777777" w:rsidTr="00913E7D">
        <w:trPr>
          <w:tblHeader/>
        </w:trPr>
        <w:tc>
          <w:tcPr>
            <w:tcW w:w="3510" w:type="dxa"/>
            <w:shd w:val="clear" w:color="auto" w:fill="auto"/>
          </w:tcPr>
          <w:p w14:paraId="69880FC6" w14:textId="3C1DB1D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3D9A" w:rsidRPr="00423D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23D9A" w:rsidRPr="00423D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260" w:type="dxa"/>
            <w:gridSpan w:val="13"/>
          </w:tcPr>
          <w:p w14:paraId="23D1FF84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31431" w:rsidRPr="00032D1D" w14:paraId="2C532948" w14:textId="77777777" w:rsidTr="00913E7D">
        <w:tc>
          <w:tcPr>
            <w:tcW w:w="3510" w:type="dxa"/>
          </w:tcPr>
          <w:p w14:paraId="33168AB6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02D431B3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8361BE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84974F7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190863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63A3F1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5368F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5AD5E8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CE379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3F69A8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51D90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0BD463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FA0D8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2A783A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431" w:rsidRPr="00032D1D" w14:paraId="5EF52685" w14:textId="77777777" w:rsidTr="00913E7D">
        <w:tc>
          <w:tcPr>
            <w:tcW w:w="3510" w:type="dxa"/>
          </w:tcPr>
          <w:p w14:paraId="0D636B54" w14:textId="77777777" w:rsidR="00731431" w:rsidRPr="00A217C7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3A192386" w14:textId="5FB72A82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749362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047104A" w14:textId="26A6953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99C2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3F8E21" w14:textId="5CD30653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C5BFB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A19DC6" w14:textId="5ECC407E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E9CDB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4454ED" w14:textId="0CDB9412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AD9FE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09D391" w14:textId="0A983951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649E6" w14:textId="77777777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4DEFCC" w14:textId="27DDFF4F" w:rsidR="00731431" w:rsidRPr="00032D1D" w:rsidRDefault="0073143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F00" w:rsidRPr="00032D1D" w14:paraId="2536C740" w14:textId="77777777" w:rsidTr="00C92DB9">
        <w:tc>
          <w:tcPr>
            <w:tcW w:w="3510" w:type="dxa"/>
          </w:tcPr>
          <w:p w14:paraId="7DD3AC1B" w14:textId="77777777" w:rsidR="00915F00" w:rsidRPr="00032D1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90" w:type="dxa"/>
          </w:tcPr>
          <w:p w14:paraId="3C7E8850" w14:textId="2D64328D" w:rsidR="00915F00" w:rsidRPr="0047177D" w:rsidRDefault="00423D9A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915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36" w:type="dxa"/>
          </w:tcPr>
          <w:p w14:paraId="5D402C51" w14:textId="77777777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1F115AB" w14:textId="59C74124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8E65D" w14:textId="77777777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0A3BD4" w14:textId="62F2F086" w:rsidR="00915F00" w:rsidRPr="0047177D" w:rsidRDefault="00423D9A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915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27A60DC8" w14:textId="77777777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6B7C5D" w14:textId="408CF459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8EB2EF" w14:textId="77777777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7348AE" w14:textId="333957DA" w:rsidR="00915F00" w:rsidRPr="0047177D" w:rsidRDefault="00423D9A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915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78B7E41E" w14:textId="77777777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B759D8" w14:textId="237A9728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E928E" w14:textId="77777777" w:rsidR="00915F00" w:rsidRPr="0047177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491852" w14:textId="58FC6E3A" w:rsidR="00915F00" w:rsidRPr="0047177D" w:rsidRDefault="00423D9A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915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</w:tr>
      <w:tr w:rsidR="00915F00" w:rsidRPr="00032D1D" w14:paraId="6BEF55D3" w14:textId="77777777" w:rsidTr="00913E7D">
        <w:tc>
          <w:tcPr>
            <w:tcW w:w="3510" w:type="dxa"/>
          </w:tcPr>
          <w:p w14:paraId="4186A456" w14:textId="77777777" w:rsidR="00915F00" w:rsidRPr="00032D1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55B5906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C731697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34" w:type="dxa"/>
          </w:tcPr>
          <w:p w14:paraId="66368FC5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6366E94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13D00D5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C558F6C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196BE3E0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B11CBD9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4C62041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FD04CA8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0519AA38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4A3CA02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A899A3F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915F00" w:rsidRPr="00032D1D" w14:paraId="52F4AD7B" w14:textId="77777777" w:rsidTr="00913E7D">
        <w:tc>
          <w:tcPr>
            <w:tcW w:w="3510" w:type="dxa"/>
          </w:tcPr>
          <w:p w14:paraId="57BC71EB" w14:textId="77777777" w:rsidR="00915F00" w:rsidRPr="00032D1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736B1E5B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F788F07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34" w:type="dxa"/>
          </w:tcPr>
          <w:p w14:paraId="7F13F70D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BF9A323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72F44177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F806493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1B9F1613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11E92FF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4CFA0E0A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2FF96176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0D1CBED1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22D10E53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491F5B0C" w14:textId="77777777" w:rsidR="00915F00" w:rsidRPr="00E64F5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915F00" w:rsidRPr="00C77146" w14:paraId="6609E5C2" w14:textId="77777777" w:rsidTr="00913E7D">
        <w:tc>
          <w:tcPr>
            <w:tcW w:w="3510" w:type="dxa"/>
          </w:tcPr>
          <w:p w14:paraId="0FB02486" w14:textId="77777777" w:rsidR="00915F00" w:rsidRPr="00032D1D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7375DE2D" w14:textId="7B2485D4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D958B7" w14:textId="77777777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C2D1B68" w14:textId="7FABFF78" w:rsidR="00915F00" w:rsidRPr="005B10E8" w:rsidRDefault="00423D9A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="00915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70" w:type="dxa"/>
          </w:tcPr>
          <w:p w14:paraId="59811DBA" w14:textId="77777777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5E4435" w14:textId="07AC7911" w:rsidR="00915F00" w:rsidRPr="005B10E8" w:rsidRDefault="00423D9A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="00915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70" w:type="dxa"/>
          </w:tcPr>
          <w:p w14:paraId="406B84B6" w14:textId="77777777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CF23B0" w14:textId="21727724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91484" w14:textId="77777777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B4F646" w14:textId="3F5176B2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58D1F8" w14:textId="77777777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7BD85C" w14:textId="4B5AA68E" w:rsidR="00915F00" w:rsidRPr="005B10E8" w:rsidRDefault="00423D9A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915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  <w:vAlign w:val="bottom"/>
          </w:tcPr>
          <w:p w14:paraId="0427FCEB" w14:textId="77777777" w:rsidR="00915F00" w:rsidRPr="005B10E8" w:rsidRDefault="00915F00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1E7F64" w14:textId="7793C0BC" w:rsidR="00915F00" w:rsidRPr="00C77146" w:rsidRDefault="00423D9A" w:rsidP="009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3D9A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915F00" w:rsidRPr="00C771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D9A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</w:tbl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97790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FB032D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p w14:paraId="293FFA27" w14:textId="77777777" w:rsidR="00790E2C" w:rsidRPr="00DC1285" w:rsidRDefault="00790E2C" w:rsidP="00EB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C128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</w:t>
      </w:r>
      <w:r w:rsidRPr="00DC1285">
        <w:rPr>
          <w:rFonts w:ascii="Angsana New" w:hAnsi="Angsana New"/>
          <w:b/>
          <w:bCs/>
          <w:i/>
          <w:iCs/>
          <w:sz w:val="30"/>
          <w:szCs w:val="30"/>
          <w:cs/>
        </w:rPr>
        <w:t>ครื่องมือทางการเงิน</w:t>
      </w:r>
      <w:r w:rsidRPr="00DC128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ที่วัดมูลค่า</w:t>
      </w:r>
      <w:r w:rsidRPr="00DC128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ด้วยมูลค่ายุติธรรม </w:t>
      </w:r>
    </w:p>
    <w:p w14:paraId="166C6DAE" w14:textId="77777777" w:rsidR="00790E2C" w:rsidRPr="00790E2C" w:rsidRDefault="00790E2C" w:rsidP="00790E2C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610"/>
        <w:gridCol w:w="270"/>
        <w:gridCol w:w="6390"/>
      </w:tblGrid>
      <w:tr w:rsidR="00790E2C" w:rsidRPr="00474634" w14:paraId="120E2E60" w14:textId="77777777" w:rsidTr="0042547A">
        <w:trPr>
          <w:tblHeader/>
        </w:trPr>
        <w:tc>
          <w:tcPr>
            <w:tcW w:w="2610" w:type="dxa"/>
            <w:shd w:val="clear" w:color="auto" w:fill="auto"/>
          </w:tcPr>
          <w:p w14:paraId="58B878F0" w14:textId="77777777" w:rsidR="00790E2C" w:rsidRPr="0065759C" w:rsidRDefault="00790E2C" w:rsidP="0042547A">
            <w:pPr>
              <w:pStyle w:val="block"/>
              <w:spacing w:after="0" w:line="240" w:lineRule="atLeast"/>
              <w:ind w:left="-2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38046907" w14:textId="77777777" w:rsidR="00790E2C" w:rsidRPr="0065759C" w:rsidRDefault="00790E2C" w:rsidP="007B33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14:paraId="1C3E0338" w14:textId="77777777" w:rsidR="00790E2C" w:rsidRPr="00385421" w:rsidRDefault="00790E2C" w:rsidP="007B33B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90E2C" w:rsidRPr="00474634" w14:paraId="5E39FA14" w14:textId="77777777" w:rsidTr="0042547A">
        <w:tc>
          <w:tcPr>
            <w:tcW w:w="2610" w:type="dxa"/>
            <w:shd w:val="clear" w:color="auto" w:fill="auto"/>
          </w:tcPr>
          <w:p w14:paraId="4515C0BD" w14:textId="77777777" w:rsidR="00790E2C" w:rsidRPr="00790E2C" w:rsidRDefault="00790E2C" w:rsidP="0042547A">
            <w:pPr>
              <w:pStyle w:val="block"/>
              <w:spacing w:after="0" w:line="240" w:lineRule="atLeast"/>
              <w:ind w:left="-2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ในความต้องการของตลาด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6E8FDE69" w14:textId="77777777" w:rsidR="00790E2C" w:rsidRPr="00790E2C" w:rsidRDefault="00790E2C" w:rsidP="007B33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14:paraId="2054547D" w14:textId="77777777" w:rsidR="00790E2C" w:rsidRPr="00790E2C" w:rsidRDefault="00790E2C" w:rsidP="007B33B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03B4C91F" w14:textId="4C03B00C" w:rsidR="00160B3F" w:rsidRDefault="0016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37875AB" w14:textId="4E1C2491" w:rsidR="00FB4E90" w:rsidRPr="00B03FBE" w:rsidRDefault="00423D9A" w:rsidP="0069669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423D9A">
        <w:rPr>
          <w:rFonts w:ascii="Angsana New" w:hAnsi="Angsana New" w:hint="cs"/>
          <w:sz w:val="30"/>
          <w:szCs w:val="30"/>
          <w:lang w:val="en-US"/>
        </w:rPr>
        <w:t>1</w:t>
      </w:r>
      <w:r w:rsidRPr="00423D9A">
        <w:rPr>
          <w:rFonts w:ascii="Angsana New" w:hAnsi="Angsana New"/>
          <w:sz w:val="30"/>
          <w:szCs w:val="30"/>
          <w:lang w:val="en-US"/>
        </w:rPr>
        <w:t>1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  <w:t>ภาระผูกพันกับบุคคลหรือกิจการที่ไม่เกี่ยวข้องกัน</w:t>
      </w:r>
    </w:p>
    <w:p w14:paraId="2F46EDD9" w14:textId="77777777" w:rsidR="00FB4E90" w:rsidRPr="00BE196E" w:rsidRDefault="00FB4E90" w:rsidP="00D56BE9">
      <w:pPr>
        <w:pStyle w:val="FSBlank"/>
        <w:rPr>
          <w:sz w:val="30"/>
          <w:szCs w:val="30"/>
        </w:rPr>
      </w:pPr>
    </w:p>
    <w:p w14:paraId="4F1F77AC" w14:textId="77777777" w:rsidR="00FB4E90" w:rsidRPr="00B03FBE" w:rsidRDefault="00FB4E90" w:rsidP="00B7556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053ED329" w14:textId="77777777" w:rsidR="00FB4E90" w:rsidRPr="00725D01" w:rsidRDefault="00FB4E90" w:rsidP="00D56BE9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5C2438" w:rsidRPr="00A16777" w14:paraId="08CDEFF9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6377EEB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A0CF1F6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7D780B" w14:textId="49AFE6AA" w:rsidR="005C2438" w:rsidRPr="009E1667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3D9A" w:rsidRPr="00423D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109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109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CF31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23D9A" w:rsidRPr="00423D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31" w:type="pct"/>
            <w:shd w:val="clear" w:color="auto" w:fill="auto"/>
          </w:tcPr>
          <w:p w14:paraId="30EDE3BD" w14:textId="4975775C" w:rsidR="005C2438" w:rsidRDefault="005C2438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CF3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1468441" w14:textId="77777777" w:rsidR="003D2B17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94C8D19" w14:textId="77777777" w:rsidR="005C2438" w:rsidRPr="00D57F65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2438" w:rsidRPr="00A16777" w14:paraId="0E405686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F7BC88C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2AC97954" w14:textId="77777777" w:rsidR="005C2438" w:rsidRPr="00F146B2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2438" w:rsidRPr="00494CD6" w14:paraId="5CB13F8C" w14:textId="77777777" w:rsidTr="007C5784">
        <w:tc>
          <w:tcPr>
            <w:tcW w:w="3969" w:type="pct"/>
            <w:shd w:val="clear" w:color="auto" w:fill="auto"/>
          </w:tcPr>
          <w:p w14:paraId="5543FF56" w14:textId="5250DF4A" w:rsidR="005C2438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(ส่วนใหญ่เป็นอสังหาริมทรัพย์</w:t>
            </w:r>
            <w:r w:rsidR="003132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พัฒนาเพื่อขาย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สัญญาค่าก่อสร้างระบบบำบัดน้ำเสีย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และระบบผลิตน้ำ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เพื่อการ</w:t>
            </w:r>
          </w:p>
          <w:p w14:paraId="2CA769F9" w14:textId="77777777" w:rsidR="005C2438" w:rsidRPr="003C47FE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อุตสาหกรรม)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ADEC6" w14:textId="5B0F5333" w:rsidR="00A8268E" w:rsidRPr="00DC0773" w:rsidRDefault="00423D9A" w:rsidP="007C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299</w:t>
            </w:r>
            <w:r w:rsidR="007C5784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918</w:t>
            </w:r>
          </w:p>
        </w:tc>
      </w:tr>
      <w:tr w:rsidR="005C2438" w:rsidRPr="00F20B0B" w14:paraId="45E6B3FA" w14:textId="77777777" w:rsidTr="003D2B17">
        <w:tc>
          <w:tcPr>
            <w:tcW w:w="3969" w:type="pct"/>
            <w:shd w:val="clear" w:color="auto" w:fill="auto"/>
          </w:tcPr>
          <w:p w14:paraId="16DFD419" w14:textId="77777777" w:rsidR="005C2438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88EB0" w14:textId="5DAE31BE" w:rsidR="005C2438" w:rsidRPr="007C5784" w:rsidRDefault="00423D9A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  <w:r w:rsidR="007C5784" w:rsidRPr="007C57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918</w:t>
            </w:r>
          </w:p>
        </w:tc>
      </w:tr>
    </w:tbl>
    <w:p w14:paraId="58B8371E" w14:textId="130107D0" w:rsidR="00843ECD" w:rsidRDefault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E125AF" w14:textId="0C9C06A9" w:rsidR="00FB4E90" w:rsidRPr="00B03FBE" w:rsidRDefault="0015573F" w:rsidP="009D76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14:paraId="536F8742" w14:textId="77777777" w:rsidR="00FB4E90" w:rsidRDefault="00FB4E90" w:rsidP="00E55016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725D01" w:rsidRPr="00A16777" w14:paraId="7DAD669D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78A4E343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AF7DF2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857BB7A" w14:textId="7CA1615A" w:rsidR="00725D01" w:rsidRPr="009E1667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3D9A" w:rsidRPr="00423D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109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109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423D9A" w:rsidRPr="00423D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31" w:type="pct"/>
            <w:shd w:val="clear" w:color="auto" w:fill="auto"/>
          </w:tcPr>
          <w:p w14:paraId="259F062A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60BC4CA7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F9653B" w14:textId="32D582E1" w:rsidR="00725D01" w:rsidRPr="00D57F65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D01" w:rsidRPr="00A16777" w14:paraId="465302BB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0046A19B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30B2617F" w14:textId="77777777"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164" w:rsidRPr="00494CD6" w14:paraId="3F7B750C" w14:textId="77777777" w:rsidTr="003D2B17">
        <w:tc>
          <w:tcPr>
            <w:tcW w:w="3969" w:type="pct"/>
            <w:shd w:val="clear" w:color="auto" w:fill="auto"/>
          </w:tcPr>
          <w:p w14:paraId="799C8DA2" w14:textId="77777777" w:rsidR="00D74164" w:rsidRPr="003C47FE" w:rsidRDefault="00D74164" w:rsidP="00D741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031" w:type="pct"/>
            <w:shd w:val="clear" w:color="auto" w:fill="auto"/>
          </w:tcPr>
          <w:p w14:paraId="05F2678E" w14:textId="3CC006CD" w:rsidR="00D74164" w:rsidRPr="00DC0773" w:rsidRDefault="00423D9A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5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558</w:t>
            </w:r>
          </w:p>
        </w:tc>
      </w:tr>
      <w:tr w:rsidR="00D74164" w:rsidRPr="00494CD6" w14:paraId="6E21628A" w14:textId="77777777" w:rsidTr="003D2B17">
        <w:tc>
          <w:tcPr>
            <w:tcW w:w="3969" w:type="pct"/>
            <w:shd w:val="clear" w:color="auto" w:fill="auto"/>
          </w:tcPr>
          <w:p w14:paraId="7E462B9E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31" w:type="pct"/>
            <w:shd w:val="clear" w:color="auto" w:fill="auto"/>
          </w:tcPr>
          <w:p w14:paraId="65043991" w14:textId="6410601E" w:rsidR="00D74164" w:rsidRPr="00DC0773" w:rsidRDefault="00423D9A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1</w:t>
            </w:r>
            <w:r w:rsidR="007C5784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781</w:t>
            </w:r>
          </w:p>
        </w:tc>
      </w:tr>
      <w:tr w:rsidR="00D74164" w:rsidRPr="00494CD6" w14:paraId="139F6EE8" w14:textId="77777777" w:rsidTr="003D2B17">
        <w:tc>
          <w:tcPr>
            <w:tcW w:w="3969" w:type="pct"/>
            <w:shd w:val="clear" w:color="auto" w:fill="auto"/>
          </w:tcPr>
          <w:p w14:paraId="11CE336F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2E97E0FF" w14:textId="52FAAB32" w:rsidR="00D74164" w:rsidRPr="00DC0773" w:rsidRDefault="00423D9A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D9A">
              <w:rPr>
                <w:rFonts w:ascii="Angsana New" w:hAnsi="Angsana New"/>
                <w:sz w:val="30"/>
                <w:szCs w:val="30"/>
              </w:rPr>
              <w:t>2</w:t>
            </w:r>
            <w:r w:rsidR="007C5784">
              <w:rPr>
                <w:rFonts w:ascii="Angsana New" w:hAnsi="Angsana New"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D74164" w:rsidRPr="00F20B0B" w14:paraId="6F7529B9" w14:textId="77777777" w:rsidTr="003D2B17">
        <w:tc>
          <w:tcPr>
            <w:tcW w:w="3969" w:type="pct"/>
            <w:shd w:val="clear" w:color="auto" w:fill="auto"/>
          </w:tcPr>
          <w:p w14:paraId="666E6CB5" w14:textId="77777777" w:rsidR="00D74164" w:rsidRDefault="00D7416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D3EF6" w14:textId="7AC0CD1C" w:rsidR="00D74164" w:rsidRPr="00DC0773" w:rsidRDefault="00423D9A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C57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3D9A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</w:p>
        </w:tc>
      </w:tr>
    </w:tbl>
    <w:p w14:paraId="7CCE8D8C" w14:textId="77777777" w:rsidR="00C7401E" w:rsidRDefault="00C7401E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193111" w14:textId="45B50ED3" w:rsidR="00FB4E90" w:rsidRDefault="00EB0ABD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="00AB43DC">
        <w:rPr>
          <w:rFonts w:ascii="Angsana New" w:hAnsi="Angsana New" w:hint="cs"/>
          <w:sz w:val="30"/>
          <w:szCs w:val="30"/>
          <w:cs/>
        </w:rPr>
        <w:t>ได้ทำ</w:t>
      </w:r>
      <w:r w:rsidR="00FA0CB8" w:rsidRPr="00B03FBE">
        <w:rPr>
          <w:rFonts w:ascii="Angsana New" w:hAnsi="Angsana New"/>
          <w:sz w:val="30"/>
          <w:szCs w:val="30"/>
          <w:cs/>
        </w:rPr>
        <w:t xml:space="preserve">สัญญาเช่าอุปกรณ์สำนักงาน โดยมีระยะเวลา </w:t>
      </w:r>
      <w:r w:rsidR="00423D9A" w:rsidRPr="00423D9A">
        <w:rPr>
          <w:rFonts w:ascii="Angsana New" w:hAnsi="Angsana New"/>
          <w:sz w:val="30"/>
          <w:szCs w:val="30"/>
        </w:rPr>
        <w:t>2</w:t>
      </w:r>
      <w:r w:rsidR="00FA0CB8" w:rsidRPr="00B03FBE">
        <w:rPr>
          <w:rFonts w:ascii="Angsana New" w:hAnsi="Angsana New"/>
          <w:sz w:val="30"/>
          <w:szCs w:val="30"/>
        </w:rPr>
        <w:t xml:space="preserve"> </w:t>
      </w:r>
      <w:r w:rsidR="00AB43DC">
        <w:rPr>
          <w:rFonts w:ascii="Angsana New" w:hAnsi="Angsana New" w:hint="cs"/>
          <w:sz w:val="30"/>
          <w:szCs w:val="30"/>
          <w:cs/>
        </w:rPr>
        <w:t>ถึง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5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BE3041" w:rsidRPr="00B03FBE">
        <w:rPr>
          <w:rFonts w:ascii="Angsana New" w:hAnsi="Angsana New" w:hint="cs"/>
          <w:sz w:val="30"/>
          <w:szCs w:val="30"/>
          <w:cs/>
        </w:rPr>
        <w:t>ซึ่งจะสิ้นสุดใน</w:t>
      </w:r>
      <w:r w:rsidR="00BE3041">
        <w:rPr>
          <w:rFonts w:ascii="Angsana New" w:hAnsi="Angsana New" w:hint="cs"/>
          <w:sz w:val="30"/>
          <w:szCs w:val="30"/>
          <w:cs/>
        </w:rPr>
        <w:t>ระหว่าง</w:t>
      </w:r>
      <w:r w:rsidR="00BE3041" w:rsidRPr="00B03FBE">
        <w:rPr>
          <w:rFonts w:ascii="Angsana New" w:hAnsi="Angsana New" w:hint="cs"/>
          <w:sz w:val="30"/>
          <w:szCs w:val="30"/>
          <w:cs/>
        </w:rPr>
        <w:t xml:space="preserve">ปี </w:t>
      </w:r>
      <w:r w:rsidR="00423D9A" w:rsidRPr="00423D9A">
        <w:rPr>
          <w:rFonts w:ascii="Angsana New" w:hAnsi="Angsana New"/>
          <w:sz w:val="30"/>
          <w:szCs w:val="30"/>
        </w:rPr>
        <w:t>2565</w:t>
      </w:r>
      <w:r w:rsidR="00BE304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BE3041">
        <w:rPr>
          <w:rFonts w:ascii="Angsana New" w:hAnsi="Angsana New" w:hint="cs"/>
          <w:sz w:val="30"/>
          <w:szCs w:val="30"/>
          <w:cs/>
        </w:rPr>
        <w:t xml:space="preserve">ถึงปี </w:t>
      </w:r>
      <w:r w:rsidR="00423D9A" w:rsidRPr="00423D9A">
        <w:rPr>
          <w:rFonts w:ascii="Angsana New" w:hAnsi="Angsana New"/>
          <w:sz w:val="30"/>
          <w:szCs w:val="30"/>
        </w:rPr>
        <w:t>2567</w:t>
      </w:r>
      <w:r w:rsidR="00BE3041">
        <w:rPr>
          <w:rFonts w:ascii="Angsana New" w:hAnsi="Angsana New"/>
          <w:sz w:val="30"/>
          <w:szCs w:val="30"/>
        </w:rPr>
        <w:t xml:space="preserve"> 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และสัญญาเช่าที่ดินแปลงหนึ่ง โดยมีระยะเวลา </w:t>
      </w:r>
      <w:r w:rsidR="00423D9A" w:rsidRPr="00423D9A">
        <w:rPr>
          <w:rFonts w:ascii="Angsana New" w:hAnsi="Angsana New" w:hint="cs"/>
          <w:sz w:val="30"/>
          <w:szCs w:val="30"/>
        </w:rPr>
        <w:t>30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 </w:t>
      </w:r>
      <w:r w:rsidR="00BE3041" w:rsidRPr="00B03FBE">
        <w:rPr>
          <w:rFonts w:ascii="Angsana New" w:hAnsi="Angsana New" w:hint="cs"/>
          <w:sz w:val="30"/>
          <w:szCs w:val="30"/>
          <w:cs/>
        </w:rPr>
        <w:t>ซึ่งจะสิ้นสุดใน</w:t>
      </w:r>
      <w:r w:rsidR="003C1127">
        <w:rPr>
          <w:rFonts w:ascii="Angsana New" w:hAnsi="Angsana New" w:hint="cs"/>
          <w:sz w:val="30"/>
          <w:szCs w:val="30"/>
          <w:cs/>
        </w:rPr>
        <w:t>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2579</w:t>
      </w:r>
    </w:p>
    <w:p w14:paraId="250091AF" w14:textId="2E275CCE" w:rsidR="003D2B17" w:rsidRDefault="003D2B17" w:rsidP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1E1A1B2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17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</w:p>
    <w:p w14:paraId="6804E933" w14:textId="77777777" w:rsidR="0012174C" w:rsidRPr="00463AAB" w:rsidRDefault="0012174C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34AEE" w14:textId="4D49477F" w:rsidR="00FB4E90" w:rsidRPr="00B03FBE" w:rsidRDefault="00FB4E90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03FBE">
        <w:rPr>
          <w:rFonts w:ascii="Angsana New" w:hAnsi="Angsana New"/>
          <w:sz w:val="30"/>
          <w:szCs w:val="30"/>
          <w:cs/>
        </w:rPr>
        <w:t>ณ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วันที่</w:t>
      </w:r>
      <w:r w:rsidR="00DE5A91" w:rsidRPr="00B03FBE">
        <w:rPr>
          <w:rFonts w:ascii="Angsana New" w:hAnsi="Angsana New"/>
          <w:sz w:val="30"/>
          <w:szCs w:val="30"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30</w:t>
      </w:r>
      <w:r w:rsidR="001109E4">
        <w:rPr>
          <w:rFonts w:ascii="Angsana New" w:hAnsi="Angsana New"/>
          <w:sz w:val="30"/>
          <w:szCs w:val="30"/>
        </w:rPr>
        <w:t xml:space="preserve"> </w:t>
      </w:r>
      <w:r w:rsidR="001109E4">
        <w:rPr>
          <w:rFonts w:ascii="Angsana New" w:hAnsi="Angsana New" w:hint="cs"/>
          <w:sz w:val="30"/>
          <w:szCs w:val="30"/>
          <w:cs/>
        </w:rPr>
        <w:t>มิถุนายน</w:t>
      </w:r>
      <w:r w:rsidR="00CF31D2">
        <w:rPr>
          <w:rFonts w:ascii="Angsana New" w:hAnsi="Angsana New" w:hint="cs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2564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</w:t>
      </w:r>
      <w:r w:rsidR="00D92421">
        <w:rPr>
          <w:rFonts w:ascii="Angsana New" w:hAnsi="Angsana New"/>
          <w:sz w:val="30"/>
          <w:szCs w:val="30"/>
        </w:rPr>
        <w:br/>
      </w:r>
      <w:r w:rsidRPr="00B03FBE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EC0F98">
        <w:rPr>
          <w:rFonts w:ascii="Angsana New" w:hAnsi="Angsana New" w:hint="cs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68</w:t>
      </w:r>
      <w:r w:rsidR="007C5784">
        <w:rPr>
          <w:rFonts w:ascii="Angsana New" w:hAnsi="Angsana New"/>
          <w:sz w:val="30"/>
          <w:szCs w:val="30"/>
        </w:rPr>
        <w:t>.</w:t>
      </w:r>
      <w:r w:rsidR="00423D9A" w:rsidRPr="00423D9A">
        <w:rPr>
          <w:rFonts w:ascii="Angsana New" w:hAnsi="Angsana New"/>
          <w:sz w:val="30"/>
          <w:szCs w:val="30"/>
        </w:rPr>
        <w:t>3</w:t>
      </w:r>
      <w:r w:rsidRPr="00B03FBE">
        <w:rPr>
          <w:rFonts w:ascii="Angsana New" w:hAnsi="Angsana New"/>
          <w:color w:val="FF00FF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250E5A8A" w14:textId="77777777" w:rsidR="00871828" w:rsidRPr="00463AAB" w:rsidRDefault="00871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B41DF3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42EDC77F" w14:textId="581B8F54" w:rsidR="0012174C" w:rsidRPr="00E321A3" w:rsidRDefault="0012174C" w:rsidP="005A2AE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70B3345" w14:textId="7068F847" w:rsidR="00943CCB" w:rsidRDefault="0012174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FB4E90" w:rsidRPr="00B03FBE">
        <w:rPr>
          <w:rFonts w:ascii="Angsana New" w:hAnsi="Angsana New"/>
          <w:sz w:val="30"/>
          <w:szCs w:val="30"/>
          <w:cs/>
        </w:rPr>
        <w:t>ณ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FB4E90" w:rsidRPr="00B03FBE">
        <w:rPr>
          <w:rFonts w:ascii="Angsana New" w:hAnsi="Angsana New"/>
          <w:sz w:val="30"/>
          <w:szCs w:val="30"/>
          <w:cs/>
        </w:rPr>
        <w:t>วันที่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30</w:t>
      </w:r>
      <w:r w:rsidR="001109E4">
        <w:rPr>
          <w:rFonts w:ascii="Angsana New" w:hAnsi="Angsana New"/>
          <w:sz w:val="30"/>
          <w:szCs w:val="30"/>
        </w:rPr>
        <w:t xml:space="preserve"> </w:t>
      </w:r>
      <w:r w:rsidR="001109E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23D9A" w:rsidRPr="00423D9A">
        <w:rPr>
          <w:rFonts w:ascii="Angsana New" w:hAnsi="Angsana New"/>
          <w:sz w:val="30"/>
          <w:szCs w:val="30"/>
        </w:rPr>
        <w:t>2564</w:t>
      </w:r>
      <w:r w:rsidR="00CF31D2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03697E" w:rsidRPr="00B03FB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="00FB4E90" w:rsidRPr="00B03FBE">
        <w:rPr>
          <w:rFonts w:ascii="Angsana New" w:hAnsi="Angsana New" w:hint="cs"/>
          <w:sz w:val="30"/>
          <w:szCs w:val="30"/>
          <w:cs/>
        </w:rPr>
        <w:t>ในประเทศ</w:t>
      </w:r>
      <w:r w:rsidR="0049660D">
        <w:rPr>
          <w:rFonts w:ascii="Angsana New" w:hAnsi="Angsana New" w:hint="cs"/>
          <w:sz w:val="30"/>
          <w:szCs w:val="30"/>
          <w:cs/>
        </w:rPr>
        <w:t>บางแห่ง</w:t>
      </w:r>
      <w:r w:rsidR="00FB4E90" w:rsidRPr="00B03FBE">
        <w:rPr>
          <w:rFonts w:ascii="Angsana New" w:hAnsi="Angsana New" w:hint="cs"/>
          <w:sz w:val="30"/>
          <w:szCs w:val="30"/>
          <w:cs/>
        </w:rPr>
        <w:t>ออกเพื่อค้</w:t>
      </w:r>
      <w:r w:rsidR="0058773B" w:rsidRPr="00B03FBE">
        <w:rPr>
          <w:rFonts w:ascii="Angsana New" w:hAnsi="Angsana New" w:hint="cs"/>
          <w:sz w:val="30"/>
          <w:szCs w:val="30"/>
          <w:cs/>
        </w:rPr>
        <w:t>ำประกัน</w:t>
      </w:r>
      <w:r w:rsidR="0058773B" w:rsidRPr="0075202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ต่อหน่วยงานราชการสำหรับการจัดสรรที่ดินเพื่อสาธารณูปโภค ทำสัญญาเช่าที่ดิน</w:t>
      </w:r>
      <w:r w:rsidR="00BD4E6E">
        <w:rPr>
          <w:rFonts w:ascii="Angsana New" w:hAnsi="Angsana New"/>
          <w:spacing w:val="-4"/>
          <w:sz w:val="30"/>
          <w:szCs w:val="30"/>
        </w:rPr>
        <w:t xml:space="preserve"> </w:t>
      </w:r>
      <w:r w:rsidR="00BD4E6E">
        <w:rPr>
          <w:rFonts w:ascii="Angsana New" w:hAnsi="Angsana New" w:hint="cs"/>
          <w:spacing w:val="-4"/>
          <w:sz w:val="30"/>
          <w:szCs w:val="30"/>
          <w:cs/>
        </w:rPr>
        <w:t>และเพื่อการปฏิบัติตามสัญญากับการประปาส่วนภูมิภาค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เป็นจำนวนเงินรวม</w:t>
      </w:r>
      <w:r w:rsidR="007A529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87</w:t>
      </w:r>
      <w:r w:rsidR="000320FF">
        <w:rPr>
          <w:rFonts w:ascii="Angsana New" w:hAnsi="Angsana New"/>
          <w:sz w:val="30"/>
          <w:szCs w:val="30"/>
        </w:rPr>
        <w:t>.</w:t>
      </w:r>
      <w:r w:rsidR="00423D9A" w:rsidRPr="00423D9A">
        <w:rPr>
          <w:rFonts w:ascii="Angsana New" w:hAnsi="Angsana New"/>
          <w:sz w:val="30"/>
          <w:szCs w:val="30"/>
        </w:rPr>
        <w:t>3</w:t>
      </w:r>
      <w:r w:rsidR="001109E4" w:rsidRPr="008C010D">
        <w:rPr>
          <w:rFonts w:ascii="Angsana New" w:hAnsi="Angsana New" w:hint="cs"/>
          <w:sz w:val="30"/>
          <w:szCs w:val="30"/>
          <w:cs/>
        </w:rPr>
        <w:t xml:space="preserve"> </w:t>
      </w:r>
      <w:r w:rsidR="00FB4E90" w:rsidRPr="008C010D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0820E16A" w14:textId="29957BA6" w:rsidR="00D9544E" w:rsidRDefault="00D95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6D702DFA" w14:textId="45B492A1" w:rsidR="00943CCB" w:rsidRDefault="00423D9A" w:rsidP="0012174C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423D9A">
        <w:rPr>
          <w:rFonts w:ascii="Angsana New" w:hAnsi="Angsana New"/>
          <w:sz w:val="30"/>
          <w:szCs w:val="30"/>
          <w:lang w:val="en-US"/>
        </w:rPr>
        <w:t>12</w:t>
      </w:r>
      <w:r w:rsidR="006A47AF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6A47AF"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63AAB" w:rsidRDefault="006A47AF" w:rsidP="006A47AF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489347CB" w14:textId="22568B0D"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03F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23D9A" w:rsidRPr="00423D9A">
        <w:rPr>
          <w:rFonts w:ascii="Angsana New" w:hAnsi="Angsana New"/>
          <w:sz w:val="30"/>
          <w:szCs w:val="30"/>
        </w:rPr>
        <w:t>1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23D9A" w:rsidRPr="00423D9A">
        <w:rPr>
          <w:rFonts w:ascii="Angsana New" w:hAnsi="Angsana New"/>
          <w:sz w:val="30"/>
          <w:szCs w:val="30"/>
        </w:rPr>
        <w:t>2560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03FB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03FB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423D9A" w:rsidRPr="00423D9A">
        <w:rPr>
          <w:rFonts w:ascii="Angsana New" w:hAnsi="Angsana New"/>
          <w:bCs/>
          <w:sz w:val="30"/>
          <w:szCs w:val="30"/>
        </w:rPr>
        <w:t>15</w:t>
      </w:r>
      <w:r w:rsidRPr="00B03FBE">
        <w:rPr>
          <w:rFonts w:ascii="Angsana New" w:hAnsi="Angsana New"/>
          <w:b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bCs/>
          <w:spacing w:val="-2"/>
          <w:sz w:val="30"/>
          <w:szCs w:val="30"/>
        </w:rPr>
        <w:t>16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423D9A" w:rsidRPr="00423D9A">
        <w:rPr>
          <w:rFonts w:ascii="Angsana New" w:hAnsi="Angsana New"/>
          <w:sz w:val="30"/>
          <w:szCs w:val="30"/>
        </w:rPr>
        <w:t>30</w:t>
      </w:r>
      <w:r w:rsidR="00FB266B">
        <w:rPr>
          <w:rFonts w:ascii="Angsana New" w:hAnsi="Angsana New"/>
          <w:sz w:val="30"/>
          <w:szCs w:val="30"/>
        </w:rPr>
        <w:t xml:space="preserve"> </w:t>
      </w:r>
      <w:r w:rsidR="00FB266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23D9A" w:rsidRPr="00423D9A">
        <w:rPr>
          <w:rFonts w:ascii="Angsana New" w:hAnsi="Angsana New"/>
          <w:sz w:val="30"/>
          <w:szCs w:val="30"/>
        </w:rPr>
        <w:t>2564</w:t>
      </w:r>
      <w:r w:rsidR="00CF31D2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11</w:t>
      </w:r>
      <w:r w:rsidR="00C5081D">
        <w:rPr>
          <w:rFonts w:ascii="Angsana New" w:hAnsi="Angsana New"/>
          <w:sz w:val="30"/>
          <w:szCs w:val="30"/>
        </w:rPr>
        <w:t>.</w:t>
      </w:r>
      <w:r w:rsidR="00423D9A" w:rsidRPr="00423D9A">
        <w:rPr>
          <w:rFonts w:ascii="Angsana New" w:hAnsi="Angsana New"/>
          <w:sz w:val="30"/>
          <w:szCs w:val="30"/>
        </w:rPr>
        <w:t>4</w:t>
      </w:r>
      <w:r w:rsidR="00FB266B"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55362497" w14:textId="77777777" w:rsidR="00F116E9" w:rsidRDefault="00F116E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192699A3" w14:textId="6C16CF22" w:rsidR="00C44C2D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23D9A" w:rsidRPr="00423D9A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423D9A" w:rsidRPr="00423D9A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423D9A" w:rsidRPr="00423D9A">
        <w:rPr>
          <w:rFonts w:ascii="Angsana New" w:hAnsi="Angsana New"/>
          <w:bCs/>
          <w:spacing w:val="-4"/>
          <w:sz w:val="30"/>
          <w:szCs w:val="30"/>
        </w:rPr>
        <w:t>50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bCs/>
          <w:sz w:val="30"/>
          <w:szCs w:val="30"/>
        </w:rPr>
        <w:t>19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423D9A" w:rsidRPr="00423D9A">
        <w:rPr>
          <w:rFonts w:ascii="Angsana New" w:hAnsi="Angsana New"/>
          <w:sz w:val="30"/>
          <w:szCs w:val="30"/>
        </w:rPr>
        <w:t>30</w:t>
      </w:r>
      <w:r w:rsidR="00FB266B">
        <w:rPr>
          <w:rFonts w:ascii="Angsana New" w:hAnsi="Angsana New"/>
          <w:sz w:val="30"/>
          <w:szCs w:val="30"/>
        </w:rPr>
        <w:t xml:space="preserve"> </w:t>
      </w:r>
      <w:r w:rsidR="00FB266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23D9A" w:rsidRPr="00423D9A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23D9A" w:rsidRPr="00423D9A">
        <w:rPr>
          <w:rFonts w:ascii="Angsana New" w:hAnsi="Angsana New"/>
          <w:sz w:val="30"/>
          <w:szCs w:val="30"/>
        </w:rPr>
        <w:t>45</w:t>
      </w:r>
      <w:r w:rsidR="00C5081D">
        <w:rPr>
          <w:rFonts w:ascii="Angsana New" w:hAnsi="Angsana New"/>
          <w:sz w:val="30"/>
          <w:szCs w:val="30"/>
        </w:rPr>
        <w:t>.</w:t>
      </w:r>
      <w:r w:rsidR="00423D9A" w:rsidRPr="00423D9A">
        <w:rPr>
          <w:rFonts w:ascii="Angsana New" w:hAnsi="Angsana New"/>
          <w:sz w:val="30"/>
          <w:szCs w:val="30"/>
        </w:rPr>
        <w:t>5</w:t>
      </w:r>
      <w:r w:rsidR="00FB266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2CD0E799" w14:textId="77777777" w:rsidR="00E066A5" w:rsidRDefault="00E0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16A64AB" w14:textId="596E6651" w:rsidR="00D13439" w:rsidRDefault="00423D9A" w:rsidP="008131EE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423D9A">
        <w:rPr>
          <w:rFonts w:ascii="Angsana New" w:hAnsi="Angsana New"/>
          <w:sz w:val="30"/>
          <w:szCs w:val="30"/>
          <w:lang w:val="en-US"/>
        </w:rPr>
        <w:lastRenderedPageBreak/>
        <w:t>13</w:t>
      </w:r>
      <w:r w:rsidR="00D13439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D13439" w:rsidRPr="00D13439">
        <w:rPr>
          <w:rFonts w:ascii="Angsana New" w:hAnsi="Angsana New"/>
          <w:sz w:val="30"/>
          <w:szCs w:val="30"/>
          <w:cs/>
          <w:lang w:val="th-TH"/>
        </w:rPr>
        <w:t>หนี้สินที่อาจเกิดขึ้น</w:t>
      </w:r>
    </w:p>
    <w:p w14:paraId="49A4D2C1" w14:textId="77777777" w:rsidR="00D13439" w:rsidRDefault="00D13439" w:rsidP="00D1343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3361FC3" w14:textId="3B2DFD76" w:rsidR="0089567C" w:rsidRDefault="0089567C" w:rsidP="00A05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51F3">
        <w:rPr>
          <w:rFonts w:ascii="Angsana New" w:hAnsi="Angsana New"/>
          <w:b/>
          <w:spacing w:val="-4"/>
          <w:sz w:val="30"/>
          <w:szCs w:val="30"/>
          <w:cs/>
        </w:rPr>
        <w:t>บริษัท</w:t>
      </w:r>
      <w:r w:rsidR="004D76BA" w:rsidRPr="00A051F3">
        <w:rPr>
          <w:rFonts w:ascii="Angsana New" w:hAnsi="Angsana New" w:hint="cs"/>
          <w:sz w:val="30"/>
          <w:szCs w:val="30"/>
          <w:cs/>
        </w:rPr>
        <w:t>เป็นจำเลยจากการถูกฟ้อง</w:t>
      </w:r>
      <w:r w:rsidRPr="00A051F3">
        <w:rPr>
          <w:rFonts w:ascii="Angsana New" w:hAnsi="Angsana New"/>
          <w:sz w:val="30"/>
          <w:szCs w:val="30"/>
          <w:cs/>
        </w:rPr>
        <w:t xml:space="preserve">เกี่ยวกับการเลิกจ้างที่ไม่เป็นธรรมกับอดีตพนักงานรายหนึ่งโดยพนักงานดังกล่าวเรียกค่าเสียหายเป็นจำนวนเงิน </w:t>
      </w:r>
      <w:r w:rsidR="00423D9A" w:rsidRPr="00423D9A">
        <w:rPr>
          <w:rFonts w:ascii="Angsana New" w:hAnsi="Angsana New"/>
          <w:sz w:val="30"/>
          <w:szCs w:val="30"/>
        </w:rPr>
        <w:t>10</w:t>
      </w:r>
      <w:r w:rsidRPr="00AD6001">
        <w:rPr>
          <w:rFonts w:ascii="Angsana New" w:hAnsi="Angsana New"/>
          <w:sz w:val="30"/>
          <w:szCs w:val="30"/>
          <w:cs/>
        </w:rPr>
        <w:t>.</w:t>
      </w:r>
      <w:r w:rsidR="00423D9A" w:rsidRPr="00423D9A">
        <w:rPr>
          <w:rFonts w:ascii="Angsana New" w:hAnsi="Angsana New"/>
          <w:sz w:val="30"/>
          <w:szCs w:val="30"/>
        </w:rPr>
        <w:t>8</w:t>
      </w:r>
      <w:r w:rsidRPr="00A051F3">
        <w:rPr>
          <w:rFonts w:ascii="Angsana New" w:hAnsi="Angsana New"/>
          <w:sz w:val="30"/>
          <w:szCs w:val="30"/>
          <w:cs/>
        </w:rPr>
        <w:t xml:space="preserve"> ล้านบาท </w:t>
      </w:r>
      <w:r w:rsidR="00536241" w:rsidRPr="00A051F3">
        <w:rPr>
          <w:rFonts w:ascii="Angsana New" w:hAnsi="Angsana New" w:hint="cs"/>
          <w:sz w:val="30"/>
          <w:szCs w:val="30"/>
          <w:cs/>
        </w:rPr>
        <w:t>ณ วันที่ในรายงานนี้</w:t>
      </w:r>
      <w:r w:rsidRPr="00A051F3">
        <w:rPr>
          <w:rFonts w:ascii="Angsana New" w:hAnsi="Angsana New"/>
          <w:sz w:val="30"/>
          <w:szCs w:val="30"/>
          <w:cs/>
        </w:rPr>
        <w:t>คดี</w:t>
      </w:r>
      <w:r w:rsidR="00536241" w:rsidRPr="00A051F3">
        <w:rPr>
          <w:rFonts w:ascii="Angsana New" w:hAnsi="Angsana New" w:hint="cs"/>
          <w:sz w:val="30"/>
          <w:szCs w:val="30"/>
          <w:cs/>
        </w:rPr>
        <w:t>ความดังกล่าว</w:t>
      </w:r>
      <w:r w:rsidRPr="00A051F3">
        <w:rPr>
          <w:rFonts w:ascii="Angsana New" w:hAnsi="Angsana New"/>
          <w:sz w:val="30"/>
          <w:szCs w:val="30"/>
          <w:cs/>
        </w:rPr>
        <w:t>อยู่ระหว่างการพิจารณาของ</w:t>
      </w:r>
      <w:r w:rsidR="00A051F3">
        <w:rPr>
          <w:rFonts w:ascii="Angsana New" w:hAnsi="Angsana New"/>
          <w:sz w:val="30"/>
          <w:szCs w:val="30"/>
        </w:rPr>
        <w:br/>
      </w:r>
      <w:r w:rsidRPr="00A051F3">
        <w:rPr>
          <w:rFonts w:ascii="Angsana New" w:hAnsi="Angsana New"/>
          <w:sz w:val="30"/>
          <w:szCs w:val="30"/>
          <w:cs/>
        </w:rPr>
        <w:t>ศาลแรงงานกลาง</w:t>
      </w:r>
      <w:r w:rsidR="00536241" w:rsidRPr="00A051F3">
        <w:rPr>
          <w:rFonts w:ascii="Angsana New" w:hAnsi="Angsana New"/>
          <w:sz w:val="30"/>
          <w:szCs w:val="30"/>
        </w:rPr>
        <w:t xml:space="preserve"> </w:t>
      </w:r>
    </w:p>
    <w:p w14:paraId="31043810" w14:textId="7F2BF799" w:rsidR="00C1480D" w:rsidRDefault="00C1480D" w:rsidP="00A05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F887C4" w14:textId="50363B0C" w:rsidR="00C1480D" w:rsidRPr="00C1480D" w:rsidRDefault="00423D9A" w:rsidP="00C1480D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23D9A">
        <w:rPr>
          <w:rFonts w:ascii="Angsana New" w:hAnsi="Angsana New"/>
          <w:sz w:val="30"/>
          <w:szCs w:val="30"/>
          <w:lang w:val="en-US"/>
        </w:rPr>
        <w:t>14</w:t>
      </w:r>
      <w:r w:rsidR="00C1480D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C1480D">
        <w:rPr>
          <w:rFonts w:ascii="Angsana New" w:hAnsi="Angsana New" w:hint="cs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737D5C3E" w14:textId="77777777" w:rsidR="00C1480D" w:rsidRDefault="00C1480D" w:rsidP="00C1480D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6A1A9DCF" w14:textId="1A737DDC" w:rsidR="00C1480D" w:rsidRPr="00C1480D" w:rsidRDefault="00C1480D" w:rsidP="00C14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480D">
        <w:rPr>
          <w:rFonts w:ascii="Angsana New" w:hAnsi="Angsana New" w:hint="cs"/>
          <w:sz w:val="30"/>
          <w:szCs w:val="30"/>
          <w:cs/>
        </w:rPr>
        <w:t>เมื่อ</w:t>
      </w:r>
      <w:r w:rsidRPr="00C1480D">
        <w:rPr>
          <w:rFonts w:ascii="Angsana New" w:hAnsi="Angsana New"/>
          <w:sz w:val="30"/>
          <w:szCs w:val="30"/>
          <w:cs/>
        </w:rPr>
        <w:t xml:space="preserve">วันที่ </w:t>
      </w:r>
      <w:r w:rsidR="00423D9A" w:rsidRPr="00423D9A">
        <w:rPr>
          <w:rFonts w:ascii="Angsana New" w:hAnsi="Angsana New"/>
          <w:sz w:val="30"/>
          <w:szCs w:val="30"/>
        </w:rPr>
        <w:t>15</w:t>
      </w:r>
      <w:r w:rsidRPr="00C1480D">
        <w:rPr>
          <w:rFonts w:ascii="Angsana New" w:hAnsi="Angsana New"/>
          <w:sz w:val="30"/>
          <w:szCs w:val="30"/>
        </w:rPr>
        <w:t xml:space="preserve"> </w:t>
      </w:r>
      <w:r w:rsidRPr="00C1480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23D9A" w:rsidRPr="00423D9A">
        <w:rPr>
          <w:rFonts w:ascii="Angsana New" w:hAnsi="Angsana New"/>
          <w:sz w:val="30"/>
          <w:szCs w:val="30"/>
        </w:rPr>
        <w:t>2564</w:t>
      </w:r>
      <w:r w:rsidRPr="00C1480D">
        <w:rPr>
          <w:rFonts w:ascii="Angsana New" w:hAnsi="Angsana New"/>
          <w:sz w:val="30"/>
          <w:szCs w:val="30"/>
        </w:rPr>
        <w:t xml:space="preserve"> </w:t>
      </w:r>
      <w:r w:rsidRPr="00C1480D">
        <w:rPr>
          <w:rFonts w:ascii="Angsana New" w:hAnsi="Angsana New"/>
          <w:sz w:val="30"/>
          <w:szCs w:val="30"/>
          <w:cs/>
        </w:rPr>
        <w:t>ที่ประชุมคณะกรรมการบริษัทอนุมัติ</w:t>
      </w:r>
      <w:r w:rsidR="00C77CC1">
        <w:rPr>
          <w:rFonts w:ascii="Angsana New" w:hAnsi="Angsana New" w:hint="cs"/>
          <w:sz w:val="30"/>
          <w:szCs w:val="30"/>
          <w:cs/>
        </w:rPr>
        <w:t>การ</w:t>
      </w:r>
      <w:r w:rsidRPr="00C1480D">
        <w:rPr>
          <w:rFonts w:ascii="Angsana New" w:hAnsi="Angsana New"/>
          <w:sz w:val="30"/>
          <w:szCs w:val="30"/>
          <w:cs/>
        </w:rPr>
        <w:t>ก</w:t>
      </w:r>
      <w:r w:rsidRPr="00C1480D">
        <w:rPr>
          <w:rFonts w:ascii="Angsana New" w:hAnsi="Angsana New" w:hint="cs"/>
          <w:sz w:val="30"/>
          <w:szCs w:val="30"/>
          <w:cs/>
        </w:rPr>
        <w:t>ำ</w:t>
      </w:r>
      <w:r w:rsidRPr="00C1480D">
        <w:rPr>
          <w:rFonts w:ascii="Angsana New" w:hAnsi="Angsana New"/>
          <w:sz w:val="30"/>
          <w:szCs w:val="30"/>
          <w:cs/>
        </w:rPr>
        <w:t>หนดระยะเวลาจ</w:t>
      </w:r>
      <w:r w:rsidRPr="00C1480D">
        <w:rPr>
          <w:rFonts w:ascii="Angsana New" w:hAnsi="Angsana New" w:hint="cs"/>
          <w:sz w:val="30"/>
          <w:szCs w:val="30"/>
          <w:cs/>
        </w:rPr>
        <w:t>ำ</w:t>
      </w:r>
      <w:r w:rsidRPr="00C1480D">
        <w:rPr>
          <w:rFonts w:ascii="Angsana New" w:hAnsi="Angsana New"/>
          <w:sz w:val="30"/>
          <w:szCs w:val="30"/>
          <w:cs/>
        </w:rPr>
        <w:t xml:space="preserve">หน่ายหุ้นที่ซื้อคืนตั้งแต่วันที่ </w:t>
      </w:r>
      <w:r w:rsidR="00423D9A" w:rsidRPr="00423D9A">
        <w:rPr>
          <w:rFonts w:ascii="Angsana New" w:hAnsi="Angsana New"/>
          <w:sz w:val="30"/>
          <w:szCs w:val="30"/>
        </w:rPr>
        <w:t>1</w:t>
      </w:r>
      <w:r w:rsidRPr="00C1480D">
        <w:rPr>
          <w:rFonts w:ascii="Angsana New" w:hAnsi="Angsana New"/>
          <w:sz w:val="30"/>
          <w:szCs w:val="30"/>
          <w:cs/>
        </w:rPr>
        <w:t xml:space="preserve"> กรกฎาคม </w:t>
      </w:r>
      <w:r w:rsidR="00423D9A" w:rsidRPr="00423D9A">
        <w:rPr>
          <w:rFonts w:ascii="Angsana New" w:hAnsi="Angsana New"/>
          <w:sz w:val="30"/>
          <w:szCs w:val="30"/>
        </w:rPr>
        <w:t>2564</w:t>
      </w:r>
      <w:r w:rsidRPr="00C1480D">
        <w:rPr>
          <w:rFonts w:ascii="Angsana New" w:hAnsi="Angsana New"/>
          <w:sz w:val="30"/>
          <w:szCs w:val="30"/>
          <w:cs/>
        </w:rPr>
        <w:t xml:space="preserve"> </w:t>
      </w:r>
      <w:r w:rsidR="00667ABA">
        <w:rPr>
          <w:rFonts w:ascii="Angsana New" w:hAnsi="Angsana New" w:hint="cs"/>
          <w:sz w:val="30"/>
          <w:szCs w:val="30"/>
          <w:cs/>
        </w:rPr>
        <w:t>ถึง</w:t>
      </w:r>
      <w:r w:rsidRPr="00C1480D">
        <w:rPr>
          <w:rFonts w:ascii="Angsana New" w:hAnsi="Angsana New"/>
          <w:sz w:val="30"/>
          <w:szCs w:val="30"/>
          <w:cs/>
        </w:rPr>
        <w:t xml:space="preserve"> </w:t>
      </w:r>
      <w:r w:rsidR="00423D9A" w:rsidRPr="00423D9A">
        <w:rPr>
          <w:rFonts w:ascii="Angsana New" w:hAnsi="Angsana New"/>
          <w:sz w:val="30"/>
          <w:szCs w:val="30"/>
        </w:rPr>
        <w:t>24</w:t>
      </w:r>
      <w:r w:rsidRPr="00C1480D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423D9A" w:rsidRPr="00423D9A">
        <w:rPr>
          <w:rFonts w:ascii="Angsana New" w:hAnsi="Angsana New"/>
          <w:sz w:val="30"/>
          <w:szCs w:val="30"/>
        </w:rPr>
        <w:t>2566</w:t>
      </w:r>
      <w:r w:rsidRPr="00C1480D">
        <w:rPr>
          <w:rFonts w:ascii="Angsana New" w:hAnsi="Angsana New"/>
          <w:sz w:val="30"/>
          <w:szCs w:val="30"/>
          <w:cs/>
        </w:rPr>
        <w:t xml:space="preserve"> (ภายหลัง </w:t>
      </w:r>
      <w:r w:rsidR="00423D9A" w:rsidRPr="00423D9A">
        <w:rPr>
          <w:rFonts w:ascii="Angsana New" w:hAnsi="Angsana New"/>
          <w:sz w:val="30"/>
          <w:szCs w:val="30"/>
        </w:rPr>
        <w:t>6</w:t>
      </w:r>
      <w:r w:rsidRPr="00C1480D">
        <w:rPr>
          <w:rFonts w:ascii="Angsana New" w:hAnsi="Angsana New"/>
          <w:sz w:val="30"/>
          <w:szCs w:val="30"/>
          <w:cs/>
        </w:rPr>
        <w:t xml:space="preserve"> เดือนนับจากวันซื้อหุ้นคืนเสร็จสิ้นแต่ต้องไม่เกิน </w:t>
      </w:r>
      <w:r w:rsidR="00423D9A" w:rsidRPr="00423D9A">
        <w:rPr>
          <w:rFonts w:ascii="Angsana New" w:hAnsi="Angsana New"/>
          <w:sz w:val="30"/>
          <w:szCs w:val="30"/>
        </w:rPr>
        <w:t>3</w:t>
      </w:r>
      <w:r w:rsidRPr="00C1480D">
        <w:rPr>
          <w:rFonts w:ascii="Angsana New" w:hAnsi="Angsana New"/>
          <w:sz w:val="30"/>
          <w:szCs w:val="30"/>
          <w:cs/>
        </w:rPr>
        <w:t xml:space="preserve"> ปี)</w:t>
      </w:r>
      <w:r w:rsidRPr="00C1480D">
        <w:rPr>
          <w:rFonts w:ascii="Angsana New" w:hAnsi="Angsana New"/>
          <w:sz w:val="30"/>
          <w:szCs w:val="30"/>
        </w:rPr>
        <w:t xml:space="preserve"> </w:t>
      </w:r>
      <w:r w:rsidR="00C733D2">
        <w:rPr>
          <w:rFonts w:ascii="Angsana New" w:hAnsi="Angsana New"/>
          <w:sz w:val="30"/>
          <w:szCs w:val="30"/>
          <w:cs/>
        </w:rPr>
        <w:br/>
      </w:r>
      <w:r w:rsidRPr="00C1480D">
        <w:rPr>
          <w:rFonts w:ascii="Angsana New" w:hAnsi="Angsana New"/>
          <w:sz w:val="30"/>
          <w:szCs w:val="30"/>
          <w:cs/>
        </w:rPr>
        <w:t>และเมื่อพ้นก</w:t>
      </w:r>
      <w:r w:rsidRPr="00C1480D">
        <w:rPr>
          <w:rFonts w:ascii="Angsana New" w:hAnsi="Angsana New" w:hint="cs"/>
          <w:sz w:val="30"/>
          <w:szCs w:val="30"/>
          <w:cs/>
        </w:rPr>
        <w:t>ำ</w:t>
      </w:r>
      <w:r w:rsidRPr="00C1480D">
        <w:rPr>
          <w:rFonts w:ascii="Angsana New" w:hAnsi="Angsana New"/>
          <w:sz w:val="30"/>
          <w:szCs w:val="30"/>
          <w:cs/>
        </w:rPr>
        <w:t>หนดระยะเวลาจ</w:t>
      </w:r>
      <w:r w:rsidRPr="00C1480D">
        <w:rPr>
          <w:rFonts w:ascii="Angsana New" w:hAnsi="Angsana New" w:hint="cs"/>
          <w:sz w:val="30"/>
          <w:szCs w:val="30"/>
          <w:cs/>
        </w:rPr>
        <w:t>ำ</w:t>
      </w:r>
      <w:r w:rsidRPr="00C1480D">
        <w:rPr>
          <w:rFonts w:ascii="Angsana New" w:hAnsi="Angsana New"/>
          <w:sz w:val="30"/>
          <w:szCs w:val="30"/>
          <w:cs/>
        </w:rPr>
        <w:t>หน่ายหุ้นที่ซื้อคืนตามที่ระบุข้างต้น หากบริษั</w:t>
      </w:r>
      <w:r w:rsidRPr="00C1480D">
        <w:rPr>
          <w:rFonts w:ascii="Angsana New" w:hAnsi="Angsana New" w:hint="cs"/>
          <w:sz w:val="30"/>
          <w:szCs w:val="30"/>
          <w:cs/>
        </w:rPr>
        <w:t>ท</w:t>
      </w:r>
      <w:r w:rsidRPr="00C1480D">
        <w:rPr>
          <w:rFonts w:ascii="Angsana New" w:hAnsi="Angsana New"/>
          <w:sz w:val="30"/>
          <w:szCs w:val="30"/>
          <w:cs/>
        </w:rPr>
        <w:t>ไม่จ</w:t>
      </w:r>
      <w:r w:rsidRPr="00C1480D">
        <w:rPr>
          <w:rFonts w:ascii="Angsana New" w:hAnsi="Angsana New" w:hint="cs"/>
          <w:sz w:val="30"/>
          <w:szCs w:val="30"/>
          <w:cs/>
        </w:rPr>
        <w:t>ำ</w:t>
      </w:r>
      <w:r w:rsidRPr="00C1480D">
        <w:rPr>
          <w:rFonts w:ascii="Angsana New" w:hAnsi="Angsana New"/>
          <w:sz w:val="30"/>
          <w:szCs w:val="30"/>
          <w:cs/>
        </w:rPr>
        <w:t>หน่าย หรือจ</w:t>
      </w:r>
      <w:r w:rsidRPr="00C1480D">
        <w:rPr>
          <w:rFonts w:ascii="Angsana New" w:hAnsi="Angsana New" w:hint="cs"/>
          <w:sz w:val="30"/>
          <w:szCs w:val="30"/>
          <w:cs/>
        </w:rPr>
        <w:t>ำ</w:t>
      </w:r>
      <w:r w:rsidRPr="00C1480D">
        <w:rPr>
          <w:rFonts w:ascii="Angsana New" w:hAnsi="Angsana New"/>
          <w:sz w:val="30"/>
          <w:szCs w:val="30"/>
          <w:cs/>
        </w:rPr>
        <w:t>หน่ายหุ้นที่ซื้อคืนไม่หมด บริษัทจะลดทุนที่ช</w:t>
      </w:r>
      <w:r w:rsidRPr="00C1480D">
        <w:rPr>
          <w:rFonts w:ascii="Angsana New" w:hAnsi="Angsana New" w:hint="cs"/>
          <w:sz w:val="30"/>
          <w:szCs w:val="30"/>
          <w:cs/>
        </w:rPr>
        <w:t>ำ</w:t>
      </w:r>
      <w:r w:rsidRPr="00C1480D">
        <w:rPr>
          <w:rFonts w:ascii="Angsana New" w:hAnsi="Angsana New"/>
          <w:sz w:val="30"/>
          <w:szCs w:val="30"/>
          <w:cs/>
        </w:rPr>
        <w:t>ระแล้วโดยวิธีตัดหุ้นจดทะเบียนที่ซื้อคืนและยังไม่ได้จ</w:t>
      </w:r>
      <w:r w:rsidRPr="00C1480D">
        <w:rPr>
          <w:rFonts w:ascii="Angsana New" w:hAnsi="Angsana New" w:hint="cs"/>
          <w:sz w:val="30"/>
          <w:szCs w:val="30"/>
          <w:cs/>
        </w:rPr>
        <w:t>ำ</w:t>
      </w:r>
      <w:r w:rsidRPr="00C1480D">
        <w:rPr>
          <w:rFonts w:ascii="Angsana New" w:hAnsi="Angsana New"/>
          <w:sz w:val="30"/>
          <w:szCs w:val="30"/>
          <w:cs/>
        </w:rPr>
        <w:t>หน่ายทั้งหมด</w:t>
      </w:r>
    </w:p>
    <w:p w14:paraId="54C6A017" w14:textId="77777777" w:rsidR="00C1480D" w:rsidRPr="00C1480D" w:rsidRDefault="00C1480D" w:rsidP="00A05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6D5A06" w14:textId="68F12492" w:rsidR="0089567C" w:rsidRDefault="0089567C" w:rsidP="00F0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2AAA7983" w14:textId="77777777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06725D" w:rsidRPr="009B587D" w:rsidSect="00FB032D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B9D53" w14:textId="77777777" w:rsidR="00E37A31" w:rsidRDefault="00E37A31" w:rsidP="004956B4">
      <w:r>
        <w:separator/>
      </w:r>
    </w:p>
  </w:endnote>
  <w:endnote w:type="continuationSeparator" w:id="0">
    <w:p w14:paraId="0A77F48A" w14:textId="77777777" w:rsidR="00E37A31" w:rsidRDefault="00E37A3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78C03" w14:textId="445CAB37" w:rsidR="00752B40" w:rsidRPr="003021FF" w:rsidRDefault="00752B40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423D9A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C5316DF" w14:textId="77777777" w:rsidR="00752B40" w:rsidRPr="009D0735" w:rsidRDefault="00752B40" w:rsidP="00745469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23077" w14:textId="65074BD3" w:rsidR="00752B40" w:rsidRPr="00D83FF5" w:rsidRDefault="00752B40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5D4585">
      <w:rPr>
        <w:rFonts w:ascii="Angsana New" w:hAnsi="Angsana New"/>
        <w:noProof/>
        <w:sz w:val="30"/>
        <w:szCs w:val="30"/>
      </w:rPr>
      <w:t>nav001a211b-06t-1 Rev7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423D9A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423D9A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E61DF" w14:textId="434933BB" w:rsidR="00752B40" w:rsidRPr="00D83FF5" w:rsidRDefault="00752B40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D4585">
      <w:rPr>
        <w:rFonts w:ascii="Angsana New" w:hAnsi="Angsana New"/>
        <w:noProof/>
        <w:sz w:val="30"/>
        <w:szCs w:val="30"/>
      </w:rPr>
      <w:t>nav001a211b-06t-1 Rev7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423D9A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B232D" w14:textId="4A83898A" w:rsidR="00752B40" w:rsidRPr="003021FF" w:rsidRDefault="00752B40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423D9A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752B40" w:rsidRPr="00245B15" w:rsidRDefault="00752B40" w:rsidP="00745469">
    <w:pPr>
      <w:pStyle w:val="Footer"/>
      <w:rPr>
        <w:szCs w:val="24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48B2A" w14:textId="777F7D1D" w:rsidR="00752B40" w:rsidRPr="00C827F6" w:rsidRDefault="00752B40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D4585">
      <w:rPr>
        <w:rFonts w:ascii="Angsana New" w:hAnsi="Angsana New"/>
        <w:noProof/>
        <w:sz w:val="30"/>
        <w:szCs w:val="30"/>
        <w:lang w:val="fr-FR"/>
      </w:rPr>
      <w:t>nav001a211b-06t-1 Rev7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Pr="00423D9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752B40" w:rsidRPr="00C827F6" w:rsidRDefault="00752B40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4AF84" w14:textId="408DFFD0" w:rsidR="00752B40" w:rsidRPr="003021FF" w:rsidRDefault="00752B40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423D9A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752B40" w:rsidRPr="00245B15" w:rsidRDefault="00752B40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61ABA" w14:textId="77777777" w:rsidR="00E37A31" w:rsidRDefault="00E37A31" w:rsidP="004956B4">
      <w:r>
        <w:separator/>
      </w:r>
    </w:p>
  </w:footnote>
  <w:footnote w:type="continuationSeparator" w:id="0">
    <w:p w14:paraId="08B8758B" w14:textId="77777777" w:rsidR="00E37A31" w:rsidRDefault="00E37A3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1B747" w14:textId="3BDBEAC7" w:rsidR="00752B40" w:rsidRPr="001E2301" w:rsidRDefault="00752B40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870FA21" w14:textId="77777777" w:rsidR="00752B40" w:rsidRDefault="00752B40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138ADF0" w14:textId="2AE494E7" w:rsidR="00752B40" w:rsidRDefault="00752B40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423D9A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423D9A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B470FF4" w14:textId="77777777" w:rsidR="00752B40" w:rsidRPr="001E2301" w:rsidRDefault="00752B40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FB618" w14:textId="77777777" w:rsidR="00752B40" w:rsidRPr="00FA7747" w:rsidRDefault="00752B40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5799FF" wp14:editId="76BBBCED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WordArt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4BC284" w14:textId="77777777" w:rsidR="00752B40" w:rsidRDefault="00752B40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799FF" id="_x0000_t202" coordsize="21600,21600" o:spt="202" path="m,l,21600r21600,l21600,xe">
              <v:stroke joinstyle="miter"/>
              <v:path gradientshapeok="t" o:connecttype="rect"/>
            </v:shapetype>
            <v:shape id="WordArt 35" o:spid="_x0000_s1026" type="#_x0000_t202" style="position:absolute;margin-left:78pt;margin-top:203.75pt;width:276pt;height:108pt;rotation:-2098978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" filled="f" stroked="f">
              <o:lock v:ext="edit" shapetype="t"/>
              <v:textbox style="mso-fit-shape-to-text:t">
                <w:txbxContent>
                  <w:p w14:paraId="1B4BC284" w14:textId="77777777" w:rsidR="00752B40" w:rsidRDefault="00752B40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65197761" w14:textId="77777777" w:rsidR="00752B40" w:rsidRPr="00FA7747" w:rsidRDefault="00752B40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05BB14" w14:textId="3E6951A9" w:rsidR="00752B40" w:rsidRDefault="00752B40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423D9A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Pr="00423D9A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Pr="00423D9A">
      <w:rPr>
        <w:rFonts w:ascii="Angsana New" w:hAnsi="Angsana New"/>
        <w:sz w:val="32"/>
        <w:szCs w:val="32"/>
        <w:lang w:val="en-US"/>
      </w:rPr>
      <w:t>2548</w:t>
    </w:r>
  </w:p>
  <w:p w14:paraId="7FE6A4E3" w14:textId="77777777" w:rsidR="00752B40" w:rsidRPr="00D8216C" w:rsidRDefault="00752B40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2E660" w14:textId="77777777" w:rsidR="00752B40" w:rsidRPr="001E2301" w:rsidRDefault="00752B40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72C91B2" w14:textId="77777777" w:rsidR="00752B40" w:rsidRDefault="00752B40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3DE2292" w14:textId="0E8C938E" w:rsidR="00752B40" w:rsidRDefault="00752B40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6B7162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423D9A">
      <w:rPr>
        <w:rFonts w:ascii="Angsana New" w:hAnsi="Angsana New"/>
        <w:b/>
        <w:bCs/>
        <w:sz w:val="32"/>
        <w:szCs w:val="32"/>
      </w:rPr>
      <w:t>30</w:t>
    </w:r>
    <w:r w:rsidRPr="006B7162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423D9A">
      <w:rPr>
        <w:rFonts w:ascii="Angsana New" w:hAnsi="Angsana New"/>
        <w:b/>
        <w:bCs/>
        <w:sz w:val="32"/>
        <w:szCs w:val="32"/>
      </w:rPr>
      <w:t>2564</w:t>
    </w:r>
    <w:r w:rsidRPr="006B7162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BE121C4" w14:textId="77777777" w:rsidR="00752B40" w:rsidRPr="001E2301" w:rsidRDefault="00752B40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F9FD6" w14:textId="77777777" w:rsidR="00752B40" w:rsidRPr="001E2301" w:rsidRDefault="00752B40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5C3C450" w14:textId="77777777" w:rsidR="00752B40" w:rsidRDefault="00752B40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24EF65F" w14:textId="631716EA" w:rsidR="00752B40" w:rsidRDefault="00752B40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423D9A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423D9A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A4E7507" w14:textId="77777777" w:rsidR="00752B40" w:rsidRPr="001E2301" w:rsidRDefault="00752B40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52250" w14:textId="77777777" w:rsidR="00752B40" w:rsidRPr="00206630" w:rsidRDefault="00752B40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752B40" w:rsidRPr="00206630" w:rsidRDefault="00752B40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5361DE7E" w:rsidR="00752B40" w:rsidRDefault="00752B40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423D9A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23D9A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423D9A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752B40" w:rsidRPr="00206630" w:rsidRDefault="00752B4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21CC5" w14:textId="77777777" w:rsidR="00752B40" w:rsidRPr="00FA7747" w:rsidRDefault="00752B40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752B40" w:rsidRPr="00FA7747" w:rsidRDefault="00752B40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40AA9279" w:rsidR="00752B40" w:rsidRPr="00410770" w:rsidRDefault="00752B40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423D9A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Pr="00423D9A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752B40" w:rsidRPr="00074891" w:rsidRDefault="00752B40" w:rsidP="008E493A">
    <w:pPr>
      <w:pStyle w:val="Header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325FF" w14:textId="77777777" w:rsidR="00752B40" w:rsidRDefault="00752B40" w:rsidP="008E4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D36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54C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138"/>
    <w:rsid w:val="00375364"/>
    <w:rsid w:val="003753E1"/>
    <w:rsid w:val="0037587B"/>
    <w:rsid w:val="00375AAB"/>
    <w:rsid w:val="00375B16"/>
    <w:rsid w:val="00375E62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EC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AF9"/>
    <w:rsid w:val="003F4DFE"/>
    <w:rsid w:val="003F53DE"/>
    <w:rsid w:val="003F544A"/>
    <w:rsid w:val="003F5777"/>
    <w:rsid w:val="003F5F1B"/>
    <w:rsid w:val="003F6189"/>
    <w:rsid w:val="003F68E0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C4D"/>
    <w:rsid w:val="00503D4A"/>
    <w:rsid w:val="00504024"/>
    <w:rsid w:val="005048C1"/>
    <w:rsid w:val="005049B9"/>
    <w:rsid w:val="00504BF4"/>
    <w:rsid w:val="00504F44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DD"/>
    <w:rsid w:val="005D6648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4A7"/>
    <w:rsid w:val="006F262C"/>
    <w:rsid w:val="006F2650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498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8D9"/>
    <w:rsid w:val="007508F2"/>
    <w:rsid w:val="00750F5A"/>
    <w:rsid w:val="0075101F"/>
    <w:rsid w:val="00751347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488"/>
    <w:rsid w:val="007C0736"/>
    <w:rsid w:val="007C089C"/>
    <w:rsid w:val="007C09D8"/>
    <w:rsid w:val="007C0B1B"/>
    <w:rsid w:val="007C0C53"/>
    <w:rsid w:val="007C0D85"/>
    <w:rsid w:val="007C0EF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B9"/>
    <w:rsid w:val="00820084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CE6"/>
    <w:rsid w:val="00865D1D"/>
    <w:rsid w:val="00865DF8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787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C24"/>
    <w:rsid w:val="009F4F0E"/>
    <w:rsid w:val="009F512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D32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13B8"/>
    <w:rsid w:val="00B013EE"/>
    <w:rsid w:val="00B016E0"/>
    <w:rsid w:val="00B019DB"/>
    <w:rsid w:val="00B01A66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104F6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8E0"/>
    <w:rsid w:val="00D91B93"/>
    <w:rsid w:val="00D91EC2"/>
    <w:rsid w:val="00D9204D"/>
    <w:rsid w:val="00D92421"/>
    <w:rsid w:val="00D9245A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635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6A8"/>
    <w:rsid w:val="00EB7910"/>
    <w:rsid w:val="00EB79DF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6FB"/>
    <w:rsid w:val="00EF0706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98D"/>
    <w:rsid w:val="00F57BA6"/>
    <w:rsid w:val="00F57D8B"/>
    <w:rsid w:val="00F57DE2"/>
    <w:rsid w:val="00F60276"/>
    <w:rsid w:val="00F6056B"/>
    <w:rsid w:val="00F6066D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53D"/>
    <w:rsid w:val="00FA66B5"/>
    <w:rsid w:val="00FA6702"/>
    <w:rsid w:val="00FA73F5"/>
    <w:rsid w:val="00FA7747"/>
    <w:rsid w:val="00FA77E3"/>
    <w:rsid w:val="00FA7BA2"/>
    <w:rsid w:val="00FA7F75"/>
    <w:rsid w:val="00FB006B"/>
    <w:rsid w:val="00FB00F4"/>
    <w:rsid w:val="00FB032D"/>
    <w:rsid w:val="00FB0442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1489</TotalTime>
  <Pages>22</Pages>
  <Words>4395</Words>
  <Characters>17955</Characters>
  <Application>Microsoft Office Word</Application>
  <DocSecurity>0</DocSecurity>
  <Lines>149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ศุภนิตา อาดำ</cp:lastModifiedBy>
  <cp:revision>284</cp:revision>
  <cp:lastPrinted>2021-08-09T03:24:00Z</cp:lastPrinted>
  <dcterms:created xsi:type="dcterms:W3CDTF">2021-05-07T11:04:00Z</dcterms:created>
  <dcterms:modified xsi:type="dcterms:W3CDTF">2021-08-09T08:49:00Z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