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5"/>
      </w:tblGrid>
      <w:tr w:rsidR="009F4C22" w:rsidRPr="003702A2" w14:paraId="1F72DE1E" w14:textId="77777777" w:rsidTr="004A11C7">
        <w:tc>
          <w:tcPr>
            <w:tcW w:w="1458" w:type="dxa"/>
          </w:tcPr>
          <w:p w14:paraId="28230BBB" w14:textId="4222E3FC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8075" w:type="dxa"/>
          </w:tcPr>
          <w:p w14:paraId="6385CF69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9F4C22" w:rsidRPr="003702A2" w14:paraId="3A3461B4" w14:textId="77777777" w:rsidTr="004A11C7">
        <w:tc>
          <w:tcPr>
            <w:tcW w:w="1458" w:type="dxa"/>
          </w:tcPr>
          <w:p w14:paraId="14BFD8C0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EEB0BE7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F4C22" w:rsidRPr="003702A2" w14:paraId="2C7355CA" w14:textId="77777777" w:rsidTr="005105C1">
        <w:trPr>
          <w:trHeight w:val="56"/>
        </w:trPr>
        <w:tc>
          <w:tcPr>
            <w:tcW w:w="1458" w:type="dxa"/>
          </w:tcPr>
          <w:p w14:paraId="63A4EA64" w14:textId="6EDF1441" w:rsidR="009F4C22" w:rsidRPr="005105C1" w:rsidRDefault="004C5650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48C0EDE5" w14:textId="77777777" w:rsidR="009F4C22" w:rsidRPr="005105C1" w:rsidRDefault="009F4C22" w:rsidP="005105C1">
            <w:pPr>
              <w:pStyle w:val="index"/>
              <w:tabs>
                <w:tab w:val="clear" w:pos="643"/>
                <w:tab w:val="clear" w:pos="1134"/>
                <w:tab w:val="num" w:pos="1170"/>
              </w:tabs>
              <w:spacing w:after="0" w:line="240" w:lineRule="atLeast"/>
              <w:outlineLvl w:val="0"/>
            </w:pPr>
            <w:r w:rsidRPr="005105C1">
              <w:t>Basis of preparation of the interim financial statements</w:t>
            </w:r>
          </w:p>
        </w:tc>
      </w:tr>
      <w:tr w:rsidR="00425988" w:rsidRPr="003702A2" w14:paraId="41D20FD0" w14:textId="77777777" w:rsidTr="004A11C7">
        <w:tc>
          <w:tcPr>
            <w:tcW w:w="1458" w:type="dxa"/>
          </w:tcPr>
          <w:p w14:paraId="5FAEF9ED" w14:textId="7CB828A2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8075" w:type="dxa"/>
          </w:tcPr>
          <w:p w14:paraId="56B6E73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425988" w:rsidRPr="003702A2" w14:paraId="54B911A2" w14:textId="77777777" w:rsidTr="004A11C7">
        <w:tc>
          <w:tcPr>
            <w:tcW w:w="1458" w:type="dxa"/>
          </w:tcPr>
          <w:p w14:paraId="32B573AF" w14:textId="39B9240B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8075" w:type="dxa"/>
          </w:tcPr>
          <w:p w14:paraId="7623C13C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Trade accounts receivable</w:t>
            </w:r>
          </w:p>
        </w:tc>
      </w:tr>
      <w:tr w:rsidR="00425988" w:rsidRPr="003702A2" w14:paraId="1C2C6D0A" w14:textId="77777777" w:rsidTr="004A11C7">
        <w:tc>
          <w:tcPr>
            <w:tcW w:w="1458" w:type="dxa"/>
          </w:tcPr>
          <w:p w14:paraId="5AE650FC" w14:textId="705C9707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8075" w:type="dxa"/>
          </w:tcPr>
          <w:p w14:paraId="50BDCB48" w14:textId="77777777" w:rsidR="00425988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Investments in subsidiaries</w:t>
            </w:r>
          </w:p>
        </w:tc>
      </w:tr>
      <w:tr w:rsidR="00425988" w:rsidRPr="003702A2" w14:paraId="56815DD3" w14:textId="77777777" w:rsidTr="004A11C7">
        <w:tc>
          <w:tcPr>
            <w:tcW w:w="1458" w:type="dxa"/>
          </w:tcPr>
          <w:p w14:paraId="6F5FD0FA" w14:textId="428138D3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8075" w:type="dxa"/>
          </w:tcPr>
          <w:p w14:paraId="49E0F770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in joint venture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</w:p>
        </w:tc>
      </w:tr>
      <w:tr w:rsidR="00425988" w:rsidRPr="003702A2" w14:paraId="0F3BC80D" w14:textId="77777777" w:rsidTr="004A11C7">
        <w:tc>
          <w:tcPr>
            <w:tcW w:w="1458" w:type="dxa"/>
          </w:tcPr>
          <w:p w14:paraId="3BF95533" w14:textId="7BA1CF65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8075" w:type="dxa"/>
          </w:tcPr>
          <w:p w14:paraId="67464E6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Property, </w:t>
            </w:r>
            <w:proofErr w:type="gramStart"/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plant</w:t>
            </w:r>
            <w:proofErr w:type="gramEnd"/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equipment</w:t>
            </w:r>
          </w:p>
        </w:tc>
      </w:tr>
      <w:tr w:rsidR="00B766AA" w:rsidRPr="003702A2" w14:paraId="51E8DB0C" w14:textId="77777777" w:rsidTr="004A11C7">
        <w:tc>
          <w:tcPr>
            <w:tcW w:w="1458" w:type="dxa"/>
          </w:tcPr>
          <w:p w14:paraId="03765865" w14:textId="1C462D70" w:rsidR="00B766AA" w:rsidRPr="003702A2" w:rsidRDefault="004C5650" w:rsidP="00B766A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8075" w:type="dxa"/>
          </w:tcPr>
          <w:p w14:paraId="6E29BA9C" w14:textId="24E499FF" w:rsidR="00B766AA" w:rsidRPr="005105C1" w:rsidRDefault="00B766AA" w:rsidP="00B766A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D376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egment information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disaggregation of revenue</w:t>
            </w:r>
          </w:p>
        </w:tc>
      </w:tr>
      <w:tr w:rsidR="00B766AA" w:rsidRPr="003702A2" w14:paraId="7193C362" w14:textId="77777777" w:rsidTr="004A11C7">
        <w:tc>
          <w:tcPr>
            <w:tcW w:w="1458" w:type="dxa"/>
          </w:tcPr>
          <w:p w14:paraId="6D28363F" w14:textId="6D43BE3E" w:rsidR="00B766AA" w:rsidRPr="003702A2" w:rsidRDefault="004C5650" w:rsidP="00B766A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8075" w:type="dxa"/>
          </w:tcPr>
          <w:p w14:paraId="3AB5F564" w14:textId="71862D22" w:rsidR="00B766AA" w:rsidRPr="003702A2" w:rsidRDefault="00B766AA" w:rsidP="00B766A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D376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Income tax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expense</w:t>
            </w:r>
          </w:p>
        </w:tc>
      </w:tr>
      <w:tr w:rsidR="00816CDF" w:rsidRPr="003702A2" w14:paraId="503A2F3A" w14:textId="77777777" w:rsidTr="004A11C7">
        <w:tc>
          <w:tcPr>
            <w:tcW w:w="1458" w:type="dxa"/>
          </w:tcPr>
          <w:p w14:paraId="76E696F3" w14:textId="4E931922" w:rsidR="00816CDF" w:rsidRDefault="004C5650" w:rsidP="00816CD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8075" w:type="dxa"/>
          </w:tcPr>
          <w:p w14:paraId="0739D201" w14:textId="4048E871" w:rsidR="00816CDF" w:rsidRPr="005D3766" w:rsidRDefault="00816CDF" w:rsidP="00816CD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Dividend</w:t>
            </w:r>
            <w:r w:rsidR="00691A0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</w:p>
        </w:tc>
      </w:tr>
      <w:tr w:rsidR="00816CDF" w:rsidRPr="003702A2" w14:paraId="03EE11A8" w14:textId="77777777" w:rsidTr="004A11C7">
        <w:tc>
          <w:tcPr>
            <w:tcW w:w="1458" w:type="dxa"/>
          </w:tcPr>
          <w:p w14:paraId="4CBB806F" w14:textId="0B817F99" w:rsidR="00816CDF" w:rsidRDefault="00816CDF" w:rsidP="00816CD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4C565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0</w:t>
            </w:r>
          </w:p>
        </w:tc>
        <w:tc>
          <w:tcPr>
            <w:tcW w:w="8075" w:type="dxa"/>
          </w:tcPr>
          <w:p w14:paraId="503B09A6" w14:textId="611CD144" w:rsidR="00816CDF" w:rsidRPr="003702A2" w:rsidRDefault="00816CDF" w:rsidP="00816CD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816CDF" w:rsidRPr="003702A2" w14:paraId="0F488169" w14:textId="77777777" w:rsidTr="004A11C7">
        <w:tc>
          <w:tcPr>
            <w:tcW w:w="1458" w:type="dxa"/>
          </w:tcPr>
          <w:p w14:paraId="5F28002B" w14:textId="26A3B61F" w:rsidR="00816CDF" w:rsidRDefault="00816CDF" w:rsidP="00816CD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4C565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1C9B5CEC" w14:textId="57B4C9F2" w:rsidR="00816CDF" w:rsidRPr="003702A2" w:rsidRDefault="00816CDF" w:rsidP="00816CD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Commitments with non-related parties</w:t>
            </w:r>
          </w:p>
        </w:tc>
      </w:tr>
      <w:tr w:rsidR="00816CDF" w:rsidRPr="003702A2" w14:paraId="389D6916" w14:textId="77777777" w:rsidTr="004A11C7">
        <w:tc>
          <w:tcPr>
            <w:tcW w:w="1458" w:type="dxa"/>
          </w:tcPr>
          <w:p w14:paraId="6B994B0B" w14:textId="0476366C" w:rsidR="00816CDF" w:rsidRDefault="00816CDF" w:rsidP="00816CD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4C565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8075" w:type="dxa"/>
          </w:tcPr>
          <w:p w14:paraId="72E0E426" w14:textId="13556FE6" w:rsidR="00816CDF" w:rsidRPr="003702A2" w:rsidRDefault="00816CDF" w:rsidP="00816CD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Significant agreements with non-related parties</w:t>
            </w:r>
          </w:p>
        </w:tc>
      </w:tr>
      <w:tr w:rsidR="00816CDF" w:rsidRPr="003702A2" w14:paraId="02CDE544" w14:textId="77777777" w:rsidTr="004A11C7">
        <w:tc>
          <w:tcPr>
            <w:tcW w:w="1458" w:type="dxa"/>
          </w:tcPr>
          <w:p w14:paraId="09D53E66" w14:textId="4D70A858" w:rsidR="00816CDF" w:rsidRDefault="00816CDF" w:rsidP="00816CD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4C565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8075" w:type="dxa"/>
          </w:tcPr>
          <w:p w14:paraId="54C77485" w14:textId="101ACDBE" w:rsidR="00816CDF" w:rsidRPr="003702A2" w:rsidRDefault="00816CDF" w:rsidP="00816CD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Contingent liability</w:t>
            </w:r>
          </w:p>
        </w:tc>
      </w:tr>
      <w:tr w:rsidR="00C5663E" w:rsidRPr="003702A2" w14:paraId="0DE51142" w14:textId="77777777" w:rsidTr="008D7580">
        <w:trPr>
          <w:trHeight w:val="247"/>
        </w:trPr>
        <w:tc>
          <w:tcPr>
            <w:tcW w:w="1458" w:type="dxa"/>
          </w:tcPr>
          <w:p w14:paraId="715DF2EB" w14:textId="010214E1" w:rsidR="00C5663E" w:rsidRDefault="00C5663E" w:rsidP="00816CD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14</w:t>
            </w:r>
          </w:p>
        </w:tc>
        <w:tc>
          <w:tcPr>
            <w:tcW w:w="8075" w:type="dxa"/>
          </w:tcPr>
          <w:p w14:paraId="3C3D11EA" w14:textId="45F163FC" w:rsidR="00C5663E" w:rsidRDefault="005427EB" w:rsidP="00816CD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Event after the reporting period</w:t>
            </w:r>
          </w:p>
        </w:tc>
      </w:tr>
    </w:tbl>
    <w:p w14:paraId="15F5060C" w14:textId="77777777" w:rsidR="005A149F" w:rsidRDefault="005A149F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73F5B074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337F57E4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375B8225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C9CA7BF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30DC3037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0A32820E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EB3FEEB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6A47612C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F67D317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5D19E7BB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5DBCA9F" w14:textId="77777777" w:rsidR="005A149F" w:rsidRDefault="005A149F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BF91FDD" w14:textId="77777777" w:rsidR="005A149F" w:rsidRDefault="005A149F" w:rsidP="005A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center"/>
        <w:rPr>
          <w:rFonts w:ascii="Times New Roman" w:hAnsi="Times New Roman"/>
          <w:sz w:val="22"/>
          <w:szCs w:val="22"/>
        </w:rPr>
      </w:pPr>
    </w:p>
    <w:p w14:paraId="3F481C8E" w14:textId="77777777" w:rsidR="002E7B62" w:rsidRPr="00D675DD" w:rsidRDefault="00DE658B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5A149F">
        <w:rPr>
          <w:rFonts w:ascii="Times New Roman" w:hAnsi="Times New Roman"/>
          <w:sz w:val="22"/>
          <w:szCs w:val="22"/>
        </w:rPr>
        <w:br w:type="page"/>
      </w:r>
      <w:r w:rsidR="002E7B62" w:rsidRPr="00D675DD">
        <w:rPr>
          <w:rFonts w:ascii="Times New Roman" w:hAnsi="Times New Roman"/>
          <w:sz w:val="22"/>
          <w:szCs w:val="22"/>
        </w:rPr>
        <w:lastRenderedPageBreak/>
        <w:t xml:space="preserve">These notes form an integral part of 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="002E7B62" w:rsidRPr="00D675DD">
        <w:rPr>
          <w:rFonts w:ascii="Times New Roman" w:hAnsi="Times New Roman"/>
          <w:sz w:val="22"/>
          <w:szCs w:val="22"/>
        </w:rPr>
        <w:t>financial statements.</w:t>
      </w:r>
    </w:p>
    <w:p w14:paraId="4C7C4110" w14:textId="77777777" w:rsidR="002E7B62" w:rsidRPr="00D675DD" w:rsidRDefault="002E7B62" w:rsidP="002E7B62">
      <w:pPr>
        <w:ind w:left="540"/>
        <w:jc w:val="thaiDistribute"/>
        <w:outlineLvl w:val="0"/>
        <w:rPr>
          <w:rFonts w:ascii="Times New Roman" w:hAnsi="Times New Roman"/>
          <w:sz w:val="22"/>
          <w:szCs w:val="22"/>
        </w:rPr>
      </w:pPr>
    </w:p>
    <w:p w14:paraId="55D8D59B" w14:textId="11C90B1E" w:rsidR="002E7B62" w:rsidRPr="00D675DD" w:rsidRDefault="002E7B62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 xml:space="preserve">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Pr="00D675DD">
        <w:rPr>
          <w:rFonts w:ascii="Times New Roman" w:hAnsi="Times New Roman"/>
          <w:sz w:val="22"/>
          <w:szCs w:val="22"/>
        </w:rPr>
        <w:t xml:space="preserve">financial statements issued for Thai regulatory reporting purposes are </w:t>
      </w:r>
      <w:r w:rsidR="00A37134">
        <w:rPr>
          <w:rFonts w:ascii="Times New Roman" w:hAnsi="Times New Roman"/>
          <w:sz w:val="22"/>
          <w:szCs w:val="22"/>
        </w:rPr>
        <w:t xml:space="preserve">prepared in the Thai language. </w:t>
      </w:r>
      <w:r w:rsidRPr="00D675DD">
        <w:rPr>
          <w:rFonts w:ascii="Times New Roman" w:hAnsi="Times New Roman"/>
          <w:sz w:val="22"/>
          <w:szCs w:val="22"/>
        </w:rPr>
        <w:t xml:space="preserve">These English language financial statements have been prepared from the Thai language </w:t>
      </w:r>
      <w:r w:rsidR="00FB4ADD" w:rsidRPr="00B52484">
        <w:rPr>
          <w:rFonts w:ascii="Times New Roman" w:hAnsi="Times New Roman"/>
          <w:sz w:val="22"/>
          <w:szCs w:val="22"/>
        </w:rPr>
        <w:t>statutory</w:t>
      </w:r>
      <w:r w:rsidRPr="00D675DD">
        <w:rPr>
          <w:rFonts w:ascii="Times New Roman" w:hAnsi="Times New Roman"/>
          <w:sz w:val="22"/>
          <w:szCs w:val="22"/>
        </w:rPr>
        <w:t xml:space="preserve"> financial </w:t>
      </w:r>
      <w:proofErr w:type="gramStart"/>
      <w:r w:rsidRPr="00D675DD">
        <w:rPr>
          <w:rFonts w:ascii="Times New Roman" w:hAnsi="Times New Roman"/>
          <w:sz w:val="22"/>
          <w:szCs w:val="22"/>
        </w:rPr>
        <w:t>statements, and</w:t>
      </w:r>
      <w:proofErr w:type="gramEnd"/>
      <w:r w:rsidRPr="00D675DD">
        <w:rPr>
          <w:rFonts w:ascii="Times New Roman" w:hAnsi="Times New Roman"/>
          <w:sz w:val="22"/>
          <w:szCs w:val="22"/>
        </w:rPr>
        <w:t xml:space="preserve"> were approved and </w:t>
      </w:r>
      <w:proofErr w:type="spellStart"/>
      <w:r w:rsidRPr="00D675DD">
        <w:rPr>
          <w:rFonts w:ascii="Times New Roman" w:hAnsi="Times New Roman"/>
          <w:sz w:val="22"/>
          <w:szCs w:val="22"/>
        </w:rPr>
        <w:t>authorised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for issue by the Board of Directors on</w:t>
      </w:r>
      <w:r w:rsidR="00DD42C6" w:rsidRPr="00D675DD">
        <w:rPr>
          <w:rFonts w:ascii="Times New Roman" w:hAnsi="Times New Roman"/>
          <w:sz w:val="22"/>
          <w:szCs w:val="22"/>
        </w:rPr>
        <w:t xml:space="preserve"> </w:t>
      </w:r>
      <w:r w:rsidR="005F5D78">
        <w:rPr>
          <w:rFonts w:ascii="Times New Roman" w:hAnsi="Times New Roman"/>
          <w:sz w:val="22"/>
          <w:szCs w:val="22"/>
        </w:rPr>
        <w:br/>
      </w:r>
      <w:r w:rsidR="00A97F5F">
        <w:rPr>
          <w:rFonts w:ascii="Times New Roman" w:hAnsi="Times New Roman"/>
          <w:sz w:val="22"/>
          <w:szCs w:val="22"/>
        </w:rPr>
        <w:t>9 August</w:t>
      </w:r>
      <w:r w:rsidR="00920DC1">
        <w:rPr>
          <w:rFonts w:ascii="Times New Roman" w:hAnsi="Times New Roman"/>
          <w:sz w:val="22"/>
          <w:szCs w:val="22"/>
        </w:rPr>
        <w:t xml:space="preserve"> 2021</w:t>
      </w:r>
      <w:r w:rsidR="00A30CCD">
        <w:rPr>
          <w:rFonts w:ascii="Times New Roman" w:hAnsi="Times New Roman"/>
          <w:sz w:val="22"/>
          <w:szCs w:val="22"/>
        </w:rPr>
        <w:t>.</w:t>
      </w:r>
    </w:p>
    <w:p w14:paraId="7A87907E" w14:textId="77777777" w:rsidR="00A11390" w:rsidRPr="00D675DD" w:rsidRDefault="00A11390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49BEC5FB" w14:textId="4C156ED9" w:rsidR="008C2965" w:rsidRPr="00D675DD" w:rsidRDefault="008C2965" w:rsidP="004C565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1</w:t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 xml:space="preserve">Basis of preparation of </w:t>
      </w:r>
      <w:r w:rsidR="00D33E52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the</w:t>
      </w:r>
      <w:r w:rsidR="00E77E64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interim</w:t>
      </w:r>
      <w:r w:rsidR="00B34C7C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</w:t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financial statements</w:t>
      </w:r>
    </w:p>
    <w:p w14:paraId="36BDFC7C" w14:textId="77777777" w:rsidR="00A11390" w:rsidRPr="00BB79F5" w:rsidRDefault="00A11390" w:rsidP="00E957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05BD8AF9" w14:textId="103D0B6F" w:rsidR="00AE3F7C" w:rsidRDefault="007233E3" w:rsidP="007233E3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szCs w:val="22"/>
        </w:rPr>
        <w:t xml:space="preserve">The </w:t>
      </w:r>
      <w:r w:rsidR="00AE3F7C" w:rsidRPr="00822B4B">
        <w:rPr>
          <w:szCs w:val="22"/>
        </w:rPr>
        <w:t xml:space="preserve">interim </w:t>
      </w:r>
      <w:r w:rsidR="00AE3F7C" w:rsidRPr="00822B4B">
        <w:rPr>
          <w:szCs w:val="22"/>
          <w:lang w:val="en-US"/>
        </w:rPr>
        <w:t>financial</w:t>
      </w:r>
      <w:r w:rsidR="00AE3F7C" w:rsidRPr="00822B4B">
        <w:rPr>
          <w:szCs w:val="22"/>
        </w:rPr>
        <w:t xml:space="preserve"> statements are </w:t>
      </w:r>
      <w:r w:rsidR="003919C4">
        <w:rPr>
          <w:szCs w:val="22"/>
        </w:rPr>
        <w:t>presented in the same format as the annual financial statements</w:t>
      </w:r>
      <w:r w:rsidR="00821AB5">
        <w:rPr>
          <w:szCs w:val="22"/>
        </w:rPr>
        <w:t xml:space="preserve"> </w:t>
      </w:r>
      <w:r w:rsidR="000413A2">
        <w:rPr>
          <w:szCs w:val="22"/>
        </w:rPr>
        <w:t>together with</w:t>
      </w:r>
      <w:r w:rsidR="00821AB5">
        <w:rPr>
          <w:szCs w:val="22"/>
        </w:rPr>
        <w:t xml:space="preserve"> </w:t>
      </w:r>
      <w:r w:rsidR="003919C4">
        <w:rPr>
          <w:szCs w:val="22"/>
        </w:rPr>
        <w:t xml:space="preserve">notes to the interim financial statements on </w:t>
      </w:r>
      <w:r w:rsidR="003951FC">
        <w:rPr>
          <w:szCs w:val="22"/>
        </w:rPr>
        <w:t xml:space="preserve">a condensed basis </w:t>
      </w:r>
      <w:r w:rsidR="00821AB5">
        <w:rPr>
          <w:szCs w:val="22"/>
        </w:rPr>
        <w:t xml:space="preserve">(“interim financial statements”) </w:t>
      </w:r>
      <w:r w:rsidR="003951FC">
        <w:rPr>
          <w:szCs w:val="22"/>
        </w:rPr>
        <w:t xml:space="preserve">in accordance with Thai </w:t>
      </w:r>
      <w:r w:rsidR="00AE3F7C" w:rsidRPr="00822B4B">
        <w:rPr>
          <w:szCs w:val="22"/>
        </w:rPr>
        <w:t>Accounting Standard (</w:t>
      </w:r>
      <w:r w:rsidR="00107891" w:rsidRPr="00A80B9C">
        <w:rPr>
          <w:rFonts w:cs="Cordia New"/>
          <w:szCs w:val="28"/>
          <w:lang w:bidi="th-TH"/>
        </w:rPr>
        <w:t>“</w:t>
      </w:r>
      <w:r w:rsidR="00AE3F7C" w:rsidRPr="00822B4B">
        <w:rPr>
          <w:szCs w:val="22"/>
        </w:rPr>
        <w:t>TAS</w:t>
      </w:r>
      <w:r w:rsidR="00107891">
        <w:rPr>
          <w:szCs w:val="22"/>
        </w:rPr>
        <w:t>”</w:t>
      </w:r>
      <w:r w:rsidR="00AE3F7C" w:rsidRPr="00822B4B">
        <w:rPr>
          <w:szCs w:val="22"/>
        </w:rPr>
        <w:t>) No.</w:t>
      </w:r>
      <w:r w:rsidR="00AE3F7C">
        <w:rPr>
          <w:rFonts w:cs="Cordia New" w:hint="cs"/>
          <w:szCs w:val="28"/>
          <w:cs/>
          <w:lang w:bidi="th-TH"/>
        </w:rPr>
        <w:t xml:space="preserve"> </w:t>
      </w:r>
      <w:r w:rsidR="003951FC">
        <w:rPr>
          <w:szCs w:val="22"/>
        </w:rPr>
        <w:t xml:space="preserve">34 </w:t>
      </w:r>
      <w:r w:rsidR="00AE3F7C" w:rsidRPr="00822B4B">
        <w:rPr>
          <w:i/>
          <w:iCs/>
          <w:szCs w:val="22"/>
        </w:rPr>
        <w:t xml:space="preserve">Interim Financial Reporting; </w:t>
      </w:r>
      <w:r w:rsidR="00AE3F7C" w:rsidRPr="00822B4B">
        <w:rPr>
          <w:szCs w:val="22"/>
        </w:rPr>
        <w:t>guidelines promulgated by the Federation of Accounting Professions</w:t>
      </w:r>
      <w:r w:rsidR="00107891">
        <w:rPr>
          <w:szCs w:val="22"/>
        </w:rPr>
        <w:t xml:space="preserve">; </w:t>
      </w:r>
      <w:r w:rsidR="00AE3F7C" w:rsidRPr="00822B4B">
        <w:rPr>
          <w:szCs w:val="22"/>
        </w:rPr>
        <w:t xml:space="preserve">and applicable rules </w:t>
      </w:r>
      <w:r w:rsidR="00AE3F7C" w:rsidRPr="007233E3">
        <w:rPr>
          <w:spacing w:val="2"/>
          <w:szCs w:val="22"/>
        </w:rPr>
        <w:t>and regulations of</w:t>
      </w:r>
      <w:r w:rsidR="004A11C7"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Thai Securities and Exchange Commission.</w:t>
      </w:r>
      <w:r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 xml:space="preserve">The interim financial statements focus on new activities, </w:t>
      </w:r>
      <w:proofErr w:type="gramStart"/>
      <w:r w:rsidR="00AE3F7C" w:rsidRPr="007233E3">
        <w:rPr>
          <w:spacing w:val="2"/>
          <w:szCs w:val="22"/>
        </w:rPr>
        <w:t>events</w:t>
      </w:r>
      <w:proofErr w:type="gramEnd"/>
      <w:r w:rsidR="00AE3F7C" w:rsidRPr="007233E3">
        <w:rPr>
          <w:spacing w:val="2"/>
          <w:szCs w:val="22"/>
        </w:rPr>
        <w:t xml:space="preserve"> and circumstances to avoid repetition of information previously reported</w:t>
      </w:r>
      <w:r w:rsidR="00AE3F7C" w:rsidRPr="00822B4B">
        <w:rPr>
          <w:szCs w:val="22"/>
        </w:rPr>
        <w:t xml:space="preserve"> </w:t>
      </w:r>
      <w:r w:rsidR="00BD7CE9">
        <w:rPr>
          <w:szCs w:val="22"/>
        </w:rPr>
        <w:t>i</w:t>
      </w:r>
      <w:r w:rsidR="00941405">
        <w:rPr>
          <w:szCs w:val="22"/>
        </w:rPr>
        <w:t xml:space="preserve">n annual </w:t>
      </w:r>
      <w:r w:rsidR="00AE3F7C" w:rsidRPr="00822B4B">
        <w:rPr>
          <w:szCs w:val="22"/>
        </w:rPr>
        <w:t>financial statements</w:t>
      </w:r>
      <w:r w:rsidR="00BD7CE9">
        <w:rPr>
          <w:szCs w:val="22"/>
        </w:rPr>
        <w:t>. Accordingly, these interim financial statements should be read in conjunction with the financial statements</w:t>
      </w:r>
      <w:r w:rsidR="00AE3F7C" w:rsidRPr="00822B4B">
        <w:rPr>
          <w:szCs w:val="22"/>
        </w:rPr>
        <w:t xml:space="preserve"> of the Company</w:t>
      </w:r>
      <w:r w:rsidR="004C7DD6">
        <w:rPr>
          <w:rFonts w:cstheme="minorBidi" w:hint="cs"/>
          <w:szCs w:val="28"/>
          <w:cs/>
          <w:lang w:bidi="th-TH"/>
        </w:rPr>
        <w:t xml:space="preserve"> </w:t>
      </w:r>
      <w:r w:rsidR="00AE3F7C" w:rsidRPr="00822B4B">
        <w:rPr>
          <w:szCs w:val="22"/>
        </w:rPr>
        <w:t>for the year ended</w:t>
      </w:r>
      <w:r w:rsidR="001D13FB">
        <w:rPr>
          <w:szCs w:val="22"/>
        </w:rPr>
        <w:t xml:space="preserve"> </w:t>
      </w:r>
      <w:r w:rsidR="00AE3F7C" w:rsidRPr="00822B4B">
        <w:rPr>
          <w:szCs w:val="22"/>
        </w:rPr>
        <w:t>31 December 20</w:t>
      </w:r>
      <w:r w:rsidR="0084213B">
        <w:rPr>
          <w:szCs w:val="22"/>
        </w:rPr>
        <w:t>20</w:t>
      </w:r>
      <w:r w:rsidR="00AE3F7C" w:rsidRPr="00822B4B">
        <w:rPr>
          <w:szCs w:val="22"/>
        </w:rPr>
        <w:t>.</w:t>
      </w:r>
    </w:p>
    <w:p w14:paraId="7A428F55" w14:textId="77777777" w:rsidR="00AE24A1" w:rsidRDefault="00AE24A1" w:rsidP="004A6D6E">
      <w:pPr>
        <w:pStyle w:val="block"/>
        <w:spacing w:after="0" w:line="240" w:lineRule="atLeast"/>
        <w:ind w:left="540"/>
        <w:jc w:val="both"/>
        <w:rPr>
          <w:spacing w:val="4"/>
          <w:szCs w:val="22"/>
        </w:rPr>
      </w:pPr>
    </w:p>
    <w:p w14:paraId="5E34CE64" w14:textId="243E94F9" w:rsidR="00CE7C73" w:rsidRDefault="00C509DA" w:rsidP="00C83D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930801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judgments and estimates are made by management in applying the </w:t>
      </w:r>
      <w:r w:rsidR="00C96882">
        <w:rPr>
          <w:rFonts w:ascii="Times New Roman" w:hAnsi="Times New Roman" w:cs="Times New Roman"/>
          <w:sz w:val="22"/>
          <w:szCs w:val="22"/>
        </w:rPr>
        <w:t>Group</w:t>
      </w:r>
      <w:r w:rsidRPr="00930801">
        <w:rPr>
          <w:rFonts w:ascii="Times New Roman" w:hAnsi="Times New Roman" w:cs="Times New Roman"/>
          <w:sz w:val="22"/>
          <w:szCs w:val="22"/>
        </w:rPr>
        <w:t>’s accounting policies. Actual results may differ from these estimates.</w:t>
      </w:r>
      <w:r w:rsidR="00FB4511">
        <w:rPr>
          <w:rFonts w:ascii="Times New Roman" w:hAnsi="Times New Roman" w:cs="Times New Roman"/>
          <w:sz w:val="22"/>
          <w:szCs w:val="22"/>
        </w:rPr>
        <w:t xml:space="preserve"> </w:t>
      </w:r>
      <w:r w:rsidR="00FB4511">
        <w:rPr>
          <w:rFonts w:ascii="Times New Roman" w:hAnsi="Times New Roman" w:cs="Times New Roman"/>
          <w:sz w:val="22"/>
          <w:szCs w:val="22"/>
        </w:rPr>
        <w:br/>
      </w:r>
      <w:r w:rsidRPr="00930801">
        <w:rPr>
          <w:rFonts w:ascii="Times New Roman" w:hAnsi="Times New Roman" w:cs="Times New Roman"/>
          <w:sz w:val="22"/>
          <w:szCs w:val="22"/>
        </w:rPr>
        <w:t>The</w:t>
      </w:r>
      <w:r w:rsidR="00C96882">
        <w:rPr>
          <w:rFonts w:ascii="Times New Roman" w:hAnsi="Times New Roman" w:cs="Times New Roman"/>
          <w:sz w:val="22"/>
          <w:szCs w:val="22"/>
        </w:rPr>
        <w:t xml:space="preserve"> </w:t>
      </w:r>
      <w:r w:rsidRPr="00930801">
        <w:rPr>
          <w:rFonts w:ascii="Times New Roman" w:hAnsi="Times New Roman" w:cs="Times New Roman"/>
          <w:sz w:val="22"/>
          <w:szCs w:val="22"/>
        </w:rPr>
        <w:t xml:space="preserve">accounting policies, methods of computation and the key sources of estimation uncertainty were the same as those that </w:t>
      </w:r>
      <w:r w:rsidR="00D525D9" w:rsidRPr="00930801">
        <w:rPr>
          <w:rFonts w:ascii="Times New Roman" w:hAnsi="Times New Roman" w:cs="Times New Roman"/>
          <w:sz w:val="22"/>
          <w:szCs w:val="22"/>
        </w:rPr>
        <w:t>described in</w:t>
      </w:r>
      <w:r w:rsidRPr="00930801">
        <w:rPr>
          <w:rFonts w:ascii="Times New Roman" w:hAnsi="Times New Roman" w:cs="Times New Roman"/>
          <w:sz w:val="22"/>
          <w:szCs w:val="22"/>
        </w:rPr>
        <w:t xml:space="preserve"> the financial statements for the year ended 31 December 20</w:t>
      </w:r>
      <w:r w:rsidR="003147EA">
        <w:rPr>
          <w:rFonts w:ascii="Times New Roman" w:hAnsi="Times New Roman" w:cs="Times New Roman"/>
          <w:sz w:val="22"/>
          <w:szCs w:val="22"/>
        </w:rPr>
        <w:t>20</w:t>
      </w:r>
      <w:r w:rsidR="003147EA">
        <w:rPr>
          <w:rFonts w:ascii="Times New Roman" w:hAnsi="Times New Roman"/>
          <w:sz w:val="22"/>
          <w:szCs w:val="28"/>
        </w:rPr>
        <w:t>.</w:t>
      </w:r>
    </w:p>
    <w:p w14:paraId="2ADEBC5A" w14:textId="1BF74175" w:rsidR="00C4120E" w:rsidRDefault="00C4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CA35C" w14:textId="1D3905D9" w:rsidR="007A1474" w:rsidRPr="00D675DD" w:rsidRDefault="008A2905" w:rsidP="00F60B1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2</w:t>
      </w:r>
      <w:r w:rsidR="004572F4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</w:t>
      </w:r>
      <w:r w:rsidR="004572F4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="007A1474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Related part</w:t>
      </w:r>
      <w:r w:rsidR="00AB539E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3A43D205" w14:textId="77777777" w:rsidR="00652C78" w:rsidRPr="0036649F" w:rsidRDefault="00652C78" w:rsidP="00F60B1E">
      <w:pPr>
        <w:pStyle w:val="block"/>
        <w:spacing w:after="0" w:line="240" w:lineRule="atLeast"/>
        <w:ind w:left="540"/>
        <w:jc w:val="both"/>
        <w:rPr>
          <w:szCs w:val="22"/>
        </w:rPr>
      </w:pPr>
    </w:p>
    <w:p w14:paraId="56DCDC3D" w14:textId="2DE8C834" w:rsidR="003C44BF" w:rsidRDefault="0090097F" w:rsidP="00D40D1E">
      <w:pPr>
        <w:pStyle w:val="block"/>
        <w:spacing w:after="0" w:line="240" w:lineRule="atLeast"/>
        <w:ind w:left="540"/>
        <w:jc w:val="thaiDistribute"/>
        <w:rPr>
          <w:szCs w:val="22"/>
          <w:lang w:val="en-US" w:bidi="th-TH"/>
        </w:rPr>
      </w:pPr>
      <w:r w:rsidRPr="0090097F">
        <w:rPr>
          <w:szCs w:val="22"/>
          <w:lang w:val="en-US" w:bidi="th-TH"/>
        </w:rPr>
        <w:t xml:space="preserve">Relationships with </w:t>
      </w:r>
      <w:r w:rsidR="00C73B54">
        <w:rPr>
          <w:szCs w:val="22"/>
          <w:lang w:val="en-US" w:bidi="th-TH"/>
        </w:rPr>
        <w:t xml:space="preserve">subsidiaries and </w:t>
      </w:r>
      <w:r w:rsidRPr="0090097F">
        <w:rPr>
          <w:szCs w:val="22"/>
          <w:lang w:val="en-US" w:bidi="th-TH"/>
        </w:rPr>
        <w:t>joint ventures are described in note</w:t>
      </w:r>
      <w:r w:rsidR="00AB74CA">
        <w:rPr>
          <w:szCs w:val="22"/>
          <w:lang w:val="en-US" w:bidi="th-TH"/>
        </w:rPr>
        <w:t>s</w:t>
      </w:r>
      <w:r w:rsidRPr="0090097F">
        <w:rPr>
          <w:szCs w:val="22"/>
          <w:lang w:val="en-US" w:bidi="th-TH"/>
        </w:rPr>
        <w:t xml:space="preserve"> </w:t>
      </w:r>
      <w:r w:rsidR="0046237F">
        <w:rPr>
          <w:szCs w:val="22"/>
          <w:lang w:val="en-US" w:bidi="th-TH"/>
        </w:rPr>
        <w:t>4</w:t>
      </w:r>
      <w:r w:rsidR="00C73B54">
        <w:rPr>
          <w:szCs w:val="22"/>
          <w:lang w:val="en-US" w:bidi="th-TH"/>
        </w:rPr>
        <w:t xml:space="preserve"> and </w:t>
      </w:r>
      <w:r w:rsidR="0046237F">
        <w:rPr>
          <w:szCs w:val="22"/>
          <w:lang w:val="en-US" w:bidi="th-TH"/>
        </w:rPr>
        <w:t>5</w:t>
      </w:r>
      <w:r w:rsidRPr="0090097F">
        <w:rPr>
          <w:szCs w:val="22"/>
          <w:lang w:val="en-US" w:bidi="th-TH"/>
        </w:rPr>
        <w:t xml:space="preserve"> </w:t>
      </w:r>
      <w:r w:rsidR="0049379B">
        <w:rPr>
          <w:szCs w:val="22"/>
        </w:rPr>
        <w:t>to the interim financial statements</w:t>
      </w:r>
      <w:r w:rsidRPr="0090097F">
        <w:rPr>
          <w:szCs w:val="22"/>
          <w:lang w:val="en-US" w:bidi="th-TH"/>
        </w:rPr>
        <w:t xml:space="preserve">. </w:t>
      </w:r>
      <w:r w:rsidR="0049379B">
        <w:rPr>
          <w:szCs w:val="22"/>
          <w:lang w:val="en-US" w:bidi="th-TH"/>
        </w:rPr>
        <w:t>Relationship</w:t>
      </w:r>
      <w:r w:rsidR="0089217D">
        <w:rPr>
          <w:szCs w:val="22"/>
          <w:lang w:val="en-US" w:bidi="th-TH"/>
        </w:rPr>
        <w:t>s</w:t>
      </w:r>
      <w:r w:rsidR="0049379B">
        <w:rPr>
          <w:szCs w:val="22"/>
          <w:lang w:val="en-US" w:bidi="th-TH"/>
        </w:rPr>
        <w:t xml:space="preserve"> with key management personnel and </w:t>
      </w:r>
      <w:r w:rsidR="000033F0">
        <w:rPr>
          <w:szCs w:val="22"/>
          <w:lang w:val="en-US" w:bidi="th-TH"/>
        </w:rPr>
        <w:t>o</w:t>
      </w:r>
      <w:r w:rsidRPr="0090097F">
        <w:rPr>
          <w:szCs w:val="22"/>
          <w:lang w:val="en-US" w:bidi="th-TH"/>
        </w:rPr>
        <w:t xml:space="preserve">ther </w:t>
      </w:r>
      <w:r w:rsidR="000033F0">
        <w:rPr>
          <w:szCs w:val="22"/>
          <w:lang w:val="en-US" w:bidi="th-TH"/>
        </w:rPr>
        <w:t>r</w:t>
      </w:r>
      <w:r w:rsidRPr="0090097F">
        <w:rPr>
          <w:szCs w:val="22"/>
          <w:lang w:val="en-US" w:bidi="th-TH"/>
        </w:rPr>
        <w:t xml:space="preserve">elated parties that the </w:t>
      </w:r>
      <w:r w:rsidR="007E42F2">
        <w:rPr>
          <w:szCs w:val="22"/>
          <w:lang w:val="en-US" w:bidi="th-TH"/>
        </w:rPr>
        <w:t>Group</w:t>
      </w:r>
      <w:r w:rsidRPr="0090097F">
        <w:rPr>
          <w:szCs w:val="22"/>
          <w:lang w:val="en-US" w:bidi="th-TH"/>
        </w:rPr>
        <w:t xml:space="preserve"> had significant transactions during the period were as follows:</w:t>
      </w:r>
    </w:p>
    <w:p w14:paraId="71F9E281" w14:textId="77777777" w:rsidR="0090097F" w:rsidRPr="0036649F" w:rsidRDefault="0090097F" w:rsidP="00F60B1E">
      <w:pPr>
        <w:pStyle w:val="block"/>
        <w:spacing w:after="0" w:line="240" w:lineRule="atLeast"/>
        <w:ind w:left="540"/>
        <w:jc w:val="both"/>
        <w:rPr>
          <w:color w:val="0000FF"/>
          <w:szCs w:val="22"/>
          <w:lang w:val="en-US"/>
        </w:rPr>
      </w:pPr>
    </w:p>
    <w:tbl>
      <w:tblPr>
        <w:tblW w:w="9270" w:type="dxa"/>
        <w:tblInd w:w="450" w:type="dxa"/>
        <w:shd w:val="clear" w:color="auto" w:fill="00FFFF"/>
        <w:tblLook w:val="01E0" w:firstRow="1" w:lastRow="1" w:firstColumn="1" w:lastColumn="1" w:noHBand="0" w:noVBand="0"/>
      </w:tblPr>
      <w:tblGrid>
        <w:gridCol w:w="3060"/>
        <w:gridCol w:w="1620"/>
        <w:gridCol w:w="4590"/>
      </w:tblGrid>
      <w:tr w:rsidR="00715CB0" w:rsidRPr="00D675DD" w14:paraId="403B0B94" w14:textId="77777777" w:rsidTr="00415780">
        <w:trPr>
          <w:trHeight w:val="234"/>
          <w:tblHeader/>
        </w:trPr>
        <w:tc>
          <w:tcPr>
            <w:tcW w:w="3060" w:type="dxa"/>
            <w:shd w:val="clear" w:color="auto" w:fill="auto"/>
          </w:tcPr>
          <w:p w14:paraId="1A73609B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574DE9F5" w14:textId="77777777" w:rsidR="00715CB0" w:rsidRPr="00D675DD" w:rsidRDefault="00715CB0" w:rsidP="00715CB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Country of</w:t>
            </w:r>
          </w:p>
        </w:tc>
        <w:tc>
          <w:tcPr>
            <w:tcW w:w="4590" w:type="dxa"/>
            <w:shd w:val="clear" w:color="auto" w:fill="auto"/>
          </w:tcPr>
          <w:p w14:paraId="63153910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</w:tr>
      <w:tr w:rsidR="00715CB0" w:rsidRPr="00D675DD" w14:paraId="4586AAF3" w14:textId="77777777" w:rsidTr="004A11C7">
        <w:trPr>
          <w:tblHeader/>
        </w:trPr>
        <w:tc>
          <w:tcPr>
            <w:tcW w:w="3060" w:type="dxa"/>
            <w:shd w:val="clear" w:color="auto" w:fill="auto"/>
          </w:tcPr>
          <w:p w14:paraId="343814C4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66818189" w14:textId="77777777" w:rsidR="00715CB0" w:rsidRPr="00D675DD" w:rsidRDefault="00715CB0" w:rsidP="00715CB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incorporation</w:t>
            </w:r>
          </w:p>
        </w:tc>
        <w:tc>
          <w:tcPr>
            <w:tcW w:w="4590" w:type="dxa"/>
            <w:shd w:val="clear" w:color="auto" w:fill="auto"/>
          </w:tcPr>
          <w:p w14:paraId="115358E9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</w:tr>
      <w:tr w:rsidR="00715CB0" w:rsidRPr="00D675DD" w14:paraId="77A53796" w14:textId="77777777" w:rsidTr="004A11C7">
        <w:trPr>
          <w:tblHeader/>
        </w:trPr>
        <w:tc>
          <w:tcPr>
            <w:tcW w:w="3060" w:type="dxa"/>
            <w:shd w:val="clear" w:color="auto" w:fill="auto"/>
          </w:tcPr>
          <w:p w14:paraId="5A5910FB" w14:textId="77777777" w:rsidR="00715CB0" w:rsidRPr="00D675DD" w:rsidRDefault="0041578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Name of entities</w:t>
            </w:r>
          </w:p>
        </w:tc>
        <w:tc>
          <w:tcPr>
            <w:tcW w:w="1620" w:type="dxa"/>
            <w:shd w:val="clear" w:color="auto" w:fill="auto"/>
          </w:tcPr>
          <w:p w14:paraId="25ED4BD2" w14:textId="77777777" w:rsidR="00715CB0" w:rsidRPr="00D675DD" w:rsidRDefault="00715CB0" w:rsidP="00715CB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/nationality</w:t>
            </w:r>
          </w:p>
        </w:tc>
        <w:tc>
          <w:tcPr>
            <w:tcW w:w="4590" w:type="dxa"/>
            <w:shd w:val="clear" w:color="auto" w:fill="auto"/>
          </w:tcPr>
          <w:p w14:paraId="1B827A94" w14:textId="77777777" w:rsidR="00715CB0" w:rsidRPr="00D675DD" w:rsidRDefault="0041578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Nature of relationships</w:t>
            </w:r>
          </w:p>
        </w:tc>
      </w:tr>
      <w:tr w:rsidR="000A46AE" w:rsidRPr="00D675DD" w14:paraId="1D01E1B8" w14:textId="77777777" w:rsidTr="004A11C7">
        <w:trPr>
          <w:tblHeader/>
        </w:trPr>
        <w:tc>
          <w:tcPr>
            <w:tcW w:w="3060" w:type="dxa"/>
            <w:shd w:val="clear" w:color="auto" w:fill="auto"/>
          </w:tcPr>
          <w:p w14:paraId="18525BB2" w14:textId="77777777" w:rsidR="000A46AE" w:rsidRPr="00D675DD" w:rsidRDefault="000A46AE" w:rsidP="004A11C7">
            <w:pPr>
              <w:pStyle w:val="block"/>
              <w:spacing w:after="0" w:line="240" w:lineRule="atLeast"/>
              <w:ind w:left="-18" w:right="-119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2A948C37" w14:textId="77777777" w:rsidR="000A46AE" w:rsidRPr="00D675DD" w:rsidRDefault="000A46AE" w:rsidP="00715C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4590" w:type="dxa"/>
            <w:shd w:val="clear" w:color="auto" w:fill="auto"/>
          </w:tcPr>
          <w:p w14:paraId="1FD3D793" w14:textId="77777777" w:rsidR="000A46AE" w:rsidRPr="00D675DD" w:rsidRDefault="000A46AE" w:rsidP="00F60B1E">
            <w:pPr>
              <w:pStyle w:val="block"/>
              <w:spacing w:after="0" w:line="240" w:lineRule="atLeast"/>
              <w:ind w:left="0" w:right="-223"/>
              <w:rPr>
                <w:b/>
                <w:bCs/>
                <w:szCs w:val="22"/>
              </w:rPr>
            </w:pPr>
          </w:p>
        </w:tc>
      </w:tr>
      <w:tr w:rsidR="000A46AE" w:rsidRPr="00D675DD" w14:paraId="67C93EA2" w14:textId="77777777" w:rsidTr="004A11C7">
        <w:tc>
          <w:tcPr>
            <w:tcW w:w="3060" w:type="dxa"/>
            <w:shd w:val="clear" w:color="auto" w:fill="auto"/>
          </w:tcPr>
          <w:p w14:paraId="6C3D15F9" w14:textId="77777777" w:rsidR="000A46AE" w:rsidRPr="00D675DD" w:rsidRDefault="000A46AE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  <w:lang w:val="en-US"/>
              </w:rPr>
              <w:t>NEP Realty and Industry</w:t>
            </w:r>
          </w:p>
        </w:tc>
        <w:tc>
          <w:tcPr>
            <w:tcW w:w="1620" w:type="dxa"/>
            <w:shd w:val="clear" w:color="auto" w:fill="auto"/>
          </w:tcPr>
          <w:p w14:paraId="7E80F241" w14:textId="77777777" w:rsidR="000A46AE" w:rsidRPr="00D675DD" w:rsidRDefault="000A46AE" w:rsidP="00715C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D675DD">
                  <w:rPr>
                    <w:szCs w:val="22"/>
                  </w:rPr>
                  <w:t>Thailand</w:t>
                </w:r>
              </w:smartTag>
            </w:smartTag>
          </w:p>
        </w:tc>
        <w:tc>
          <w:tcPr>
            <w:tcW w:w="4590" w:type="dxa"/>
            <w:shd w:val="clear" w:color="auto" w:fill="auto"/>
          </w:tcPr>
          <w:p w14:paraId="33DAB11C" w14:textId="77777777" w:rsidR="000A46AE" w:rsidRPr="00D675DD" w:rsidRDefault="000A46AE" w:rsidP="00B516A7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 w:rsidRPr="00D675DD">
              <w:rPr>
                <w:szCs w:val="22"/>
              </w:rPr>
              <w:t xml:space="preserve">Major shareholder, </w:t>
            </w:r>
            <w:r w:rsidR="003029B0" w:rsidRPr="00551F5B">
              <w:rPr>
                <w:szCs w:val="22"/>
              </w:rPr>
              <w:t>1</w:t>
            </w:r>
            <w:r w:rsidR="00415780" w:rsidRPr="00551F5B">
              <w:rPr>
                <w:szCs w:val="22"/>
              </w:rPr>
              <w:t>2</w:t>
            </w:r>
            <w:r w:rsidR="003029B0" w:rsidRPr="00551F5B">
              <w:rPr>
                <w:szCs w:val="22"/>
              </w:rPr>
              <w:t>.</w:t>
            </w:r>
            <w:r w:rsidR="00AB7503" w:rsidRPr="00551F5B">
              <w:rPr>
                <w:szCs w:val="22"/>
              </w:rPr>
              <w:t>60</w:t>
            </w:r>
            <w:r w:rsidR="0014513A" w:rsidRPr="00551F5B">
              <w:rPr>
                <w:szCs w:val="22"/>
              </w:rPr>
              <w:t>%</w:t>
            </w:r>
            <w:r w:rsidRPr="00D675DD">
              <w:rPr>
                <w:szCs w:val="22"/>
              </w:rPr>
              <w:t xml:space="preserve"> shareholding, </w:t>
            </w:r>
          </w:p>
        </w:tc>
      </w:tr>
      <w:tr w:rsidR="000A46AE" w:rsidRPr="00D675DD" w14:paraId="2B3E0D43" w14:textId="77777777" w:rsidTr="004A11C7">
        <w:tc>
          <w:tcPr>
            <w:tcW w:w="3060" w:type="dxa"/>
            <w:shd w:val="clear" w:color="auto" w:fill="auto"/>
          </w:tcPr>
          <w:p w14:paraId="2E74C749" w14:textId="77777777" w:rsidR="000A46AE" w:rsidRPr="00D675DD" w:rsidRDefault="000A46AE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</w:rPr>
              <w:t xml:space="preserve">   Public Company Limited</w:t>
            </w:r>
          </w:p>
        </w:tc>
        <w:tc>
          <w:tcPr>
            <w:tcW w:w="1620" w:type="dxa"/>
            <w:shd w:val="clear" w:color="auto" w:fill="auto"/>
          </w:tcPr>
          <w:p w14:paraId="510E0DB7" w14:textId="77777777" w:rsidR="000A46AE" w:rsidRPr="00D675DD" w:rsidRDefault="000A46AE" w:rsidP="00715C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4590" w:type="dxa"/>
            <w:shd w:val="clear" w:color="auto" w:fill="auto"/>
          </w:tcPr>
          <w:p w14:paraId="23310949" w14:textId="77777777" w:rsidR="000A46AE" w:rsidRPr="00D675DD" w:rsidRDefault="000A46AE" w:rsidP="00C25E33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 w:rsidRPr="00D675DD">
              <w:rPr>
                <w:szCs w:val="22"/>
              </w:rPr>
              <w:t xml:space="preserve">   and common directors</w:t>
            </w:r>
          </w:p>
        </w:tc>
      </w:tr>
      <w:tr w:rsidR="003029B0" w:rsidRPr="00D675DD" w14:paraId="66154E79" w14:textId="77777777" w:rsidTr="004A11C7">
        <w:tc>
          <w:tcPr>
            <w:tcW w:w="3060" w:type="dxa"/>
            <w:shd w:val="clear" w:color="auto" w:fill="auto"/>
          </w:tcPr>
          <w:p w14:paraId="068F91B8" w14:textId="77777777" w:rsidR="003029B0" w:rsidRPr="00D675DD" w:rsidRDefault="001F7AE8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>
              <w:rPr>
                <w:szCs w:val="22"/>
              </w:rPr>
              <w:t xml:space="preserve">Security </w:t>
            </w:r>
            <w:proofErr w:type="spellStart"/>
            <w:r>
              <w:rPr>
                <w:szCs w:val="22"/>
              </w:rPr>
              <w:t>Navanakorn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CD5F32B" w14:textId="77777777" w:rsidR="003029B0" w:rsidRPr="00D675DD" w:rsidRDefault="003029B0" w:rsidP="003029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Thailand</w:t>
            </w:r>
          </w:p>
        </w:tc>
        <w:tc>
          <w:tcPr>
            <w:tcW w:w="4590" w:type="dxa"/>
            <w:shd w:val="clear" w:color="auto" w:fill="auto"/>
          </w:tcPr>
          <w:p w14:paraId="46DEA2B8" w14:textId="77777777" w:rsidR="003029B0" w:rsidRPr="00D675DD" w:rsidRDefault="00C02C4F" w:rsidP="003029B0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>
              <w:rPr>
                <w:szCs w:val="22"/>
              </w:rPr>
              <w:t>Related party</w:t>
            </w:r>
            <w:r w:rsidR="003029B0" w:rsidRPr="00D675DD">
              <w:rPr>
                <w:szCs w:val="22"/>
              </w:rPr>
              <w:t xml:space="preserve">, the Company invests    </w:t>
            </w:r>
          </w:p>
        </w:tc>
      </w:tr>
      <w:tr w:rsidR="003029B0" w:rsidRPr="00D675DD" w14:paraId="4DDAEAF2" w14:textId="77777777" w:rsidTr="004A11C7">
        <w:tc>
          <w:tcPr>
            <w:tcW w:w="3060" w:type="dxa"/>
            <w:shd w:val="clear" w:color="auto" w:fill="auto"/>
          </w:tcPr>
          <w:p w14:paraId="5A706BCB" w14:textId="77777777" w:rsidR="003029B0" w:rsidRPr="00D675DD" w:rsidRDefault="003029B0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>
              <w:rPr>
                <w:szCs w:val="22"/>
              </w:rPr>
              <w:t xml:space="preserve">   </w:t>
            </w:r>
            <w:r w:rsidR="001F7AE8">
              <w:rPr>
                <w:szCs w:val="22"/>
              </w:rPr>
              <w:t>International Guarding</w:t>
            </w:r>
          </w:p>
        </w:tc>
        <w:tc>
          <w:tcPr>
            <w:tcW w:w="1620" w:type="dxa"/>
            <w:shd w:val="clear" w:color="auto" w:fill="auto"/>
          </w:tcPr>
          <w:p w14:paraId="25E443E8" w14:textId="77777777" w:rsidR="003029B0" w:rsidRPr="00D675DD" w:rsidRDefault="003029B0" w:rsidP="003029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4590" w:type="dxa"/>
            <w:shd w:val="clear" w:color="auto" w:fill="auto"/>
          </w:tcPr>
          <w:p w14:paraId="410DEA1B" w14:textId="77777777" w:rsidR="003029B0" w:rsidRPr="00D675DD" w:rsidRDefault="003029B0" w:rsidP="003029B0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 w:rsidRPr="00D675DD">
              <w:rPr>
                <w:szCs w:val="22"/>
              </w:rPr>
              <w:t xml:space="preserve">   </w:t>
            </w:r>
            <w:r w:rsidRPr="00551F5B">
              <w:rPr>
                <w:szCs w:val="22"/>
              </w:rPr>
              <w:t>15.08% shareholding</w:t>
            </w:r>
            <w:r w:rsidRPr="00D675DD">
              <w:rPr>
                <w:szCs w:val="22"/>
              </w:rPr>
              <w:t xml:space="preserve"> </w:t>
            </w:r>
            <w:r w:rsidRPr="00D675DD">
              <w:t>and common directors</w:t>
            </w:r>
          </w:p>
        </w:tc>
      </w:tr>
      <w:tr w:rsidR="003029B0" w:rsidRPr="00D675DD" w14:paraId="3EA43B75" w14:textId="77777777" w:rsidTr="004A11C7">
        <w:tc>
          <w:tcPr>
            <w:tcW w:w="3060" w:type="dxa"/>
            <w:shd w:val="clear" w:color="auto" w:fill="auto"/>
          </w:tcPr>
          <w:p w14:paraId="62741749" w14:textId="77777777" w:rsidR="003029B0" w:rsidRPr="00181EA6" w:rsidRDefault="003029B0" w:rsidP="004A11C7">
            <w:pPr>
              <w:pStyle w:val="block"/>
              <w:spacing w:after="0" w:line="240" w:lineRule="atLeast"/>
              <w:ind w:left="-18" w:right="-119"/>
              <w:rPr>
                <w:rFonts w:cs="Cordia New"/>
                <w:szCs w:val="28"/>
                <w:lang w:val="en-US" w:bidi="th-TH"/>
              </w:rPr>
            </w:pPr>
            <w:r>
              <w:rPr>
                <w:szCs w:val="22"/>
              </w:rPr>
              <w:t xml:space="preserve">   Co., Ltd.</w:t>
            </w:r>
            <w:r w:rsidRPr="00181EA6">
              <w:rPr>
                <w:rFonts w:cs="Cordia New"/>
                <w:szCs w:val="28"/>
                <w:lang w:val="en-US" w:bidi="th-TH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1AAE2F67" w14:textId="77777777" w:rsidR="003029B0" w:rsidRPr="00D675DD" w:rsidRDefault="003029B0" w:rsidP="003029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4590" w:type="dxa"/>
            <w:shd w:val="clear" w:color="auto" w:fill="auto"/>
          </w:tcPr>
          <w:p w14:paraId="275D3AC4" w14:textId="77777777" w:rsidR="003029B0" w:rsidRPr="00D675DD" w:rsidRDefault="003029B0" w:rsidP="003029B0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</w:p>
        </w:tc>
      </w:tr>
      <w:tr w:rsidR="003029B0" w:rsidRPr="00D675DD" w14:paraId="6AD802ED" w14:textId="77777777" w:rsidTr="004A11C7">
        <w:tc>
          <w:tcPr>
            <w:tcW w:w="3060" w:type="dxa"/>
            <w:shd w:val="clear" w:color="auto" w:fill="auto"/>
          </w:tcPr>
          <w:p w14:paraId="3D89D191" w14:textId="77777777" w:rsidR="003029B0" w:rsidRPr="00D675DD" w:rsidRDefault="003029B0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</w:rPr>
              <w:t xml:space="preserve">Sumisho Global Logistics </w:t>
            </w:r>
          </w:p>
        </w:tc>
        <w:tc>
          <w:tcPr>
            <w:tcW w:w="1620" w:type="dxa"/>
            <w:shd w:val="clear" w:color="auto" w:fill="auto"/>
          </w:tcPr>
          <w:p w14:paraId="6B398E40" w14:textId="77777777" w:rsidR="003029B0" w:rsidRPr="00D675DD" w:rsidRDefault="003029B0" w:rsidP="003029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D675DD">
                  <w:rPr>
                    <w:szCs w:val="22"/>
                  </w:rPr>
                  <w:t>Thailand</w:t>
                </w:r>
              </w:smartTag>
            </w:smartTag>
          </w:p>
        </w:tc>
        <w:tc>
          <w:tcPr>
            <w:tcW w:w="4590" w:type="dxa"/>
            <w:shd w:val="clear" w:color="auto" w:fill="auto"/>
          </w:tcPr>
          <w:p w14:paraId="1A1320A4" w14:textId="77777777" w:rsidR="003029B0" w:rsidRPr="00D675DD" w:rsidRDefault="00C02C4F" w:rsidP="003029B0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>
              <w:rPr>
                <w:szCs w:val="22"/>
              </w:rPr>
              <w:t>Related party</w:t>
            </w:r>
            <w:r w:rsidR="003029B0" w:rsidRPr="00D675DD">
              <w:rPr>
                <w:szCs w:val="22"/>
              </w:rPr>
              <w:t xml:space="preserve">, the Company invests </w:t>
            </w:r>
          </w:p>
        </w:tc>
      </w:tr>
      <w:tr w:rsidR="003029B0" w:rsidRPr="00D675DD" w14:paraId="6F973C0B" w14:textId="77777777" w:rsidTr="004A11C7">
        <w:tc>
          <w:tcPr>
            <w:tcW w:w="3060" w:type="dxa"/>
            <w:shd w:val="clear" w:color="auto" w:fill="auto"/>
          </w:tcPr>
          <w:p w14:paraId="7BF525A5" w14:textId="77777777" w:rsidR="003029B0" w:rsidRPr="00D675DD" w:rsidRDefault="003029B0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</w:rPr>
              <w:t xml:space="preserve">   (</w:t>
            </w:r>
            <w:smartTag w:uri="urn:schemas-microsoft-com:office:smarttags" w:element="place">
              <w:smartTag w:uri="urn:schemas-microsoft-com:office:smarttags" w:element="country-region">
                <w:r w:rsidRPr="00D675DD">
                  <w:rPr>
                    <w:szCs w:val="22"/>
                  </w:rPr>
                  <w:t>Thailand</w:t>
                </w:r>
              </w:smartTag>
            </w:smartTag>
            <w:r w:rsidRPr="00D675DD">
              <w:rPr>
                <w:szCs w:val="22"/>
              </w:rPr>
              <w:t>) Co., Ltd.</w:t>
            </w:r>
          </w:p>
        </w:tc>
        <w:tc>
          <w:tcPr>
            <w:tcW w:w="1620" w:type="dxa"/>
            <w:shd w:val="clear" w:color="auto" w:fill="auto"/>
          </w:tcPr>
          <w:p w14:paraId="06B22C59" w14:textId="77777777" w:rsidR="003029B0" w:rsidRPr="00D675DD" w:rsidRDefault="003029B0" w:rsidP="003029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4590" w:type="dxa"/>
            <w:shd w:val="clear" w:color="auto" w:fill="auto"/>
          </w:tcPr>
          <w:p w14:paraId="7C5BFA1E" w14:textId="77777777" w:rsidR="003029B0" w:rsidRPr="00D675DD" w:rsidRDefault="003029B0" w:rsidP="003029B0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 w:rsidRPr="00D675DD">
              <w:rPr>
                <w:szCs w:val="22"/>
              </w:rPr>
              <w:t xml:space="preserve">   </w:t>
            </w:r>
            <w:r w:rsidRPr="00551F5B">
              <w:rPr>
                <w:szCs w:val="22"/>
              </w:rPr>
              <w:t>1.71% shareholding</w:t>
            </w:r>
            <w:r w:rsidRPr="00D675DD">
              <w:rPr>
                <w:szCs w:val="22"/>
              </w:rPr>
              <w:t xml:space="preserve"> </w:t>
            </w:r>
            <w:r w:rsidRPr="00D675DD">
              <w:t>and common directors</w:t>
            </w:r>
          </w:p>
        </w:tc>
      </w:tr>
      <w:tr w:rsidR="003029B0" w:rsidRPr="00D675DD" w14:paraId="6A2FC268" w14:textId="77777777" w:rsidTr="004A11C7">
        <w:tc>
          <w:tcPr>
            <w:tcW w:w="3060" w:type="dxa"/>
            <w:shd w:val="clear" w:color="auto" w:fill="auto"/>
          </w:tcPr>
          <w:p w14:paraId="3C4C654D" w14:textId="77777777" w:rsidR="003029B0" w:rsidRPr="00D675DD" w:rsidRDefault="003029B0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t>Key management personnel</w:t>
            </w:r>
          </w:p>
        </w:tc>
        <w:tc>
          <w:tcPr>
            <w:tcW w:w="1620" w:type="dxa"/>
            <w:shd w:val="clear" w:color="auto" w:fill="auto"/>
          </w:tcPr>
          <w:p w14:paraId="59D70886" w14:textId="77777777" w:rsidR="003029B0" w:rsidRPr="00D675DD" w:rsidRDefault="003029B0" w:rsidP="003029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Thailand</w:t>
            </w:r>
          </w:p>
        </w:tc>
        <w:tc>
          <w:tcPr>
            <w:tcW w:w="4590" w:type="dxa"/>
            <w:shd w:val="clear" w:color="auto" w:fill="auto"/>
          </w:tcPr>
          <w:p w14:paraId="296ED672" w14:textId="77777777" w:rsidR="003029B0" w:rsidRPr="00822B4B" w:rsidRDefault="003029B0" w:rsidP="0062091F">
            <w:pPr>
              <w:pStyle w:val="block"/>
              <w:tabs>
                <w:tab w:val="decimal" w:pos="-25"/>
              </w:tabs>
              <w:spacing w:after="0" w:line="240" w:lineRule="atLeast"/>
              <w:ind w:left="162" w:hanging="162"/>
            </w:pPr>
            <w:r w:rsidRPr="00822B4B">
              <w:t xml:space="preserve">Persons having authority and responsibility for </w:t>
            </w:r>
          </w:p>
          <w:p w14:paraId="1C259E1F" w14:textId="0DA58FF2" w:rsidR="003029B0" w:rsidRPr="00822B4B" w:rsidRDefault="003029B0" w:rsidP="0062091F">
            <w:pPr>
              <w:pStyle w:val="block"/>
              <w:tabs>
                <w:tab w:val="decimal" w:pos="-25"/>
              </w:tabs>
              <w:spacing w:after="0" w:line="240" w:lineRule="atLeast"/>
              <w:ind w:left="162" w:hanging="162"/>
            </w:pPr>
            <w:r w:rsidRPr="00822B4B">
              <w:tab/>
              <w:t xml:space="preserve">planning, </w:t>
            </w:r>
            <w:proofErr w:type="gramStart"/>
            <w:r w:rsidRPr="00822B4B">
              <w:t>directing</w:t>
            </w:r>
            <w:proofErr w:type="gramEnd"/>
            <w:r w:rsidRPr="00822B4B">
              <w:t xml:space="preserve"> and controlling the activities of the</w:t>
            </w:r>
            <w:r>
              <w:t xml:space="preserve"> </w:t>
            </w:r>
            <w:r w:rsidR="00AF5099">
              <w:t>entity</w:t>
            </w:r>
            <w:r>
              <w:t>, directly or indirectly, including any director (whether executive or otherwise)</w:t>
            </w:r>
            <w:r w:rsidR="00AF5099">
              <w:t xml:space="preserve"> of the Company.</w:t>
            </w:r>
          </w:p>
        </w:tc>
      </w:tr>
    </w:tbl>
    <w:p w14:paraId="454203FF" w14:textId="77777777" w:rsidR="00896B4B" w:rsidRPr="0036649F" w:rsidRDefault="00896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01D761AA" w14:textId="77777777" w:rsidR="00C22B86" w:rsidRDefault="00C22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val="en-GB" w:bidi="ar-SA"/>
        </w:rPr>
      </w:pPr>
      <w:r>
        <w:rPr>
          <w:rFonts w:ascii="Times New Roman" w:hAnsi="Times New Roman" w:cs="Times New Roman"/>
          <w:sz w:val="22"/>
          <w:szCs w:val="22"/>
          <w:lang w:val="en-GB" w:bidi="ar-SA"/>
        </w:rPr>
        <w:br w:type="page"/>
      </w:r>
    </w:p>
    <w:p w14:paraId="10A01CEA" w14:textId="694E747A" w:rsidR="00963D6C" w:rsidRPr="005477E7" w:rsidRDefault="00963D6C" w:rsidP="00B2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lastRenderedPageBreak/>
        <w:t xml:space="preserve">Significant transactions for the </w:t>
      </w:r>
      <w:r w:rsidR="00757A18">
        <w:rPr>
          <w:rFonts w:ascii="Times New Roman" w:hAnsi="Times New Roman" w:cs="Times New Roman"/>
          <w:sz w:val="22"/>
          <w:szCs w:val="22"/>
          <w:lang w:val="en-GB" w:bidi="ar-SA"/>
        </w:rPr>
        <w:t xml:space="preserve">three-month and </w:t>
      </w:r>
      <w:r w:rsidR="00491B59">
        <w:rPr>
          <w:rFonts w:ascii="Times New Roman" w:hAnsi="Times New Roman" w:cs="Times New Roman"/>
          <w:sz w:val="22"/>
          <w:szCs w:val="22"/>
          <w:lang w:val="en-GB" w:bidi="ar-SA"/>
        </w:rPr>
        <w:t>six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-month periods ended </w:t>
      </w:r>
      <w:r w:rsidR="00491B59">
        <w:rPr>
          <w:rFonts w:ascii="Times New Roman" w:hAnsi="Times New Roman" w:cs="Times New Roman"/>
          <w:sz w:val="22"/>
          <w:szCs w:val="22"/>
          <w:lang w:val="en-GB" w:bidi="ar-SA"/>
        </w:rPr>
        <w:t>30 June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20</w:t>
      </w:r>
      <w:r w:rsidR="00FF720A">
        <w:rPr>
          <w:rFonts w:ascii="Times New Roman" w:hAnsi="Times New Roman" w:cs="Times New Roman"/>
          <w:sz w:val="22"/>
          <w:szCs w:val="22"/>
          <w:lang w:val="en-GB" w:bidi="ar-SA"/>
        </w:rPr>
        <w:t>2</w:t>
      </w:r>
      <w:r w:rsidR="005477E7">
        <w:rPr>
          <w:rFonts w:ascii="Times New Roman" w:hAnsi="Times New Roman" w:cs="Times New Roman"/>
          <w:sz w:val="22"/>
          <w:szCs w:val="22"/>
          <w:lang w:val="en-GB" w:bidi="ar-SA"/>
        </w:rPr>
        <w:t>1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and 20</w:t>
      </w:r>
      <w:r w:rsidR="005477E7">
        <w:rPr>
          <w:rFonts w:ascii="Times New Roman" w:hAnsi="Times New Roman" w:cs="Times New Roman"/>
          <w:sz w:val="22"/>
          <w:szCs w:val="22"/>
          <w:lang w:val="en-GB" w:bidi="ar-SA"/>
        </w:rPr>
        <w:t>20</w:t>
      </w:r>
      <w:r w:rsidR="00925203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>with related parties were as follows:</w:t>
      </w:r>
    </w:p>
    <w:p w14:paraId="6981F73A" w14:textId="77777777" w:rsidR="00D40D1E" w:rsidRPr="0036649F" w:rsidRDefault="00D40D1E" w:rsidP="00963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51"/>
        <w:gridCol w:w="270"/>
        <w:gridCol w:w="1269"/>
        <w:gridCol w:w="236"/>
        <w:gridCol w:w="1204"/>
        <w:gridCol w:w="236"/>
        <w:gridCol w:w="1294"/>
      </w:tblGrid>
      <w:tr w:rsidR="00925203" w:rsidRPr="002A1A98" w14:paraId="6AED54DB" w14:textId="77777777" w:rsidTr="00F465AD">
        <w:trPr>
          <w:trHeight w:val="80"/>
        </w:trPr>
        <w:tc>
          <w:tcPr>
            <w:tcW w:w="3600" w:type="dxa"/>
          </w:tcPr>
          <w:p w14:paraId="39F64B15" w14:textId="77777777" w:rsidR="00925203" w:rsidRPr="00AB5977" w:rsidRDefault="00925203" w:rsidP="00925203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2"/>
                <w:szCs w:val="22"/>
              </w:rPr>
            </w:pPr>
          </w:p>
        </w:tc>
        <w:tc>
          <w:tcPr>
            <w:tcW w:w="1251" w:type="dxa"/>
            <w:vAlign w:val="bottom"/>
          </w:tcPr>
          <w:p w14:paraId="38AB2465" w14:textId="77777777" w:rsidR="00925203" w:rsidRDefault="00652C06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18A00046" w14:textId="77777777" w:rsidR="00652C06" w:rsidRDefault="00652C06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  <w:p w14:paraId="4D373F24" w14:textId="77777777" w:rsidR="00652C06" w:rsidRPr="002A1A98" w:rsidRDefault="00652C06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  <w:tc>
          <w:tcPr>
            <w:tcW w:w="270" w:type="dxa"/>
            <w:vAlign w:val="bottom"/>
          </w:tcPr>
          <w:p w14:paraId="5B7E2D61" w14:textId="77777777" w:rsidR="00925203" w:rsidRPr="002A1A98" w:rsidRDefault="00925203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129FD242" w14:textId="77777777" w:rsidR="00652C06" w:rsidRDefault="00652C06" w:rsidP="0065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Financial statements </w:t>
            </w:r>
          </w:p>
          <w:p w14:paraId="1851F6A9" w14:textId="77777777" w:rsidR="00652C06" w:rsidRDefault="00652C06" w:rsidP="0065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in which </w:t>
            </w:r>
          </w:p>
          <w:p w14:paraId="1B706C37" w14:textId="77777777" w:rsidR="00925203" w:rsidRPr="002A1A98" w:rsidRDefault="00652C06" w:rsidP="0065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the equity method is applied</w:t>
            </w:r>
          </w:p>
        </w:tc>
        <w:tc>
          <w:tcPr>
            <w:tcW w:w="236" w:type="dxa"/>
          </w:tcPr>
          <w:p w14:paraId="42F44403" w14:textId="77777777" w:rsidR="00925203" w:rsidRPr="002A1A98" w:rsidRDefault="00925203" w:rsidP="0092520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</w:rPr>
            </w:pPr>
          </w:p>
        </w:tc>
        <w:tc>
          <w:tcPr>
            <w:tcW w:w="2734" w:type="dxa"/>
            <w:gridSpan w:val="3"/>
          </w:tcPr>
          <w:p w14:paraId="2FE1EC40" w14:textId="77777777" w:rsidR="00925203" w:rsidRPr="002A1A98" w:rsidRDefault="00925203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9311FD5" w14:textId="77777777" w:rsidR="00925203" w:rsidRPr="002A1A98" w:rsidRDefault="00925203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C9ED3EB" w14:textId="77777777" w:rsidR="00925203" w:rsidRPr="002A1A98" w:rsidRDefault="00925203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434B849" w14:textId="77777777" w:rsidR="00925203" w:rsidRPr="002A1A98" w:rsidRDefault="00925203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658EA128" w14:textId="77777777" w:rsidR="00925203" w:rsidRPr="002A1A98" w:rsidRDefault="00925203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  <w:p w14:paraId="2BC9772A" w14:textId="77777777" w:rsidR="00925203" w:rsidRPr="002A1A98" w:rsidRDefault="00925203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925203" w:rsidRPr="009553C2" w14:paraId="72617410" w14:textId="77777777" w:rsidTr="00F465AD">
        <w:trPr>
          <w:trHeight w:val="80"/>
        </w:trPr>
        <w:tc>
          <w:tcPr>
            <w:tcW w:w="3600" w:type="dxa"/>
          </w:tcPr>
          <w:p w14:paraId="2DDD4427" w14:textId="77777777" w:rsidR="00925203" w:rsidRPr="00415B18" w:rsidRDefault="00925203" w:rsidP="00925203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6"/>
                <w:szCs w:val="22"/>
              </w:rPr>
            </w:pPr>
            <w:r w:rsidRPr="001544BF">
              <w:rPr>
                <w:b/>
                <w:bCs/>
                <w:i/>
                <w:iCs/>
                <w:spacing w:val="-6"/>
                <w:szCs w:val="22"/>
                <w:lang w:val="en-US"/>
              </w:rPr>
              <w:t>For the three-month period ended</w:t>
            </w:r>
          </w:p>
        </w:tc>
        <w:tc>
          <w:tcPr>
            <w:tcW w:w="1251" w:type="dxa"/>
            <w:vAlign w:val="bottom"/>
          </w:tcPr>
          <w:p w14:paraId="1C8C69E8" w14:textId="77777777" w:rsidR="00925203" w:rsidRPr="001C6E14" w:rsidRDefault="00925203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C7A5AC" w14:textId="77777777" w:rsidR="00925203" w:rsidRPr="001C6E14" w:rsidRDefault="00925203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732BA0C1" w14:textId="77777777" w:rsidR="00925203" w:rsidRPr="001C6E14" w:rsidRDefault="00925203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236" w:type="dxa"/>
          </w:tcPr>
          <w:p w14:paraId="6BC3142E" w14:textId="77777777" w:rsidR="00925203" w:rsidRPr="001C6E14" w:rsidRDefault="00925203" w:rsidP="0092520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  <w:spacing w:val="-6"/>
              </w:rPr>
            </w:pPr>
          </w:p>
        </w:tc>
        <w:tc>
          <w:tcPr>
            <w:tcW w:w="2734" w:type="dxa"/>
            <w:gridSpan w:val="3"/>
          </w:tcPr>
          <w:p w14:paraId="35EA2385" w14:textId="77777777" w:rsidR="00925203" w:rsidRPr="009553C2" w:rsidRDefault="00925203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</w:tr>
      <w:tr w:rsidR="00925203" w:rsidRPr="00D675DD" w14:paraId="7ACECD37" w14:textId="77777777" w:rsidTr="00F465AD">
        <w:trPr>
          <w:trHeight w:val="80"/>
        </w:trPr>
        <w:tc>
          <w:tcPr>
            <w:tcW w:w="3600" w:type="dxa"/>
          </w:tcPr>
          <w:p w14:paraId="1FAE8658" w14:textId="59CB1B8A" w:rsidR="00925203" w:rsidRPr="00CF3CA4" w:rsidRDefault="00925203" w:rsidP="0092520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</w:t>
            </w:r>
            <w:r w:rsidR="007C6ED3">
              <w:rPr>
                <w:b/>
                <w:bCs/>
                <w:i/>
                <w:iCs/>
              </w:rPr>
              <w:t>30 June</w:t>
            </w:r>
          </w:p>
        </w:tc>
        <w:tc>
          <w:tcPr>
            <w:tcW w:w="1251" w:type="dxa"/>
          </w:tcPr>
          <w:p w14:paraId="0564B39E" w14:textId="77777777" w:rsidR="00925203" w:rsidRPr="00D675DD" w:rsidRDefault="00925203" w:rsidP="0092520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652C06">
              <w:rPr>
                <w:rFonts w:cs="Times New Roman"/>
              </w:rPr>
              <w:t>1</w:t>
            </w:r>
          </w:p>
        </w:tc>
        <w:tc>
          <w:tcPr>
            <w:tcW w:w="270" w:type="dxa"/>
          </w:tcPr>
          <w:p w14:paraId="034B591E" w14:textId="77777777" w:rsidR="00925203" w:rsidRPr="00D675DD" w:rsidRDefault="00925203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14:paraId="7CA68785" w14:textId="77777777" w:rsidR="00925203" w:rsidRPr="00D675DD" w:rsidRDefault="00925203" w:rsidP="0092520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  <w:r w:rsidR="00652C06">
              <w:rPr>
                <w:rFonts w:cs="Times New Roman"/>
              </w:rPr>
              <w:t>20</w:t>
            </w:r>
          </w:p>
        </w:tc>
        <w:tc>
          <w:tcPr>
            <w:tcW w:w="236" w:type="dxa"/>
          </w:tcPr>
          <w:p w14:paraId="1BA9FF4B" w14:textId="77777777" w:rsidR="00925203" w:rsidRPr="00D675DD" w:rsidRDefault="00925203" w:rsidP="0092520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04" w:type="dxa"/>
          </w:tcPr>
          <w:p w14:paraId="63B3A21B" w14:textId="77777777" w:rsidR="00925203" w:rsidRPr="00D675DD" w:rsidRDefault="00925203" w:rsidP="0092520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652C06">
              <w:rPr>
                <w:rFonts w:cs="Times New Roman"/>
              </w:rPr>
              <w:t>1</w:t>
            </w:r>
          </w:p>
        </w:tc>
        <w:tc>
          <w:tcPr>
            <w:tcW w:w="236" w:type="dxa"/>
          </w:tcPr>
          <w:p w14:paraId="7D5ED90B" w14:textId="77777777" w:rsidR="00925203" w:rsidRPr="00D675DD" w:rsidRDefault="00925203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AB98923" w14:textId="77777777" w:rsidR="00925203" w:rsidRPr="00D675DD" w:rsidRDefault="00925203" w:rsidP="0092520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  <w:r w:rsidR="00652C06">
              <w:rPr>
                <w:rFonts w:cs="Times New Roman"/>
              </w:rPr>
              <w:t>20</w:t>
            </w:r>
          </w:p>
        </w:tc>
      </w:tr>
      <w:tr w:rsidR="00925203" w:rsidRPr="00D675DD" w14:paraId="4E5C332C" w14:textId="77777777" w:rsidTr="00B22B16">
        <w:trPr>
          <w:trHeight w:val="80"/>
        </w:trPr>
        <w:tc>
          <w:tcPr>
            <w:tcW w:w="3600" w:type="dxa"/>
          </w:tcPr>
          <w:p w14:paraId="6AA3BE73" w14:textId="77777777" w:rsidR="00925203" w:rsidRPr="00D675DD" w:rsidRDefault="00925203" w:rsidP="00925203">
            <w:pPr>
              <w:rPr>
                <w:b/>
                <w:bCs/>
                <w:i/>
                <w:iCs/>
              </w:rPr>
            </w:pPr>
          </w:p>
        </w:tc>
        <w:tc>
          <w:tcPr>
            <w:tcW w:w="5760" w:type="dxa"/>
            <w:gridSpan w:val="7"/>
          </w:tcPr>
          <w:p w14:paraId="26CE2B34" w14:textId="77777777" w:rsidR="00925203" w:rsidRPr="00D675DD" w:rsidRDefault="00925203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25203" w14:paraId="356ADCBC" w14:textId="77777777" w:rsidTr="00F465AD">
        <w:trPr>
          <w:trHeight w:val="80"/>
        </w:trPr>
        <w:tc>
          <w:tcPr>
            <w:tcW w:w="3600" w:type="dxa"/>
          </w:tcPr>
          <w:p w14:paraId="0D74550F" w14:textId="77777777" w:rsidR="00925203" w:rsidRPr="00E10BBD" w:rsidRDefault="005477E7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Joint ventures</w:t>
            </w:r>
          </w:p>
        </w:tc>
        <w:tc>
          <w:tcPr>
            <w:tcW w:w="1251" w:type="dxa"/>
          </w:tcPr>
          <w:p w14:paraId="42EFCC22" w14:textId="77777777" w:rsidR="00925203" w:rsidRDefault="00925203" w:rsidP="0092520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4770A39" w14:textId="77777777" w:rsidR="00925203" w:rsidRPr="00D675DD" w:rsidRDefault="00925203" w:rsidP="0092520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65CFE653" w14:textId="77777777" w:rsidR="00925203" w:rsidRDefault="00925203" w:rsidP="0092520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3C3F223" w14:textId="77777777" w:rsidR="00925203" w:rsidRPr="00010203" w:rsidRDefault="00925203" w:rsidP="0092520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F2D2FD0" w14:textId="77777777" w:rsidR="00925203" w:rsidRDefault="00925203" w:rsidP="0092520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3900538" w14:textId="77777777" w:rsidR="00925203" w:rsidRPr="00D675DD" w:rsidRDefault="00925203" w:rsidP="0092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7251A33" w14:textId="77777777" w:rsidR="00925203" w:rsidRDefault="00925203" w:rsidP="00F465A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C15B72" w14:paraId="05EAA7E9" w14:textId="77777777" w:rsidTr="00F465AD">
        <w:trPr>
          <w:trHeight w:val="80"/>
        </w:trPr>
        <w:tc>
          <w:tcPr>
            <w:tcW w:w="3600" w:type="dxa"/>
          </w:tcPr>
          <w:p w14:paraId="5FA2F9B4" w14:textId="77777777" w:rsidR="00C15B72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51" w:type="dxa"/>
          </w:tcPr>
          <w:p w14:paraId="0A524D54" w14:textId="468B257A" w:rsidR="00C15B72" w:rsidRPr="00E10BBD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15,557</w:t>
            </w:r>
          </w:p>
        </w:tc>
        <w:tc>
          <w:tcPr>
            <w:tcW w:w="270" w:type="dxa"/>
          </w:tcPr>
          <w:p w14:paraId="126D4850" w14:textId="77777777" w:rsidR="00C15B72" w:rsidRPr="00D675DD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057BF2C4" w14:textId="3B3D1F3D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11,673</w:t>
            </w:r>
          </w:p>
        </w:tc>
        <w:tc>
          <w:tcPr>
            <w:tcW w:w="236" w:type="dxa"/>
          </w:tcPr>
          <w:p w14:paraId="7F1D0A89" w14:textId="77777777" w:rsidR="00C15B72" w:rsidRPr="00010203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82A38F6" w14:textId="54F4982E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15,557</w:t>
            </w:r>
          </w:p>
        </w:tc>
        <w:tc>
          <w:tcPr>
            <w:tcW w:w="236" w:type="dxa"/>
          </w:tcPr>
          <w:p w14:paraId="26D7ED57" w14:textId="77777777" w:rsidR="00C15B72" w:rsidRPr="00D675DD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4B8F062" w14:textId="24F106F2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11,673</w:t>
            </w:r>
          </w:p>
        </w:tc>
      </w:tr>
      <w:tr w:rsidR="00C15B72" w14:paraId="7495BDD5" w14:textId="77777777" w:rsidTr="00F465AD">
        <w:trPr>
          <w:trHeight w:val="80"/>
        </w:trPr>
        <w:tc>
          <w:tcPr>
            <w:tcW w:w="3600" w:type="dxa"/>
          </w:tcPr>
          <w:p w14:paraId="163853FD" w14:textId="77777777" w:rsidR="00C15B72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sz w:val="22"/>
                <w:szCs w:val="22"/>
              </w:rPr>
              <w:t xml:space="preserve">Income from areas and infrastructure </w:t>
            </w:r>
          </w:p>
          <w:p w14:paraId="09FAC92F" w14:textId="77777777" w:rsidR="00C15B72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251" w:type="dxa"/>
          </w:tcPr>
          <w:p w14:paraId="6329855F" w14:textId="77777777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7504D35B" w14:textId="4AEE755D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11,944</w:t>
            </w:r>
          </w:p>
        </w:tc>
        <w:tc>
          <w:tcPr>
            <w:tcW w:w="270" w:type="dxa"/>
          </w:tcPr>
          <w:p w14:paraId="552D4E9B" w14:textId="77777777" w:rsidR="00C15B72" w:rsidRPr="00D675DD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77626868" w14:textId="77777777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592B3002" w14:textId="3764A2FD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9,843</w:t>
            </w:r>
          </w:p>
        </w:tc>
        <w:tc>
          <w:tcPr>
            <w:tcW w:w="236" w:type="dxa"/>
          </w:tcPr>
          <w:p w14:paraId="68DD9C8F" w14:textId="77777777" w:rsidR="00C15B72" w:rsidRPr="00010203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EF93A14" w14:textId="77777777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18CC0001" w14:textId="5A96F46E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11,944</w:t>
            </w:r>
          </w:p>
        </w:tc>
        <w:tc>
          <w:tcPr>
            <w:tcW w:w="236" w:type="dxa"/>
          </w:tcPr>
          <w:p w14:paraId="6528E8F9" w14:textId="77777777" w:rsidR="00C15B72" w:rsidRPr="00D675DD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DA44A41" w14:textId="77777777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29B3DF99" w14:textId="32C17F5F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9,843</w:t>
            </w:r>
          </w:p>
        </w:tc>
      </w:tr>
      <w:tr w:rsidR="00C15B72" w14:paraId="28F77577" w14:textId="77777777" w:rsidTr="00F465AD">
        <w:trPr>
          <w:trHeight w:val="80"/>
        </w:trPr>
        <w:tc>
          <w:tcPr>
            <w:tcW w:w="3600" w:type="dxa"/>
          </w:tcPr>
          <w:p w14:paraId="2FA078A2" w14:textId="77777777" w:rsidR="00C15B72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Management income</w:t>
            </w:r>
          </w:p>
        </w:tc>
        <w:tc>
          <w:tcPr>
            <w:tcW w:w="1251" w:type="dxa"/>
          </w:tcPr>
          <w:p w14:paraId="3A40BA31" w14:textId="3919412F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1,533</w:t>
            </w:r>
          </w:p>
        </w:tc>
        <w:tc>
          <w:tcPr>
            <w:tcW w:w="270" w:type="dxa"/>
          </w:tcPr>
          <w:p w14:paraId="6033AD62" w14:textId="77777777" w:rsidR="00C15B72" w:rsidRPr="00D675DD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398F82A9" w14:textId="021F50B8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1,205</w:t>
            </w:r>
          </w:p>
        </w:tc>
        <w:tc>
          <w:tcPr>
            <w:tcW w:w="236" w:type="dxa"/>
          </w:tcPr>
          <w:p w14:paraId="5194631D" w14:textId="77777777" w:rsidR="00C15B72" w:rsidRPr="00010203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4AB2195" w14:textId="63B92576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1,533</w:t>
            </w:r>
          </w:p>
        </w:tc>
        <w:tc>
          <w:tcPr>
            <w:tcW w:w="236" w:type="dxa"/>
          </w:tcPr>
          <w:p w14:paraId="743426FE" w14:textId="77777777" w:rsidR="00C15B72" w:rsidRPr="00D675DD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FC8E4A0" w14:textId="44403E99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1,205</w:t>
            </w:r>
          </w:p>
        </w:tc>
      </w:tr>
      <w:tr w:rsidR="00C15B72" w14:paraId="08965F2C" w14:textId="77777777" w:rsidTr="00F465AD">
        <w:trPr>
          <w:trHeight w:val="80"/>
        </w:trPr>
        <w:tc>
          <w:tcPr>
            <w:tcW w:w="3600" w:type="dxa"/>
          </w:tcPr>
          <w:p w14:paraId="38621792" w14:textId="77777777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t>Rental income</w:t>
            </w:r>
          </w:p>
        </w:tc>
        <w:tc>
          <w:tcPr>
            <w:tcW w:w="1251" w:type="dxa"/>
          </w:tcPr>
          <w:p w14:paraId="262EFE81" w14:textId="18E67E18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240</w:t>
            </w:r>
          </w:p>
        </w:tc>
        <w:tc>
          <w:tcPr>
            <w:tcW w:w="270" w:type="dxa"/>
          </w:tcPr>
          <w:p w14:paraId="73E652C2" w14:textId="77777777" w:rsidR="00C15B72" w:rsidRPr="00D675DD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6601C9A5" w14:textId="0668654F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6DA1B1CE" w14:textId="77777777" w:rsidR="00C15B72" w:rsidRPr="00010203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F2F1721" w14:textId="12DB3F47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240</w:t>
            </w:r>
          </w:p>
        </w:tc>
        <w:tc>
          <w:tcPr>
            <w:tcW w:w="236" w:type="dxa"/>
          </w:tcPr>
          <w:p w14:paraId="7C975162" w14:textId="77777777" w:rsidR="00C15B72" w:rsidRPr="00D675DD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41A1B4E" w14:textId="6FAE3A50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C15B72" w14:paraId="14D97DAF" w14:textId="77777777" w:rsidTr="00F465AD">
        <w:trPr>
          <w:trHeight w:val="80"/>
        </w:trPr>
        <w:tc>
          <w:tcPr>
            <w:tcW w:w="3600" w:type="dxa"/>
          </w:tcPr>
          <w:p w14:paraId="0BCDDAAD" w14:textId="1BEFAF3B" w:rsidR="00C15B72" w:rsidRPr="00FF4CB0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 w:rsidRPr="00FF4CB0">
              <w:rPr>
                <w:rFonts w:ascii="Times New Roman" w:hAnsi="Times New Roman"/>
                <w:sz w:val="22"/>
                <w:szCs w:val="28"/>
              </w:rPr>
              <w:t>Interest income</w:t>
            </w:r>
          </w:p>
        </w:tc>
        <w:tc>
          <w:tcPr>
            <w:tcW w:w="1251" w:type="dxa"/>
          </w:tcPr>
          <w:p w14:paraId="734AE175" w14:textId="1849372E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105</w:t>
            </w:r>
          </w:p>
        </w:tc>
        <w:tc>
          <w:tcPr>
            <w:tcW w:w="270" w:type="dxa"/>
          </w:tcPr>
          <w:p w14:paraId="1AB831B4" w14:textId="77777777" w:rsidR="00C15B72" w:rsidRPr="00D675DD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275784F5" w14:textId="0DABAE63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6394782E" w14:textId="77777777" w:rsidR="00C15B72" w:rsidRPr="00010203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51D359FF" w14:textId="1452DCDB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105</w:t>
            </w:r>
          </w:p>
        </w:tc>
        <w:tc>
          <w:tcPr>
            <w:tcW w:w="236" w:type="dxa"/>
          </w:tcPr>
          <w:p w14:paraId="34306AF2" w14:textId="77777777" w:rsidR="00C15B72" w:rsidRPr="00D675DD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083A18D" w14:textId="3C4898A1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C15B72" w14:paraId="05F23747" w14:textId="77777777" w:rsidTr="00F465AD">
        <w:trPr>
          <w:trHeight w:val="80"/>
        </w:trPr>
        <w:tc>
          <w:tcPr>
            <w:tcW w:w="3600" w:type="dxa"/>
          </w:tcPr>
          <w:p w14:paraId="0724F045" w14:textId="77777777" w:rsidR="00C15B72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51" w:type="dxa"/>
          </w:tcPr>
          <w:p w14:paraId="2F2248C8" w14:textId="77777777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14EDF98" w14:textId="77777777" w:rsidR="00C15B72" w:rsidRPr="00D675DD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59E4BA3C" w14:textId="77777777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6C97ED7" w14:textId="77777777" w:rsidR="00C15B72" w:rsidRPr="00010203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B13DF49" w14:textId="77777777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469E3E9" w14:textId="77777777" w:rsidR="00C15B72" w:rsidRPr="00D675DD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1D594D2B" w14:textId="77777777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C15B72" w14:paraId="0A129F0E" w14:textId="77777777" w:rsidTr="00F465AD">
        <w:trPr>
          <w:trHeight w:val="80"/>
        </w:trPr>
        <w:tc>
          <w:tcPr>
            <w:tcW w:w="3600" w:type="dxa"/>
          </w:tcPr>
          <w:p w14:paraId="76B765C8" w14:textId="77777777" w:rsidR="00C15B72" w:rsidRPr="00D675DD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</w:t>
            </w: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elated parties</w:t>
            </w:r>
          </w:p>
        </w:tc>
        <w:tc>
          <w:tcPr>
            <w:tcW w:w="1251" w:type="dxa"/>
          </w:tcPr>
          <w:p w14:paraId="74C8A73C" w14:textId="77777777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0C4931F" w14:textId="77777777" w:rsidR="00C15B72" w:rsidRPr="00D675DD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204CDC83" w14:textId="77777777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FB455AC" w14:textId="77777777" w:rsidR="00C15B72" w:rsidRPr="00010203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4477749" w14:textId="77777777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4B7F027" w14:textId="77777777" w:rsidR="00C15B72" w:rsidRPr="00D675DD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F84F0B1" w14:textId="77777777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C15B72" w14:paraId="52785910" w14:textId="77777777" w:rsidTr="00F465AD">
        <w:trPr>
          <w:trHeight w:val="80"/>
        </w:trPr>
        <w:tc>
          <w:tcPr>
            <w:tcW w:w="3600" w:type="dxa"/>
          </w:tcPr>
          <w:p w14:paraId="076C8D05" w14:textId="77777777" w:rsidR="00C15B72" w:rsidRPr="00D675DD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51" w:type="dxa"/>
          </w:tcPr>
          <w:p w14:paraId="6A6A9D61" w14:textId="4BD69AD4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335</w:t>
            </w:r>
          </w:p>
        </w:tc>
        <w:tc>
          <w:tcPr>
            <w:tcW w:w="270" w:type="dxa"/>
          </w:tcPr>
          <w:p w14:paraId="172484A8" w14:textId="77777777" w:rsidR="00C15B72" w:rsidRPr="00D675DD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6F01E284" w14:textId="12587E67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368</w:t>
            </w:r>
          </w:p>
        </w:tc>
        <w:tc>
          <w:tcPr>
            <w:tcW w:w="236" w:type="dxa"/>
          </w:tcPr>
          <w:p w14:paraId="365BD8B7" w14:textId="77777777" w:rsidR="00C15B72" w:rsidRPr="00010203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7C95BA92" w14:textId="00831EFF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335</w:t>
            </w:r>
          </w:p>
        </w:tc>
        <w:tc>
          <w:tcPr>
            <w:tcW w:w="236" w:type="dxa"/>
          </w:tcPr>
          <w:p w14:paraId="172367EE" w14:textId="77777777" w:rsidR="00C15B72" w:rsidRPr="00D675DD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456D6B9" w14:textId="48141AE0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368</w:t>
            </w:r>
          </w:p>
        </w:tc>
      </w:tr>
      <w:tr w:rsidR="00C15B72" w14:paraId="505F7E67" w14:textId="77777777" w:rsidTr="00F465AD">
        <w:trPr>
          <w:trHeight w:val="80"/>
        </w:trPr>
        <w:tc>
          <w:tcPr>
            <w:tcW w:w="3600" w:type="dxa"/>
          </w:tcPr>
          <w:p w14:paraId="6DFD9D31" w14:textId="1CA98D45" w:rsidR="00C15B72" w:rsidRPr="00D675DD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Dividend income</w:t>
            </w:r>
          </w:p>
        </w:tc>
        <w:tc>
          <w:tcPr>
            <w:tcW w:w="1251" w:type="dxa"/>
          </w:tcPr>
          <w:p w14:paraId="35844D99" w14:textId="02FE9CEC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795</w:t>
            </w:r>
          </w:p>
        </w:tc>
        <w:tc>
          <w:tcPr>
            <w:tcW w:w="270" w:type="dxa"/>
          </w:tcPr>
          <w:p w14:paraId="2FA1B688" w14:textId="77777777" w:rsidR="00C15B72" w:rsidRPr="00D675DD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69E451FA" w14:textId="34C19450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1,189</w:t>
            </w:r>
          </w:p>
        </w:tc>
        <w:tc>
          <w:tcPr>
            <w:tcW w:w="236" w:type="dxa"/>
          </w:tcPr>
          <w:p w14:paraId="7729C41A" w14:textId="77777777" w:rsidR="00C15B72" w:rsidRPr="00010203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85502F2" w14:textId="08E856A8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795</w:t>
            </w:r>
          </w:p>
        </w:tc>
        <w:tc>
          <w:tcPr>
            <w:tcW w:w="236" w:type="dxa"/>
          </w:tcPr>
          <w:p w14:paraId="105ECE2A" w14:textId="77777777" w:rsidR="00C15B72" w:rsidRPr="00D675DD" w:rsidRDefault="00C15B72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2017E957" w14:textId="4657DAAB" w:rsidR="00C15B72" w:rsidRDefault="00C15B72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1,189</w:t>
            </w:r>
          </w:p>
        </w:tc>
      </w:tr>
      <w:tr w:rsidR="00D02AC9" w14:paraId="3077FA67" w14:textId="77777777" w:rsidTr="00F465AD">
        <w:trPr>
          <w:trHeight w:val="80"/>
        </w:trPr>
        <w:tc>
          <w:tcPr>
            <w:tcW w:w="3600" w:type="dxa"/>
          </w:tcPr>
          <w:p w14:paraId="63916DFA" w14:textId="77777777" w:rsidR="00D02AC9" w:rsidRDefault="00D02AC9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</w:tcPr>
          <w:p w14:paraId="5D3503BC" w14:textId="77777777" w:rsidR="00D02AC9" w:rsidRDefault="00D02AC9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5DD1D0F" w14:textId="77777777" w:rsidR="00D02AC9" w:rsidRPr="00D675DD" w:rsidRDefault="00D02AC9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1EB0B985" w14:textId="77777777" w:rsidR="00D02AC9" w:rsidRDefault="00D02AC9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CC9DA76" w14:textId="77777777" w:rsidR="00D02AC9" w:rsidRPr="00010203" w:rsidRDefault="00D02AC9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6CED514" w14:textId="77777777" w:rsidR="00D02AC9" w:rsidRDefault="00D02AC9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7D155FB" w14:textId="77777777" w:rsidR="00D02AC9" w:rsidRPr="00D675DD" w:rsidRDefault="00D02AC9" w:rsidP="00C15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24DC3F60" w14:textId="77777777" w:rsidR="00D02AC9" w:rsidRDefault="00D02AC9" w:rsidP="00C15B7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A1552" w:rsidRPr="00D675DD" w14:paraId="3ECE42C8" w14:textId="77777777" w:rsidTr="00F465AD">
        <w:trPr>
          <w:trHeight w:val="80"/>
        </w:trPr>
        <w:tc>
          <w:tcPr>
            <w:tcW w:w="3600" w:type="dxa"/>
          </w:tcPr>
          <w:p w14:paraId="7D648E3B" w14:textId="77777777" w:rsidR="001A1552" w:rsidRPr="00A1151A" w:rsidRDefault="001A1552" w:rsidP="001A1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Cordia New"/>
                <w:b/>
                <w:bCs/>
                <w:sz w:val="22"/>
                <w:szCs w:val="22"/>
                <w:cs/>
              </w:rPr>
            </w:pP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Key management personnel</w:t>
            </w:r>
          </w:p>
        </w:tc>
        <w:tc>
          <w:tcPr>
            <w:tcW w:w="1251" w:type="dxa"/>
          </w:tcPr>
          <w:p w14:paraId="15B173A2" w14:textId="77777777" w:rsidR="001A1552" w:rsidRPr="00D675D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3ADCD9D" w14:textId="77777777" w:rsidR="001A1552" w:rsidRPr="00D675D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DB5EFFA" w14:textId="77777777" w:rsidR="001A1552" w:rsidRPr="00D675D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7C431E5" w14:textId="77777777" w:rsidR="001A1552" w:rsidRPr="00D675D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CBB037F" w14:textId="77777777" w:rsidR="001A1552" w:rsidRPr="00D675D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D81E8CA" w14:textId="77777777" w:rsidR="001A1552" w:rsidRPr="00D675DD" w:rsidRDefault="001A1552" w:rsidP="001A1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BCC7C6E" w14:textId="77777777" w:rsidR="001A1552" w:rsidRPr="00D675D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A1552" w:rsidRPr="00010203" w14:paraId="1B829941" w14:textId="77777777" w:rsidTr="00F465AD">
        <w:trPr>
          <w:trHeight w:val="80"/>
        </w:trPr>
        <w:tc>
          <w:tcPr>
            <w:tcW w:w="3600" w:type="dxa"/>
          </w:tcPr>
          <w:p w14:paraId="09E4BCB0" w14:textId="77777777" w:rsidR="001A1552" w:rsidRPr="00D675DD" w:rsidRDefault="001A1552" w:rsidP="001A1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Key management personnel compensation</w:t>
            </w:r>
          </w:p>
        </w:tc>
        <w:tc>
          <w:tcPr>
            <w:tcW w:w="1251" w:type="dxa"/>
          </w:tcPr>
          <w:p w14:paraId="27277119" w14:textId="77777777" w:rsidR="001A1552" w:rsidRPr="00D675D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F2A98A9" w14:textId="77777777" w:rsidR="001A1552" w:rsidRPr="00D675D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102F574D" w14:textId="77777777" w:rsidR="001A1552" w:rsidRPr="00D675D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0334D887" w14:textId="77777777" w:rsidR="001A1552" w:rsidRPr="00010203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D636553" w14:textId="77777777" w:rsidR="001A1552" w:rsidRPr="00D675D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0932D010" w14:textId="77777777" w:rsidR="001A1552" w:rsidRPr="00D675DD" w:rsidRDefault="001A1552" w:rsidP="001A1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D64B50C" w14:textId="77777777" w:rsidR="001A1552" w:rsidRPr="00D675D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A1552" w:rsidRPr="00010203" w14:paraId="114180EE" w14:textId="77777777" w:rsidTr="00F465AD">
        <w:trPr>
          <w:trHeight w:val="80"/>
        </w:trPr>
        <w:tc>
          <w:tcPr>
            <w:tcW w:w="3600" w:type="dxa"/>
          </w:tcPr>
          <w:p w14:paraId="7C3E0AE2" w14:textId="77777777" w:rsidR="001A1552" w:rsidRPr="00822B4B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22B4B">
              <w:t xml:space="preserve">   Short-term </w:t>
            </w:r>
            <w:r>
              <w:t xml:space="preserve">employee </w:t>
            </w:r>
            <w:r w:rsidRPr="00822B4B">
              <w:t>benefits</w:t>
            </w:r>
          </w:p>
        </w:tc>
        <w:tc>
          <w:tcPr>
            <w:tcW w:w="1251" w:type="dxa"/>
          </w:tcPr>
          <w:p w14:paraId="733469BF" w14:textId="58C93EB0" w:rsidR="001A1552" w:rsidRPr="00D675DD" w:rsidRDefault="009F7638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9,625</w:t>
            </w:r>
          </w:p>
        </w:tc>
        <w:tc>
          <w:tcPr>
            <w:tcW w:w="270" w:type="dxa"/>
          </w:tcPr>
          <w:p w14:paraId="3CC9C916" w14:textId="77777777" w:rsidR="001A1552" w:rsidRPr="00D675D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24341ED8" w14:textId="1112E483" w:rsidR="001A1552" w:rsidRPr="00D675D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9,6</w:t>
            </w:r>
            <w:r w:rsidR="00E2002A">
              <w:rPr>
                <w:rFonts w:cs="Times New Roman"/>
              </w:rPr>
              <w:t>2</w:t>
            </w:r>
            <w:r>
              <w:rPr>
                <w:rFonts w:cs="Times New Roman"/>
              </w:rPr>
              <w:t>5</w:t>
            </w:r>
          </w:p>
        </w:tc>
        <w:tc>
          <w:tcPr>
            <w:tcW w:w="236" w:type="dxa"/>
          </w:tcPr>
          <w:p w14:paraId="7E9013BD" w14:textId="77777777" w:rsidR="001A1552" w:rsidRPr="00010203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7852409A" w14:textId="00A25E54" w:rsidR="001A1552" w:rsidRPr="00D675DD" w:rsidRDefault="009F7638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9,625</w:t>
            </w:r>
          </w:p>
        </w:tc>
        <w:tc>
          <w:tcPr>
            <w:tcW w:w="236" w:type="dxa"/>
          </w:tcPr>
          <w:p w14:paraId="06855965" w14:textId="77777777" w:rsidR="001A1552" w:rsidRPr="00D675DD" w:rsidRDefault="001A1552" w:rsidP="001A1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4C33E80" w14:textId="3A5E4E49" w:rsidR="001A1552" w:rsidRPr="00D675D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9,6</w:t>
            </w:r>
            <w:r w:rsidR="00E2002A">
              <w:rPr>
                <w:rFonts w:cs="Times New Roman"/>
              </w:rPr>
              <w:t>2</w:t>
            </w:r>
            <w:r>
              <w:rPr>
                <w:rFonts w:cs="Times New Roman"/>
              </w:rPr>
              <w:t>5</w:t>
            </w:r>
          </w:p>
        </w:tc>
      </w:tr>
      <w:tr w:rsidR="001A1552" w14:paraId="32F1840F" w14:textId="77777777" w:rsidTr="00F465AD">
        <w:trPr>
          <w:trHeight w:val="80"/>
        </w:trPr>
        <w:tc>
          <w:tcPr>
            <w:tcW w:w="3600" w:type="dxa"/>
          </w:tcPr>
          <w:p w14:paraId="18FBE86E" w14:textId="77777777" w:rsidR="001A1552" w:rsidRPr="00D675DD" w:rsidRDefault="001A1552" w:rsidP="001A155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ind w:left="522" w:hanging="522"/>
              <w:rPr>
                <w:rFonts w:ascii="Times New Roman" w:hAnsi="Times New Roman"/>
                <w:sz w:val="22"/>
                <w:szCs w:val="22"/>
              </w:rPr>
            </w:pPr>
            <w:r w:rsidRPr="00D675D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/>
                <w:sz w:val="22"/>
                <w:szCs w:val="22"/>
              </w:rPr>
              <w:t>Post-employment</w:t>
            </w:r>
            <w:r w:rsidRPr="00D675DD">
              <w:rPr>
                <w:rFonts w:ascii="Times New Roman" w:hAnsi="Times New Roman"/>
                <w:sz w:val="22"/>
                <w:szCs w:val="22"/>
              </w:rPr>
              <w:t xml:space="preserve"> benefits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3107FC2" w14:textId="5AA53992" w:rsidR="001A1552" w:rsidRDefault="009F7638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413</w:t>
            </w:r>
          </w:p>
        </w:tc>
        <w:tc>
          <w:tcPr>
            <w:tcW w:w="270" w:type="dxa"/>
          </w:tcPr>
          <w:p w14:paraId="7B01E700" w14:textId="77777777" w:rsidR="001A1552" w:rsidRPr="00D675D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307EDAE" w14:textId="30CC74CD" w:rsidR="001A1552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536</w:t>
            </w:r>
          </w:p>
        </w:tc>
        <w:tc>
          <w:tcPr>
            <w:tcW w:w="236" w:type="dxa"/>
          </w:tcPr>
          <w:p w14:paraId="3235D74C" w14:textId="77777777" w:rsidR="001A1552" w:rsidRPr="00010203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6914318" w14:textId="72F33CA5" w:rsidR="001A1552" w:rsidRDefault="009F7638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413</w:t>
            </w:r>
          </w:p>
        </w:tc>
        <w:tc>
          <w:tcPr>
            <w:tcW w:w="236" w:type="dxa"/>
          </w:tcPr>
          <w:p w14:paraId="1DC7CA4F" w14:textId="77777777" w:rsidR="001A1552" w:rsidRPr="00D675DD" w:rsidRDefault="001A1552" w:rsidP="001A1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4A90355" w14:textId="7BC0EE00" w:rsidR="001A1552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536</w:t>
            </w:r>
          </w:p>
        </w:tc>
      </w:tr>
      <w:tr w:rsidR="001A1552" w:rsidRPr="004B45AD" w14:paraId="642A025B" w14:textId="77777777" w:rsidTr="00F465AD">
        <w:trPr>
          <w:trHeight w:val="80"/>
        </w:trPr>
        <w:tc>
          <w:tcPr>
            <w:tcW w:w="3600" w:type="dxa"/>
          </w:tcPr>
          <w:p w14:paraId="7664056B" w14:textId="77777777" w:rsidR="001A1552" w:rsidRPr="004B45A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B45AD">
              <w:rPr>
                <w:rFonts w:cs="Times New Roman"/>
                <w:b/>
                <w:bCs/>
              </w:rPr>
              <w:t xml:space="preserve">   Total key management personnel    </w:t>
            </w:r>
          </w:p>
          <w:p w14:paraId="7630CF22" w14:textId="77777777" w:rsidR="001A1552" w:rsidRPr="004B45A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B45AD">
              <w:rPr>
                <w:rFonts w:cs="Times New Roman"/>
                <w:b/>
                <w:bCs/>
              </w:rPr>
              <w:t xml:space="preserve">       compensation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E8FA161" w14:textId="77777777" w:rsidR="001A1552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49872F88" w14:textId="4B0E4712" w:rsidR="009F7638" w:rsidRPr="004B45AD" w:rsidRDefault="009F7638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10,038</w:t>
            </w:r>
          </w:p>
        </w:tc>
        <w:tc>
          <w:tcPr>
            <w:tcW w:w="270" w:type="dxa"/>
          </w:tcPr>
          <w:p w14:paraId="623748B3" w14:textId="77777777" w:rsidR="001A1552" w:rsidRPr="004B45A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B1B0268" w14:textId="77777777" w:rsidR="001A1552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03ABE36F" w14:textId="586EBB07" w:rsidR="001A1552" w:rsidRPr="004B45A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10,161</w:t>
            </w:r>
          </w:p>
        </w:tc>
        <w:tc>
          <w:tcPr>
            <w:tcW w:w="236" w:type="dxa"/>
          </w:tcPr>
          <w:p w14:paraId="7440CBE6" w14:textId="77777777" w:rsidR="001A1552" w:rsidRPr="004B45A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98F2C6E" w14:textId="77777777" w:rsidR="001A1552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74DB27B2" w14:textId="297452A5" w:rsidR="009F7638" w:rsidRPr="004B45AD" w:rsidRDefault="009F7638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10,038</w:t>
            </w:r>
          </w:p>
        </w:tc>
        <w:tc>
          <w:tcPr>
            <w:tcW w:w="236" w:type="dxa"/>
          </w:tcPr>
          <w:p w14:paraId="168EBC4C" w14:textId="77777777" w:rsidR="001A1552" w:rsidRPr="004B45AD" w:rsidRDefault="001A1552" w:rsidP="001A1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3776A84" w14:textId="77777777" w:rsidR="001A1552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60C79849" w14:textId="073E0ED1" w:rsidR="001A1552" w:rsidRPr="004B45AD" w:rsidRDefault="001A1552" w:rsidP="001A155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10,161</w:t>
            </w:r>
          </w:p>
        </w:tc>
      </w:tr>
    </w:tbl>
    <w:p w14:paraId="3AA95518" w14:textId="5F7531B5" w:rsidR="00AD0816" w:rsidRDefault="00AD0816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2"/>
          <w:szCs w:val="22"/>
          <w:lang w:val="en-GB" w:bidi="ar-SA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51"/>
        <w:gridCol w:w="270"/>
        <w:gridCol w:w="1269"/>
        <w:gridCol w:w="236"/>
        <w:gridCol w:w="1204"/>
        <w:gridCol w:w="236"/>
        <w:gridCol w:w="1294"/>
      </w:tblGrid>
      <w:tr w:rsidR="003B42E6" w:rsidRPr="002A1A98" w14:paraId="72B0EC8C" w14:textId="77777777" w:rsidTr="00D02AC9">
        <w:trPr>
          <w:trHeight w:val="80"/>
          <w:tblHeader/>
        </w:trPr>
        <w:tc>
          <w:tcPr>
            <w:tcW w:w="3600" w:type="dxa"/>
          </w:tcPr>
          <w:p w14:paraId="46041D87" w14:textId="77777777" w:rsidR="003B42E6" w:rsidRPr="00AB5977" w:rsidRDefault="003B42E6" w:rsidP="00975A11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2"/>
                <w:szCs w:val="22"/>
              </w:rPr>
            </w:pPr>
          </w:p>
        </w:tc>
        <w:tc>
          <w:tcPr>
            <w:tcW w:w="1251" w:type="dxa"/>
            <w:vAlign w:val="bottom"/>
          </w:tcPr>
          <w:p w14:paraId="26EDAEBF" w14:textId="77777777" w:rsidR="003B42E6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075592AF" w14:textId="77777777" w:rsidR="003B42E6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  <w:p w14:paraId="78E8E703" w14:textId="77777777" w:rsidR="003B42E6" w:rsidRPr="002A1A98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  <w:tc>
          <w:tcPr>
            <w:tcW w:w="270" w:type="dxa"/>
            <w:vAlign w:val="bottom"/>
          </w:tcPr>
          <w:p w14:paraId="19F35B13" w14:textId="77777777" w:rsidR="003B42E6" w:rsidRPr="002A1A98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27F99A7B" w14:textId="77777777" w:rsidR="003B42E6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Financial statements </w:t>
            </w:r>
          </w:p>
          <w:p w14:paraId="2DA82B77" w14:textId="77777777" w:rsidR="003B42E6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in which </w:t>
            </w:r>
          </w:p>
          <w:p w14:paraId="27983259" w14:textId="77777777" w:rsidR="003B42E6" w:rsidRPr="002A1A98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the equity method is applied</w:t>
            </w:r>
          </w:p>
        </w:tc>
        <w:tc>
          <w:tcPr>
            <w:tcW w:w="236" w:type="dxa"/>
          </w:tcPr>
          <w:p w14:paraId="14D04A10" w14:textId="77777777" w:rsidR="003B42E6" w:rsidRPr="002A1A98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</w:rPr>
            </w:pPr>
          </w:p>
        </w:tc>
        <w:tc>
          <w:tcPr>
            <w:tcW w:w="2734" w:type="dxa"/>
            <w:gridSpan w:val="3"/>
          </w:tcPr>
          <w:p w14:paraId="15B61777" w14:textId="77777777" w:rsidR="003B42E6" w:rsidRPr="002A1A98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5AEE6EF" w14:textId="77777777" w:rsidR="003B42E6" w:rsidRPr="002A1A98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DE02DE" w14:textId="77777777" w:rsidR="003B42E6" w:rsidRPr="002A1A98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D20C049" w14:textId="77777777" w:rsidR="003B42E6" w:rsidRPr="002A1A98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4C7D8EDB" w14:textId="77777777" w:rsidR="003B42E6" w:rsidRPr="002A1A98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  <w:p w14:paraId="07DE3557" w14:textId="77777777" w:rsidR="003B42E6" w:rsidRPr="002A1A98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3B42E6" w:rsidRPr="009553C2" w14:paraId="2C097020" w14:textId="77777777" w:rsidTr="00D02AC9">
        <w:trPr>
          <w:trHeight w:val="80"/>
          <w:tblHeader/>
        </w:trPr>
        <w:tc>
          <w:tcPr>
            <w:tcW w:w="3600" w:type="dxa"/>
          </w:tcPr>
          <w:p w14:paraId="086F9B91" w14:textId="3C9DBBBF" w:rsidR="003B42E6" w:rsidRPr="00415B18" w:rsidRDefault="003B42E6" w:rsidP="00975A11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6"/>
                <w:szCs w:val="22"/>
              </w:rPr>
            </w:pPr>
            <w:r w:rsidRPr="001544BF">
              <w:rPr>
                <w:b/>
                <w:bCs/>
                <w:i/>
                <w:iCs/>
                <w:spacing w:val="-6"/>
                <w:szCs w:val="22"/>
                <w:lang w:val="en-US"/>
              </w:rPr>
              <w:t xml:space="preserve">For the </w:t>
            </w:r>
            <w:r>
              <w:rPr>
                <w:b/>
                <w:bCs/>
                <w:i/>
                <w:iCs/>
                <w:spacing w:val="-6"/>
                <w:szCs w:val="22"/>
                <w:lang w:val="en-US"/>
              </w:rPr>
              <w:t>six</w:t>
            </w:r>
            <w:r w:rsidRPr="001544BF">
              <w:rPr>
                <w:b/>
                <w:bCs/>
                <w:i/>
                <w:iCs/>
                <w:spacing w:val="-6"/>
                <w:szCs w:val="22"/>
                <w:lang w:val="en-US"/>
              </w:rPr>
              <w:t>-month period ended</w:t>
            </w:r>
          </w:p>
        </w:tc>
        <w:tc>
          <w:tcPr>
            <w:tcW w:w="1251" w:type="dxa"/>
            <w:vAlign w:val="bottom"/>
          </w:tcPr>
          <w:p w14:paraId="3CAFC1F3" w14:textId="77777777" w:rsidR="003B42E6" w:rsidRPr="001C6E14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DB04A90" w14:textId="77777777" w:rsidR="003B42E6" w:rsidRPr="001C6E14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2F295480" w14:textId="77777777" w:rsidR="003B42E6" w:rsidRPr="001C6E14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236" w:type="dxa"/>
          </w:tcPr>
          <w:p w14:paraId="5F9B7256" w14:textId="77777777" w:rsidR="003B42E6" w:rsidRPr="001C6E14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  <w:spacing w:val="-6"/>
              </w:rPr>
            </w:pPr>
          </w:p>
        </w:tc>
        <w:tc>
          <w:tcPr>
            <w:tcW w:w="2734" w:type="dxa"/>
            <w:gridSpan w:val="3"/>
          </w:tcPr>
          <w:p w14:paraId="697E4427" w14:textId="77777777" w:rsidR="003B42E6" w:rsidRPr="009553C2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</w:tr>
      <w:tr w:rsidR="003B42E6" w:rsidRPr="00D675DD" w14:paraId="6E66B1A7" w14:textId="77777777" w:rsidTr="00D02AC9">
        <w:trPr>
          <w:trHeight w:val="80"/>
          <w:tblHeader/>
        </w:trPr>
        <w:tc>
          <w:tcPr>
            <w:tcW w:w="3600" w:type="dxa"/>
          </w:tcPr>
          <w:p w14:paraId="011F3AF2" w14:textId="77777777" w:rsidR="003B42E6" w:rsidRPr="00CF3CA4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30 June</w:t>
            </w:r>
          </w:p>
        </w:tc>
        <w:tc>
          <w:tcPr>
            <w:tcW w:w="1251" w:type="dxa"/>
          </w:tcPr>
          <w:p w14:paraId="2624F5B0" w14:textId="7777777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2021</w:t>
            </w:r>
          </w:p>
        </w:tc>
        <w:tc>
          <w:tcPr>
            <w:tcW w:w="270" w:type="dxa"/>
          </w:tcPr>
          <w:p w14:paraId="72F21503" w14:textId="77777777" w:rsidR="003B42E6" w:rsidRPr="00D675DD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14:paraId="4C1D02A5" w14:textId="7777777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236" w:type="dxa"/>
          </w:tcPr>
          <w:p w14:paraId="0FFB616A" w14:textId="7777777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04" w:type="dxa"/>
          </w:tcPr>
          <w:p w14:paraId="39D4E172" w14:textId="7777777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2021</w:t>
            </w:r>
          </w:p>
        </w:tc>
        <w:tc>
          <w:tcPr>
            <w:tcW w:w="236" w:type="dxa"/>
          </w:tcPr>
          <w:p w14:paraId="36D9A642" w14:textId="77777777" w:rsidR="003B42E6" w:rsidRPr="00D675DD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6CC15A1" w14:textId="7777777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</w:tr>
      <w:tr w:rsidR="003B42E6" w:rsidRPr="00D675DD" w14:paraId="749940BD" w14:textId="77777777" w:rsidTr="00D02AC9">
        <w:trPr>
          <w:trHeight w:val="80"/>
          <w:tblHeader/>
        </w:trPr>
        <w:tc>
          <w:tcPr>
            <w:tcW w:w="3600" w:type="dxa"/>
          </w:tcPr>
          <w:p w14:paraId="74BA50A5" w14:textId="77777777" w:rsidR="003B42E6" w:rsidRPr="00D675DD" w:rsidRDefault="003B42E6" w:rsidP="00975A11">
            <w:pPr>
              <w:rPr>
                <w:b/>
                <w:bCs/>
                <w:i/>
                <w:iCs/>
              </w:rPr>
            </w:pPr>
          </w:p>
        </w:tc>
        <w:tc>
          <w:tcPr>
            <w:tcW w:w="5760" w:type="dxa"/>
            <w:gridSpan w:val="7"/>
          </w:tcPr>
          <w:p w14:paraId="2AB4C93F" w14:textId="77777777" w:rsidR="003B42E6" w:rsidRPr="00D675DD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3B42E6" w14:paraId="59364D42" w14:textId="77777777" w:rsidTr="00975A11">
        <w:trPr>
          <w:trHeight w:val="80"/>
        </w:trPr>
        <w:tc>
          <w:tcPr>
            <w:tcW w:w="3600" w:type="dxa"/>
          </w:tcPr>
          <w:p w14:paraId="36557E1C" w14:textId="77777777" w:rsidR="003B42E6" w:rsidRPr="00E10BBD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Joint ventures</w:t>
            </w:r>
          </w:p>
        </w:tc>
        <w:tc>
          <w:tcPr>
            <w:tcW w:w="1251" w:type="dxa"/>
          </w:tcPr>
          <w:p w14:paraId="08D3BDEF" w14:textId="77777777" w:rsidR="003B42E6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E2A316C" w14:textId="7777777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73B6CD87" w14:textId="77777777" w:rsidR="003B42E6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6F7B751" w14:textId="77777777" w:rsidR="003B42E6" w:rsidRPr="00010203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8408142" w14:textId="77777777" w:rsidR="003B42E6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DAB8ADB" w14:textId="77777777" w:rsidR="003B42E6" w:rsidRPr="00D675DD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8FAD125" w14:textId="77777777" w:rsidR="003B42E6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343C6E" w14:paraId="2B7700F6" w14:textId="77777777" w:rsidTr="00975A11">
        <w:trPr>
          <w:trHeight w:val="80"/>
        </w:trPr>
        <w:tc>
          <w:tcPr>
            <w:tcW w:w="3600" w:type="dxa"/>
          </w:tcPr>
          <w:p w14:paraId="133ECE7F" w14:textId="77777777" w:rsidR="00343C6E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51" w:type="dxa"/>
          </w:tcPr>
          <w:p w14:paraId="6B8498BA" w14:textId="7808A975" w:rsidR="00343C6E" w:rsidRPr="00E10BBD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29,955</w:t>
            </w:r>
          </w:p>
        </w:tc>
        <w:tc>
          <w:tcPr>
            <w:tcW w:w="270" w:type="dxa"/>
          </w:tcPr>
          <w:p w14:paraId="58E4196B" w14:textId="77777777" w:rsidR="00343C6E" w:rsidRPr="00D675DD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1B015D5" w14:textId="296ED9A5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23,282</w:t>
            </w:r>
          </w:p>
        </w:tc>
        <w:tc>
          <w:tcPr>
            <w:tcW w:w="236" w:type="dxa"/>
          </w:tcPr>
          <w:p w14:paraId="1B425ECD" w14:textId="77777777" w:rsidR="00343C6E" w:rsidRPr="00010203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5C3BB0D1" w14:textId="639E1FED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29,955</w:t>
            </w:r>
          </w:p>
        </w:tc>
        <w:tc>
          <w:tcPr>
            <w:tcW w:w="236" w:type="dxa"/>
          </w:tcPr>
          <w:p w14:paraId="78FB33AA" w14:textId="77777777" w:rsidR="00343C6E" w:rsidRPr="00D675DD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7F9F69E" w14:textId="75807F5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23,282</w:t>
            </w:r>
          </w:p>
        </w:tc>
      </w:tr>
      <w:tr w:rsidR="00343C6E" w14:paraId="6DE48956" w14:textId="77777777" w:rsidTr="00975A11">
        <w:trPr>
          <w:trHeight w:val="80"/>
        </w:trPr>
        <w:tc>
          <w:tcPr>
            <w:tcW w:w="3600" w:type="dxa"/>
          </w:tcPr>
          <w:p w14:paraId="0F6CB6FC" w14:textId="77777777" w:rsidR="00343C6E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sz w:val="22"/>
                <w:szCs w:val="22"/>
              </w:rPr>
              <w:t xml:space="preserve">Income from areas and infrastructure </w:t>
            </w:r>
          </w:p>
          <w:p w14:paraId="58B49E50" w14:textId="77777777" w:rsidR="00343C6E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251" w:type="dxa"/>
          </w:tcPr>
          <w:p w14:paraId="7F59EA55" w14:textId="7777777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242A48D1" w14:textId="377FB065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23,887</w:t>
            </w:r>
          </w:p>
        </w:tc>
        <w:tc>
          <w:tcPr>
            <w:tcW w:w="270" w:type="dxa"/>
          </w:tcPr>
          <w:p w14:paraId="05384708" w14:textId="77777777" w:rsidR="00343C6E" w:rsidRPr="00D675DD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D00DEF2" w14:textId="7777777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1D5FB45B" w14:textId="7AC0EBA3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19,686</w:t>
            </w:r>
          </w:p>
        </w:tc>
        <w:tc>
          <w:tcPr>
            <w:tcW w:w="236" w:type="dxa"/>
          </w:tcPr>
          <w:p w14:paraId="7B96BBF4" w14:textId="77777777" w:rsidR="00343C6E" w:rsidRPr="00010203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0463597" w14:textId="7777777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60B588FC" w14:textId="719E16A2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23,887</w:t>
            </w:r>
          </w:p>
        </w:tc>
        <w:tc>
          <w:tcPr>
            <w:tcW w:w="236" w:type="dxa"/>
          </w:tcPr>
          <w:p w14:paraId="2F550370" w14:textId="77777777" w:rsidR="00343C6E" w:rsidRPr="00D675DD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DA22D1B" w14:textId="7777777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05461D73" w14:textId="31A9526E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19,686</w:t>
            </w:r>
          </w:p>
        </w:tc>
      </w:tr>
      <w:tr w:rsidR="00343C6E" w14:paraId="1BFB1DB8" w14:textId="77777777" w:rsidTr="00975A11">
        <w:trPr>
          <w:trHeight w:val="80"/>
        </w:trPr>
        <w:tc>
          <w:tcPr>
            <w:tcW w:w="3600" w:type="dxa"/>
          </w:tcPr>
          <w:p w14:paraId="737589CC" w14:textId="77777777" w:rsidR="00343C6E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Management income</w:t>
            </w:r>
          </w:p>
        </w:tc>
        <w:tc>
          <w:tcPr>
            <w:tcW w:w="1251" w:type="dxa"/>
          </w:tcPr>
          <w:p w14:paraId="7F344420" w14:textId="389EF3B9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3,066</w:t>
            </w:r>
          </w:p>
        </w:tc>
        <w:tc>
          <w:tcPr>
            <w:tcW w:w="270" w:type="dxa"/>
          </w:tcPr>
          <w:p w14:paraId="13268AEB" w14:textId="77777777" w:rsidR="00343C6E" w:rsidRPr="00D675DD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8AC269F" w14:textId="358B38C6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2,319</w:t>
            </w:r>
          </w:p>
        </w:tc>
        <w:tc>
          <w:tcPr>
            <w:tcW w:w="236" w:type="dxa"/>
          </w:tcPr>
          <w:p w14:paraId="0F528605" w14:textId="77777777" w:rsidR="00343C6E" w:rsidRPr="00010203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BEC22A3" w14:textId="594E1BCA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3,066</w:t>
            </w:r>
          </w:p>
        </w:tc>
        <w:tc>
          <w:tcPr>
            <w:tcW w:w="236" w:type="dxa"/>
          </w:tcPr>
          <w:p w14:paraId="5CF9C997" w14:textId="77777777" w:rsidR="00343C6E" w:rsidRPr="00D675DD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5B781CA" w14:textId="47CC15D6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2,319</w:t>
            </w:r>
          </w:p>
        </w:tc>
      </w:tr>
      <w:tr w:rsidR="00343C6E" w14:paraId="13D0D569" w14:textId="77777777" w:rsidTr="00975A11">
        <w:trPr>
          <w:trHeight w:val="80"/>
        </w:trPr>
        <w:tc>
          <w:tcPr>
            <w:tcW w:w="3600" w:type="dxa"/>
          </w:tcPr>
          <w:p w14:paraId="0BAFCEB9" w14:textId="7777777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t>Rental income</w:t>
            </w:r>
          </w:p>
        </w:tc>
        <w:tc>
          <w:tcPr>
            <w:tcW w:w="1251" w:type="dxa"/>
          </w:tcPr>
          <w:p w14:paraId="729A4F7E" w14:textId="44F8E2AA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480</w:t>
            </w:r>
          </w:p>
        </w:tc>
        <w:tc>
          <w:tcPr>
            <w:tcW w:w="270" w:type="dxa"/>
          </w:tcPr>
          <w:p w14:paraId="24E88F22" w14:textId="77777777" w:rsidR="00343C6E" w:rsidRPr="00D675DD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08C7D6A8" w14:textId="390DC8F0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582B38F" w14:textId="77777777" w:rsidR="00343C6E" w:rsidRPr="00010203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22F6E8F" w14:textId="6DE2ACA0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480</w:t>
            </w:r>
          </w:p>
        </w:tc>
        <w:tc>
          <w:tcPr>
            <w:tcW w:w="236" w:type="dxa"/>
          </w:tcPr>
          <w:p w14:paraId="60B1364B" w14:textId="77777777" w:rsidR="00343C6E" w:rsidRPr="00D675DD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97CCCFE" w14:textId="7B6E7E5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343C6E" w14:paraId="38B95BD2" w14:textId="77777777" w:rsidTr="00975A11">
        <w:trPr>
          <w:trHeight w:val="80"/>
        </w:trPr>
        <w:tc>
          <w:tcPr>
            <w:tcW w:w="3600" w:type="dxa"/>
          </w:tcPr>
          <w:p w14:paraId="4D97EC45" w14:textId="77777777" w:rsidR="00343C6E" w:rsidRPr="00FF4CB0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</w:pPr>
            <w:r w:rsidRPr="00FF4CB0">
              <w:t>Dividend income</w:t>
            </w:r>
          </w:p>
        </w:tc>
        <w:tc>
          <w:tcPr>
            <w:tcW w:w="1251" w:type="dxa"/>
          </w:tcPr>
          <w:p w14:paraId="584FE5B6" w14:textId="308CC7DF" w:rsidR="00343C6E" w:rsidRDefault="00E2002A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2002A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0C2C5E5F" w14:textId="77777777" w:rsidR="00343C6E" w:rsidRPr="00D675DD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1D2D2187" w14:textId="60E28430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676C08AA" w14:textId="77777777" w:rsidR="00343C6E" w:rsidRPr="00010203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6954CAE" w14:textId="0C7DAE4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38,996</w:t>
            </w:r>
          </w:p>
        </w:tc>
        <w:tc>
          <w:tcPr>
            <w:tcW w:w="236" w:type="dxa"/>
          </w:tcPr>
          <w:p w14:paraId="18AB90C5" w14:textId="77777777" w:rsidR="00343C6E" w:rsidRPr="00D675DD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8DD9C14" w14:textId="58F1DA5F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343C6E" w14:paraId="691040E8" w14:textId="77777777" w:rsidTr="00975A11">
        <w:trPr>
          <w:trHeight w:val="80"/>
        </w:trPr>
        <w:tc>
          <w:tcPr>
            <w:tcW w:w="3600" w:type="dxa"/>
          </w:tcPr>
          <w:p w14:paraId="3A0455BD" w14:textId="77777777" w:rsidR="00343C6E" w:rsidRPr="00FF4CB0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 w:rsidRPr="00FF4CB0">
              <w:rPr>
                <w:rFonts w:ascii="Times New Roman" w:hAnsi="Times New Roman"/>
                <w:sz w:val="22"/>
                <w:szCs w:val="28"/>
              </w:rPr>
              <w:t>Interest income</w:t>
            </w:r>
          </w:p>
        </w:tc>
        <w:tc>
          <w:tcPr>
            <w:tcW w:w="1251" w:type="dxa"/>
          </w:tcPr>
          <w:p w14:paraId="535A1451" w14:textId="2AC82DB9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208</w:t>
            </w:r>
          </w:p>
        </w:tc>
        <w:tc>
          <w:tcPr>
            <w:tcW w:w="270" w:type="dxa"/>
          </w:tcPr>
          <w:p w14:paraId="41CA4D67" w14:textId="77777777" w:rsidR="00343C6E" w:rsidRPr="00D675DD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09084A6E" w14:textId="6CF61FF1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1E1C018E" w14:textId="77777777" w:rsidR="00343C6E" w:rsidRPr="00010203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37462C7" w14:textId="4845EC9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208</w:t>
            </w:r>
          </w:p>
        </w:tc>
        <w:tc>
          <w:tcPr>
            <w:tcW w:w="236" w:type="dxa"/>
          </w:tcPr>
          <w:p w14:paraId="12FE3CFE" w14:textId="77777777" w:rsidR="00343C6E" w:rsidRPr="00D675DD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E76A7CD" w14:textId="515357A3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343C6E" w14:paraId="51074334" w14:textId="77777777" w:rsidTr="00975A11">
        <w:trPr>
          <w:trHeight w:val="80"/>
        </w:trPr>
        <w:tc>
          <w:tcPr>
            <w:tcW w:w="3600" w:type="dxa"/>
          </w:tcPr>
          <w:p w14:paraId="2F96F187" w14:textId="77777777" w:rsidR="00343C6E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51" w:type="dxa"/>
          </w:tcPr>
          <w:p w14:paraId="4CBC9B70" w14:textId="7777777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AA3F7E4" w14:textId="77777777" w:rsidR="00343C6E" w:rsidRPr="00D675DD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7F69EEB8" w14:textId="7777777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DF803A7" w14:textId="77777777" w:rsidR="00343C6E" w:rsidRPr="00010203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EB0EC6B" w14:textId="7777777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46A9B09" w14:textId="77777777" w:rsidR="00343C6E" w:rsidRPr="00D675DD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8CAA420" w14:textId="7777777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343C6E" w14:paraId="5F8B75C8" w14:textId="77777777" w:rsidTr="00975A11">
        <w:trPr>
          <w:trHeight w:val="80"/>
        </w:trPr>
        <w:tc>
          <w:tcPr>
            <w:tcW w:w="3600" w:type="dxa"/>
          </w:tcPr>
          <w:p w14:paraId="1EAA0B18" w14:textId="77777777" w:rsidR="00343C6E" w:rsidRPr="00D675DD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</w:t>
            </w: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elated parties</w:t>
            </w:r>
          </w:p>
        </w:tc>
        <w:tc>
          <w:tcPr>
            <w:tcW w:w="1251" w:type="dxa"/>
          </w:tcPr>
          <w:p w14:paraId="7C784C17" w14:textId="7777777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E0C0D49" w14:textId="77777777" w:rsidR="00343C6E" w:rsidRPr="00D675DD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1F6677F9" w14:textId="7777777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91545C1" w14:textId="77777777" w:rsidR="00343C6E" w:rsidRPr="00010203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021BCBB" w14:textId="7777777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9520D94" w14:textId="77777777" w:rsidR="00343C6E" w:rsidRPr="00D675DD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BDFB0B9" w14:textId="7777777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343C6E" w14:paraId="03D9C021" w14:textId="77777777" w:rsidTr="00975A11">
        <w:trPr>
          <w:trHeight w:val="80"/>
        </w:trPr>
        <w:tc>
          <w:tcPr>
            <w:tcW w:w="3600" w:type="dxa"/>
          </w:tcPr>
          <w:p w14:paraId="04326BED" w14:textId="77777777" w:rsidR="00343C6E" w:rsidRPr="00D675DD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51" w:type="dxa"/>
          </w:tcPr>
          <w:p w14:paraId="1D6316A7" w14:textId="5C8EE527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681</w:t>
            </w:r>
          </w:p>
        </w:tc>
        <w:tc>
          <w:tcPr>
            <w:tcW w:w="270" w:type="dxa"/>
          </w:tcPr>
          <w:p w14:paraId="7D68B6F1" w14:textId="77777777" w:rsidR="00343C6E" w:rsidRPr="00D675DD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353F372F" w14:textId="1CA3CCCC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762</w:t>
            </w:r>
          </w:p>
        </w:tc>
        <w:tc>
          <w:tcPr>
            <w:tcW w:w="236" w:type="dxa"/>
          </w:tcPr>
          <w:p w14:paraId="5534D4D3" w14:textId="77777777" w:rsidR="00343C6E" w:rsidRPr="00010203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6D578D1" w14:textId="70E8ED50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681</w:t>
            </w:r>
          </w:p>
        </w:tc>
        <w:tc>
          <w:tcPr>
            <w:tcW w:w="236" w:type="dxa"/>
          </w:tcPr>
          <w:p w14:paraId="2688E5C9" w14:textId="77777777" w:rsidR="00343C6E" w:rsidRPr="00D675DD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CE40D29" w14:textId="0555DBFD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762</w:t>
            </w:r>
          </w:p>
        </w:tc>
      </w:tr>
      <w:tr w:rsidR="00343C6E" w14:paraId="2B1F0685" w14:textId="77777777" w:rsidTr="00975A11">
        <w:trPr>
          <w:trHeight w:val="80"/>
        </w:trPr>
        <w:tc>
          <w:tcPr>
            <w:tcW w:w="3600" w:type="dxa"/>
          </w:tcPr>
          <w:p w14:paraId="53AC6A8F" w14:textId="77777777" w:rsidR="00343C6E" w:rsidRPr="00D675DD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Dividend income</w:t>
            </w:r>
          </w:p>
        </w:tc>
        <w:tc>
          <w:tcPr>
            <w:tcW w:w="1251" w:type="dxa"/>
          </w:tcPr>
          <w:p w14:paraId="1880CF1C" w14:textId="70F9E5ED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795</w:t>
            </w:r>
          </w:p>
        </w:tc>
        <w:tc>
          <w:tcPr>
            <w:tcW w:w="270" w:type="dxa"/>
          </w:tcPr>
          <w:p w14:paraId="209632E0" w14:textId="77777777" w:rsidR="00343C6E" w:rsidRPr="00D675DD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3D2A7CB7" w14:textId="1B098199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1,189</w:t>
            </w:r>
          </w:p>
        </w:tc>
        <w:tc>
          <w:tcPr>
            <w:tcW w:w="236" w:type="dxa"/>
          </w:tcPr>
          <w:p w14:paraId="21FF3AF2" w14:textId="77777777" w:rsidR="00343C6E" w:rsidRPr="00010203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57850DCF" w14:textId="4E88FEA5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795</w:t>
            </w:r>
          </w:p>
        </w:tc>
        <w:tc>
          <w:tcPr>
            <w:tcW w:w="236" w:type="dxa"/>
          </w:tcPr>
          <w:p w14:paraId="266FAB5F" w14:textId="77777777" w:rsidR="00343C6E" w:rsidRPr="00D675DD" w:rsidRDefault="00343C6E" w:rsidP="00343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250E27F1" w14:textId="49E52F3C" w:rsidR="00343C6E" w:rsidRDefault="00343C6E" w:rsidP="00343C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1,189</w:t>
            </w:r>
          </w:p>
        </w:tc>
      </w:tr>
      <w:tr w:rsidR="00EB05F0" w14:paraId="26A45EA7" w14:textId="77777777" w:rsidTr="00975A11">
        <w:trPr>
          <w:trHeight w:val="80"/>
        </w:trPr>
        <w:tc>
          <w:tcPr>
            <w:tcW w:w="3600" w:type="dxa"/>
          </w:tcPr>
          <w:p w14:paraId="6049D81C" w14:textId="77777777" w:rsidR="00EB05F0" w:rsidRPr="00D675DD" w:rsidRDefault="00EB05F0" w:rsidP="00EB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</w:tcPr>
          <w:p w14:paraId="0BF48211" w14:textId="77777777" w:rsidR="00EB05F0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E2E7C20" w14:textId="77777777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185CA913" w14:textId="77777777" w:rsidR="00EB05F0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5CF0263" w14:textId="77777777" w:rsidR="00EB05F0" w:rsidRPr="00010203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19B6A8D" w14:textId="77777777" w:rsidR="00EB05F0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2539437" w14:textId="77777777" w:rsidR="00EB05F0" w:rsidRPr="00D675DD" w:rsidRDefault="00EB05F0" w:rsidP="00EB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B69D885" w14:textId="77777777" w:rsidR="00EB05F0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EB05F0" w:rsidRPr="00D675DD" w14:paraId="40843C83" w14:textId="77777777" w:rsidTr="00975A11">
        <w:trPr>
          <w:trHeight w:val="80"/>
        </w:trPr>
        <w:tc>
          <w:tcPr>
            <w:tcW w:w="3600" w:type="dxa"/>
          </w:tcPr>
          <w:p w14:paraId="3E177501" w14:textId="77777777" w:rsidR="00EB05F0" w:rsidRPr="00A1151A" w:rsidRDefault="00EB05F0" w:rsidP="00EB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Cordia New"/>
                <w:b/>
                <w:bCs/>
                <w:sz w:val="22"/>
                <w:szCs w:val="22"/>
                <w:cs/>
              </w:rPr>
            </w:pP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Key management personnel</w:t>
            </w:r>
          </w:p>
        </w:tc>
        <w:tc>
          <w:tcPr>
            <w:tcW w:w="1251" w:type="dxa"/>
          </w:tcPr>
          <w:p w14:paraId="24F073B8" w14:textId="77777777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79410D8" w14:textId="77777777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656EE62" w14:textId="77777777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003FD1F" w14:textId="77777777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41247BC" w14:textId="77777777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C56B6FC" w14:textId="77777777" w:rsidR="00EB05F0" w:rsidRPr="00D675DD" w:rsidRDefault="00EB05F0" w:rsidP="00EB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5B6CA86" w14:textId="77777777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EB05F0" w:rsidRPr="00010203" w14:paraId="4EC43A8D" w14:textId="77777777" w:rsidTr="00975A11">
        <w:trPr>
          <w:trHeight w:val="80"/>
        </w:trPr>
        <w:tc>
          <w:tcPr>
            <w:tcW w:w="3600" w:type="dxa"/>
          </w:tcPr>
          <w:p w14:paraId="2C125285" w14:textId="77777777" w:rsidR="00EB05F0" w:rsidRPr="00D675DD" w:rsidRDefault="00EB05F0" w:rsidP="00EB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Key management personnel compensation</w:t>
            </w:r>
          </w:p>
        </w:tc>
        <w:tc>
          <w:tcPr>
            <w:tcW w:w="1251" w:type="dxa"/>
          </w:tcPr>
          <w:p w14:paraId="55F4857E" w14:textId="77777777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0B21010" w14:textId="77777777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6A1EEEC1" w14:textId="77777777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FBA641D" w14:textId="77777777" w:rsidR="00EB05F0" w:rsidRPr="00010203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C9F8BFE" w14:textId="77777777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FCA78D9" w14:textId="77777777" w:rsidR="00EB05F0" w:rsidRPr="00D675DD" w:rsidRDefault="00EB05F0" w:rsidP="00EB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58AF41F" w14:textId="77777777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EB05F0" w:rsidRPr="00010203" w14:paraId="02F82F76" w14:textId="77777777" w:rsidTr="00975A11">
        <w:trPr>
          <w:trHeight w:val="80"/>
        </w:trPr>
        <w:tc>
          <w:tcPr>
            <w:tcW w:w="3600" w:type="dxa"/>
          </w:tcPr>
          <w:p w14:paraId="590725A3" w14:textId="77777777" w:rsidR="00EB05F0" w:rsidRPr="00822B4B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22B4B">
              <w:t xml:space="preserve">   Short-term </w:t>
            </w:r>
            <w:r>
              <w:t xml:space="preserve">employee </w:t>
            </w:r>
            <w:r w:rsidRPr="00822B4B">
              <w:t>benefits</w:t>
            </w:r>
          </w:p>
        </w:tc>
        <w:tc>
          <w:tcPr>
            <w:tcW w:w="1251" w:type="dxa"/>
          </w:tcPr>
          <w:p w14:paraId="023BC612" w14:textId="1B5E7067" w:rsidR="00EB05F0" w:rsidRPr="00D675DD" w:rsidRDefault="003C7458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23,790</w:t>
            </w:r>
          </w:p>
        </w:tc>
        <w:tc>
          <w:tcPr>
            <w:tcW w:w="270" w:type="dxa"/>
          </w:tcPr>
          <w:p w14:paraId="4A2A4A93" w14:textId="77777777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537BBF6C" w14:textId="628E157F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18,772</w:t>
            </w:r>
          </w:p>
        </w:tc>
        <w:tc>
          <w:tcPr>
            <w:tcW w:w="236" w:type="dxa"/>
          </w:tcPr>
          <w:p w14:paraId="4D6B70CB" w14:textId="77777777" w:rsidR="00EB05F0" w:rsidRPr="00010203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DD2FE6E" w14:textId="68D718C9" w:rsidR="00EB05F0" w:rsidRPr="00D675DD" w:rsidRDefault="003C7458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23,790</w:t>
            </w:r>
          </w:p>
        </w:tc>
        <w:tc>
          <w:tcPr>
            <w:tcW w:w="236" w:type="dxa"/>
          </w:tcPr>
          <w:p w14:paraId="12777DE8" w14:textId="77777777" w:rsidR="00EB05F0" w:rsidRPr="00D675DD" w:rsidRDefault="00EB05F0" w:rsidP="00EB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D25ECC0" w14:textId="7851DEB8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18,772</w:t>
            </w:r>
          </w:p>
        </w:tc>
      </w:tr>
      <w:tr w:rsidR="00EB05F0" w14:paraId="47087578" w14:textId="77777777" w:rsidTr="00975A11">
        <w:trPr>
          <w:trHeight w:val="80"/>
        </w:trPr>
        <w:tc>
          <w:tcPr>
            <w:tcW w:w="3600" w:type="dxa"/>
          </w:tcPr>
          <w:p w14:paraId="06416DB4" w14:textId="77777777" w:rsidR="00EB05F0" w:rsidRPr="00D675DD" w:rsidRDefault="00EB05F0" w:rsidP="00EB05F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ind w:left="522" w:hanging="522"/>
              <w:rPr>
                <w:rFonts w:ascii="Times New Roman" w:hAnsi="Times New Roman"/>
                <w:sz w:val="22"/>
                <w:szCs w:val="22"/>
              </w:rPr>
            </w:pPr>
            <w:r w:rsidRPr="00D675D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/>
                <w:sz w:val="22"/>
                <w:szCs w:val="22"/>
              </w:rPr>
              <w:t>Post-employment</w:t>
            </w:r>
            <w:r w:rsidRPr="00D675DD">
              <w:rPr>
                <w:rFonts w:ascii="Times New Roman" w:hAnsi="Times New Roman"/>
                <w:sz w:val="22"/>
                <w:szCs w:val="22"/>
              </w:rPr>
              <w:t xml:space="preserve"> benefits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71A4FD6" w14:textId="7267EDC0" w:rsidR="00EB05F0" w:rsidRDefault="003C7458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826</w:t>
            </w:r>
          </w:p>
        </w:tc>
        <w:tc>
          <w:tcPr>
            <w:tcW w:w="270" w:type="dxa"/>
          </w:tcPr>
          <w:p w14:paraId="67758D1D" w14:textId="77777777" w:rsidR="00EB05F0" w:rsidRPr="00D675D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3B36DF6" w14:textId="66B15A3E" w:rsidR="00EB05F0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1,072</w:t>
            </w:r>
          </w:p>
        </w:tc>
        <w:tc>
          <w:tcPr>
            <w:tcW w:w="236" w:type="dxa"/>
          </w:tcPr>
          <w:p w14:paraId="358E3F0C" w14:textId="77777777" w:rsidR="00EB05F0" w:rsidRPr="00010203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D15908B" w14:textId="15EAA839" w:rsidR="00EB05F0" w:rsidRDefault="003C7458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826</w:t>
            </w:r>
          </w:p>
        </w:tc>
        <w:tc>
          <w:tcPr>
            <w:tcW w:w="236" w:type="dxa"/>
          </w:tcPr>
          <w:p w14:paraId="2F56EE87" w14:textId="77777777" w:rsidR="00EB05F0" w:rsidRPr="00D675DD" w:rsidRDefault="00EB05F0" w:rsidP="00EB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5097634" w14:textId="77DA3572" w:rsidR="00EB05F0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1,072</w:t>
            </w:r>
          </w:p>
        </w:tc>
      </w:tr>
      <w:tr w:rsidR="00EB05F0" w:rsidRPr="004B45AD" w14:paraId="2E680962" w14:textId="77777777" w:rsidTr="00975A11">
        <w:trPr>
          <w:trHeight w:val="80"/>
        </w:trPr>
        <w:tc>
          <w:tcPr>
            <w:tcW w:w="3600" w:type="dxa"/>
          </w:tcPr>
          <w:p w14:paraId="2A8F487F" w14:textId="77777777" w:rsidR="00EB05F0" w:rsidRPr="004B45A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B45AD">
              <w:rPr>
                <w:rFonts w:cs="Times New Roman"/>
                <w:b/>
                <w:bCs/>
              </w:rPr>
              <w:t xml:space="preserve">   Total key management personnel    </w:t>
            </w:r>
          </w:p>
          <w:p w14:paraId="55DD0A0D" w14:textId="77777777" w:rsidR="00EB05F0" w:rsidRPr="004B45A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B45AD">
              <w:rPr>
                <w:rFonts w:cs="Times New Roman"/>
                <w:b/>
                <w:bCs/>
              </w:rPr>
              <w:t xml:space="preserve">       compensation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0C08D595" w14:textId="77777777" w:rsidR="00EB05F0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1BD76D5E" w14:textId="219D9D6C" w:rsidR="003C7458" w:rsidRPr="004B45AD" w:rsidRDefault="003C7458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24,616</w:t>
            </w:r>
          </w:p>
        </w:tc>
        <w:tc>
          <w:tcPr>
            <w:tcW w:w="270" w:type="dxa"/>
          </w:tcPr>
          <w:p w14:paraId="328B5E0E" w14:textId="77777777" w:rsidR="00EB05F0" w:rsidRPr="004B45A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49983A6" w14:textId="77777777" w:rsidR="00EB05F0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5BADE12B" w14:textId="091DB081" w:rsidR="00EB05F0" w:rsidRPr="004B45A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19,844</w:t>
            </w:r>
          </w:p>
        </w:tc>
        <w:tc>
          <w:tcPr>
            <w:tcW w:w="236" w:type="dxa"/>
          </w:tcPr>
          <w:p w14:paraId="38A40C5B" w14:textId="77777777" w:rsidR="00EB05F0" w:rsidRPr="004B45A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4454ABF" w14:textId="77777777" w:rsidR="00EB05F0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087AE1D1" w14:textId="6DB27042" w:rsidR="003C7458" w:rsidRPr="004B45AD" w:rsidRDefault="003C7458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24,616</w:t>
            </w:r>
          </w:p>
        </w:tc>
        <w:tc>
          <w:tcPr>
            <w:tcW w:w="236" w:type="dxa"/>
          </w:tcPr>
          <w:p w14:paraId="6D35D1D6" w14:textId="77777777" w:rsidR="00EB05F0" w:rsidRPr="004B45AD" w:rsidRDefault="00EB05F0" w:rsidP="00EB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9415951" w14:textId="77777777" w:rsidR="00EB05F0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1012703A" w14:textId="2B0C387E" w:rsidR="00EB05F0" w:rsidRPr="004B45AD" w:rsidRDefault="00EB05F0" w:rsidP="00EB05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19,844</w:t>
            </w:r>
          </w:p>
        </w:tc>
      </w:tr>
    </w:tbl>
    <w:p w14:paraId="0C9B7BD2" w14:textId="05CE018F" w:rsidR="003B42E6" w:rsidRDefault="003B4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0D32531D" w14:textId="5FEFC668" w:rsidR="00DE51F2" w:rsidRDefault="00DE51F2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>Bala</w:t>
      </w:r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nces as at </w:t>
      </w:r>
      <w:r w:rsidR="0084282F">
        <w:rPr>
          <w:rFonts w:ascii="Times New Roman" w:hAnsi="Times New Roman" w:cs="Times New Roman"/>
          <w:sz w:val="22"/>
          <w:szCs w:val="22"/>
          <w:lang w:val="en-GB" w:bidi="ar-SA"/>
        </w:rPr>
        <w:t>30 June</w:t>
      </w:r>
      <w:r w:rsidR="00DF5D4A">
        <w:rPr>
          <w:rFonts w:ascii="Times New Roman" w:hAnsi="Times New Roman" w:cs="Times New Roman"/>
          <w:sz w:val="22"/>
          <w:szCs w:val="22"/>
          <w:lang w:val="en-GB" w:bidi="ar-SA"/>
        </w:rPr>
        <w:t xml:space="preserve"> 2021</w:t>
      </w:r>
      <w:r w:rsidR="00B516A7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4F79A7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and </w:t>
      </w:r>
      <w:r w:rsidR="009B5344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31 December </w:t>
      </w:r>
      <w:r w:rsidR="004F79A7" w:rsidRPr="00D675DD">
        <w:rPr>
          <w:rFonts w:ascii="Times New Roman" w:hAnsi="Times New Roman" w:cs="Times New Roman"/>
          <w:sz w:val="22"/>
          <w:szCs w:val="22"/>
          <w:lang w:val="en-GB" w:bidi="ar-SA"/>
        </w:rPr>
        <w:t>20</w:t>
      </w:r>
      <w:r w:rsidR="00DF5D4A">
        <w:rPr>
          <w:rFonts w:ascii="Times New Roman" w:hAnsi="Times New Roman" w:cs="Times New Roman"/>
          <w:sz w:val="22"/>
          <w:szCs w:val="22"/>
          <w:lang w:val="en-GB" w:bidi="ar-SA"/>
        </w:rPr>
        <w:t>20</w:t>
      </w:r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with related parties </w:t>
      </w:r>
      <w:r w:rsidR="00936EC3" w:rsidRPr="00D675DD">
        <w:rPr>
          <w:rFonts w:ascii="Times New Roman" w:hAnsi="Times New Roman" w:cs="Times New Roman"/>
          <w:sz w:val="22"/>
          <w:szCs w:val="22"/>
          <w:lang w:val="en-GB" w:bidi="ar-SA"/>
        </w:rPr>
        <w:t>we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>re as follows:</w:t>
      </w:r>
      <w:r w:rsidR="00B47644" w:rsidRPr="00B47644">
        <w:rPr>
          <w:rFonts w:ascii="Times New Roman" w:hAnsi="Times New Roman" w:cs="Times New Roman"/>
          <w:noProof/>
          <w:sz w:val="22"/>
          <w:szCs w:val="22"/>
        </w:rPr>
        <w:t xml:space="preserve"> </w:t>
      </w:r>
    </w:p>
    <w:p w14:paraId="5EAB2765" w14:textId="77777777" w:rsidR="005909EA" w:rsidRPr="00D51149" w:rsidRDefault="005909EA" w:rsidP="005D1D26">
      <w:pPr>
        <w:pStyle w:val="block"/>
        <w:spacing w:after="0" w:line="240" w:lineRule="exact"/>
        <w:ind w:left="0"/>
        <w:jc w:val="both"/>
        <w:rPr>
          <w:szCs w:val="22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36"/>
        <w:gridCol w:w="1204"/>
        <w:gridCol w:w="270"/>
        <w:gridCol w:w="1226"/>
      </w:tblGrid>
      <w:tr w:rsidR="00DF5D4A" w:rsidRPr="00D675DD" w14:paraId="7CBE7670" w14:textId="77777777" w:rsidTr="004F7B42">
        <w:trPr>
          <w:trHeight w:val="80"/>
        </w:trPr>
        <w:tc>
          <w:tcPr>
            <w:tcW w:w="3600" w:type="dxa"/>
          </w:tcPr>
          <w:p w14:paraId="67133FCE" w14:textId="77777777" w:rsidR="00DF5D4A" w:rsidRDefault="00DF5D4A" w:rsidP="00DF5D4A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rPr>
                <w:b/>
                <w:bCs/>
                <w:i/>
                <w:iCs/>
                <w:spacing w:val="-4"/>
              </w:rPr>
            </w:pPr>
          </w:p>
        </w:tc>
        <w:tc>
          <w:tcPr>
            <w:tcW w:w="1260" w:type="dxa"/>
          </w:tcPr>
          <w:p w14:paraId="6883B42D" w14:textId="77777777" w:rsidR="00DF5D4A" w:rsidRPr="00574909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1FA4033B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721CC2F3" w14:textId="77777777" w:rsidR="00DF5D4A" w:rsidRPr="00574909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Financia</w:t>
            </w: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l</w:t>
            </w:r>
          </w:p>
        </w:tc>
        <w:tc>
          <w:tcPr>
            <w:tcW w:w="236" w:type="dxa"/>
          </w:tcPr>
          <w:p w14:paraId="546FE048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62FC1BAC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3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</w:tr>
      <w:tr w:rsidR="00DF5D4A" w:rsidRPr="00D675DD" w14:paraId="5FE7C4B4" w14:textId="77777777" w:rsidTr="004F7B42">
        <w:trPr>
          <w:trHeight w:val="80"/>
        </w:trPr>
        <w:tc>
          <w:tcPr>
            <w:tcW w:w="3600" w:type="dxa"/>
          </w:tcPr>
          <w:p w14:paraId="31D2A88A" w14:textId="77777777" w:rsidR="00DF5D4A" w:rsidRDefault="00DF5D4A" w:rsidP="00DF5D4A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rPr>
                <w:b/>
                <w:bCs/>
                <w:i/>
                <w:iCs/>
                <w:spacing w:val="-4"/>
              </w:rPr>
            </w:pPr>
          </w:p>
        </w:tc>
        <w:tc>
          <w:tcPr>
            <w:tcW w:w="1260" w:type="dxa"/>
          </w:tcPr>
          <w:p w14:paraId="799887BA" w14:textId="77777777" w:rsidR="00DF5D4A" w:rsidRPr="00574909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6B9BE35A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566DEC67" w14:textId="77777777" w:rsidR="00DF5D4A" w:rsidRPr="00574909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statements</w:t>
            </w:r>
          </w:p>
        </w:tc>
        <w:tc>
          <w:tcPr>
            <w:tcW w:w="236" w:type="dxa"/>
          </w:tcPr>
          <w:p w14:paraId="52131D3C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42555D44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3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</w:tr>
      <w:tr w:rsidR="00DF5D4A" w:rsidRPr="00D675DD" w14:paraId="3C9CAE1C" w14:textId="77777777" w:rsidTr="004F7B42">
        <w:trPr>
          <w:trHeight w:val="80"/>
        </w:trPr>
        <w:tc>
          <w:tcPr>
            <w:tcW w:w="3600" w:type="dxa"/>
          </w:tcPr>
          <w:p w14:paraId="597226C6" w14:textId="77777777" w:rsidR="00DF5D4A" w:rsidRDefault="00DF5D4A" w:rsidP="00DF5D4A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rPr>
                <w:b/>
                <w:bCs/>
                <w:i/>
                <w:iCs/>
                <w:spacing w:val="-4"/>
              </w:rPr>
            </w:pPr>
          </w:p>
        </w:tc>
        <w:tc>
          <w:tcPr>
            <w:tcW w:w="1260" w:type="dxa"/>
          </w:tcPr>
          <w:p w14:paraId="0B465DAA" w14:textId="77777777" w:rsidR="00DF5D4A" w:rsidRPr="00574909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2583ED2B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512E5D1E" w14:textId="77777777" w:rsidR="00DF5D4A" w:rsidRPr="00574909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in which</w:t>
            </w:r>
          </w:p>
        </w:tc>
        <w:tc>
          <w:tcPr>
            <w:tcW w:w="236" w:type="dxa"/>
          </w:tcPr>
          <w:p w14:paraId="7AB72136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5E82023C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3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</w:tr>
      <w:tr w:rsidR="00DF5D4A" w:rsidRPr="00D675DD" w14:paraId="7B7E1B8E" w14:textId="77777777" w:rsidTr="004F7B42">
        <w:trPr>
          <w:trHeight w:val="80"/>
        </w:trPr>
        <w:tc>
          <w:tcPr>
            <w:tcW w:w="3600" w:type="dxa"/>
          </w:tcPr>
          <w:p w14:paraId="61D03ABE" w14:textId="77777777" w:rsidR="00DF5D4A" w:rsidRDefault="00DF5D4A" w:rsidP="00DF5D4A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rPr>
                <w:b/>
                <w:bCs/>
                <w:i/>
                <w:iCs/>
                <w:spacing w:val="-4"/>
              </w:rPr>
            </w:pPr>
          </w:p>
        </w:tc>
        <w:tc>
          <w:tcPr>
            <w:tcW w:w="1260" w:type="dxa"/>
          </w:tcPr>
          <w:p w14:paraId="0C6A6B4F" w14:textId="77777777" w:rsidR="00DF5D4A" w:rsidRPr="00574909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69A378D5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3F5F79FE" w14:textId="77777777" w:rsidR="00DF5D4A" w:rsidRPr="00574909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the equity</w:t>
            </w:r>
          </w:p>
        </w:tc>
        <w:tc>
          <w:tcPr>
            <w:tcW w:w="236" w:type="dxa"/>
          </w:tcPr>
          <w:p w14:paraId="4CD7CD5B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0DEDEBDC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3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</w:tr>
      <w:tr w:rsidR="00DF5D4A" w:rsidRPr="00D675DD" w14:paraId="56E87425" w14:textId="77777777" w:rsidTr="004F7B42">
        <w:trPr>
          <w:trHeight w:val="80"/>
        </w:trPr>
        <w:tc>
          <w:tcPr>
            <w:tcW w:w="3600" w:type="dxa"/>
          </w:tcPr>
          <w:p w14:paraId="2FF3FF1D" w14:textId="77777777" w:rsidR="00DF5D4A" w:rsidRDefault="00DF5D4A" w:rsidP="00DF5D4A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rPr>
                <w:b/>
                <w:bCs/>
                <w:i/>
                <w:iCs/>
                <w:spacing w:val="-4"/>
              </w:rPr>
            </w:pPr>
          </w:p>
        </w:tc>
        <w:tc>
          <w:tcPr>
            <w:tcW w:w="1260" w:type="dxa"/>
          </w:tcPr>
          <w:p w14:paraId="3E8EBDFF" w14:textId="77777777" w:rsidR="00DF5D4A" w:rsidRPr="00574909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financial</w:t>
            </w:r>
          </w:p>
        </w:tc>
        <w:tc>
          <w:tcPr>
            <w:tcW w:w="270" w:type="dxa"/>
          </w:tcPr>
          <w:p w14:paraId="051BBDE7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1450E75D" w14:textId="77777777" w:rsidR="00DF5D4A" w:rsidRPr="00574909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method</w:t>
            </w:r>
          </w:p>
        </w:tc>
        <w:tc>
          <w:tcPr>
            <w:tcW w:w="236" w:type="dxa"/>
          </w:tcPr>
          <w:p w14:paraId="7EC8A735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72C3A6F2" w14:textId="77777777" w:rsidR="00DF5D4A" w:rsidRPr="00745DBD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DF5D4A" w:rsidRPr="00D675DD" w14:paraId="4FB4DABA" w14:textId="77777777" w:rsidTr="004F7B42">
        <w:trPr>
          <w:trHeight w:val="80"/>
        </w:trPr>
        <w:tc>
          <w:tcPr>
            <w:tcW w:w="3600" w:type="dxa"/>
          </w:tcPr>
          <w:p w14:paraId="2EBC8E60" w14:textId="77777777" w:rsidR="00DF5D4A" w:rsidRDefault="00DF5D4A" w:rsidP="00DF5D4A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rPr>
                <w:b/>
                <w:bCs/>
                <w:i/>
                <w:iCs/>
                <w:spacing w:val="-4"/>
              </w:rPr>
            </w:pPr>
            <w:r w:rsidRPr="005D0049">
              <w:rPr>
                <w:b/>
                <w:bCs/>
                <w:i/>
                <w:iCs/>
              </w:rPr>
              <w:t>Trade accounts receivable</w:t>
            </w:r>
          </w:p>
        </w:tc>
        <w:tc>
          <w:tcPr>
            <w:tcW w:w="1260" w:type="dxa"/>
          </w:tcPr>
          <w:p w14:paraId="12AED809" w14:textId="77777777" w:rsidR="00DF5D4A" w:rsidRPr="00DF5D4A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DF5D4A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statements</w:t>
            </w:r>
          </w:p>
        </w:tc>
        <w:tc>
          <w:tcPr>
            <w:tcW w:w="270" w:type="dxa"/>
          </w:tcPr>
          <w:p w14:paraId="58A29EF8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71B977CB" w14:textId="77777777" w:rsidR="00DF5D4A" w:rsidRPr="00333A39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0F13FA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is applied</w:t>
            </w:r>
          </w:p>
        </w:tc>
        <w:tc>
          <w:tcPr>
            <w:tcW w:w="236" w:type="dxa"/>
          </w:tcPr>
          <w:p w14:paraId="73358F91" w14:textId="77777777" w:rsidR="00DF5D4A" w:rsidRPr="00075763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68D1B25F" w14:textId="77777777" w:rsidR="00DF5D4A" w:rsidRPr="00745DBD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DF5D4A" w:rsidRPr="00D675DD" w14:paraId="4B2CD80A" w14:textId="77777777" w:rsidTr="004F7B42">
        <w:trPr>
          <w:trHeight w:val="80"/>
        </w:trPr>
        <w:tc>
          <w:tcPr>
            <w:tcW w:w="3600" w:type="dxa"/>
          </w:tcPr>
          <w:p w14:paraId="6837E0D8" w14:textId="77777777" w:rsidR="00DF5D4A" w:rsidRPr="00A35AEE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B99F0D" w14:textId="5C76E86D" w:rsidR="00DF5D4A" w:rsidRPr="00A35AEE" w:rsidRDefault="003B42E6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661794BB" w14:textId="77777777" w:rsidR="00DF5D4A" w:rsidRPr="00A35AEE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1B1B010" w14:textId="77777777" w:rsidR="00DF5D4A" w:rsidRPr="00A35AEE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36" w:type="dxa"/>
          </w:tcPr>
          <w:p w14:paraId="08BC1F65" w14:textId="77777777" w:rsidR="00DF5D4A" w:rsidRPr="00A35AEE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40D2768" w14:textId="33B737DF" w:rsidR="00DF5D4A" w:rsidRPr="00A35AEE" w:rsidRDefault="003B42E6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77AD7FB8" w14:textId="77777777" w:rsidR="00DF5D4A" w:rsidRPr="00A35AEE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26" w:type="dxa"/>
          </w:tcPr>
          <w:p w14:paraId="5609A5DC" w14:textId="77777777" w:rsidR="00DF5D4A" w:rsidRPr="00A35AEE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DF5D4A" w:rsidRPr="00D675DD" w14:paraId="1A150CE9" w14:textId="77777777" w:rsidTr="004F7B42">
        <w:trPr>
          <w:trHeight w:val="80"/>
        </w:trPr>
        <w:tc>
          <w:tcPr>
            <w:tcW w:w="3600" w:type="dxa"/>
          </w:tcPr>
          <w:p w14:paraId="1268DFC9" w14:textId="77777777" w:rsidR="00DF5D4A" w:rsidRPr="00A35AEE" w:rsidRDefault="00DF5D4A" w:rsidP="00DF5D4A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rPr>
                <w:b/>
                <w:bCs/>
                <w:i/>
                <w:iCs/>
                <w:spacing w:val="-4"/>
              </w:rPr>
            </w:pPr>
          </w:p>
        </w:tc>
        <w:tc>
          <w:tcPr>
            <w:tcW w:w="1260" w:type="dxa"/>
          </w:tcPr>
          <w:p w14:paraId="5C5DE7ED" w14:textId="77777777" w:rsidR="00DF5D4A" w:rsidRPr="00A35AEE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19975AFF" w14:textId="77777777" w:rsidR="00DF5D4A" w:rsidRPr="00A35AEE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8AB1B1" w14:textId="77777777" w:rsidR="00DF5D4A" w:rsidRPr="00A35AEE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  <w:tc>
          <w:tcPr>
            <w:tcW w:w="236" w:type="dxa"/>
          </w:tcPr>
          <w:p w14:paraId="09CFB0F7" w14:textId="77777777" w:rsidR="00DF5D4A" w:rsidRPr="00A35AEE" w:rsidRDefault="00DF5D4A" w:rsidP="00DF5D4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ind w:left="-18" w:right="-108"/>
              <w:rPr>
                <w:rFonts w:cs="Times New Roman"/>
                <w:b/>
                <w:bCs/>
                <w:i/>
                <w:iCs/>
                <w:spacing w:val="-4"/>
              </w:rPr>
            </w:pPr>
          </w:p>
        </w:tc>
        <w:tc>
          <w:tcPr>
            <w:tcW w:w="1204" w:type="dxa"/>
          </w:tcPr>
          <w:p w14:paraId="7FC4A927" w14:textId="77777777" w:rsidR="00DF5D4A" w:rsidRPr="00A35AEE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369A2A90" w14:textId="77777777" w:rsidR="00DF5D4A" w:rsidRPr="00A35AEE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26" w:type="dxa"/>
          </w:tcPr>
          <w:p w14:paraId="535FB7A5" w14:textId="77777777" w:rsidR="00DF5D4A" w:rsidRPr="00A35AEE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</w:tr>
      <w:tr w:rsidR="00DF5D4A" w:rsidRPr="00D675DD" w14:paraId="0886F071" w14:textId="77777777" w:rsidTr="00DF5D4A">
        <w:trPr>
          <w:trHeight w:val="80"/>
        </w:trPr>
        <w:tc>
          <w:tcPr>
            <w:tcW w:w="3600" w:type="dxa"/>
          </w:tcPr>
          <w:p w14:paraId="349D0390" w14:textId="77777777" w:rsidR="00DF5D4A" w:rsidRPr="00D675DD" w:rsidRDefault="00DF5D4A" w:rsidP="00DF5D4A">
            <w:pPr>
              <w:spacing w:line="240" w:lineRule="exact"/>
              <w:rPr>
                <w:b/>
                <w:bCs/>
                <w:i/>
                <w:iCs/>
              </w:rPr>
            </w:pPr>
          </w:p>
        </w:tc>
        <w:tc>
          <w:tcPr>
            <w:tcW w:w="5726" w:type="dxa"/>
            <w:gridSpan w:val="7"/>
          </w:tcPr>
          <w:p w14:paraId="069E78A4" w14:textId="77777777" w:rsidR="00DF5D4A" w:rsidRPr="00D675DD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DF5D4A" w:rsidRPr="00D675DD" w14:paraId="5CC535EA" w14:textId="77777777" w:rsidTr="00DF5D4A">
        <w:trPr>
          <w:trHeight w:val="80"/>
        </w:trPr>
        <w:tc>
          <w:tcPr>
            <w:tcW w:w="3600" w:type="dxa"/>
          </w:tcPr>
          <w:p w14:paraId="3BC2CFC1" w14:textId="77777777" w:rsidR="00DF5D4A" w:rsidRPr="00D675DD" w:rsidRDefault="00DF5D4A" w:rsidP="00DF5D4A">
            <w:pPr>
              <w:spacing w:line="240" w:lineRule="exact"/>
              <w:rPr>
                <w:b/>
                <w:bCs/>
                <w:i/>
                <w:iCs/>
              </w:rPr>
            </w:pPr>
          </w:p>
        </w:tc>
        <w:tc>
          <w:tcPr>
            <w:tcW w:w="5726" w:type="dxa"/>
            <w:gridSpan w:val="7"/>
          </w:tcPr>
          <w:p w14:paraId="3BA8FB80" w14:textId="77777777" w:rsidR="00DF5D4A" w:rsidRPr="00D675DD" w:rsidRDefault="00DF5D4A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CA15A7" w:rsidRPr="00D675DD" w14:paraId="2E3F2554" w14:textId="77777777" w:rsidTr="004F7B42">
        <w:trPr>
          <w:trHeight w:val="80"/>
        </w:trPr>
        <w:tc>
          <w:tcPr>
            <w:tcW w:w="3600" w:type="dxa"/>
          </w:tcPr>
          <w:p w14:paraId="14B238BD" w14:textId="77777777" w:rsidR="00CA15A7" w:rsidRPr="00D37F8F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</w:pPr>
            <w:r w:rsidRPr="00D37F8F">
              <w:t>Joint venture</w:t>
            </w:r>
          </w:p>
        </w:tc>
        <w:tc>
          <w:tcPr>
            <w:tcW w:w="1260" w:type="dxa"/>
          </w:tcPr>
          <w:p w14:paraId="14375F43" w14:textId="44F03932" w:rsidR="00CA15A7" w:rsidRPr="002937E8" w:rsidRDefault="00463CDA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5,598</w:t>
            </w:r>
          </w:p>
        </w:tc>
        <w:tc>
          <w:tcPr>
            <w:tcW w:w="270" w:type="dxa"/>
          </w:tcPr>
          <w:p w14:paraId="2B4E5473" w14:textId="77777777" w:rsidR="00CA15A7" w:rsidRPr="002937E8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70A81B6" w14:textId="77777777" w:rsidR="00CA15A7" w:rsidRPr="00D675DD" w:rsidRDefault="00CA15A7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4,768</w:t>
            </w:r>
          </w:p>
        </w:tc>
        <w:tc>
          <w:tcPr>
            <w:tcW w:w="236" w:type="dxa"/>
          </w:tcPr>
          <w:p w14:paraId="691F1D53" w14:textId="77777777" w:rsidR="00CA15A7" w:rsidRPr="002937E8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9B4DCE1" w14:textId="3CFB4B6B" w:rsidR="00CA15A7" w:rsidRPr="002937E8" w:rsidRDefault="0056510B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5,598</w:t>
            </w:r>
          </w:p>
        </w:tc>
        <w:tc>
          <w:tcPr>
            <w:tcW w:w="270" w:type="dxa"/>
          </w:tcPr>
          <w:p w14:paraId="5A8A9ADF" w14:textId="77777777" w:rsidR="00CA15A7" w:rsidRPr="002937E8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26" w:type="dxa"/>
          </w:tcPr>
          <w:p w14:paraId="126455E0" w14:textId="77777777" w:rsidR="00CA15A7" w:rsidRPr="00D675DD" w:rsidRDefault="00CA15A7" w:rsidP="004F7B4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>
              <w:rPr>
                <w:rFonts w:cs="Times New Roman"/>
              </w:rPr>
              <w:t>4,768</w:t>
            </w:r>
          </w:p>
        </w:tc>
      </w:tr>
      <w:tr w:rsidR="00CA15A7" w:rsidRPr="00010203" w14:paraId="5448A8CB" w14:textId="77777777" w:rsidTr="004F7B42">
        <w:trPr>
          <w:trHeight w:val="80"/>
        </w:trPr>
        <w:tc>
          <w:tcPr>
            <w:tcW w:w="3600" w:type="dxa"/>
          </w:tcPr>
          <w:p w14:paraId="4787CEC6" w14:textId="77777777" w:rsidR="00CA15A7" w:rsidRPr="00D37F8F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</w:pPr>
            <w:r w:rsidRPr="00D37F8F">
              <w:t>Other related parties</w:t>
            </w:r>
          </w:p>
        </w:tc>
        <w:tc>
          <w:tcPr>
            <w:tcW w:w="1260" w:type="dxa"/>
          </w:tcPr>
          <w:p w14:paraId="401451CE" w14:textId="557F2E31" w:rsidR="00CA15A7" w:rsidRPr="002937E8" w:rsidRDefault="00463CDA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118</w:t>
            </w:r>
          </w:p>
        </w:tc>
        <w:tc>
          <w:tcPr>
            <w:tcW w:w="270" w:type="dxa"/>
          </w:tcPr>
          <w:p w14:paraId="66931770" w14:textId="77777777" w:rsidR="00CA15A7" w:rsidRPr="002937E8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3F70818" w14:textId="77777777" w:rsidR="00CA15A7" w:rsidRPr="00C17981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113</w:t>
            </w:r>
          </w:p>
        </w:tc>
        <w:tc>
          <w:tcPr>
            <w:tcW w:w="236" w:type="dxa"/>
          </w:tcPr>
          <w:p w14:paraId="26FE437B" w14:textId="77777777" w:rsidR="00CA15A7" w:rsidRPr="002937E8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36F9975" w14:textId="0E8FA2BC" w:rsidR="00CA15A7" w:rsidRPr="002937E8" w:rsidRDefault="0056510B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118</w:t>
            </w:r>
          </w:p>
        </w:tc>
        <w:tc>
          <w:tcPr>
            <w:tcW w:w="270" w:type="dxa"/>
          </w:tcPr>
          <w:p w14:paraId="6B5ED3D3" w14:textId="77777777" w:rsidR="00CA15A7" w:rsidRPr="002937E8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26" w:type="dxa"/>
          </w:tcPr>
          <w:p w14:paraId="2FF139F1" w14:textId="77777777" w:rsidR="00CA15A7" w:rsidRPr="00C17981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>
              <w:rPr>
                <w:rFonts w:cs="Times New Roman"/>
              </w:rPr>
              <w:t>113</w:t>
            </w:r>
          </w:p>
        </w:tc>
      </w:tr>
      <w:tr w:rsidR="00CA15A7" w14:paraId="0CADC6F7" w14:textId="77777777" w:rsidTr="004F7B42">
        <w:trPr>
          <w:trHeight w:val="80"/>
        </w:trPr>
        <w:tc>
          <w:tcPr>
            <w:tcW w:w="3600" w:type="dxa"/>
          </w:tcPr>
          <w:p w14:paraId="02805036" w14:textId="77777777" w:rsidR="00CA15A7" w:rsidRPr="0020449C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91E0A4" w14:textId="0F202B04" w:rsidR="00CA15A7" w:rsidRPr="0020449C" w:rsidRDefault="00463CDA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5,716</w:t>
            </w:r>
          </w:p>
        </w:tc>
        <w:tc>
          <w:tcPr>
            <w:tcW w:w="270" w:type="dxa"/>
          </w:tcPr>
          <w:p w14:paraId="6A63AFD2" w14:textId="77777777" w:rsidR="00CA15A7" w:rsidRPr="0020449C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5CFDA2" w14:textId="77777777" w:rsidR="00CA15A7" w:rsidRPr="0092661C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4,881</w:t>
            </w:r>
          </w:p>
        </w:tc>
        <w:tc>
          <w:tcPr>
            <w:tcW w:w="236" w:type="dxa"/>
          </w:tcPr>
          <w:p w14:paraId="437AEA5F" w14:textId="77777777" w:rsidR="00CA15A7" w:rsidRPr="0020449C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D7E1308" w14:textId="53B18FA6" w:rsidR="00CA15A7" w:rsidRPr="0020449C" w:rsidRDefault="0056510B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5,716</w:t>
            </w:r>
          </w:p>
        </w:tc>
        <w:tc>
          <w:tcPr>
            <w:tcW w:w="270" w:type="dxa"/>
          </w:tcPr>
          <w:p w14:paraId="48ACEF8D" w14:textId="77777777" w:rsidR="00CA15A7" w:rsidRPr="0020449C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D6EBF4D" w14:textId="77777777" w:rsidR="00CA15A7" w:rsidRPr="00CA15A7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  <w:b/>
                <w:bCs/>
              </w:rPr>
            </w:pPr>
            <w:r w:rsidRPr="00CA15A7">
              <w:rPr>
                <w:rFonts w:cs="Times New Roman"/>
                <w:b/>
                <w:bCs/>
              </w:rPr>
              <w:t>4,881</w:t>
            </w:r>
          </w:p>
        </w:tc>
      </w:tr>
      <w:tr w:rsidR="00CA15A7" w14:paraId="1E4DBD78" w14:textId="77777777" w:rsidTr="004F7B42">
        <w:trPr>
          <w:trHeight w:val="80"/>
        </w:trPr>
        <w:tc>
          <w:tcPr>
            <w:tcW w:w="3600" w:type="dxa"/>
          </w:tcPr>
          <w:p w14:paraId="01B6AAFB" w14:textId="77777777" w:rsidR="00CA15A7" w:rsidRPr="00D51149" w:rsidRDefault="00CA15A7" w:rsidP="00F739C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  <w:ind w:right="-105"/>
            </w:pPr>
            <w:r w:rsidRPr="00D51149">
              <w:rPr>
                <w:i/>
                <w:iCs/>
              </w:rPr>
              <w:t>Less</w:t>
            </w:r>
            <w:r w:rsidRPr="00D51149">
              <w:t xml:space="preserve"> allowance for </w:t>
            </w:r>
            <w:r w:rsidR="00F739C8">
              <w:t>expected credit loss</w:t>
            </w:r>
            <w:r w:rsidRPr="00D51149">
              <w:t xml:space="preserve"> </w:t>
            </w:r>
          </w:p>
        </w:tc>
        <w:tc>
          <w:tcPr>
            <w:tcW w:w="1260" w:type="dxa"/>
          </w:tcPr>
          <w:p w14:paraId="57CA09F7" w14:textId="601EEED9" w:rsidR="00CA15A7" w:rsidRPr="00461C1B" w:rsidRDefault="00463CDA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61C1B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7CED3E11" w14:textId="77777777" w:rsidR="00CA15A7" w:rsidRPr="0020449C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34731441" w14:textId="77777777" w:rsidR="00CA15A7" w:rsidRPr="00461C1B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right="-108"/>
              <w:rPr>
                <w:rFonts w:cs="Times New Roman"/>
              </w:rPr>
            </w:pPr>
            <w:r w:rsidRPr="00461C1B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3DDCC1AD" w14:textId="77777777" w:rsidR="00CA15A7" w:rsidRPr="0020449C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</w:tcPr>
          <w:p w14:paraId="58FEEF4D" w14:textId="5DE0A49A" w:rsidR="00CA15A7" w:rsidRPr="00461C1B" w:rsidRDefault="0056510B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61C1B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472F3490" w14:textId="77777777" w:rsidR="00CA15A7" w:rsidRPr="0020449C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26" w:type="dxa"/>
          </w:tcPr>
          <w:p w14:paraId="79005F1C" w14:textId="77777777" w:rsidR="00CA15A7" w:rsidRPr="00CA15A7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 w:rsidRPr="00CA15A7">
              <w:rPr>
                <w:rFonts w:cs="Times New Roman"/>
              </w:rPr>
              <w:t>-</w:t>
            </w:r>
          </w:p>
        </w:tc>
      </w:tr>
      <w:tr w:rsidR="00CA15A7" w14:paraId="09F80DB2" w14:textId="77777777" w:rsidTr="004F7B42">
        <w:trPr>
          <w:trHeight w:val="80"/>
        </w:trPr>
        <w:tc>
          <w:tcPr>
            <w:tcW w:w="3600" w:type="dxa"/>
          </w:tcPr>
          <w:p w14:paraId="276A67A8" w14:textId="77777777" w:rsidR="00CA15A7" w:rsidRPr="0020449C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  <w:rPr>
                <w:b/>
                <w:bCs/>
              </w:rPr>
            </w:pPr>
            <w:r>
              <w:rPr>
                <w:b/>
                <w:bCs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176150" w14:textId="609759D7" w:rsidR="00CA15A7" w:rsidRDefault="00463CDA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5,716</w:t>
            </w:r>
          </w:p>
        </w:tc>
        <w:tc>
          <w:tcPr>
            <w:tcW w:w="270" w:type="dxa"/>
          </w:tcPr>
          <w:p w14:paraId="73FD0643" w14:textId="77777777" w:rsidR="00CA15A7" w:rsidRPr="0020449C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E62E20" w14:textId="77777777" w:rsidR="00CA15A7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4,881</w:t>
            </w:r>
          </w:p>
        </w:tc>
        <w:tc>
          <w:tcPr>
            <w:tcW w:w="236" w:type="dxa"/>
          </w:tcPr>
          <w:p w14:paraId="35847025" w14:textId="77777777" w:rsidR="00CA15A7" w:rsidRPr="0020449C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4CF1236" w14:textId="1C1FA0ED" w:rsidR="00CA15A7" w:rsidRDefault="0056510B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5,716</w:t>
            </w:r>
          </w:p>
        </w:tc>
        <w:tc>
          <w:tcPr>
            <w:tcW w:w="270" w:type="dxa"/>
          </w:tcPr>
          <w:p w14:paraId="06FA6222" w14:textId="77777777" w:rsidR="00CA15A7" w:rsidRPr="0020449C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4E9374E3" w14:textId="77777777" w:rsidR="00CA15A7" w:rsidRPr="00CA15A7" w:rsidRDefault="00CA15A7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  <w:b/>
                <w:bCs/>
              </w:rPr>
            </w:pPr>
            <w:r w:rsidRPr="00CA15A7">
              <w:rPr>
                <w:rFonts w:cs="Times New Roman"/>
                <w:b/>
                <w:bCs/>
              </w:rPr>
              <w:t>4,881</w:t>
            </w:r>
          </w:p>
        </w:tc>
      </w:tr>
      <w:tr w:rsidR="002A7F2A" w14:paraId="49F12D06" w14:textId="77777777" w:rsidTr="004F7B42">
        <w:trPr>
          <w:trHeight w:val="80"/>
        </w:trPr>
        <w:tc>
          <w:tcPr>
            <w:tcW w:w="3600" w:type="dxa"/>
          </w:tcPr>
          <w:p w14:paraId="0C32285B" w14:textId="77777777" w:rsidR="002A7F2A" w:rsidRDefault="002A7F2A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B42D17E" w14:textId="77777777" w:rsidR="002A7F2A" w:rsidRDefault="002A7F2A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4D6BD5F2" w14:textId="77777777" w:rsidR="002A7F2A" w:rsidRPr="0020449C" w:rsidRDefault="002A7F2A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FB7277" w14:textId="77777777" w:rsidR="002A7F2A" w:rsidRDefault="002A7F2A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right="-108"/>
              <w:rPr>
                <w:rFonts w:cs="Times New Roman"/>
                <w:b/>
                <w:bCs/>
              </w:rPr>
            </w:pPr>
          </w:p>
        </w:tc>
        <w:tc>
          <w:tcPr>
            <w:tcW w:w="236" w:type="dxa"/>
          </w:tcPr>
          <w:p w14:paraId="156318FF" w14:textId="77777777" w:rsidR="002A7F2A" w:rsidRPr="0020449C" w:rsidRDefault="002A7F2A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5C2B958" w14:textId="77777777" w:rsidR="002A7F2A" w:rsidRDefault="002A7F2A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6A4D1C1D" w14:textId="77777777" w:rsidR="002A7F2A" w:rsidRPr="0020449C" w:rsidRDefault="002A7F2A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2B3C78C0" w14:textId="77777777" w:rsidR="002A7F2A" w:rsidRPr="00CA15A7" w:rsidRDefault="002A7F2A" w:rsidP="00CA15A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  <w:b/>
                <w:bCs/>
              </w:rPr>
            </w:pPr>
          </w:p>
        </w:tc>
      </w:tr>
    </w:tbl>
    <w:p w14:paraId="44591FC3" w14:textId="77777777" w:rsidR="00D445B7" w:rsidRPr="000E436D" w:rsidRDefault="00D44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36"/>
        <w:gridCol w:w="1204"/>
        <w:gridCol w:w="270"/>
        <w:gridCol w:w="1260"/>
      </w:tblGrid>
      <w:tr w:rsidR="002A7F2A" w14:paraId="03BD26A6" w14:textId="77777777" w:rsidTr="00B023A4">
        <w:trPr>
          <w:trHeight w:val="80"/>
        </w:trPr>
        <w:tc>
          <w:tcPr>
            <w:tcW w:w="3600" w:type="dxa"/>
          </w:tcPr>
          <w:p w14:paraId="2A245ADA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  <w:r>
              <w:br w:type="page"/>
            </w:r>
          </w:p>
        </w:tc>
        <w:tc>
          <w:tcPr>
            <w:tcW w:w="1260" w:type="dxa"/>
          </w:tcPr>
          <w:p w14:paraId="4FBE1CF5" w14:textId="77777777" w:rsidR="002A7F2A" w:rsidRPr="00574909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4B69D2F2" w14:textId="77777777" w:rsidR="002A7F2A" w:rsidRPr="00075763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35CE75FE" w14:textId="77777777" w:rsidR="002A7F2A" w:rsidRPr="00574909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Financia</w:t>
            </w: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l</w:t>
            </w:r>
          </w:p>
        </w:tc>
        <w:tc>
          <w:tcPr>
            <w:tcW w:w="236" w:type="dxa"/>
          </w:tcPr>
          <w:p w14:paraId="4C915036" w14:textId="77777777" w:rsidR="002A7F2A" w:rsidRPr="00B44F5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7DBF17A2" w14:textId="77777777" w:rsidR="002A7F2A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26FA90E6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5958285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2A7F2A" w14:paraId="08AA2C3D" w14:textId="77777777" w:rsidTr="00B023A4">
        <w:trPr>
          <w:trHeight w:val="80"/>
        </w:trPr>
        <w:tc>
          <w:tcPr>
            <w:tcW w:w="3600" w:type="dxa"/>
          </w:tcPr>
          <w:p w14:paraId="0A806B60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7BA3F6C5" w14:textId="77777777" w:rsidR="002A7F2A" w:rsidRPr="00574909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5C3EECE9" w14:textId="77777777" w:rsidR="002A7F2A" w:rsidRPr="00075763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75137E88" w14:textId="77777777" w:rsidR="002A7F2A" w:rsidRPr="00574909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statements</w:t>
            </w:r>
          </w:p>
        </w:tc>
        <w:tc>
          <w:tcPr>
            <w:tcW w:w="236" w:type="dxa"/>
          </w:tcPr>
          <w:p w14:paraId="07EA2A16" w14:textId="77777777" w:rsidR="002A7F2A" w:rsidRPr="00B44F5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D5D3914" w14:textId="77777777" w:rsidR="002A7F2A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3C6378C0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F1C3856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2A7F2A" w14:paraId="5B0A29BD" w14:textId="77777777" w:rsidTr="00B023A4">
        <w:trPr>
          <w:trHeight w:val="80"/>
        </w:trPr>
        <w:tc>
          <w:tcPr>
            <w:tcW w:w="3600" w:type="dxa"/>
          </w:tcPr>
          <w:p w14:paraId="036FD058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73986B93" w14:textId="77777777" w:rsidR="002A7F2A" w:rsidRPr="00574909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3963DBAA" w14:textId="77777777" w:rsidR="002A7F2A" w:rsidRPr="00075763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46EEECF0" w14:textId="77777777" w:rsidR="002A7F2A" w:rsidRPr="00574909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in which</w:t>
            </w:r>
          </w:p>
        </w:tc>
        <w:tc>
          <w:tcPr>
            <w:tcW w:w="236" w:type="dxa"/>
          </w:tcPr>
          <w:p w14:paraId="57048768" w14:textId="77777777" w:rsidR="002A7F2A" w:rsidRPr="00B44F5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63CB80EA" w14:textId="77777777" w:rsidR="002A7F2A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111D6C93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0DAF588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2A7F2A" w14:paraId="69C5DE02" w14:textId="77777777" w:rsidTr="00B023A4">
        <w:trPr>
          <w:trHeight w:val="80"/>
        </w:trPr>
        <w:tc>
          <w:tcPr>
            <w:tcW w:w="3600" w:type="dxa"/>
          </w:tcPr>
          <w:p w14:paraId="2FF00E81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27693259" w14:textId="77777777" w:rsidR="002A7F2A" w:rsidRPr="00574909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09BD3EC0" w14:textId="77777777" w:rsidR="002A7F2A" w:rsidRPr="00075763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3C1D0AFD" w14:textId="77777777" w:rsidR="002A7F2A" w:rsidRPr="00574909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the equity</w:t>
            </w:r>
          </w:p>
        </w:tc>
        <w:tc>
          <w:tcPr>
            <w:tcW w:w="236" w:type="dxa"/>
          </w:tcPr>
          <w:p w14:paraId="413B7170" w14:textId="77777777" w:rsidR="002A7F2A" w:rsidRPr="00B44F5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207BB440" w14:textId="77777777" w:rsidR="002A7F2A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44BEB791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39517FB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2A7F2A" w14:paraId="75C65597" w14:textId="77777777" w:rsidTr="00B023A4">
        <w:trPr>
          <w:trHeight w:val="80"/>
        </w:trPr>
        <w:tc>
          <w:tcPr>
            <w:tcW w:w="3600" w:type="dxa"/>
          </w:tcPr>
          <w:p w14:paraId="66E2ED28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2AB11018" w14:textId="77777777" w:rsidR="002A7F2A" w:rsidRPr="00574909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financial</w:t>
            </w:r>
          </w:p>
        </w:tc>
        <w:tc>
          <w:tcPr>
            <w:tcW w:w="270" w:type="dxa"/>
          </w:tcPr>
          <w:p w14:paraId="65C32628" w14:textId="77777777" w:rsidR="002A7F2A" w:rsidRPr="00075763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0A9BCAA4" w14:textId="77777777" w:rsidR="002A7F2A" w:rsidRPr="00574909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method</w:t>
            </w:r>
          </w:p>
        </w:tc>
        <w:tc>
          <w:tcPr>
            <w:tcW w:w="236" w:type="dxa"/>
          </w:tcPr>
          <w:p w14:paraId="15B99D98" w14:textId="77777777" w:rsidR="002A7F2A" w:rsidRPr="00B44F5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34" w:type="dxa"/>
            <w:gridSpan w:val="3"/>
          </w:tcPr>
          <w:p w14:paraId="0CDF838C" w14:textId="77777777" w:rsidR="002A7F2A" w:rsidRPr="00745DBD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2A7F2A" w14:paraId="0FBE96DA" w14:textId="77777777" w:rsidTr="00B023A4">
        <w:trPr>
          <w:trHeight w:val="80"/>
        </w:trPr>
        <w:tc>
          <w:tcPr>
            <w:tcW w:w="3600" w:type="dxa"/>
          </w:tcPr>
          <w:p w14:paraId="54CE89D9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  <w:r w:rsidRPr="005D004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0"/>
                <w:lang w:val="en-GB" w:bidi="ar-SA"/>
              </w:rPr>
              <w:t>Accrued service income</w:t>
            </w:r>
          </w:p>
        </w:tc>
        <w:tc>
          <w:tcPr>
            <w:tcW w:w="1260" w:type="dxa"/>
          </w:tcPr>
          <w:p w14:paraId="128B3DC0" w14:textId="77777777" w:rsidR="002A7F2A" w:rsidRPr="00DF5D4A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DF5D4A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statements</w:t>
            </w:r>
          </w:p>
        </w:tc>
        <w:tc>
          <w:tcPr>
            <w:tcW w:w="270" w:type="dxa"/>
          </w:tcPr>
          <w:p w14:paraId="02CCA228" w14:textId="77777777" w:rsidR="002A7F2A" w:rsidRPr="00075763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7F757CDE" w14:textId="77777777" w:rsidR="002A7F2A" w:rsidRPr="00333A39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0F13FA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is applied</w:t>
            </w:r>
          </w:p>
        </w:tc>
        <w:tc>
          <w:tcPr>
            <w:tcW w:w="236" w:type="dxa"/>
          </w:tcPr>
          <w:p w14:paraId="59445486" w14:textId="77777777" w:rsidR="002A7F2A" w:rsidRPr="00B44F5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34" w:type="dxa"/>
            <w:gridSpan w:val="3"/>
          </w:tcPr>
          <w:p w14:paraId="2D6B7D9C" w14:textId="77777777" w:rsidR="002A7F2A" w:rsidRPr="00745DBD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2A7F2A" w14:paraId="3710F74C" w14:textId="77777777" w:rsidTr="00B023A4">
        <w:trPr>
          <w:trHeight w:val="80"/>
        </w:trPr>
        <w:tc>
          <w:tcPr>
            <w:tcW w:w="3600" w:type="dxa"/>
          </w:tcPr>
          <w:p w14:paraId="1DADE01F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327BBE35" w14:textId="3D870287" w:rsidR="002A7F2A" w:rsidRPr="00A35AEE" w:rsidRDefault="003B42E6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503CD2E4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735449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36" w:type="dxa"/>
          </w:tcPr>
          <w:p w14:paraId="0B755E19" w14:textId="77777777" w:rsidR="002A7F2A" w:rsidRPr="00B44F5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0A795F0" w14:textId="575DD484" w:rsidR="002A7F2A" w:rsidRPr="00A35AEE" w:rsidRDefault="003B42E6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282FDC26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F1D6DFA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2A7F2A" w14:paraId="7C96B42E" w14:textId="77777777" w:rsidTr="00B023A4">
        <w:trPr>
          <w:trHeight w:val="80"/>
        </w:trPr>
        <w:tc>
          <w:tcPr>
            <w:tcW w:w="3600" w:type="dxa"/>
          </w:tcPr>
          <w:p w14:paraId="20EBF288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jc w:val="center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16C40FAB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7A99D8CD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B1F2DD3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  <w:tc>
          <w:tcPr>
            <w:tcW w:w="236" w:type="dxa"/>
          </w:tcPr>
          <w:p w14:paraId="762DF381" w14:textId="77777777" w:rsidR="002A7F2A" w:rsidRPr="00B44F5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5BE3A5CE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475CB91C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B3648E1" w14:textId="77777777" w:rsidR="002A7F2A" w:rsidRPr="00A35AEE" w:rsidRDefault="002A7F2A" w:rsidP="002A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</w:tr>
      <w:tr w:rsidR="002065A6" w14:paraId="7DA5ACA1" w14:textId="77777777" w:rsidTr="002A7F2A">
        <w:trPr>
          <w:trHeight w:val="80"/>
        </w:trPr>
        <w:tc>
          <w:tcPr>
            <w:tcW w:w="3600" w:type="dxa"/>
          </w:tcPr>
          <w:p w14:paraId="3C8B3DC0" w14:textId="77777777" w:rsid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760" w:type="dxa"/>
            <w:gridSpan w:val="7"/>
          </w:tcPr>
          <w:p w14:paraId="44CCBE19" w14:textId="77777777" w:rsid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  <w:r w:rsidRPr="00D675DD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2065A6" w14:paraId="16A5EB30" w14:textId="77777777" w:rsidTr="002A7F2A">
        <w:trPr>
          <w:trHeight w:val="80"/>
        </w:trPr>
        <w:tc>
          <w:tcPr>
            <w:tcW w:w="3600" w:type="dxa"/>
          </w:tcPr>
          <w:p w14:paraId="57DC9DBD" w14:textId="77777777" w:rsid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760" w:type="dxa"/>
            <w:gridSpan w:val="7"/>
          </w:tcPr>
          <w:p w14:paraId="459C423D" w14:textId="77777777" w:rsidR="002065A6" w:rsidRPr="00D675DD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  <w:i/>
                <w:iCs/>
              </w:rPr>
            </w:pPr>
          </w:p>
        </w:tc>
      </w:tr>
      <w:tr w:rsidR="002065A6" w14:paraId="760CA7E4" w14:textId="77777777" w:rsidTr="00B023A4">
        <w:trPr>
          <w:trHeight w:val="80"/>
        </w:trPr>
        <w:tc>
          <w:tcPr>
            <w:tcW w:w="3600" w:type="dxa"/>
          </w:tcPr>
          <w:p w14:paraId="763C5FC9" w14:textId="77777777" w:rsidR="002065A6" w:rsidRPr="002937E8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 w:rsidRPr="002937E8">
              <w:t>Joint venture</w:t>
            </w:r>
            <w:r>
              <w:t>s</w:t>
            </w:r>
          </w:p>
        </w:tc>
        <w:tc>
          <w:tcPr>
            <w:tcW w:w="1260" w:type="dxa"/>
          </w:tcPr>
          <w:p w14:paraId="05338993" w14:textId="7ABB26B7" w:rsidR="002065A6" w:rsidRPr="002937E8" w:rsidRDefault="003D0533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511</w:t>
            </w:r>
          </w:p>
        </w:tc>
        <w:tc>
          <w:tcPr>
            <w:tcW w:w="270" w:type="dxa"/>
          </w:tcPr>
          <w:p w14:paraId="25318114" w14:textId="77777777" w:rsidR="002065A6" w:rsidRPr="002937E8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731AA56" w14:textId="77777777" w:rsidR="002065A6" w:rsidRPr="00D675DD" w:rsidRDefault="002A7F2A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649</w:t>
            </w:r>
          </w:p>
        </w:tc>
        <w:tc>
          <w:tcPr>
            <w:tcW w:w="236" w:type="dxa"/>
          </w:tcPr>
          <w:p w14:paraId="4760AFC9" w14:textId="77777777" w:rsidR="002065A6" w:rsidRPr="002937E8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3448650" w14:textId="6AB22614" w:rsidR="002065A6" w:rsidRPr="00A50B53" w:rsidRDefault="003D0533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511</w:t>
            </w:r>
          </w:p>
        </w:tc>
        <w:tc>
          <w:tcPr>
            <w:tcW w:w="270" w:type="dxa"/>
          </w:tcPr>
          <w:p w14:paraId="56E1922A" w14:textId="77777777" w:rsidR="002065A6" w:rsidRPr="002937E8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6B12CB3" w14:textId="77777777" w:rsidR="002065A6" w:rsidRPr="00D675DD" w:rsidRDefault="002A7F2A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>
              <w:rPr>
                <w:rFonts w:cs="Times New Roman"/>
              </w:rPr>
              <w:t>649</w:t>
            </w:r>
          </w:p>
        </w:tc>
      </w:tr>
      <w:tr w:rsidR="002065A6" w14:paraId="08AE8EF9" w14:textId="77777777" w:rsidTr="00B023A4">
        <w:trPr>
          <w:trHeight w:val="80"/>
        </w:trPr>
        <w:tc>
          <w:tcPr>
            <w:tcW w:w="3600" w:type="dxa"/>
          </w:tcPr>
          <w:p w14:paraId="5E91C000" w14:textId="77777777" w:rsidR="002065A6" w:rsidRPr="002937E8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  <w:szCs w:val="28"/>
              </w:rPr>
            </w:pPr>
            <w:r w:rsidRPr="002937E8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7FA8AD" w14:textId="11C36FCF" w:rsidR="002065A6" w:rsidRPr="00B25FE7" w:rsidRDefault="003D0533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511</w:t>
            </w:r>
          </w:p>
        </w:tc>
        <w:tc>
          <w:tcPr>
            <w:tcW w:w="270" w:type="dxa"/>
          </w:tcPr>
          <w:p w14:paraId="7476C52B" w14:textId="77777777" w:rsidR="002065A6" w:rsidRPr="00B25FE7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76F80A" w14:textId="77777777" w:rsidR="002065A6" w:rsidRPr="00B25FE7" w:rsidRDefault="002A7F2A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25FE7">
              <w:rPr>
                <w:rFonts w:cs="Times New Roman"/>
                <w:b/>
                <w:bCs/>
              </w:rPr>
              <w:t>649</w:t>
            </w:r>
          </w:p>
        </w:tc>
        <w:tc>
          <w:tcPr>
            <w:tcW w:w="236" w:type="dxa"/>
          </w:tcPr>
          <w:p w14:paraId="6E163D05" w14:textId="77777777" w:rsidR="002065A6" w:rsidRPr="00B25FE7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62FDB28" w14:textId="4E05FCDB" w:rsidR="002065A6" w:rsidRPr="00B25FE7" w:rsidRDefault="003D0533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511</w:t>
            </w:r>
          </w:p>
        </w:tc>
        <w:tc>
          <w:tcPr>
            <w:tcW w:w="270" w:type="dxa"/>
          </w:tcPr>
          <w:p w14:paraId="54F76E90" w14:textId="77777777" w:rsidR="002065A6" w:rsidRPr="00B25FE7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596CC5" w14:textId="77777777" w:rsidR="002065A6" w:rsidRPr="00B25FE7" w:rsidRDefault="002A7F2A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  <w:r w:rsidRPr="00B25FE7">
              <w:rPr>
                <w:rFonts w:cs="Times New Roman"/>
                <w:b/>
                <w:bCs/>
              </w:rPr>
              <w:t>649</w:t>
            </w:r>
          </w:p>
        </w:tc>
      </w:tr>
    </w:tbl>
    <w:p w14:paraId="2BAF8BEC" w14:textId="77777777" w:rsidR="002A7F2A" w:rsidRDefault="002A7F2A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844"/>
        <w:gridCol w:w="236"/>
        <w:gridCol w:w="1204"/>
        <w:gridCol w:w="236"/>
        <w:gridCol w:w="1080"/>
        <w:gridCol w:w="270"/>
        <w:gridCol w:w="990"/>
        <w:gridCol w:w="270"/>
        <w:gridCol w:w="1024"/>
      </w:tblGrid>
      <w:tr w:rsidR="002A7F2A" w:rsidRPr="00630357" w14:paraId="132D46B8" w14:textId="77777777" w:rsidTr="004C4BD3">
        <w:trPr>
          <w:trHeight w:val="20"/>
          <w:tblHeader/>
        </w:trPr>
        <w:tc>
          <w:tcPr>
            <w:tcW w:w="1890" w:type="dxa"/>
            <w:vMerge w:val="restart"/>
            <w:shd w:val="clear" w:color="auto" w:fill="auto"/>
            <w:vAlign w:val="bottom"/>
          </w:tcPr>
          <w:p w14:paraId="0897AFAF" w14:textId="77777777" w:rsidR="002A7F2A" w:rsidRPr="00630357" w:rsidRDefault="002A7F2A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E3B82F9" w14:textId="77777777" w:rsidR="002A7F2A" w:rsidRPr="00630357" w:rsidRDefault="002A7F2A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C1C5F5B" w14:textId="14D5910E" w:rsidR="002A7F2A" w:rsidRPr="00630357" w:rsidRDefault="002A7F2A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60" w:type="dxa"/>
            <w:gridSpan w:val="3"/>
          </w:tcPr>
          <w:p w14:paraId="3782D1D1" w14:textId="77777777" w:rsidR="002A7F2A" w:rsidRPr="00630357" w:rsidRDefault="002A7F2A" w:rsidP="002A7F2A">
            <w:pPr>
              <w:spacing w:line="240" w:lineRule="auto"/>
              <w:ind w:left="-106" w:right="-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0B81BC3" w14:textId="77777777" w:rsidR="002A7F2A" w:rsidRPr="00630357" w:rsidRDefault="002A7F2A" w:rsidP="002A7F2A">
            <w:pPr>
              <w:spacing w:line="240" w:lineRule="auto"/>
              <w:ind w:left="-106" w:right="-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Interest rate</w:t>
            </w:r>
          </w:p>
        </w:tc>
        <w:tc>
          <w:tcPr>
            <w:tcW w:w="236" w:type="dxa"/>
            <w:vAlign w:val="bottom"/>
          </w:tcPr>
          <w:p w14:paraId="220DE3B4" w14:textId="77777777" w:rsidR="002A7F2A" w:rsidRPr="00630357" w:rsidRDefault="002A7F2A" w:rsidP="002A7F2A">
            <w:pPr>
              <w:tabs>
                <w:tab w:val="clear" w:pos="227"/>
                <w:tab w:val="left" w:pos="55"/>
              </w:tabs>
              <w:spacing w:line="240" w:lineRule="auto"/>
              <w:ind w:left="-111" w:right="-166" w:hanging="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74" w:type="dxa"/>
            <w:gridSpan w:val="7"/>
            <w:vAlign w:val="bottom"/>
          </w:tcPr>
          <w:p w14:paraId="3D253CE3" w14:textId="77777777" w:rsidR="00035F19" w:rsidRDefault="00B365EB" w:rsidP="002A7F2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Consolidated financial statements/</w:t>
            </w:r>
            <w:r w:rsidR="002A7F2A"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Financial statements </w:t>
            </w:r>
          </w:p>
          <w:p w14:paraId="67DA3422" w14:textId="77777777" w:rsidR="00035F19" w:rsidRDefault="002A7F2A" w:rsidP="002A7F2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 which the equity method is applied/</w:t>
            </w:r>
          </w:p>
          <w:p w14:paraId="5C390979" w14:textId="34A98EDB" w:rsidR="002A7F2A" w:rsidRPr="00630357" w:rsidRDefault="002A7F2A" w:rsidP="002A7F2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630357" w:rsidRPr="00630357" w14:paraId="4415AB6C" w14:textId="77777777" w:rsidTr="004C4BD3">
        <w:trPr>
          <w:trHeight w:val="387"/>
          <w:tblHeader/>
        </w:trPr>
        <w:tc>
          <w:tcPr>
            <w:tcW w:w="1890" w:type="dxa"/>
            <w:vMerge/>
            <w:shd w:val="clear" w:color="auto" w:fill="auto"/>
            <w:vAlign w:val="bottom"/>
          </w:tcPr>
          <w:p w14:paraId="4AFEB990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</w:p>
        </w:tc>
        <w:tc>
          <w:tcPr>
            <w:tcW w:w="1080" w:type="dxa"/>
          </w:tcPr>
          <w:p w14:paraId="2921B669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0D5F9F9B" w14:textId="77777777" w:rsidR="00630357" w:rsidRPr="00630357" w:rsidRDefault="00630357" w:rsidP="00630357">
            <w:pPr>
              <w:tabs>
                <w:tab w:val="clear" w:pos="907"/>
                <w:tab w:val="left" w:pos="970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36" w:type="dxa"/>
          </w:tcPr>
          <w:p w14:paraId="287ABF66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080D677A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05476860" w14:textId="2AB607B0" w:rsidR="00630357" w:rsidRPr="00630357" w:rsidRDefault="00A37D9D" w:rsidP="008E5682">
            <w:pPr>
              <w:tabs>
                <w:tab w:val="clear" w:pos="680"/>
                <w:tab w:val="left" w:pos="733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June</w:t>
            </w:r>
            <w:r w:rsidR="00630357"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F7BCF11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6BC38EBF" w14:textId="77777777" w:rsidR="00630357" w:rsidRPr="00AA06E8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484831D8" w14:textId="77777777" w:rsidR="00630357" w:rsidRPr="00630357" w:rsidRDefault="00630357" w:rsidP="00630357">
            <w:pPr>
              <w:tabs>
                <w:tab w:val="clear" w:pos="907"/>
                <w:tab w:val="left" w:pos="970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36" w:type="dxa"/>
            <w:vAlign w:val="bottom"/>
          </w:tcPr>
          <w:p w14:paraId="14ACFA12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B024CC5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3247FF4E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F1A0FBB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75DA3BD7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bottom"/>
          </w:tcPr>
          <w:p w14:paraId="5036AF2D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5CEB25CA" w14:textId="5311E743" w:rsidR="00630357" w:rsidRPr="00630357" w:rsidRDefault="00A37D9D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June</w:t>
            </w:r>
            <w:r w:rsidR="00630357"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30357" w:rsidRPr="00630357" w14:paraId="7DB25C77" w14:textId="77777777" w:rsidTr="004C4BD3">
        <w:trPr>
          <w:trHeight w:val="64"/>
          <w:tblHeader/>
        </w:trPr>
        <w:tc>
          <w:tcPr>
            <w:tcW w:w="1890" w:type="dxa"/>
            <w:shd w:val="clear" w:color="auto" w:fill="auto"/>
            <w:vAlign w:val="bottom"/>
          </w:tcPr>
          <w:p w14:paraId="0E5E1D70" w14:textId="12670272" w:rsidR="00630357" w:rsidRPr="00630357" w:rsidRDefault="00E90719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Short-term loan to</w:t>
            </w:r>
          </w:p>
        </w:tc>
        <w:tc>
          <w:tcPr>
            <w:tcW w:w="1080" w:type="dxa"/>
          </w:tcPr>
          <w:p w14:paraId="4B9C04F0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36" w:type="dxa"/>
          </w:tcPr>
          <w:p w14:paraId="3B764E51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44A75F2E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36" w:type="dxa"/>
            <w:vAlign w:val="bottom"/>
          </w:tcPr>
          <w:p w14:paraId="63FB34CF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3725E5E1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36" w:type="dxa"/>
            <w:vAlign w:val="bottom"/>
          </w:tcPr>
          <w:p w14:paraId="43F0CC2B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7D568E3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Increase</w:t>
            </w:r>
          </w:p>
        </w:tc>
        <w:tc>
          <w:tcPr>
            <w:tcW w:w="270" w:type="dxa"/>
            <w:vAlign w:val="bottom"/>
          </w:tcPr>
          <w:p w14:paraId="21258916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808C272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Decrease</w:t>
            </w:r>
          </w:p>
        </w:tc>
        <w:tc>
          <w:tcPr>
            <w:tcW w:w="270" w:type="dxa"/>
            <w:vAlign w:val="bottom"/>
          </w:tcPr>
          <w:p w14:paraId="431864C2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bottom"/>
          </w:tcPr>
          <w:p w14:paraId="19DE3C0C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630357" w:rsidRPr="00630357" w14:paraId="553F576D" w14:textId="77777777" w:rsidTr="004C4BD3">
        <w:trPr>
          <w:tblHeader/>
        </w:trPr>
        <w:tc>
          <w:tcPr>
            <w:tcW w:w="1890" w:type="dxa"/>
            <w:vAlign w:val="bottom"/>
          </w:tcPr>
          <w:p w14:paraId="3E9245B4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yellow"/>
                <w:rtl/>
                <w:cs/>
              </w:rPr>
            </w:pPr>
          </w:p>
        </w:tc>
        <w:tc>
          <w:tcPr>
            <w:tcW w:w="2160" w:type="dxa"/>
            <w:gridSpan w:val="3"/>
          </w:tcPr>
          <w:p w14:paraId="0C88E9A1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 per annum)</w:t>
            </w:r>
          </w:p>
        </w:tc>
        <w:tc>
          <w:tcPr>
            <w:tcW w:w="236" w:type="dxa"/>
            <w:vAlign w:val="bottom"/>
          </w:tcPr>
          <w:p w14:paraId="7B7773CA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4" w:type="dxa"/>
            <w:gridSpan w:val="7"/>
            <w:vAlign w:val="bottom"/>
          </w:tcPr>
          <w:p w14:paraId="30A21654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CD5FF4" w:rsidRPr="00630357" w14:paraId="5F0463C5" w14:textId="77777777" w:rsidTr="004C4BD3">
        <w:trPr>
          <w:tblHeader/>
        </w:trPr>
        <w:tc>
          <w:tcPr>
            <w:tcW w:w="1890" w:type="dxa"/>
            <w:vAlign w:val="bottom"/>
          </w:tcPr>
          <w:p w14:paraId="7A09D24D" w14:textId="77777777" w:rsidR="00CD5FF4" w:rsidRPr="00630357" w:rsidRDefault="00CD5FF4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yellow"/>
                <w:rtl/>
                <w:cs/>
              </w:rPr>
            </w:pPr>
          </w:p>
        </w:tc>
        <w:tc>
          <w:tcPr>
            <w:tcW w:w="2160" w:type="dxa"/>
            <w:gridSpan w:val="3"/>
          </w:tcPr>
          <w:p w14:paraId="65D5CEC7" w14:textId="77777777" w:rsidR="00CD5FF4" w:rsidRPr="00630357" w:rsidRDefault="00CD5FF4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66A9D68" w14:textId="77777777" w:rsidR="00CD5FF4" w:rsidRPr="00630357" w:rsidRDefault="00CD5FF4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4" w:type="dxa"/>
            <w:gridSpan w:val="7"/>
            <w:vAlign w:val="bottom"/>
          </w:tcPr>
          <w:p w14:paraId="532574F3" w14:textId="77777777" w:rsidR="00CD5FF4" w:rsidRPr="00630357" w:rsidRDefault="00CD5FF4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30357" w:rsidRPr="00630357" w14:paraId="35B78450" w14:textId="77777777" w:rsidTr="004C4BD3">
        <w:tc>
          <w:tcPr>
            <w:tcW w:w="1890" w:type="dxa"/>
          </w:tcPr>
          <w:p w14:paraId="46746012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Joint venture</w:t>
            </w:r>
          </w:p>
        </w:tc>
        <w:tc>
          <w:tcPr>
            <w:tcW w:w="1080" w:type="dxa"/>
          </w:tcPr>
          <w:p w14:paraId="799674C4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36" w:type="dxa"/>
          </w:tcPr>
          <w:p w14:paraId="1C0A886E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5B2095F0" w14:textId="52229968" w:rsidR="00630357" w:rsidRPr="00630357" w:rsidRDefault="004D6221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36" w:type="dxa"/>
            <w:vAlign w:val="bottom"/>
          </w:tcPr>
          <w:p w14:paraId="0C24F7F3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148DE01" w14:textId="77777777" w:rsidR="00630357" w:rsidRPr="00630357" w:rsidRDefault="00630357" w:rsidP="006303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7,900</w:t>
            </w:r>
          </w:p>
        </w:tc>
        <w:tc>
          <w:tcPr>
            <w:tcW w:w="236" w:type="dxa"/>
          </w:tcPr>
          <w:p w14:paraId="63796CBB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44D2DC2" w14:textId="453488A4" w:rsidR="00630357" w:rsidRPr="00630357" w:rsidRDefault="00F93F6F" w:rsidP="006303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FE13907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E559B4E" w14:textId="0B6AE202" w:rsidR="00630357" w:rsidRPr="00630357" w:rsidRDefault="00F93F6F" w:rsidP="00630357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533F068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49A7CEF" w14:textId="5A0979DE" w:rsidR="00630357" w:rsidRPr="00630357" w:rsidRDefault="00AC17B5" w:rsidP="0063035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7,900</w:t>
            </w:r>
          </w:p>
        </w:tc>
      </w:tr>
      <w:tr w:rsidR="00630357" w:rsidRPr="00630357" w14:paraId="0E8A1450" w14:textId="77777777" w:rsidTr="004C4BD3">
        <w:tc>
          <w:tcPr>
            <w:tcW w:w="1890" w:type="dxa"/>
          </w:tcPr>
          <w:p w14:paraId="5C5BC056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lightGray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080" w:type="dxa"/>
          </w:tcPr>
          <w:p w14:paraId="46EE83D3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474414A9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19D97D86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7B14742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707970D" w14:textId="77777777" w:rsidR="00630357" w:rsidRPr="00630357" w:rsidRDefault="00630357" w:rsidP="006303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7,900</w:t>
            </w:r>
          </w:p>
        </w:tc>
        <w:tc>
          <w:tcPr>
            <w:tcW w:w="236" w:type="dxa"/>
          </w:tcPr>
          <w:p w14:paraId="793AB306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BF2DD32" w14:textId="77777777" w:rsidR="00630357" w:rsidRPr="00630357" w:rsidRDefault="00630357" w:rsidP="006303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F1CB649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B89D04E" w14:textId="77777777" w:rsidR="00630357" w:rsidRPr="00630357" w:rsidRDefault="00630357" w:rsidP="00630357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51092C9B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8012234" w14:textId="5BA725C4" w:rsidR="00630357" w:rsidRPr="00630357" w:rsidRDefault="00AC17B5" w:rsidP="0063035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7,900</w:t>
            </w:r>
          </w:p>
        </w:tc>
      </w:tr>
      <w:tr w:rsidR="00630357" w:rsidRPr="00630357" w14:paraId="59DB6F48" w14:textId="77777777" w:rsidTr="004C4BD3">
        <w:tc>
          <w:tcPr>
            <w:tcW w:w="1890" w:type="dxa"/>
          </w:tcPr>
          <w:p w14:paraId="6239F85C" w14:textId="77777777" w:rsidR="00630357" w:rsidRPr="00630357" w:rsidRDefault="00630357" w:rsidP="00630357">
            <w:pPr>
              <w:spacing w:line="240" w:lineRule="auto"/>
              <w:ind w:left="610" w:right="-110" w:hanging="610"/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highlight w:val="lightGray"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Less 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allowance for expected </w:t>
            </w:r>
            <w:r w:rsidR="00DF76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credit loss</w:t>
            </w:r>
          </w:p>
        </w:tc>
        <w:tc>
          <w:tcPr>
            <w:tcW w:w="1080" w:type="dxa"/>
          </w:tcPr>
          <w:p w14:paraId="64F9BD35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5BDC87A6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364CCCA3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B53612E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8C404FF" w14:textId="77777777" w:rsidR="00630357" w:rsidRPr="00630357" w:rsidRDefault="00630357" w:rsidP="006303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 w:rsidRPr="00630357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63005199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E4745CF" w14:textId="77777777" w:rsidR="00630357" w:rsidRPr="00630357" w:rsidRDefault="00630357" w:rsidP="006303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2F4DC6E7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5D4684E" w14:textId="77777777" w:rsidR="00630357" w:rsidRPr="00630357" w:rsidRDefault="00630357" w:rsidP="00630357">
            <w:pPr>
              <w:tabs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0B250C0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3D0BC7A" w14:textId="3660AE50" w:rsidR="00630357" w:rsidRPr="00630357" w:rsidRDefault="00AC17B5" w:rsidP="0063035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630357" w:rsidRPr="00630357" w14:paraId="14E9F2AA" w14:textId="77777777" w:rsidTr="004C4BD3">
        <w:tc>
          <w:tcPr>
            <w:tcW w:w="1890" w:type="dxa"/>
          </w:tcPr>
          <w:p w14:paraId="52490AA0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1080" w:type="dxa"/>
          </w:tcPr>
          <w:p w14:paraId="5729846D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ECA1D71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5AD85BB4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942F8B5" w14:textId="77777777" w:rsidR="00630357" w:rsidRPr="00630357" w:rsidRDefault="00630357" w:rsidP="00630357">
            <w:pPr>
              <w:spacing w:line="240" w:lineRule="auto"/>
              <w:ind w:left="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C1C4E" w14:textId="77777777" w:rsidR="00630357" w:rsidRPr="00630357" w:rsidRDefault="00630357" w:rsidP="006303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7,900</w:t>
            </w:r>
          </w:p>
        </w:tc>
        <w:tc>
          <w:tcPr>
            <w:tcW w:w="236" w:type="dxa"/>
          </w:tcPr>
          <w:p w14:paraId="57E6D365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D48BB95" w14:textId="77777777" w:rsidR="00630357" w:rsidRPr="00630357" w:rsidRDefault="00630357" w:rsidP="006303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7A512090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5B2190" w14:textId="77777777" w:rsidR="00630357" w:rsidRPr="00630357" w:rsidRDefault="00630357" w:rsidP="00630357">
            <w:pPr>
              <w:tabs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4233E7E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155EB" w14:textId="2EF85ADB" w:rsidR="00630357" w:rsidRPr="00630357" w:rsidRDefault="00AC17B5" w:rsidP="0063035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cs="Angsana New"/>
                <w:b/>
                <w:bCs/>
                <w:sz w:val="20"/>
                <w:lang w:val="en-US" w:bidi="th-TH"/>
              </w:rPr>
            </w:pPr>
            <w:r>
              <w:rPr>
                <w:rFonts w:cs="Angsana New"/>
                <w:b/>
                <w:bCs/>
                <w:sz w:val="20"/>
                <w:lang w:val="en-US" w:bidi="th-TH"/>
              </w:rPr>
              <w:t>7,900</w:t>
            </w:r>
          </w:p>
        </w:tc>
      </w:tr>
    </w:tbl>
    <w:p w14:paraId="54BF05F0" w14:textId="77777777" w:rsidR="00A90605" w:rsidRDefault="00A90605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260"/>
      </w:tblGrid>
      <w:tr w:rsidR="00AC1C02" w14:paraId="2BC1CF85" w14:textId="77777777" w:rsidTr="00877423">
        <w:trPr>
          <w:trHeight w:val="80"/>
        </w:trPr>
        <w:tc>
          <w:tcPr>
            <w:tcW w:w="3600" w:type="dxa"/>
          </w:tcPr>
          <w:p w14:paraId="5346129E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1260" w:type="dxa"/>
          </w:tcPr>
          <w:p w14:paraId="424507F2" w14:textId="77777777" w:rsidR="00AC1C02" w:rsidRPr="00574909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6D4EB2DE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F30D453" w14:textId="77777777" w:rsidR="00AC1C02" w:rsidRPr="00574909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Financia</w:t>
            </w: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l</w:t>
            </w:r>
          </w:p>
        </w:tc>
        <w:tc>
          <w:tcPr>
            <w:tcW w:w="270" w:type="dxa"/>
          </w:tcPr>
          <w:p w14:paraId="0F4E60BA" w14:textId="77777777" w:rsidR="00AC1C02" w:rsidRPr="00B44F5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E17AB0" w14:textId="77777777" w:rsidR="00AC1C02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012C97D8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6C9EE25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AC1C02" w14:paraId="5EB773D8" w14:textId="77777777" w:rsidTr="00877423">
        <w:trPr>
          <w:trHeight w:val="80"/>
        </w:trPr>
        <w:tc>
          <w:tcPr>
            <w:tcW w:w="3600" w:type="dxa"/>
          </w:tcPr>
          <w:p w14:paraId="4542EAA2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1260" w:type="dxa"/>
          </w:tcPr>
          <w:p w14:paraId="33302BB8" w14:textId="77777777" w:rsidR="00AC1C02" w:rsidRPr="00574909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5A0A125A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F6EDEBC" w14:textId="77777777" w:rsidR="00AC1C02" w:rsidRPr="00574909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statements</w:t>
            </w:r>
          </w:p>
        </w:tc>
        <w:tc>
          <w:tcPr>
            <w:tcW w:w="270" w:type="dxa"/>
          </w:tcPr>
          <w:p w14:paraId="6B63BC8B" w14:textId="77777777" w:rsidR="00AC1C02" w:rsidRPr="00B44F5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451010" w14:textId="77777777" w:rsidR="00AC1C02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3086217C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4BF6CA3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AC1C02" w14:paraId="7E587E00" w14:textId="77777777" w:rsidTr="00877423">
        <w:trPr>
          <w:trHeight w:val="80"/>
        </w:trPr>
        <w:tc>
          <w:tcPr>
            <w:tcW w:w="3600" w:type="dxa"/>
          </w:tcPr>
          <w:p w14:paraId="3EE3FC03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1260" w:type="dxa"/>
          </w:tcPr>
          <w:p w14:paraId="4B47D110" w14:textId="77777777" w:rsidR="00AC1C02" w:rsidRPr="00574909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1D2C21B7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1162739" w14:textId="77777777" w:rsidR="00AC1C02" w:rsidRPr="00574909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in which</w:t>
            </w:r>
          </w:p>
        </w:tc>
        <w:tc>
          <w:tcPr>
            <w:tcW w:w="270" w:type="dxa"/>
          </w:tcPr>
          <w:p w14:paraId="09EB82F6" w14:textId="77777777" w:rsidR="00AC1C02" w:rsidRPr="00B44F5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0BD542" w14:textId="77777777" w:rsidR="00AC1C02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0001202B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63BC745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AC1C02" w14:paraId="2ABC671B" w14:textId="77777777" w:rsidTr="00877423">
        <w:trPr>
          <w:trHeight w:val="80"/>
        </w:trPr>
        <w:tc>
          <w:tcPr>
            <w:tcW w:w="3600" w:type="dxa"/>
          </w:tcPr>
          <w:p w14:paraId="23E6CF32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1260" w:type="dxa"/>
          </w:tcPr>
          <w:p w14:paraId="68A77B1E" w14:textId="77777777" w:rsidR="00AC1C02" w:rsidRPr="00574909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7C2B1273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6FBCD7" w14:textId="77777777" w:rsidR="00AC1C02" w:rsidRPr="00574909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the equity</w:t>
            </w:r>
          </w:p>
        </w:tc>
        <w:tc>
          <w:tcPr>
            <w:tcW w:w="270" w:type="dxa"/>
          </w:tcPr>
          <w:p w14:paraId="28AC4FB6" w14:textId="77777777" w:rsidR="00AC1C02" w:rsidRPr="00B44F5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7AB728" w14:textId="77777777" w:rsidR="00AC1C02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FD162A7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EC29AE1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AC1C02" w14:paraId="09035FA9" w14:textId="77777777" w:rsidTr="00877423">
        <w:trPr>
          <w:trHeight w:val="80"/>
        </w:trPr>
        <w:tc>
          <w:tcPr>
            <w:tcW w:w="3600" w:type="dxa"/>
          </w:tcPr>
          <w:p w14:paraId="18CC4796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1260" w:type="dxa"/>
          </w:tcPr>
          <w:p w14:paraId="6FE2F19F" w14:textId="77777777" w:rsidR="00AC1C02" w:rsidRPr="00574909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financial</w:t>
            </w:r>
          </w:p>
        </w:tc>
        <w:tc>
          <w:tcPr>
            <w:tcW w:w="270" w:type="dxa"/>
          </w:tcPr>
          <w:p w14:paraId="705C6070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2EC964F" w14:textId="77777777" w:rsidR="00AC1C02" w:rsidRPr="00574909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method</w:t>
            </w:r>
          </w:p>
        </w:tc>
        <w:tc>
          <w:tcPr>
            <w:tcW w:w="270" w:type="dxa"/>
          </w:tcPr>
          <w:p w14:paraId="694F24A5" w14:textId="77777777" w:rsidR="00AC1C02" w:rsidRPr="00B44F5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1C3DC6E1" w14:textId="77777777" w:rsidR="00AC1C02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jc w:val="center"/>
              <w:rPr>
                <w:rFonts w:cs="Times New Roman"/>
                <w:b/>
                <w:bCs/>
              </w:rPr>
            </w:pPr>
            <w:r w:rsidRPr="00745DBD">
              <w:rPr>
                <w:rFonts w:cs="Times New Roman"/>
                <w:b/>
                <w:bCs/>
                <w:spacing w:val="-4"/>
              </w:rPr>
              <w:t>Separate</w:t>
            </w:r>
          </w:p>
        </w:tc>
      </w:tr>
      <w:tr w:rsidR="00AC1C02" w14:paraId="41828F4E" w14:textId="77777777" w:rsidTr="00877423">
        <w:trPr>
          <w:trHeight w:val="80"/>
        </w:trPr>
        <w:tc>
          <w:tcPr>
            <w:tcW w:w="3600" w:type="dxa"/>
          </w:tcPr>
          <w:p w14:paraId="61799987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</w:rPr>
            </w:pPr>
            <w:r w:rsidRPr="00610F60">
              <w:rPr>
                <w:rFonts w:cs="Times New Roman"/>
                <w:b/>
                <w:bCs/>
                <w:i/>
                <w:iCs/>
                <w:szCs w:val="20"/>
                <w:lang w:val="en-GB" w:bidi="ar-SA"/>
              </w:rPr>
              <w:t>Other current payables</w:t>
            </w:r>
          </w:p>
        </w:tc>
        <w:tc>
          <w:tcPr>
            <w:tcW w:w="1260" w:type="dxa"/>
          </w:tcPr>
          <w:p w14:paraId="1103C6A8" w14:textId="77777777" w:rsidR="00AC1C02" w:rsidRPr="00AC1C02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AC1C02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statements</w:t>
            </w:r>
          </w:p>
        </w:tc>
        <w:tc>
          <w:tcPr>
            <w:tcW w:w="270" w:type="dxa"/>
          </w:tcPr>
          <w:p w14:paraId="58E8E31C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95D9F55" w14:textId="77777777" w:rsidR="00AC1C02" w:rsidRPr="00333A39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0F13FA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is applied</w:t>
            </w:r>
          </w:p>
        </w:tc>
        <w:tc>
          <w:tcPr>
            <w:tcW w:w="270" w:type="dxa"/>
          </w:tcPr>
          <w:p w14:paraId="17B66AE1" w14:textId="77777777" w:rsidR="00AC1C02" w:rsidRPr="00B44F5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4C2EFBE6" w14:textId="77777777" w:rsidR="00AC1C02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jc w:val="center"/>
              <w:rPr>
                <w:rFonts w:cs="Times New Roman"/>
                <w:b/>
                <w:bCs/>
              </w:rPr>
            </w:pPr>
            <w:r w:rsidRPr="00745DBD">
              <w:rPr>
                <w:rFonts w:cs="Times New Roman"/>
                <w:b/>
                <w:bCs/>
                <w:spacing w:val="-4"/>
              </w:rPr>
              <w:t>financial statements</w:t>
            </w:r>
          </w:p>
        </w:tc>
      </w:tr>
      <w:tr w:rsidR="00A90605" w14:paraId="575240CD" w14:textId="77777777" w:rsidTr="00877423">
        <w:trPr>
          <w:trHeight w:val="80"/>
        </w:trPr>
        <w:tc>
          <w:tcPr>
            <w:tcW w:w="3600" w:type="dxa"/>
          </w:tcPr>
          <w:p w14:paraId="48C07AA1" w14:textId="77777777" w:rsidR="00A90605" w:rsidRPr="002937E8" w:rsidRDefault="00A90605" w:rsidP="00A906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1260" w:type="dxa"/>
          </w:tcPr>
          <w:p w14:paraId="1B2D3D6B" w14:textId="72FB9C79" w:rsidR="00A90605" w:rsidRPr="00A35AEE" w:rsidRDefault="00A90605" w:rsidP="00A90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3199FDED" w14:textId="77777777" w:rsidR="00A90605" w:rsidRPr="00A35AEE" w:rsidRDefault="00A90605" w:rsidP="00A90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BAF2E95" w14:textId="77777777" w:rsidR="00A90605" w:rsidRPr="00A35AEE" w:rsidRDefault="00A90605" w:rsidP="00A90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70" w:type="dxa"/>
          </w:tcPr>
          <w:p w14:paraId="0A9B00E5" w14:textId="77777777" w:rsidR="00A90605" w:rsidRPr="00B44F5E" w:rsidRDefault="00A90605" w:rsidP="00A90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7E00EB" w14:textId="1DFCF0E0" w:rsidR="00A90605" w:rsidRPr="00A35AEE" w:rsidRDefault="00A90605" w:rsidP="00A90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37F62C43" w14:textId="77777777" w:rsidR="00A90605" w:rsidRPr="00A35AEE" w:rsidRDefault="00A90605" w:rsidP="00A90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A0CC799" w14:textId="77777777" w:rsidR="00A90605" w:rsidRPr="00A35AEE" w:rsidRDefault="00A90605" w:rsidP="00A90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AC1C02" w14:paraId="615CEC31" w14:textId="77777777" w:rsidTr="00877423">
        <w:trPr>
          <w:trHeight w:val="80"/>
        </w:trPr>
        <w:tc>
          <w:tcPr>
            <w:tcW w:w="3600" w:type="dxa"/>
          </w:tcPr>
          <w:p w14:paraId="098CDB02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1260" w:type="dxa"/>
          </w:tcPr>
          <w:p w14:paraId="7BBA89BB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3E42B901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0C02EC3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  <w:tc>
          <w:tcPr>
            <w:tcW w:w="270" w:type="dxa"/>
          </w:tcPr>
          <w:p w14:paraId="07CEA8B0" w14:textId="77777777" w:rsidR="00AC1C02" w:rsidRPr="00B44F5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2A241B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51B7F42D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1F506C" w14:textId="77777777" w:rsidR="00AC1C02" w:rsidRPr="00A35AEE" w:rsidRDefault="00AC1C02" w:rsidP="00A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</w:tr>
      <w:tr w:rsidR="00AC1C02" w14:paraId="4FAEE783" w14:textId="77777777" w:rsidTr="002A7F2A">
        <w:trPr>
          <w:trHeight w:val="80"/>
        </w:trPr>
        <w:tc>
          <w:tcPr>
            <w:tcW w:w="3600" w:type="dxa"/>
          </w:tcPr>
          <w:p w14:paraId="44DDED0A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5760" w:type="dxa"/>
            <w:gridSpan w:val="7"/>
          </w:tcPr>
          <w:p w14:paraId="10DB7F4A" w14:textId="77777777" w:rsidR="00AC1C02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jc w:val="center"/>
              <w:rPr>
                <w:rFonts w:cs="Times New Roman"/>
                <w:b/>
                <w:bCs/>
              </w:rPr>
            </w:pPr>
            <w:r w:rsidRPr="00D675DD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AC1C02" w14:paraId="7F9B4E94" w14:textId="77777777" w:rsidTr="00AC1C02">
        <w:trPr>
          <w:trHeight w:val="80"/>
        </w:trPr>
        <w:tc>
          <w:tcPr>
            <w:tcW w:w="3600" w:type="dxa"/>
          </w:tcPr>
          <w:p w14:paraId="03F47E2F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5760" w:type="dxa"/>
            <w:gridSpan w:val="7"/>
          </w:tcPr>
          <w:p w14:paraId="559992A3" w14:textId="77777777" w:rsidR="00AC1C02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</w:p>
        </w:tc>
      </w:tr>
      <w:tr w:rsidR="00AC1C02" w14:paraId="44E989BF" w14:textId="77777777" w:rsidTr="00877423">
        <w:trPr>
          <w:trHeight w:val="80"/>
        </w:trPr>
        <w:tc>
          <w:tcPr>
            <w:tcW w:w="3600" w:type="dxa"/>
          </w:tcPr>
          <w:p w14:paraId="04227C08" w14:textId="77777777" w:rsidR="00AC1C02" w:rsidRPr="001C33AF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Joint venture</w:t>
            </w:r>
          </w:p>
        </w:tc>
        <w:tc>
          <w:tcPr>
            <w:tcW w:w="1260" w:type="dxa"/>
          </w:tcPr>
          <w:p w14:paraId="39FCE08D" w14:textId="72251E1B" w:rsidR="00AC1C02" w:rsidRPr="002937E8" w:rsidRDefault="0056167A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353F4A0E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808C3D7" w14:textId="77777777" w:rsidR="00AC1C02" w:rsidRPr="00D675DD" w:rsidRDefault="004D4F13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>
              <w:rPr>
                <w:rFonts w:cs="Times New Roman"/>
              </w:rPr>
              <w:t>480</w:t>
            </w:r>
          </w:p>
        </w:tc>
        <w:tc>
          <w:tcPr>
            <w:tcW w:w="270" w:type="dxa"/>
          </w:tcPr>
          <w:p w14:paraId="634DF741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11364E3" w14:textId="16478798" w:rsidR="00AC1C02" w:rsidRPr="00A50B53" w:rsidRDefault="0056167A" w:rsidP="0097715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20121E00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215AF0D" w14:textId="77777777" w:rsidR="00AC1C02" w:rsidRPr="00D675DD" w:rsidRDefault="004D4F13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>
              <w:rPr>
                <w:rFonts w:cs="Times New Roman"/>
              </w:rPr>
              <w:t>480</w:t>
            </w:r>
          </w:p>
        </w:tc>
      </w:tr>
      <w:tr w:rsidR="00AC1C02" w14:paraId="491BF93D" w14:textId="77777777" w:rsidTr="00877423">
        <w:trPr>
          <w:trHeight w:val="80"/>
        </w:trPr>
        <w:tc>
          <w:tcPr>
            <w:tcW w:w="3600" w:type="dxa"/>
          </w:tcPr>
          <w:p w14:paraId="4E564053" w14:textId="77777777" w:rsidR="00AC1C02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K</w:t>
            </w:r>
            <w:r w:rsidRPr="001C33AF">
              <w:t>ey management personnel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EE851F" w14:textId="4C32F95D" w:rsidR="00AC1C02" w:rsidRPr="002937E8" w:rsidRDefault="000B6593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4,346</w:t>
            </w:r>
          </w:p>
        </w:tc>
        <w:tc>
          <w:tcPr>
            <w:tcW w:w="270" w:type="dxa"/>
          </w:tcPr>
          <w:p w14:paraId="2275CF5B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A0886A" w14:textId="77777777" w:rsidR="00AC1C02" w:rsidRPr="00D675DD" w:rsidRDefault="004D4F13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>
              <w:rPr>
                <w:rFonts w:cs="Times New Roman"/>
              </w:rPr>
              <w:t>2,698</w:t>
            </w:r>
          </w:p>
        </w:tc>
        <w:tc>
          <w:tcPr>
            <w:tcW w:w="270" w:type="dxa"/>
          </w:tcPr>
          <w:p w14:paraId="559E0061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817A15" w14:textId="7FCB2992" w:rsidR="00AC1C02" w:rsidRPr="00A50B53" w:rsidRDefault="00D8107A" w:rsidP="0097715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4,346</w:t>
            </w:r>
          </w:p>
        </w:tc>
        <w:tc>
          <w:tcPr>
            <w:tcW w:w="270" w:type="dxa"/>
          </w:tcPr>
          <w:p w14:paraId="6735403B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EE1804" w14:textId="77777777" w:rsidR="00AC1C02" w:rsidRPr="00D675DD" w:rsidRDefault="004D4F13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>
              <w:rPr>
                <w:rFonts w:cs="Times New Roman"/>
              </w:rPr>
              <w:t>2,698</w:t>
            </w:r>
          </w:p>
        </w:tc>
      </w:tr>
      <w:tr w:rsidR="00AC1C02" w14:paraId="6CE1CBF5" w14:textId="77777777" w:rsidTr="00877423">
        <w:trPr>
          <w:trHeight w:val="80"/>
        </w:trPr>
        <w:tc>
          <w:tcPr>
            <w:tcW w:w="3600" w:type="dxa"/>
          </w:tcPr>
          <w:p w14:paraId="5135844F" w14:textId="77777777" w:rsidR="00AC1C02" w:rsidRPr="002D38D1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2D38D1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21A644" w14:textId="6FE7E0C5" w:rsidR="00AC1C02" w:rsidRPr="0020449C" w:rsidRDefault="000B6593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4,346</w:t>
            </w:r>
          </w:p>
        </w:tc>
        <w:tc>
          <w:tcPr>
            <w:tcW w:w="270" w:type="dxa"/>
          </w:tcPr>
          <w:p w14:paraId="5EF430D4" w14:textId="77777777" w:rsidR="00AC1C02" w:rsidRPr="0020449C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0222B6" w14:textId="77777777" w:rsidR="00AC1C02" w:rsidRPr="0092661C" w:rsidRDefault="004D4F13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3,178</w:t>
            </w:r>
          </w:p>
        </w:tc>
        <w:tc>
          <w:tcPr>
            <w:tcW w:w="270" w:type="dxa"/>
          </w:tcPr>
          <w:p w14:paraId="41FA76F6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B282D9" w14:textId="31E28DC4" w:rsidR="00AC1C02" w:rsidRPr="00977150" w:rsidRDefault="00D8107A" w:rsidP="0097715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7"/>
              <w:rPr>
                <w:rFonts w:cs="Times New Roman"/>
                <w:b/>
                <w:bCs/>
              </w:rPr>
            </w:pPr>
            <w:r w:rsidRPr="00977150">
              <w:rPr>
                <w:rFonts w:cs="Times New Roman"/>
                <w:b/>
                <w:bCs/>
              </w:rPr>
              <w:t>4,346</w:t>
            </w:r>
          </w:p>
        </w:tc>
        <w:tc>
          <w:tcPr>
            <w:tcW w:w="270" w:type="dxa"/>
          </w:tcPr>
          <w:p w14:paraId="1B52A39D" w14:textId="77777777" w:rsidR="00AC1C02" w:rsidRPr="002937E8" w:rsidRDefault="00AC1C02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5B7D46" w14:textId="77777777" w:rsidR="00AC1C02" w:rsidRPr="0092661C" w:rsidRDefault="004D4F13" w:rsidP="00AC1C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3,178</w:t>
            </w:r>
          </w:p>
        </w:tc>
      </w:tr>
    </w:tbl>
    <w:p w14:paraId="2D5A5491" w14:textId="77777777" w:rsidR="00C70FD3" w:rsidRDefault="00C7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7D6AFB24" w14:textId="77777777" w:rsidR="00893B80" w:rsidRPr="002509E9" w:rsidRDefault="00893B80" w:rsidP="007F34FE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509E9">
        <w:rPr>
          <w:rFonts w:ascii="Times New Roman" w:hAnsi="Times New Roman"/>
          <w:b/>
          <w:bCs/>
          <w:i/>
          <w:iCs/>
          <w:sz w:val="22"/>
          <w:szCs w:val="22"/>
        </w:rPr>
        <w:t>Deferred income from related part</w:t>
      </w:r>
      <w:r w:rsidR="00227E55">
        <w:rPr>
          <w:rFonts w:ascii="Times New Roman" w:hAnsi="Times New Roman"/>
          <w:b/>
          <w:bCs/>
          <w:i/>
          <w:iCs/>
          <w:sz w:val="22"/>
          <w:szCs w:val="22"/>
        </w:rPr>
        <w:t>y</w:t>
      </w:r>
    </w:p>
    <w:p w14:paraId="0C318453" w14:textId="77777777" w:rsidR="00893B80" w:rsidRPr="00623629" w:rsidRDefault="00893B80" w:rsidP="00893B80">
      <w:pPr>
        <w:ind w:left="360" w:firstLine="18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2AE1B86" w14:textId="77777777" w:rsidR="0063052D" w:rsidRPr="006459AD" w:rsidRDefault="0063052D" w:rsidP="00893B80">
      <w:pPr>
        <w:ind w:left="360" w:firstLine="180"/>
        <w:jc w:val="both"/>
        <w:rPr>
          <w:rFonts w:ascii="Times New Roman" w:hAnsi="Times New Roman" w:cs="Times New Roman"/>
          <w:sz w:val="22"/>
          <w:szCs w:val="22"/>
        </w:rPr>
      </w:pPr>
      <w:r w:rsidRPr="001B6943">
        <w:rPr>
          <w:rFonts w:ascii="Times New Roman" w:hAnsi="Times New Roman"/>
          <w:sz w:val="22"/>
          <w:szCs w:val="22"/>
        </w:rPr>
        <w:t xml:space="preserve">Deferred income from </w:t>
      </w:r>
      <w:r w:rsidR="00C02C4F" w:rsidRPr="001B6943">
        <w:rPr>
          <w:rFonts w:ascii="Times New Roman" w:hAnsi="Times New Roman"/>
          <w:sz w:val="22"/>
          <w:szCs w:val="22"/>
        </w:rPr>
        <w:t>areas and</w:t>
      </w:r>
      <w:r w:rsidRPr="001B6943">
        <w:rPr>
          <w:rFonts w:ascii="Times New Roman" w:hAnsi="Times New Roman"/>
          <w:sz w:val="22"/>
          <w:szCs w:val="22"/>
        </w:rPr>
        <w:t xml:space="preserve"> infrastructure </w:t>
      </w:r>
      <w:proofErr w:type="spellStart"/>
      <w:r w:rsidRPr="001B6943">
        <w:rPr>
          <w:rFonts w:ascii="Times New Roman" w:hAnsi="Times New Roman"/>
          <w:sz w:val="22"/>
          <w:szCs w:val="22"/>
        </w:rPr>
        <w:t>utilisation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r w:rsidRPr="00422AF1">
        <w:rPr>
          <w:rFonts w:ascii="Times New Roman" w:hAnsi="Times New Roman"/>
          <w:sz w:val="22"/>
          <w:szCs w:val="22"/>
        </w:rPr>
        <w:t>were as follows</w:t>
      </w:r>
      <w:r>
        <w:rPr>
          <w:rFonts w:ascii="Times New Roman" w:hAnsi="Times New Roman"/>
          <w:sz w:val="22"/>
          <w:szCs w:val="22"/>
        </w:rPr>
        <w:t>:</w:t>
      </w:r>
    </w:p>
    <w:p w14:paraId="4C62C66F" w14:textId="77777777" w:rsidR="005909EA" w:rsidRPr="00623629" w:rsidRDefault="005909EA" w:rsidP="005909EA">
      <w:pPr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3"/>
        <w:gridCol w:w="267"/>
        <w:gridCol w:w="1170"/>
        <w:gridCol w:w="270"/>
        <w:gridCol w:w="1260"/>
      </w:tblGrid>
      <w:tr w:rsidR="00755EB6" w:rsidRPr="000F3207" w14:paraId="7A88DD69" w14:textId="77777777" w:rsidTr="00977150">
        <w:trPr>
          <w:trHeight w:val="80"/>
        </w:trPr>
        <w:tc>
          <w:tcPr>
            <w:tcW w:w="3600" w:type="dxa"/>
          </w:tcPr>
          <w:p w14:paraId="0463799A" w14:textId="77777777" w:rsidR="00755EB6" w:rsidRPr="002065A6" w:rsidRDefault="00755EB6" w:rsidP="00755EB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pacing w:val="4"/>
                <w:szCs w:val="22"/>
              </w:rPr>
            </w:pPr>
          </w:p>
        </w:tc>
        <w:tc>
          <w:tcPr>
            <w:tcW w:w="1260" w:type="dxa"/>
          </w:tcPr>
          <w:p w14:paraId="773CC449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71431F53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3" w:type="dxa"/>
          </w:tcPr>
          <w:p w14:paraId="3715A844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Financia</w:t>
            </w: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l</w:t>
            </w:r>
          </w:p>
        </w:tc>
        <w:tc>
          <w:tcPr>
            <w:tcW w:w="267" w:type="dxa"/>
          </w:tcPr>
          <w:p w14:paraId="54E50EF2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7B365F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BE1E041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36526A9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755EB6" w:rsidRPr="000F3207" w14:paraId="2B421DD6" w14:textId="77777777" w:rsidTr="00977150">
        <w:trPr>
          <w:trHeight w:val="80"/>
        </w:trPr>
        <w:tc>
          <w:tcPr>
            <w:tcW w:w="3600" w:type="dxa"/>
          </w:tcPr>
          <w:p w14:paraId="6FA2F1F0" w14:textId="77777777" w:rsidR="00755EB6" w:rsidRPr="002065A6" w:rsidRDefault="00755EB6" w:rsidP="00755EB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pacing w:val="4"/>
                <w:szCs w:val="22"/>
              </w:rPr>
            </w:pPr>
          </w:p>
        </w:tc>
        <w:tc>
          <w:tcPr>
            <w:tcW w:w="1260" w:type="dxa"/>
          </w:tcPr>
          <w:p w14:paraId="59287A80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00F05326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3" w:type="dxa"/>
          </w:tcPr>
          <w:p w14:paraId="1EB299B2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statements</w:t>
            </w:r>
          </w:p>
        </w:tc>
        <w:tc>
          <w:tcPr>
            <w:tcW w:w="267" w:type="dxa"/>
          </w:tcPr>
          <w:p w14:paraId="44BF00AE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89EF55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3CAF896A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53772F6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755EB6" w:rsidRPr="000F3207" w14:paraId="6586F208" w14:textId="77777777" w:rsidTr="00977150">
        <w:trPr>
          <w:trHeight w:val="80"/>
        </w:trPr>
        <w:tc>
          <w:tcPr>
            <w:tcW w:w="3600" w:type="dxa"/>
          </w:tcPr>
          <w:p w14:paraId="227F65BF" w14:textId="77777777" w:rsidR="00755EB6" w:rsidRPr="002065A6" w:rsidRDefault="00755EB6" w:rsidP="00755EB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pacing w:val="4"/>
                <w:szCs w:val="22"/>
              </w:rPr>
            </w:pPr>
          </w:p>
        </w:tc>
        <w:tc>
          <w:tcPr>
            <w:tcW w:w="1260" w:type="dxa"/>
          </w:tcPr>
          <w:p w14:paraId="0C6F2369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1EAE3083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3" w:type="dxa"/>
          </w:tcPr>
          <w:p w14:paraId="1B87E25D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in which</w:t>
            </w:r>
          </w:p>
        </w:tc>
        <w:tc>
          <w:tcPr>
            <w:tcW w:w="267" w:type="dxa"/>
          </w:tcPr>
          <w:p w14:paraId="4703DC48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268F78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345ADC37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CBEF9EE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755EB6" w:rsidRPr="000F3207" w14:paraId="6C389010" w14:textId="77777777" w:rsidTr="00977150">
        <w:trPr>
          <w:trHeight w:val="80"/>
        </w:trPr>
        <w:tc>
          <w:tcPr>
            <w:tcW w:w="3600" w:type="dxa"/>
          </w:tcPr>
          <w:p w14:paraId="04FFFD31" w14:textId="77777777" w:rsidR="00755EB6" w:rsidRPr="002065A6" w:rsidRDefault="00755EB6" w:rsidP="00755EB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pacing w:val="4"/>
                <w:szCs w:val="22"/>
              </w:rPr>
            </w:pPr>
          </w:p>
        </w:tc>
        <w:tc>
          <w:tcPr>
            <w:tcW w:w="1260" w:type="dxa"/>
          </w:tcPr>
          <w:p w14:paraId="6BA103EF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1B20DE70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3" w:type="dxa"/>
          </w:tcPr>
          <w:p w14:paraId="570236D8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the equity</w:t>
            </w:r>
          </w:p>
        </w:tc>
        <w:tc>
          <w:tcPr>
            <w:tcW w:w="267" w:type="dxa"/>
          </w:tcPr>
          <w:p w14:paraId="0AFED33D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FA8BAC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62CD2E62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4794AD4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755EB6" w:rsidRPr="000F3207" w14:paraId="6ED436F9" w14:textId="77777777" w:rsidTr="00977150">
        <w:trPr>
          <w:trHeight w:val="80"/>
        </w:trPr>
        <w:tc>
          <w:tcPr>
            <w:tcW w:w="3600" w:type="dxa"/>
          </w:tcPr>
          <w:p w14:paraId="50FBA920" w14:textId="77777777" w:rsidR="00755EB6" w:rsidRPr="002065A6" w:rsidRDefault="00755EB6" w:rsidP="00755EB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pacing w:val="4"/>
                <w:szCs w:val="22"/>
              </w:rPr>
            </w:pPr>
          </w:p>
        </w:tc>
        <w:tc>
          <w:tcPr>
            <w:tcW w:w="1260" w:type="dxa"/>
          </w:tcPr>
          <w:p w14:paraId="61941F71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financial</w:t>
            </w:r>
          </w:p>
        </w:tc>
        <w:tc>
          <w:tcPr>
            <w:tcW w:w="270" w:type="dxa"/>
          </w:tcPr>
          <w:p w14:paraId="0A8724B2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3" w:type="dxa"/>
          </w:tcPr>
          <w:p w14:paraId="7D9770B1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method</w:t>
            </w:r>
          </w:p>
        </w:tc>
        <w:tc>
          <w:tcPr>
            <w:tcW w:w="267" w:type="dxa"/>
          </w:tcPr>
          <w:p w14:paraId="35CB20B3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4CB24A2B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2065A6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755EB6" w:rsidRPr="000F3207" w14:paraId="118C5E3B" w14:textId="77777777" w:rsidTr="00977150">
        <w:trPr>
          <w:trHeight w:val="80"/>
        </w:trPr>
        <w:tc>
          <w:tcPr>
            <w:tcW w:w="3600" w:type="dxa"/>
          </w:tcPr>
          <w:p w14:paraId="5E4DE91D" w14:textId="77777777" w:rsidR="00755EB6" w:rsidRPr="002065A6" w:rsidRDefault="00755EB6" w:rsidP="00755EB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pacing w:val="4"/>
                <w:szCs w:val="22"/>
              </w:rPr>
            </w:pPr>
          </w:p>
        </w:tc>
        <w:tc>
          <w:tcPr>
            <w:tcW w:w="1260" w:type="dxa"/>
          </w:tcPr>
          <w:p w14:paraId="6DF4E4B5" w14:textId="77777777" w:rsidR="00755EB6" w:rsidRPr="00AC1C02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AC1C02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statements</w:t>
            </w:r>
          </w:p>
        </w:tc>
        <w:tc>
          <w:tcPr>
            <w:tcW w:w="270" w:type="dxa"/>
          </w:tcPr>
          <w:p w14:paraId="66F6F886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3" w:type="dxa"/>
          </w:tcPr>
          <w:p w14:paraId="2BA927CA" w14:textId="77777777" w:rsidR="00755EB6" w:rsidRPr="00333A3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0F13FA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is applied</w:t>
            </w:r>
          </w:p>
        </w:tc>
        <w:tc>
          <w:tcPr>
            <w:tcW w:w="267" w:type="dxa"/>
          </w:tcPr>
          <w:p w14:paraId="13683492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1FB583C2" w14:textId="77777777" w:rsidR="00755EB6" w:rsidRPr="002065A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2065A6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591BD1" w:rsidRPr="000F3207" w14:paraId="01ED2BE7" w14:textId="77777777" w:rsidTr="00977150">
        <w:trPr>
          <w:trHeight w:val="80"/>
        </w:trPr>
        <w:tc>
          <w:tcPr>
            <w:tcW w:w="3600" w:type="dxa"/>
          </w:tcPr>
          <w:p w14:paraId="5107AC1D" w14:textId="77777777" w:rsidR="00591BD1" w:rsidRPr="002065A6" w:rsidRDefault="00591BD1" w:rsidP="00591BD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pacing w:val="4"/>
                <w:szCs w:val="22"/>
              </w:rPr>
            </w:pPr>
          </w:p>
        </w:tc>
        <w:tc>
          <w:tcPr>
            <w:tcW w:w="1260" w:type="dxa"/>
          </w:tcPr>
          <w:p w14:paraId="2E62B498" w14:textId="12E65CF7" w:rsidR="00591BD1" w:rsidRPr="00A35AEE" w:rsidRDefault="00591BD1" w:rsidP="0059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1BB6FFD1" w14:textId="77777777" w:rsidR="00591BD1" w:rsidRPr="00A35AEE" w:rsidRDefault="00591BD1" w:rsidP="0059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3" w:type="dxa"/>
          </w:tcPr>
          <w:p w14:paraId="5680AB2C" w14:textId="77777777" w:rsidR="00591BD1" w:rsidRPr="00A35AEE" w:rsidRDefault="00591BD1" w:rsidP="0059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67" w:type="dxa"/>
          </w:tcPr>
          <w:p w14:paraId="2133A44F" w14:textId="77777777" w:rsidR="00591BD1" w:rsidRPr="002065A6" w:rsidRDefault="00591BD1" w:rsidP="00591BD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82"/>
              </w:tabs>
              <w:spacing w:line="240" w:lineRule="atLeast"/>
              <w:ind w:left="-18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170" w:type="dxa"/>
          </w:tcPr>
          <w:p w14:paraId="55331EB3" w14:textId="620EF0A4" w:rsidR="00591BD1" w:rsidRPr="00A35AEE" w:rsidRDefault="00591BD1" w:rsidP="0059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252D951E" w14:textId="77777777" w:rsidR="00591BD1" w:rsidRPr="00A35AEE" w:rsidRDefault="00591BD1" w:rsidP="0059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0BE5C70" w14:textId="77777777" w:rsidR="00591BD1" w:rsidRPr="00A35AEE" w:rsidRDefault="00591BD1" w:rsidP="0059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755EB6" w:rsidRPr="00D675DD" w14:paraId="424D5FE9" w14:textId="77777777" w:rsidTr="00977150">
        <w:trPr>
          <w:trHeight w:val="80"/>
        </w:trPr>
        <w:tc>
          <w:tcPr>
            <w:tcW w:w="3600" w:type="dxa"/>
          </w:tcPr>
          <w:p w14:paraId="02B9F006" w14:textId="77777777" w:rsidR="00755EB6" w:rsidRPr="002065A6" w:rsidRDefault="00755EB6" w:rsidP="00755EB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pacing w:val="4"/>
                <w:szCs w:val="22"/>
              </w:rPr>
            </w:pPr>
          </w:p>
        </w:tc>
        <w:tc>
          <w:tcPr>
            <w:tcW w:w="1260" w:type="dxa"/>
          </w:tcPr>
          <w:p w14:paraId="3239C503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6D47E2B8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3" w:type="dxa"/>
          </w:tcPr>
          <w:p w14:paraId="79D18ED9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  <w:tc>
          <w:tcPr>
            <w:tcW w:w="267" w:type="dxa"/>
          </w:tcPr>
          <w:p w14:paraId="77620B26" w14:textId="77777777" w:rsidR="00755EB6" w:rsidRPr="002065A6" w:rsidRDefault="00755EB6" w:rsidP="00755E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  <w:i/>
                <w:iCs/>
                <w:spacing w:val="4"/>
              </w:rPr>
            </w:pPr>
          </w:p>
        </w:tc>
        <w:tc>
          <w:tcPr>
            <w:tcW w:w="1170" w:type="dxa"/>
          </w:tcPr>
          <w:p w14:paraId="07529570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063B9B12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B8A98D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</w:tr>
      <w:tr w:rsidR="002065A6" w:rsidRPr="00D675DD" w14:paraId="7B53FB81" w14:textId="77777777" w:rsidTr="00755EB6">
        <w:trPr>
          <w:trHeight w:val="80"/>
        </w:trPr>
        <w:tc>
          <w:tcPr>
            <w:tcW w:w="3600" w:type="dxa"/>
          </w:tcPr>
          <w:p w14:paraId="2D6557BF" w14:textId="77777777" w:rsidR="002065A6" w:rsidRPr="002065A6" w:rsidRDefault="002065A6" w:rsidP="002065A6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23E3F5A8" w14:textId="77777777" w:rsidR="002065A6" w:rsidRPr="002065A6" w:rsidRDefault="002065A6" w:rsidP="0020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065A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065A6" w:rsidRPr="00D675DD" w14:paraId="3597C95F" w14:textId="77777777" w:rsidTr="00755EB6">
        <w:trPr>
          <w:trHeight w:val="80"/>
        </w:trPr>
        <w:tc>
          <w:tcPr>
            <w:tcW w:w="3600" w:type="dxa"/>
          </w:tcPr>
          <w:p w14:paraId="5FE47D05" w14:textId="77777777" w:rsidR="002065A6" w:rsidRPr="002065A6" w:rsidRDefault="002065A6" w:rsidP="002065A6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2065A6">
              <w:rPr>
                <w:b/>
                <w:bCs/>
                <w:i/>
                <w:iCs/>
                <w:spacing w:val="-4"/>
                <w:szCs w:val="22"/>
              </w:rPr>
              <w:t>Joint Venture</w:t>
            </w:r>
          </w:p>
        </w:tc>
        <w:tc>
          <w:tcPr>
            <w:tcW w:w="5760" w:type="dxa"/>
            <w:gridSpan w:val="7"/>
          </w:tcPr>
          <w:p w14:paraId="5B9D1E14" w14:textId="77777777" w:rsidR="002065A6" w:rsidRPr="002065A6" w:rsidRDefault="002065A6" w:rsidP="0020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065A6" w:rsidRPr="00D675DD" w14:paraId="34046A32" w14:textId="77777777" w:rsidTr="00977150">
        <w:trPr>
          <w:trHeight w:val="80"/>
        </w:trPr>
        <w:tc>
          <w:tcPr>
            <w:tcW w:w="3600" w:type="dxa"/>
          </w:tcPr>
          <w:p w14:paraId="1B150EC4" w14:textId="77777777" w:rsidR="002065A6" w:rsidRPr="002065A6" w:rsidRDefault="002065A6" w:rsidP="002065A6">
            <w:pPr>
              <w:pStyle w:val="acctfourfigures"/>
              <w:tabs>
                <w:tab w:val="clear" w:pos="765"/>
              </w:tabs>
              <w:spacing w:line="240" w:lineRule="atLeast"/>
              <w:rPr>
                <w:spacing w:val="-4"/>
                <w:szCs w:val="22"/>
              </w:rPr>
            </w:pPr>
            <w:r w:rsidRPr="002065A6">
              <w:rPr>
                <w:spacing w:val="-4"/>
                <w:szCs w:val="22"/>
              </w:rPr>
              <w:t>At 1 January</w:t>
            </w:r>
          </w:p>
        </w:tc>
        <w:tc>
          <w:tcPr>
            <w:tcW w:w="1260" w:type="dxa"/>
          </w:tcPr>
          <w:p w14:paraId="11E43319" w14:textId="3424500F" w:rsidR="002065A6" w:rsidRPr="002065A6" w:rsidRDefault="00E91C52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334,89</w:t>
            </w:r>
            <w:r w:rsidR="00373B04">
              <w:rPr>
                <w:rFonts w:cs="Times New Roman"/>
              </w:rPr>
              <w:t>9</w:t>
            </w:r>
          </w:p>
        </w:tc>
        <w:tc>
          <w:tcPr>
            <w:tcW w:w="270" w:type="dxa"/>
          </w:tcPr>
          <w:p w14:paraId="7A88FAE7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1263" w:type="dxa"/>
          </w:tcPr>
          <w:p w14:paraId="740E724A" w14:textId="7C9291A9" w:rsidR="002065A6" w:rsidRPr="002065A6" w:rsidRDefault="00755EB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351,27</w:t>
            </w:r>
            <w:r w:rsidR="00373B04">
              <w:rPr>
                <w:rFonts w:cs="Times New Roman"/>
              </w:rPr>
              <w:t>3</w:t>
            </w:r>
          </w:p>
        </w:tc>
        <w:tc>
          <w:tcPr>
            <w:tcW w:w="267" w:type="dxa"/>
          </w:tcPr>
          <w:p w14:paraId="6943832E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E0C771E" w14:textId="1CF0ECA7" w:rsidR="002065A6" w:rsidRPr="002065A6" w:rsidRDefault="002230C0" w:rsidP="0097715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334,89</w:t>
            </w:r>
            <w:r w:rsidR="00373B04">
              <w:rPr>
                <w:rFonts w:cs="Times New Roman"/>
              </w:rPr>
              <w:t>9</w:t>
            </w:r>
          </w:p>
        </w:tc>
        <w:tc>
          <w:tcPr>
            <w:tcW w:w="270" w:type="dxa"/>
          </w:tcPr>
          <w:p w14:paraId="1F4299F5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9192099" w14:textId="5BB39D0E" w:rsidR="002065A6" w:rsidRPr="002065A6" w:rsidRDefault="00755EB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351,27</w:t>
            </w:r>
            <w:r w:rsidR="00373B04">
              <w:rPr>
                <w:rFonts w:cs="Times New Roman"/>
              </w:rPr>
              <w:t>3</w:t>
            </w:r>
          </w:p>
        </w:tc>
      </w:tr>
      <w:tr w:rsidR="002065A6" w14:paraId="4BA255C8" w14:textId="77777777" w:rsidTr="00977150">
        <w:trPr>
          <w:trHeight w:val="80"/>
        </w:trPr>
        <w:tc>
          <w:tcPr>
            <w:tcW w:w="3600" w:type="dxa"/>
          </w:tcPr>
          <w:p w14:paraId="286AC71F" w14:textId="77777777" w:rsidR="002065A6" w:rsidRPr="002065A6" w:rsidRDefault="002065A6" w:rsidP="002065A6">
            <w:pPr>
              <w:pStyle w:val="acctfourfigures"/>
              <w:tabs>
                <w:tab w:val="clear" w:pos="765"/>
              </w:tabs>
              <w:spacing w:line="240" w:lineRule="atLeast"/>
              <w:rPr>
                <w:spacing w:val="-4"/>
                <w:szCs w:val="22"/>
              </w:rPr>
            </w:pPr>
            <w:r w:rsidRPr="002065A6">
              <w:rPr>
                <w:spacing w:val="-4"/>
                <w:szCs w:val="22"/>
              </w:rPr>
              <w:t xml:space="preserve">Recognised as income during </w:t>
            </w:r>
          </w:p>
        </w:tc>
        <w:tc>
          <w:tcPr>
            <w:tcW w:w="1260" w:type="dxa"/>
          </w:tcPr>
          <w:p w14:paraId="2365CAA1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31B3837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1263" w:type="dxa"/>
          </w:tcPr>
          <w:p w14:paraId="16485287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267" w:type="dxa"/>
          </w:tcPr>
          <w:p w14:paraId="6F92AF86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964A781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57AFB92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A11E59B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</w:tr>
      <w:tr w:rsidR="002065A6" w14:paraId="5838E979" w14:textId="77777777" w:rsidTr="00977150">
        <w:trPr>
          <w:trHeight w:val="80"/>
        </w:trPr>
        <w:tc>
          <w:tcPr>
            <w:tcW w:w="3600" w:type="dxa"/>
          </w:tcPr>
          <w:p w14:paraId="2DC1B7C5" w14:textId="77777777" w:rsidR="002065A6" w:rsidRPr="002065A6" w:rsidRDefault="002065A6" w:rsidP="002065A6">
            <w:pPr>
              <w:pStyle w:val="acctfourfigures"/>
              <w:tabs>
                <w:tab w:val="clear" w:pos="765"/>
              </w:tabs>
              <w:spacing w:line="240" w:lineRule="atLeast"/>
              <w:rPr>
                <w:spacing w:val="-4"/>
                <w:szCs w:val="22"/>
              </w:rPr>
            </w:pPr>
            <w:r w:rsidRPr="002065A6">
              <w:rPr>
                <w:spacing w:val="-4"/>
                <w:szCs w:val="22"/>
              </w:rPr>
              <w:t xml:space="preserve">   the period/year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B3B96F" w14:textId="66681A09" w:rsidR="002065A6" w:rsidRPr="002065A6" w:rsidRDefault="00E91C52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(8,18</w:t>
            </w:r>
            <w:r w:rsidR="00373B04">
              <w:rPr>
                <w:rFonts w:cs="Times New Roman"/>
              </w:rPr>
              <w:t>7</w:t>
            </w:r>
            <w:r>
              <w:rPr>
                <w:rFonts w:cs="Times New Roman"/>
              </w:rPr>
              <w:t>)</w:t>
            </w:r>
          </w:p>
        </w:tc>
        <w:tc>
          <w:tcPr>
            <w:tcW w:w="270" w:type="dxa"/>
          </w:tcPr>
          <w:p w14:paraId="38DDD25B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0DBD0CA" w14:textId="77777777" w:rsidR="002065A6" w:rsidRPr="002065A6" w:rsidRDefault="00755EB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(16,374)</w:t>
            </w:r>
          </w:p>
        </w:tc>
        <w:tc>
          <w:tcPr>
            <w:tcW w:w="267" w:type="dxa"/>
          </w:tcPr>
          <w:p w14:paraId="7BE5A627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241F07" w14:textId="3E26EB56" w:rsidR="002065A6" w:rsidRPr="002065A6" w:rsidRDefault="002230C0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(8,18</w:t>
            </w:r>
            <w:r w:rsidR="00373B04">
              <w:rPr>
                <w:rFonts w:cs="Times New Roman"/>
              </w:rPr>
              <w:t>7</w:t>
            </w:r>
            <w:r>
              <w:rPr>
                <w:rFonts w:cs="Times New Roman"/>
              </w:rPr>
              <w:t>)</w:t>
            </w:r>
          </w:p>
        </w:tc>
        <w:tc>
          <w:tcPr>
            <w:tcW w:w="270" w:type="dxa"/>
          </w:tcPr>
          <w:p w14:paraId="68C728EE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7A270D" w14:textId="77777777" w:rsidR="002065A6" w:rsidRPr="002065A6" w:rsidRDefault="00755EB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(16,374)</w:t>
            </w:r>
          </w:p>
        </w:tc>
      </w:tr>
      <w:tr w:rsidR="002065A6" w14:paraId="289FB42F" w14:textId="77777777" w:rsidTr="00977150">
        <w:trPr>
          <w:trHeight w:val="80"/>
        </w:trPr>
        <w:tc>
          <w:tcPr>
            <w:tcW w:w="3600" w:type="dxa"/>
          </w:tcPr>
          <w:p w14:paraId="1A61B94D" w14:textId="7372B5DD" w:rsidR="002065A6" w:rsidRPr="002065A6" w:rsidRDefault="002065A6" w:rsidP="002065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5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At </w:t>
            </w:r>
            <w:r w:rsidR="00591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  <w:t>30 June</w:t>
            </w:r>
            <w:r w:rsidRPr="002065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/31 December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0E797E" w14:textId="798B1D2F" w:rsidR="002065A6" w:rsidRPr="002065A6" w:rsidRDefault="00E91C52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326,712</w:t>
            </w:r>
          </w:p>
        </w:tc>
        <w:tc>
          <w:tcPr>
            <w:tcW w:w="270" w:type="dxa"/>
          </w:tcPr>
          <w:p w14:paraId="7057AB4A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6E5331E3" w14:textId="3866474F" w:rsidR="002065A6" w:rsidRPr="002065A6" w:rsidRDefault="00755EB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334,89</w:t>
            </w:r>
            <w:r w:rsidR="00373B04">
              <w:rPr>
                <w:rFonts w:cs="Times New Roman"/>
                <w:b/>
                <w:bCs/>
              </w:rPr>
              <w:t>9</w:t>
            </w:r>
          </w:p>
        </w:tc>
        <w:tc>
          <w:tcPr>
            <w:tcW w:w="267" w:type="dxa"/>
          </w:tcPr>
          <w:p w14:paraId="08ADC2FC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1DF838" w14:textId="6B0CFF40" w:rsidR="002065A6" w:rsidRPr="002065A6" w:rsidRDefault="002230C0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326,712</w:t>
            </w:r>
          </w:p>
        </w:tc>
        <w:tc>
          <w:tcPr>
            <w:tcW w:w="270" w:type="dxa"/>
          </w:tcPr>
          <w:p w14:paraId="51C8386F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29EE18" w14:textId="61A186EA" w:rsidR="002065A6" w:rsidRPr="002065A6" w:rsidRDefault="00755EB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334,89</w:t>
            </w:r>
            <w:r w:rsidR="00373B04">
              <w:rPr>
                <w:rFonts w:cs="Times New Roman"/>
                <w:b/>
                <w:bCs/>
              </w:rPr>
              <w:t>9</w:t>
            </w:r>
          </w:p>
        </w:tc>
      </w:tr>
      <w:tr w:rsidR="002065A6" w14:paraId="1C8C9477" w14:textId="77777777" w:rsidTr="00977150">
        <w:trPr>
          <w:trHeight w:val="26"/>
        </w:trPr>
        <w:tc>
          <w:tcPr>
            <w:tcW w:w="3600" w:type="dxa"/>
          </w:tcPr>
          <w:p w14:paraId="11D04206" w14:textId="77777777" w:rsidR="002065A6" w:rsidRPr="002065A6" w:rsidRDefault="002065A6" w:rsidP="002065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1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819693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15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F7A80A8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15"/>
              <w:rPr>
                <w:rFonts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9A6A597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15"/>
              <w:rPr>
                <w:rFonts w:cs="Times New Roman"/>
              </w:rPr>
            </w:pPr>
          </w:p>
        </w:tc>
        <w:tc>
          <w:tcPr>
            <w:tcW w:w="267" w:type="dxa"/>
          </w:tcPr>
          <w:p w14:paraId="192B75BD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15"/>
              <w:rPr>
                <w:rFonts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508C02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417F2FB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15"/>
              <w:rPr>
                <w:rFonts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D16140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15"/>
              <w:rPr>
                <w:rFonts w:cs="Times New Roman"/>
              </w:rPr>
            </w:pPr>
          </w:p>
        </w:tc>
      </w:tr>
      <w:tr w:rsidR="002065A6" w14:paraId="7067AAD5" w14:textId="77777777" w:rsidTr="00977150">
        <w:trPr>
          <w:trHeight w:val="80"/>
        </w:trPr>
        <w:tc>
          <w:tcPr>
            <w:tcW w:w="3600" w:type="dxa"/>
          </w:tcPr>
          <w:p w14:paraId="58286641" w14:textId="77777777" w:rsidR="002065A6" w:rsidRPr="002065A6" w:rsidRDefault="002065A6" w:rsidP="002065A6">
            <w:pPr>
              <w:pStyle w:val="StandaardOpinion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60" w:hanging="60"/>
              <w:rPr>
                <w:rFonts w:cs="Times New Roman"/>
              </w:rPr>
            </w:pPr>
            <w:r w:rsidRPr="002065A6">
              <w:rPr>
                <w:rFonts w:cs="Times New Roman"/>
              </w:rPr>
              <w:t xml:space="preserve"> current </w:t>
            </w:r>
          </w:p>
        </w:tc>
        <w:tc>
          <w:tcPr>
            <w:tcW w:w="1260" w:type="dxa"/>
          </w:tcPr>
          <w:p w14:paraId="20E7C154" w14:textId="528BE2AC" w:rsidR="002065A6" w:rsidRPr="002065A6" w:rsidRDefault="00BB06DA" w:rsidP="000E436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16,374</w:t>
            </w:r>
          </w:p>
        </w:tc>
        <w:tc>
          <w:tcPr>
            <w:tcW w:w="270" w:type="dxa"/>
          </w:tcPr>
          <w:p w14:paraId="75F074B3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1263" w:type="dxa"/>
          </w:tcPr>
          <w:p w14:paraId="24B9F848" w14:textId="77777777" w:rsidR="002065A6" w:rsidRPr="002065A6" w:rsidRDefault="00755EB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16,374</w:t>
            </w:r>
          </w:p>
        </w:tc>
        <w:tc>
          <w:tcPr>
            <w:tcW w:w="267" w:type="dxa"/>
          </w:tcPr>
          <w:p w14:paraId="0D76A260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B3FE38A" w14:textId="5EE752F6" w:rsidR="002065A6" w:rsidRPr="002065A6" w:rsidRDefault="005753CD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16,374</w:t>
            </w:r>
          </w:p>
        </w:tc>
        <w:tc>
          <w:tcPr>
            <w:tcW w:w="270" w:type="dxa"/>
          </w:tcPr>
          <w:p w14:paraId="7D08F47A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B97FA3C" w14:textId="77777777" w:rsidR="002065A6" w:rsidRPr="002065A6" w:rsidRDefault="00755EB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16,374</w:t>
            </w:r>
          </w:p>
        </w:tc>
      </w:tr>
      <w:tr w:rsidR="002065A6" w14:paraId="409212B8" w14:textId="77777777" w:rsidTr="00977150">
        <w:trPr>
          <w:trHeight w:val="80"/>
        </w:trPr>
        <w:tc>
          <w:tcPr>
            <w:tcW w:w="3600" w:type="dxa"/>
          </w:tcPr>
          <w:p w14:paraId="5411A1D1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rPr>
                <w:rFonts w:cs="Times New Roman"/>
              </w:rPr>
            </w:pPr>
            <w:r w:rsidRPr="002065A6">
              <w:rPr>
                <w:rFonts w:cs="Times New Roman"/>
              </w:rPr>
              <w:t>- non-current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79B341" w14:textId="5F2FD3F3" w:rsidR="002065A6" w:rsidRPr="002065A6" w:rsidRDefault="00BB06DA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310,338</w:t>
            </w:r>
          </w:p>
        </w:tc>
        <w:tc>
          <w:tcPr>
            <w:tcW w:w="270" w:type="dxa"/>
          </w:tcPr>
          <w:p w14:paraId="2EDEA6C5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EB0AB75" w14:textId="32731E65" w:rsidR="002065A6" w:rsidRPr="002065A6" w:rsidRDefault="00755EB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318,52</w:t>
            </w:r>
            <w:r w:rsidR="00D671B1" w:rsidRPr="001170B1">
              <w:rPr>
                <w:rFonts w:cs="Times New Roman"/>
              </w:rPr>
              <w:t>5</w:t>
            </w:r>
          </w:p>
        </w:tc>
        <w:tc>
          <w:tcPr>
            <w:tcW w:w="267" w:type="dxa"/>
          </w:tcPr>
          <w:p w14:paraId="4AAE83D1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03BA60" w14:textId="6DAE5108" w:rsidR="002065A6" w:rsidRPr="002065A6" w:rsidRDefault="005753CD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310,338</w:t>
            </w:r>
          </w:p>
        </w:tc>
        <w:tc>
          <w:tcPr>
            <w:tcW w:w="270" w:type="dxa"/>
          </w:tcPr>
          <w:p w14:paraId="3E11B95C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00D903" w14:textId="20F03975" w:rsidR="002065A6" w:rsidRPr="002065A6" w:rsidRDefault="00755EB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</w:rPr>
            </w:pPr>
            <w:r>
              <w:rPr>
                <w:rFonts w:cs="Times New Roman"/>
              </w:rPr>
              <w:t>318,</w:t>
            </w:r>
            <w:r w:rsidRPr="001170B1">
              <w:rPr>
                <w:rFonts w:cs="Times New Roman"/>
              </w:rPr>
              <w:t>52</w:t>
            </w:r>
            <w:r w:rsidR="00D671B1" w:rsidRPr="001170B1">
              <w:rPr>
                <w:rFonts w:cs="Times New Roman"/>
              </w:rPr>
              <w:t>5</w:t>
            </w:r>
          </w:p>
        </w:tc>
      </w:tr>
      <w:tr w:rsidR="002065A6" w14:paraId="38735449" w14:textId="77777777" w:rsidTr="00977150">
        <w:trPr>
          <w:trHeight w:val="80"/>
        </w:trPr>
        <w:tc>
          <w:tcPr>
            <w:tcW w:w="3600" w:type="dxa"/>
          </w:tcPr>
          <w:p w14:paraId="3EE4F363" w14:textId="77777777" w:rsidR="002065A6" w:rsidRPr="002065A6" w:rsidRDefault="002065A6" w:rsidP="002065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5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59EEEF" w14:textId="2479D2BF" w:rsidR="002065A6" w:rsidRPr="002065A6" w:rsidRDefault="00BB06DA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326,712</w:t>
            </w:r>
          </w:p>
        </w:tc>
        <w:tc>
          <w:tcPr>
            <w:tcW w:w="270" w:type="dxa"/>
          </w:tcPr>
          <w:p w14:paraId="45303C16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667DFC2B" w14:textId="0AB69E6B" w:rsidR="002065A6" w:rsidRPr="002065A6" w:rsidRDefault="00755EB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334,89</w:t>
            </w:r>
            <w:r w:rsidR="00FF6FFB">
              <w:rPr>
                <w:rFonts w:cs="Times New Roman"/>
                <w:b/>
                <w:bCs/>
              </w:rPr>
              <w:t>9</w:t>
            </w:r>
          </w:p>
        </w:tc>
        <w:tc>
          <w:tcPr>
            <w:tcW w:w="267" w:type="dxa"/>
          </w:tcPr>
          <w:p w14:paraId="0A3FF835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21C306" w14:textId="189D61C4" w:rsidR="002065A6" w:rsidRPr="002065A6" w:rsidRDefault="005753CD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326,712</w:t>
            </w:r>
          </w:p>
        </w:tc>
        <w:tc>
          <w:tcPr>
            <w:tcW w:w="270" w:type="dxa"/>
          </w:tcPr>
          <w:p w14:paraId="514398BE" w14:textId="77777777" w:rsidR="002065A6" w:rsidRP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478984" w14:textId="5438BBFF" w:rsidR="002065A6" w:rsidRPr="002065A6" w:rsidRDefault="00755EB6" w:rsidP="00755E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tLeast"/>
              <w:ind w:left="-18" w:right="-1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334,89</w:t>
            </w:r>
            <w:r w:rsidR="00FF6FFB">
              <w:rPr>
                <w:rFonts w:cs="Times New Roman"/>
                <w:b/>
                <w:bCs/>
              </w:rPr>
              <w:t>9</w:t>
            </w:r>
          </w:p>
        </w:tc>
      </w:tr>
    </w:tbl>
    <w:p w14:paraId="06971B4A" w14:textId="19DBB861" w:rsidR="009513EE" w:rsidRDefault="00951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2"/>
        </w:rPr>
      </w:pPr>
    </w:p>
    <w:p w14:paraId="1D3D13D1" w14:textId="4B2E03B4" w:rsidR="00184663" w:rsidRDefault="00184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2"/>
        </w:rPr>
      </w:pPr>
    </w:p>
    <w:p w14:paraId="3F50F4DF" w14:textId="1FCED8BE" w:rsidR="00184663" w:rsidRDefault="00184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2"/>
        </w:rPr>
      </w:pPr>
    </w:p>
    <w:p w14:paraId="5D5DC0AC" w14:textId="77777777" w:rsidR="00184663" w:rsidRDefault="00184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70"/>
        <w:gridCol w:w="1204"/>
        <w:gridCol w:w="236"/>
        <w:gridCol w:w="1260"/>
      </w:tblGrid>
      <w:tr w:rsidR="00755EB6" w14:paraId="3050600E" w14:textId="77777777" w:rsidTr="00CA32E2">
        <w:trPr>
          <w:trHeight w:val="80"/>
        </w:trPr>
        <w:tc>
          <w:tcPr>
            <w:tcW w:w="3600" w:type="dxa"/>
          </w:tcPr>
          <w:p w14:paraId="6DFEA50B" w14:textId="77777777" w:rsidR="00755EB6" w:rsidRPr="0092661C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0E9BEB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14806934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50B9C6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Financia</w:t>
            </w: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l</w:t>
            </w:r>
          </w:p>
        </w:tc>
        <w:tc>
          <w:tcPr>
            <w:tcW w:w="270" w:type="dxa"/>
          </w:tcPr>
          <w:p w14:paraId="3CF39827" w14:textId="77777777" w:rsidR="00755EB6" w:rsidRPr="00B44F5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6820E4FC" w14:textId="77777777" w:rsidR="00755EB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</w:tcPr>
          <w:p w14:paraId="50FD8910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9800BC5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755EB6" w:rsidRPr="00AD0816" w14:paraId="16C5BFFE" w14:textId="77777777" w:rsidTr="00CA32E2">
        <w:trPr>
          <w:trHeight w:val="80"/>
        </w:trPr>
        <w:tc>
          <w:tcPr>
            <w:tcW w:w="3600" w:type="dxa"/>
          </w:tcPr>
          <w:p w14:paraId="1681CA9C" w14:textId="77777777" w:rsidR="00755EB6" w:rsidRPr="00AD081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0C468E21" w14:textId="77777777" w:rsidR="00755EB6" w:rsidRPr="00AD081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i/>
                <w:iCs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09C73819" w14:textId="77777777" w:rsidR="00755EB6" w:rsidRPr="00AD081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ABFBBB9" w14:textId="77777777" w:rsidR="00755EB6" w:rsidRPr="00AD081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i/>
                <w:iCs/>
                <w:spacing w:val="-4"/>
                <w:sz w:val="22"/>
                <w:szCs w:val="20"/>
                <w:lang w:val="en-GB" w:bidi="ar-SA"/>
              </w:rPr>
            </w:pPr>
            <w:r w:rsidRPr="00AD0816">
              <w:rPr>
                <w:rFonts w:ascii="Times New Roman" w:hAnsi="Times New Roman" w:cs="Times New Roman"/>
                <w:b/>
                <w:i/>
                <w:iCs/>
                <w:spacing w:val="-4"/>
                <w:sz w:val="22"/>
                <w:szCs w:val="20"/>
                <w:lang w:val="en-GB" w:bidi="ar-SA"/>
              </w:rPr>
              <w:t>statements</w:t>
            </w:r>
          </w:p>
        </w:tc>
        <w:tc>
          <w:tcPr>
            <w:tcW w:w="270" w:type="dxa"/>
          </w:tcPr>
          <w:p w14:paraId="68917B3A" w14:textId="77777777" w:rsidR="00755EB6" w:rsidRPr="00AD081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i/>
                <w:iCs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03143CD" w14:textId="77777777" w:rsidR="00755EB6" w:rsidRPr="00AD081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</w:tcPr>
          <w:p w14:paraId="6D02E03E" w14:textId="77777777" w:rsidR="00755EB6" w:rsidRPr="00AD081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261A363" w14:textId="77777777" w:rsidR="00755EB6" w:rsidRPr="00AD081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pacing w:val="-4"/>
                <w:sz w:val="22"/>
                <w:szCs w:val="22"/>
              </w:rPr>
            </w:pPr>
          </w:p>
        </w:tc>
      </w:tr>
      <w:tr w:rsidR="00755EB6" w14:paraId="10AB02E5" w14:textId="77777777" w:rsidTr="00CA32E2">
        <w:trPr>
          <w:trHeight w:val="80"/>
        </w:trPr>
        <w:tc>
          <w:tcPr>
            <w:tcW w:w="3600" w:type="dxa"/>
          </w:tcPr>
          <w:p w14:paraId="3B634180" w14:textId="77777777" w:rsidR="00755EB6" w:rsidRPr="0092661C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D49740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1BBB6498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F0ED5BC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in which</w:t>
            </w:r>
          </w:p>
        </w:tc>
        <w:tc>
          <w:tcPr>
            <w:tcW w:w="270" w:type="dxa"/>
          </w:tcPr>
          <w:p w14:paraId="772A882D" w14:textId="77777777" w:rsidR="00755EB6" w:rsidRPr="00B44F5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5B7225B" w14:textId="77777777" w:rsidR="00755EB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</w:tcPr>
          <w:p w14:paraId="4DADC836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EE6A094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755EB6" w14:paraId="400929ED" w14:textId="77777777" w:rsidTr="00CA32E2">
        <w:trPr>
          <w:trHeight w:val="80"/>
        </w:trPr>
        <w:tc>
          <w:tcPr>
            <w:tcW w:w="3600" w:type="dxa"/>
          </w:tcPr>
          <w:p w14:paraId="0B9AB65B" w14:textId="77777777" w:rsidR="00755EB6" w:rsidRPr="0092661C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9526626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79259645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202C66F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the equity</w:t>
            </w:r>
          </w:p>
        </w:tc>
        <w:tc>
          <w:tcPr>
            <w:tcW w:w="270" w:type="dxa"/>
          </w:tcPr>
          <w:p w14:paraId="2F83636C" w14:textId="77777777" w:rsidR="00755EB6" w:rsidRPr="00B44F5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5E89EA91" w14:textId="77777777" w:rsidR="00755EB6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</w:tcPr>
          <w:p w14:paraId="6BF8AFB0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E78EC2C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755EB6" w14:paraId="6525ECB6" w14:textId="77777777" w:rsidTr="00CA32E2">
        <w:trPr>
          <w:trHeight w:val="80"/>
        </w:trPr>
        <w:tc>
          <w:tcPr>
            <w:tcW w:w="3600" w:type="dxa"/>
          </w:tcPr>
          <w:p w14:paraId="3A9A500D" w14:textId="77777777" w:rsidR="00755EB6" w:rsidRPr="0092661C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CFDCC3A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financial</w:t>
            </w:r>
          </w:p>
        </w:tc>
        <w:tc>
          <w:tcPr>
            <w:tcW w:w="270" w:type="dxa"/>
          </w:tcPr>
          <w:p w14:paraId="3F90AE2D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C76DDC6" w14:textId="77777777" w:rsidR="00755EB6" w:rsidRPr="0057490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method</w:t>
            </w:r>
          </w:p>
        </w:tc>
        <w:tc>
          <w:tcPr>
            <w:tcW w:w="270" w:type="dxa"/>
          </w:tcPr>
          <w:p w14:paraId="6726BE35" w14:textId="77777777" w:rsidR="00755EB6" w:rsidRPr="00B44F5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545BE9D1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755EB6" w14:paraId="05E17C7D" w14:textId="77777777" w:rsidTr="00CA32E2">
        <w:trPr>
          <w:trHeight w:val="80"/>
        </w:trPr>
        <w:tc>
          <w:tcPr>
            <w:tcW w:w="3600" w:type="dxa"/>
          </w:tcPr>
          <w:p w14:paraId="7AF6F0A2" w14:textId="77777777" w:rsidR="00755EB6" w:rsidRPr="0092661C" w:rsidRDefault="00755EB6" w:rsidP="00755E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</w:pPr>
            <w:r w:rsidRPr="003964D7">
              <w:rPr>
                <w:b/>
                <w:bCs/>
                <w:i/>
                <w:iCs/>
                <w:spacing w:val="-4"/>
              </w:rPr>
              <w:t>Deposits from customers</w:t>
            </w:r>
            <w:r>
              <w:rPr>
                <w:b/>
                <w:bCs/>
                <w:i/>
                <w:iCs/>
                <w:spacing w:val="-4"/>
              </w:rPr>
              <w:t xml:space="preserve"> f</w:t>
            </w:r>
            <w:r w:rsidRPr="003964D7">
              <w:rPr>
                <w:b/>
                <w:bCs/>
                <w:i/>
                <w:iCs/>
                <w:spacing w:val="-4"/>
              </w:rPr>
              <w:t>or</w:t>
            </w:r>
            <w:r>
              <w:rPr>
                <w:b/>
                <w:bCs/>
                <w:i/>
                <w:iCs/>
                <w:spacing w:val="-4"/>
              </w:rPr>
              <w:t xml:space="preserve"> </w:t>
            </w:r>
            <w:r w:rsidRPr="003964D7">
              <w:rPr>
                <w:b/>
                <w:bCs/>
                <w:i/>
                <w:iCs/>
                <w:spacing w:val="-4"/>
              </w:rPr>
              <w:t>utilities</w:t>
            </w:r>
          </w:p>
        </w:tc>
        <w:tc>
          <w:tcPr>
            <w:tcW w:w="1260" w:type="dxa"/>
          </w:tcPr>
          <w:p w14:paraId="6E7A73FB" w14:textId="77777777" w:rsidR="00755EB6" w:rsidRPr="00AC1C02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AC1C02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statements</w:t>
            </w:r>
          </w:p>
        </w:tc>
        <w:tc>
          <w:tcPr>
            <w:tcW w:w="270" w:type="dxa"/>
          </w:tcPr>
          <w:p w14:paraId="6AC04B35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E12272A" w14:textId="77777777" w:rsidR="00755EB6" w:rsidRPr="00333A39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0F13FA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is applied</w:t>
            </w:r>
          </w:p>
        </w:tc>
        <w:tc>
          <w:tcPr>
            <w:tcW w:w="270" w:type="dxa"/>
          </w:tcPr>
          <w:p w14:paraId="49755A36" w14:textId="77777777" w:rsidR="00755EB6" w:rsidRPr="00B44F5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3612AF72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591BD1" w14:paraId="6C02E5AD" w14:textId="77777777" w:rsidTr="00CA32E2">
        <w:trPr>
          <w:trHeight w:val="80"/>
        </w:trPr>
        <w:tc>
          <w:tcPr>
            <w:tcW w:w="3600" w:type="dxa"/>
          </w:tcPr>
          <w:p w14:paraId="3671733E" w14:textId="77777777" w:rsidR="00591BD1" w:rsidRPr="0092661C" w:rsidRDefault="00591BD1" w:rsidP="0059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95EF554" w14:textId="0FA7B2B2" w:rsidR="00591BD1" w:rsidRPr="00A35AEE" w:rsidRDefault="00591BD1" w:rsidP="0059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0AF66F43" w14:textId="77777777" w:rsidR="00591BD1" w:rsidRPr="00A35AEE" w:rsidRDefault="00591BD1" w:rsidP="0059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B17055A" w14:textId="77777777" w:rsidR="00591BD1" w:rsidRPr="00A35AEE" w:rsidRDefault="00591BD1" w:rsidP="0059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70" w:type="dxa"/>
          </w:tcPr>
          <w:p w14:paraId="2D352763" w14:textId="77777777" w:rsidR="00591BD1" w:rsidRPr="00E553B1" w:rsidRDefault="00591BD1" w:rsidP="0059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6B34C4B3" w14:textId="01716DF2" w:rsidR="00591BD1" w:rsidRPr="00A35AEE" w:rsidRDefault="00591BD1" w:rsidP="0059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36" w:type="dxa"/>
          </w:tcPr>
          <w:p w14:paraId="626AE8A8" w14:textId="77777777" w:rsidR="00591BD1" w:rsidRPr="00A35AEE" w:rsidRDefault="00591BD1" w:rsidP="0059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A6C68F2" w14:textId="77777777" w:rsidR="00591BD1" w:rsidRPr="00A35AEE" w:rsidRDefault="00591BD1" w:rsidP="00591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755EB6" w14:paraId="7431FC5C" w14:textId="77777777" w:rsidTr="00CA32E2">
        <w:trPr>
          <w:trHeight w:val="80"/>
        </w:trPr>
        <w:tc>
          <w:tcPr>
            <w:tcW w:w="3600" w:type="dxa"/>
          </w:tcPr>
          <w:p w14:paraId="46320EEA" w14:textId="77777777" w:rsidR="00755EB6" w:rsidRPr="0092661C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730499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1C84100A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681ACA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  <w:tc>
          <w:tcPr>
            <w:tcW w:w="270" w:type="dxa"/>
          </w:tcPr>
          <w:p w14:paraId="61D871FA" w14:textId="77777777" w:rsidR="00755EB6" w:rsidRPr="00E553B1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7995F4F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61EA2B38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F88F528" w14:textId="77777777" w:rsidR="00755EB6" w:rsidRPr="00A35AEE" w:rsidRDefault="00755EB6" w:rsidP="0075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</w:tr>
      <w:tr w:rsidR="002065A6" w14:paraId="0B0BB4CE" w14:textId="77777777" w:rsidTr="00CA32E2">
        <w:trPr>
          <w:trHeight w:val="80"/>
        </w:trPr>
        <w:tc>
          <w:tcPr>
            <w:tcW w:w="3600" w:type="dxa"/>
          </w:tcPr>
          <w:p w14:paraId="3CAB46F0" w14:textId="77777777" w:rsidR="002065A6" w:rsidRPr="0092661C" w:rsidRDefault="002065A6" w:rsidP="0020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11CD4639" w14:textId="77777777" w:rsidR="002065A6" w:rsidRPr="005737AB" w:rsidRDefault="002065A6" w:rsidP="0020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065A6" w14:paraId="45F157D6" w14:textId="77777777" w:rsidTr="00CA32E2">
        <w:trPr>
          <w:trHeight w:val="211"/>
        </w:trPr>
        <w:tc>
          <w:tcPr>
            <w:tcW w:w="3600" w:type="dxa"/>
          </w:tcPr>
          <w:p w14:paraId="5B23E9DF" w14:textId="77777777" w:rsidR="002065A6" w:rsidRPr="000F54E0" w:rsidRDefault="002065A6" w:rsidP="0020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0BD00235" w14:textId="77777777" w:rsidR="002065A6" w:rsidRPr="000F54E0" w:rsidRDefault="002065A6" w:rsidP="0020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-135" w:right="-115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2065A6" w14:paraId="0A24F99F" w14:textId="77777777" w:rsidTr="00CA32E2">
        <w:trPr>
          <w:trHeight w:val="80"/>
        </w:trPr>
        <w:tc>
          <w:tcPr>
            <w:tcW w:w="3600" w:type="dxa"/>
          </w:tcPr>
          <w:p w14:paraId="56C38981" w14:textId="77777777" w:rsidR="002065A6" w:rsidRPr="00241684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241684">
              <w:t>Joint venture</w:t>
            </w:r>
            <w:r w:rsidR="003F0427">
              <w:t>s</w:t>
            </w:r>
          </w:p>
        </w:tc>
        <w:tc>
          <w:tcPr>
            <w:tcW w:w="1260" w:type="dxa"/>
          </w:tcPr>
          <w:p w14:paraId="267EEEC2" w14:textId="7C56F501" w:rsidR="002065A6" w:rsidRDefault="002F5626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</w:rPr>
            </w:pPr>
            <w:r>
              <w:rPr>
                <w:rFonts w:cs="Times New Roman"/>
              </w:rPr>
              <w:t>190</w:t>
            </w:r>
          </w:p>
        </w:tc>
        <w:tc>
          <w:tcPr>
            <w:tcW w:w="270" w:type="dxa"/>
          </w:tcPr>
          <w:p w14:paraId="6E9A5A98" w14:textId="77777777" w:rsidR="002065A6" w:rsidRPr="00D675DD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2927C6B" w14:textId="77777777" w:rsidR="002065A6" w:rsidRDefault="00755EB6" w:rsidP="000C1E5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190</w:t>
            </w:r>
          </w:p>
        </w:tc>
        <w:tc>
          <w:tcPr>
            <w:tcW w:w="270" w:type="dxa"/>
          </w:tcPr>
          <w:p w14:paraId="38BBF0CF" w14:textId="77777777" w:rsidR="002065A6" w:rsidRPr="00D675DD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D120A2C" w14:textId="58EE856D" w:rsidR="002065A6" w:rsidRDefault="00A61F0C" w:rsidP="000C1E5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190</w:t>
            </w:r>
          </w:p>
        </w:tc>
        <w:tc>
          <w:tcPr>
            <w:tcW w:w="236" w:type="dxa"/>
          </w:tcPr>
          <w:p w14:paraId="581CECB6" w14:textId="77777777" w:rsidR="002065A6" w:rsidRPr="00D675DD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8B1DAD5" w14:textId="77777777" w:rsidR="002065A6" w:rsidRDefault="00755EB6" w:rsidP="000C1E5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190</w:t>
            </w:r>
          </w:p>
        </w:tc>
      </w:tr>
      <w:tr w:rsidR="002065A6" w14:paraId="11D5DA3C" w14:textId="77777777" w:rsidTr="00CA32E2">
        <w:trPr>
          <w:trHeight w:val="80"/>
        </w:trPr>
        <w:tc>
          <w:tcPr>
            <w:tcW w:w="3600" w:type="dxa"/>
          </w:tcPr>
          <w:p w14:paraId="4788ECE1" w14:textId="77777777" w:rsidR="002065A6" w:rsidRPr="0092661C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Other r</w:t>
            </w:r>
            <w:r w:rsidRPr="00C17981">
              <w:t>elated parties</w:t>
            </w:r>
          </w:p>
        </w:tc>
        <w:tc>
          <w:tcPr>
            <w:tcW w:w="1260" w:type="dxa"/>
          </w:tcPr>
          <w:p w14:paraId="6AF43C57" w14:textId="2F0231C2" w:rsidR="002065A6" w:rsidRPr="00241684" w:rsidRDefault="002F5626" w:rsidP="000E436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78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270" w:type="dxa"/>
          </w:tcPr>
          <w:p w14:paraId="36BBD62F" w14:textId="77777777" w:rsidR="002065A6" w:rsidRPr="00241684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F149739" w14:textId="77777777" w:rsidR="002065A6" w:rsidRPr="00241684" w:rsidRDefault="002065A6" w:rsidP="000E436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241684">
              <w:rPr>
                <w:rFonts w:cs="Times New Roman"/>
              </w:rPr>
              <w:t>9</w:t>
            </w:r>
          </w:p>
        </w:tc>
        <w:tc>
          <w:tcPr>
            <w:tcW w:w="270" w:type="dxa"/>
          </w:tcPr>
          <w:p w14:paraId="33FA50DB" w14:textId="77777777" w:rsidR="002065A6" w:rsidRPr="00241684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4FCB1A9" w14:textId="51818ADA" w:rsidR="002065A6" w:rsidRPr="00241684" w:rsidRDefault="00A61F0C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236" w:type="dxa"/>
          </w:tcPr>
          <w:p w14:paraId="0D385A8B" w14:textId="77777777" w:rsidR="002065A6" w:rsidRPr="00241684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F6382C" w14:textId="77777777" w:rsidR="002065A6" w:rsidRPr="00241684" w:rsidRDefault="00755EB6" w:rsidP="000E436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</w:tr>
      <w:tr w:rsidR="002065A6" w14:paraId="05B014D2" w14:textId="77777777" w:rsidTr="00CA32E2">
        <w:trPr>
          <w:trHeight w:val="80"/>
        </w:trPr>
        <w:tc>
          <w:tcPr>
            <w:tcW w:w="3600" w:type="dxa"/>
          </w:tcPr>
          <w:p w14:paraId="5421F900" w14:textId="77777777" w:rsidR="002065A6" w:rsidRPr="001C33AF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5A6099" w14:textId="07754EE8" w:rsidR="002065A6" w:rsidRPr="00410ECB" w:rsidRDefault="002F5626" w:rsidP="000E436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7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199</w:t>
            </w:r>
          </w:p>
        </w:tc>
        <w:tc>
          <w:tcPr>
            <w:tcW w:w="270" w:type="dxa"/>
          </w:tcPr>
          <w:p w14:paraId="4438A121" w14:textId="77777777" w:rsidR="002065A6" w:rsidRPr="001D2331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8A36C5" w14:textId="77777777" w:rsidR="002065A6" w:rsidRPr="00332DF3" w:rsidRDefault="00755EB6" w:rsidP="000E436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199</w:t>
            </w:r>
          </w:p>
        </w:tc>
        <w:tc>
          <w:tcPr>
            <w:tcW w:w="270" w:type="dxa"/>
          </w:tcPr>
          <w:p w14:paraId="1063FDDC" w14:textId="77777777" w:rsidR="002065A6" w:rsidRPr="00332DF3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70E8FAD" w14:textId="00CBC9FA" w:rsidR="002065A6" w:rsidRPr="00381BAD" w:rsidRDefault="00A61F0C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199</w:t>
            </w:r>
          </w:p>
        </w:tc>
        <w:tc>
          <w:tcPr>
            <w:tcW w:w="236" w:type="dxa"/>
          </w:tcPr>
          <w:p w14:paraId="34AAC6E0" w14:textId="77777777" w:rsidR="002065A6" w:rsidRPr="00332DF3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9C4FDA" w14:textId="77777777" w:rsidR="002065A6" w:rsidRPr="00332DF3" w:rsidRDefault="00755EB6" w:rsidP="000E436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199</w:t>
            </w:r>
          </w:p>
        </w:tc>
      </w:tr>
    </w:tbl>
    <w:p w14:paraId="6D6E6ADC" w14:textId="70B5638B" w:rsidR="00591BD1" w:rsidRDefault="00591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8153707"/>
    </w:p>
    <w:p w14:paraId="6CFFC853" w14:textId="16018556" w:rsidR="008A2155" w:rsidRDefault="00247E58" w:rsidP="00EE2D0B">
      <w:pPr>
        <w:pStyle w:val="Heading1"/>
        <w:keepLines/>
        <w:numPr>
          <w:ilvl w:val="0"/>
          <w:numId w:val="0"/>
        </w:numPr>
        <w:shd w:val="clear" w:color="auto" w:fill="auto"/>
        <w:ind w:left="547" w:hanging="540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3</w:t>
      </w:r>
      <w:r w:rsidR="008A215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Trade accounts receivable</w:t>
      </w:r>
    </w:p>
    <w:p w14:paraId="2BB51C7A" w14:textId="77777777" w:rsidR="008A2155" w:rsidRPr="00CE4533" w:rsidRDefault="008A2155" w:rsidP="008A2155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3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263"/>
      </w:tblGrid>
      <w:tr w:rsidR="00CE4533" w:rsidRPr="00530813" w14:paraId="4C833DC2" w14:textId="77777777" w:rsidTr="00CA32E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5E1245C4" w14:textId="77777777" w:rsidR="00CE4533" w:rsidRPr="00530813" w:rsidRDefault="00CE4533" w:rsidP="00CE4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E0B5B0C" w14:textId="77777777" w:rsidR="00CE4533" w:rsidRPr="00574909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14B0DC50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000B3C4" w14:textId="77777777" w:rsidR="00CE4533" w:rsidRPr="00574909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Financia</w:t>
            </w: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l</w:t>
            </w:r>
          </w:p>
        </w:tc>
        <w:tc>
          <w:tcPr>
            <w:tcW w:w="270" w:type="dxa"/>
          </w:tcPr>
          <w:p w14:paraId="15FD43B7" w14:textId="77777777" w:rsidR="00CE4533" w:rsidRPr="00B44F5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1B9155" w14:textId="77777777" w:rsidR="00CE4533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2CA33928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CD46DC1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CE4533" w:rsidRPr="00530813" w14:paraId="1CC5BB36" w14:textId="77777777" w:rsidTr="00CA32E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61E5219A" w14:textId="77777777" w:rsidR="00CE4533" w:rsidRPr="00530813" w:rsidRDefault="00CE4533" w:rsidP="00CE4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E4700E4" w14:textId="77777777" w:rsidR="00CE4533" w:rsidRPr="00574909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74F9EC8A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2F44F70" w14:textId="77777777" w:rsidR="00CE4533" w:rsidRPr="00574909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statements</w:t>
            </w:r>
          </w:p>
        </w:tc>
        <w:tc>
          <w:tcPr>
            <w:tcW w:w="270" w:type="dxa"/>
          </w:tcPr>
          <w:p w14:paraId="61984557" w14:textId="77777777" w:rsidR="00CE4533" w:rsidRPr="00B44F5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A909A7" w14:textId="77777777" w:rsidR="00CE4533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54E4067C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AD9B370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CE4533" w:rsidRPr="00530813" w14:paraId="29989B29" w14:textId="77777777" w:rsidTr="00CA32E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68ABD331" w14:textId="77777777" w:rsidR="00CE4533" w:rsidRPr="00530813" w:rsidRDefault="00CE4533" w:rsidP="00CE4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2D1F112" w14:textId="77777777" w:rsidR="00CE4533" w:rsidRPr="00574909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6B19F316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8F91FF" w14:textId="77777777" w:rsidR="00CE4533" w:rsidRPr="00574909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in which</w:t>
            </w:r>
          </w:p>
        </w:tc>
        <w:tc>
          <w:tcPr>
            <w:tcW w:w="270" w:type="dxa"/>
          </w:tcPr>
          <w:p w14:paraId="67E0B8FA" w14:textId="77777777" w:rsidR="00CE4533" w:rsidRPr="00B44F5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254AC1" w14:textId="77777777" w:rsidR="00CE4533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38B19239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F4372D2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CE4533" w:rsidRPr="00530813" w14:paraId="12C9579D" w14:textId="77777777" w:rsidTr="00CA32E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5E854890" w14:textId="77777777" w:rsidR="00CE4533" w:rsidRPr="00530813" w:rsidRDefault="00CE4533" w:rsidP="00CE4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A3D9FE5" w14:textId="77777777" w:rsidR="00CE4533" w:rsidRPr="00574909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692BD706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1E50248" w14:textId="77777777" w:rsidR="00CE4533" w:rsidRPr="00574909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the equity</w:t>
            </w:r>
          </w:p>
        </w:tc>
        <w:tc>
          <w:tcPr>
            <w:tcW w:w="270" w:type="dxa"/>
          </w:tcPr>
          <w:p w14:paraId="59955CB8" w14:textId="77777777" w:rsidR="00CE4533" w:rsidRPr="00B44F5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12F382" w14:textId="77777777" w:rsidR="00CE4533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3C1494F3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CA2F621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CE4533" w:rsidRPr="00530813" w14:paraId="765EB86A" w14:textId="77777777" w:rsidTr="00CA32E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5132CCD2" w14:textId="77777777" w:rsidR="00CE4533" w:rsidRPr="00530813" w:rsidRDefault="00CE4533" w:rsidP="00CE4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4E86344" w14:textId="77777777" w:rsidR="00CE4533" w:rsidRPr="00574909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financial</w:t>
            </w:r>
          </w:p>
        </w:tc>
        <w:tc>
          <w:tcPr>
            <w:tcW w:w="270" w:type="dxa"/>
          </w:tcPr>
          <w:p w14:paraId="0234EC6B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35E67A3" w14:textId="77777777" w:rsidR="00CE4533" w:rsidRPr="00574909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method</w:t>
            </w:r>
          </w:p>
        </w:tc>
        <w:tc>
          <w:tcPr>
            <w:tcW w:w="270" w:type="dxa"/>
          </w:tcPr>
          <w:p w14:paraId="17BABCD9" w14:textId="77777777" w:rsidR="00CE4533" w:rsidRPr="00B44F5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3" w:type="dxa"/>
            <w:gridSpan w:val="3"/>
          </w:tcPr>
          <w:p w14:paraId="71EB9923" w14:textId="77777777" w:rsidR="00CE4533" w:rsidRPr="00530813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CE4533" w:rsidRPr="00530813" w14:paraId="188A70D0" w14:textId="77777777" w:rsidTr="00CA32E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2AD5BF82" w14:textId="77777777" w:rsidR="00CE4533" w:rsidRPr="00530813" w:rsidRDefault="00CE4533" w:rsidP="00CE4533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520A196" w14:textId="77777777" w:rsidR="00CE4533" w:rsidRPr="00AC1C02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AC1C02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statements</w:t>
            </w:r>
          </w:p>
        </w:tc>
        <w:tc>
          <w:tcPr>
            <w:tcW w:w="270" w:type="dxa"/>
          </w:tcPr>
          <w:p w14:paraId="2FE3DCA6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3948806" w14:textId="77777777" w:rsidR="00CE4533" w:rsidRPr="00333A39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0F13FA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is applied</w:t>
            </w:r>
          </w:p>
        </w:tc>
        <w:tc>
          <w:tcPr>
            <w:tcW w:w="270" w:type="dxa"/>
          </w:tcPr>
          <w:p w14:paraId="04331F1B" w14:textId="77777777" w:rsidR="00CE4533" w:rsidRPr="00B44F5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3" w:type="dxa"/>
            <w:gridSpan w:val="3"/>
          </w:tcPr>
          <w:p w14:paraId="383D08E1" w14:textId="77777777" w:rsidR="00CE4533" w:rsidRPr="00530813" w:rsidRDefault="00CE4533" w:rsidP="00CE4533">
            <w:pPr>
              <w:ind w:left="-30" w:right="-46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840B14" w:rsidRPr="00530813" w14:paraId="5AD5FE30" w14:textId="77777777" w:rsidTr="00CA32E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216A392" w14:textId="77777777" w:rsidR="00840B14" w:rsidRDefault="00840B14" w:rsidP="00840B14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8DE0DF" w14:textId="4D2C45B4" w:rsidR="00840B14" w:rsidRPr="00A35AEE" w:rsidRDefault="00840B14" w:rsidP="0084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22F893C5" w14:textId="77777777" w:rsidR="00840B14" w:rsidRPr="00A35AEE" w:rsidRDefault="00840B14" w:rsidP="0084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549AE5B" w14:textId="77777777" w:rsidR="00840B14" w:rsidRPr="00A35AEE" w:rsidRDefault="00840B14" w:rsidP="0084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70" w:type="dxa"/>
          </w:tcPr>
          <w:p w14:paraId="66B29EF7" w14:textId="77777777" w:rsidR="00840B14" w:rsidRPr="00E553B1" w:rsidRDefault="00840B14" w:rsidP="0084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8955A0" w14:textId="0985CE3A" w:rsidR="00840B14" w:rsidRPr="00A35AEE" w:rsidRDefault="00840B14" w:rsidP="0084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48A6CA8B" w14:textId="77777777" w:rsidR="00840B14" w:rsidRPr="00A35AEE" w:rsidRDefault="00840B14" w:rsidP="0084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1B5143B" w14:textId="77777777" w:rsidR="00840B14" w:rsidRPr="00A35AEE" w:rsidRDefault="00840B14" w:rsidP="0084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CE4533" w:rsidRPr="00530813" w14:paraId="51E6B46E" w14:textId="77777777" w:rsidTr="00CA32E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5E8560B6" w14:textId="77777777" w:rsidR="00CE4533" w:rsidRDefault="00CE4533" w:rsidP="00CE4533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3DDC07D3" w14:textId="77777777" w:rsidR="00CE4533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2021</w:t>
            </w:r>
          </w:p>
        </w:tc>
        <w:tc>
          <w:tcPr>
            <w:tcW w:w="270" w:type="dxa"/>
          </w:tcPr>
          <w:p w14:paraId="3D24FE19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F34D3C2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  <w:tc>
          <w:tcPr>
            <w:tcW w:w="270" w:type="dxa"/>
          </w:tcPr>
          <w:p w14:paraId="38AC88AD" w14:textId="77777777" w:rsidR="00CE4533" w:rsidRPr="00E553B1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042E76" w14:textId="77777777" w:rsidR="00CE4533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2021</w:t>
            </w:r>
          </w:p>
        </w:tc>
        <w:tc>
          <w:tcPr>
            <w:tcW w:w="270" w:type="dxa"/>
          </w:tcPr>
          <w:p w14:paraId="11774800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811E764" w14:textId="77777777" w:rsidR="00CE4533" w:rsidRPr="00A35AEE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</w:tr>
      <w:tr w:rsidR="00CE4533" w:rsidRPr="00530813" w14:paraId="405C56F8" w14:textId="77777777" w:rsidTr="00CA32E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AA4B648" w14:textId="77777777" w:rsidR="00CE4533" w:rsidRDefault="00CE4533" w:rsidP="00CE4533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763" w:type="dxa"/>
            <w:gridSpan w:val="7"/>
          </w:tcPr>
          <w:p w14:paraId="3BF1A539" w14:textId="77777777" w:rsidR="00CE4533" w:rsidRPr="00CE4533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pacing w:val="-4"/>
                <w:sz w:val="22"/>
                <w:szCs w:val="22"/>
              </w:rPr>
            </w:pPr>
            <w:r w:rsidRPr="00CE4533">
              <w:rPr>
                <w:rFonts w:ascii="Times New Roman" w:hAnsi="Times New Roman" w:cs="Times New Roman"/>
                <w:i/>
                <w:iCs/>
                <w:spacing w:val="-4"/>
                <w:sz w:val="22"/>
                <w:szCs w:val="22"/>
              </w:rPr>
              <w:t>(in thousand Baht)</w:t>
            </w:r>
          </w:p>
        </w:tc>
      </w:tr>
      <w:tr w:rsidR="00CE4533" w:rsidRPr="00530813" w14:paraId="0BDE3B31" w14:textId="77777777" w:rsidTr="00CA32E2">
        <w:trPr>
          <w:trHeight w:val="164"/>
          <w:tblHeader/>
        </w:trPr>
        <w:tc>
          <w:tcPr>
            <w:tcW w:w="3600" w:type="dxa"/>
          </w:tcPr>
          <w:p w14:paraId="31814B13" w14:textId="77777777" w:rsidR="00CE4533" w:rsidRPr="00530813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5763" w:type="dxa"/>
            <w:gridSpan w:val="7"/>
          </w:tcPr>
          <w:p w14:paraId="4829EFB8" w14:textId="77777777" w:rsidR="00CE4533" w:rsidRPr="00530813" w:rsidRDefault="00CE4533" w:rsidP="00CE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4119" w:rsidRPr="00530813" w14:paraId="7EB46899" w14:textId="77777777" w:rsidTr="00CA32E2">
        <w:trPr>
          <w:trHeight w:val="20"/>
        </w:trPr>
        <w:tc>
          <w:tcPr>
            <w:tcW w:w="3600" w:type="dxa"/>
          </w:tcPr>
          <w:p w14:paraId="67917601" w14:textId="77777777" w:rsidR="007C4119" w:rsidRPr="00530813" w:rsidRDefault="007C4119" w:rsidP="007C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Within credit terms</w:t>
            </w:r>
          </w:p>
        </w:tc>
        <w:tc>
          <w:tcPr>
            <w:tcW w:w="1260" w:type="dxa"/>
          </w:tcPr>
          <w:p w14:paraId="5268EED6" w14:textId="3E945A03" w:rsidR="007C4119" w:rsidRPr="00530813" w:rsidRDefault="004429E8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</w:rPr>
            </w:pPr>
            <w:r>
              <w:rPr>
                <w:rFonts w:cs="Times New Roman"/>
              </w:rPr>
              <w:t>63,546</w:t>
            </w:r>
          </w:p>
        </w:tc>
        <w:tc>
          <w:tcPr>
            <w:tcW w:w="270" w:type="dxa"/>
          </w:tcPr>
          <w:p w14:paraId="1E9F65DB" w14:textId="77777777" w:rsidR="007C4119" w:rsidRPr="00530813" w:rsidRDefault="007C4119" w:rsidP="007C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4133B6D" w14:textId="77777777" w:rsidR="007C4119" w:rsidRPr="00530813" w:rsidRDefault="007C4119" w:rsidP="000C1E5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53,730</w:t>
            </w:r>
          </w:p>
        </w:tc>
        <w:tc>
          <w:tcPr>
            <w:tcW w:w="270" w:type="dxa"/>
          </w:tcPr>
          <w:p w14:paraId="50DBBFA1" w14:textId="77777777" w:rsidR="007C4119" w:rsidRPr="00530813" w:rsidRDefault="007C4119" w:rsidP="007C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536712" w14:textId="1540F36C" w:rsidR="007C4119" w:rsidRPr="00530813" w:rsidRDefault="005737A8" w:rsidP="00CA32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63,546</w:t>
            </w:r>
          </w:p>
        </w:tc>
        <w:tc>
          <w:tcPr>
            <w:tcW w:w="270" w:type="dxa"/>
          </w:tcPr>
          <w:p w14:paraId="2FA5E060" w14:textId="77777777" w:rsidR="007C4119" w:rsidRPr="00530813" w:rsidRDefault="007C4119" w:rsidP="007C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9D9D9E" w14:textId="77777777" w:rsidR="007C4119" w:rsidRPr="00530813" w:rsidRDefault="007C4119" w:rsidP="00CA32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53,730</w:t>
            </w:r>
          </w:p>
        </w:tc>
      </w:tr>
      <w:tr w:rsidR="007C4119" w:rsidRPr="00530813" w14:paraId="692A1FE4" w14:textId="77777777" w:rsidTr="00CA32E2">
        <w:trPr>
          <w:trHeight w:val="20"/>
        </w:trPr>
        <w:tc>
          <w:tcPr>
            <w:tcW w:w="3600" w:type="dxa"/>
          </w:tcPr>
          <w:p w14:paraId="6A1DAA3E" w14:textId="77777777" w:rsidR="007C4119" w:rsidRPr="00530813" w:rsidRDefault="007C4119" w:rsidP="007C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1260" w:type="dxa"/>
          </w:tcPr>
          <w:p w14:paraId="0F1905B0" w14:textId="77777777" w:rsidR="007C4119" w:rsidRPr="00530813" w:rsidRDefault="007C4119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DFBD966" w14:textId="77777777" w:rsidR="007C4119" w:rsidRPr="00530813" w:rsidRDefault="007C4119" w:rsidP="007C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1CFFB31" w14:textId="77777777" w:rsidR="007C4119" w:rsidRPr="00530813" w:rsidRDefault="007C4119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2E4582D" w14:textId="77777777" w:rsidR="007C4119" w:rsidRPr="00530813" w:rsidRDefault="007C4119" w:rsidP="007C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1773DC" w14:textId="77777777" w:rsidR="007C4119" w:rsidRPr="00530813" w:rsidRDefault="007C4119" w:rsidP="007C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C4C400" w14:textId="77777777" w:rsidR="007C4119" w:rsidRPr="00530813" w:rsidRDefault="007C4119" w:rsidP="007C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29FD7E5" w14:textId="77777777" w:rsidR="007C4119" w:rsidRPr="00530813" w:rsidRDefault="007C4119" w:rsidP="007C411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</w:tr>
      <w:tr w:rsidR="00ED2629" w:rsidRPr="00530813" w14:paraId="0F783B45" w14:textId="77777777" w:rsidTr="00CA32E2">
        <w:trPr>
          <w:trHeight w:val="20"/>
        </w:trPr>
        <w:tc>
          <w:tcPr>
            <w:tcW w:w="3600" w:type="dxa"/>
          </w:tcPr>
          <w:p w14:paraId="10165469" w14:textId="77777777" w:rsidR="00ED2629" w:rsidRPr="009A498C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162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9A498C">
              <w:rPr>
                <w:rFonts w:ascii="Times New Roman" w:hAnsi="Times New Roman" w:cs="Times New Roman"/>
                <w:sz w:val="22"/>
                <w:szCs w:val="22"/>
              </w:rPr>
              <w:tab/>
              <w:t>Less than 3 months</w:t>
            </w:r>
          </w:p>
        </w:tc>
        <w:tc>
          <w:tcPr>
            <w:tcW w:w="1260" w:type="dxa"/>
          </w:tcPr>
          <w:p w14:paraId="43B0E6CF" w14:textId="75118243" w:rsidR="00ED2629" w:rsidRPr="00530813" w:rsidRDefault="004429E8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</w:rPr>
            </w:pPr>
            <w:r>
              <w:rPr>
                <w:rFonts w:cs="Times New Roman"/>
              </w:rPr>
              <w:t>3,628</w:t>
            </w:r>
          </w:p>
        </w:tc>
        <w:tc>
          <w:tcPr>
            <w:tcW w:w="270" w:type="dxa"/>
          </w:tcPr>
          <w:p w14:paraId="7493628C" w14:textId="77777777" w:rsidR="00ED2629" w:rsidRPr="00530813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5387C69" w14:textId="77777777" w:rsidR="00ED2629" w:rsidRPr="00ED2629" w:rsidRDefault="00ED2629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ED2629">
              <w:rPr>
                <w:rFonts w:cs="Times New Roman"/>
              </w:rPr>
              <w:t>3,553</w:t>
            </w:r>
          </w:p>
        </w:tc>
        <w:tc>
          <w:tcPr>
            <w:tcW w:w="270" w:type="dxa"/>
          </w:tcPr>
          <w:p w14:paraId="7309A32E" w14:textId="77777777" w:rsidR="00ED2629" w:rsidRPr="00ED2629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C61026" w14:textId="1BDFF532" w:rsidR="00ED2629" w:rsidRPr="00ED2629" w:rsidRDefault="005737A8" w:rsidP="00CA32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3,628</w:t>
            </w:r>
          </w:p>
        </w:tc>
        <w:tc>
          <w:tcPr>
            <w:tcW w:w="270" w:type="dxa"/>
          </w:tcPr>
          <w:p w14:paraId="70666622" w14:textId="77777777" w:rsidR="00ED2629" w:rsidRPr="00ED2629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3690882" w14:textId="77777777" w:rsidR="00ED2629" w:rsidRPr="00ED2629" w:rsidRDefault="00ED2629" w:rsidP="00ED26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ED2629">
              <w:rPr>
                <w:rFonts w:cs="Times New Roman"/>
              </w:rPr>
              <w:t>3,553</w:t>
            </w:r>
          </w:p>
        </w:tc>
      </w:tr>
      <w:tr w:rsidR="00ED2629" w:rsidRPr="00530813" w14:paraId="78F612A3" w14:textId="77777777" w:rsidTr="00CA32E2">
        <w:trPr>
          <w:trHeight w:val="20"/>
        </w:trPr>
        <w:tc>
          <w:tcPr>
            <w:tcW w:w="3600" w:type="dxa"/>
          </w:tcPr>
          <w:p w14:paraId="128689F4" w14:textId="77777777" w:rsidR="00ED2629" w:rsidRPr="009A498C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162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9A498C">
              <w:rPr>
                <w:rFonts w:ascii="Times New Roman" w:hAnsi="Times New Roman" w:cs="Times New Roman"/>
                <w:sz w:val="22"/>
                <w:szCs w:val="22"/>
              </w:rPr>
              <w:t xml:space="preserve">   3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A498C">
              <w:rPr>
                <w:rFonts w:ascii="Times New Roman" w:hAnsi="Times New Roman" w:cs="Times New Roman"/>
                <w:sz w:val="22"/>
                <w:szCs w:val="22"/>
              </w:rPr>
              <w:t xml:space="preserve"> 6 months</w:t>
            </w:r>
          </w:p>
        </w:tc>
        <w:tc>
          <w:tcPr>
            <w:tcW w:w="1260" w:type="dxa"/>
          </w:tcPr>
          <w:p w14:paraId="4E671ED8" w14:textId="320ECD2E" w:rsidR="00ED2629" w:rsidRPr="00530813" w:rsidRDefault="004429E8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</w:rPr>
            </w:pPr>
            <w:r>
              <w:rPr>
                <w:rFonts w:cs="Times New Roman"/>
              </w:rPr>
              <w:t>66</w:t>
            </w:r>
          </w:p>
        </w:tc>
        <w:tc>
          <w:tcPr>
            <w:tcW w:w="270" w:type="dxa"/>
          </w:tcPr>
          <w:p w14:paraId="65173010" w14:textId="77777777" w:rsidR="00ED2629" w:rsidRPr="00530813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59BCFB9" w14:textId="77777777" w:rsidR="00ED2629" w:rsidRPr="00ED2629" w:rsidRDefault="00ED2629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ED2629">
              <w:rPr>
                <w:rFonts w:cs="Times New Roman"/>
              </w:rPr>
              <w:t>87</w:t>
            </w:r>
          </w:p>
        </w:tc>
        <w:tc>
          <w:tcPr>
            <w:tcW w:w="270" w:type="dxa"/>
          </w:tcPr>
          <w:p w14:paraId="057CB3FE" w14:textId="77777777" w:rsidR="00ED2629" w:rsidRPr="00ED2629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11CB34" w14:textId="7A64C21D" w:rsidR="00ED2629" w:rsidRPr="00ED2629" w:rsidRDefault="005737A8" w:rsidP="00CA32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66</w:t>
            </w:r>
          </w:p>
        </w:tc>
        <w:tc>
          <w:tcPr>
            <w:tcW w:w="270" w:type="dxa"/>
          </w:tcPr>
          <w:p w14:paraId="71AD38A5" w14:textId="77777777" w:rsidR="00ED2629" w:rsidRPr="00ED2629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62F8F8" w14:textId="77777777" w:rsidR="00ED2629" w:rsidRPr="00ED2629" w:rsidRDefault="00ED2629" w:rsidP="00ED26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ED2629">
              <w:rPr>
                <w:rFonts w:cs="Times New Roman"/>
              </w:rPr>
              <w:t>87</w:t>
            </w:r>
          </w:p>
        </w:tc>
      </w:tr>
      <w:tr w:rsidR="00ED2629" w:rsidRPr="00530813" w14:paraId="740D2F44" w14:textId="77777777" w:rsidTr="00CA32E2">
        <w:trPr>
          <w:trHeight w:val="20"/>
        </w:trPr>
        <w:tc>
          <w:tcPr>
            <w:tcW w:w="3600" w:type="dxa"/>
          </w:tcPr>
          <w:p w14:paraId="13360189" w14:textId="77777777" w:rsidR="00ED2629" w:rsidRPr="009A498C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162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9A498C">
              <w:rPr>
                <w:rFonts w:ascii="Times New Roman" w:hAnsi="Times New Roman" w:cs="Times New Roman"/>
                <w:sz w:val="22"/>
                <w:szCs w:val="22"/>
              </w:rPr>
              <w:t xml:space="preserve">   6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A498C">
              <w:rPr>
                <w:rFonts w:ascii="Times New Roman" w:hAnsi="Times New Roman" w:cs="Times New Roman"/>
                <w:sz w:val="22"/>
                <w:szCs w:val="22"/>
              </w:rPr>
              <w:t xml:space="preserve"> 12 months</w:t>
            </w:r>
          </w:p>
        </w:tc>
        <w:tc>
          <w:tcPr>
            <w:tcW w:w="1260" w:type="dxa"/>
          </w:tcPr>
          <w:p w14:paraId="19E5A43D" w14:textId="0C351C83" w:rsidR="00ED2629" w:rsidRPr="00530813" w:rsidRDefault="004429E8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</w:rPr>
            </w:pPr>
            <w:r>
              <w:rPr>
                <w:rFonts w:cs="Times New Roman"/>
              </w:rPr>
              <w:t>78</w:t>
            </w:r>
          </w:p>
        </w:tc>
        <w:tc>
          <w:tcPr>
            <w:tcW w:w="270" w:type="dxa"/>
          </w:tcPr>
          <w:p w14:paraId="19DA65DE" w14:textId="77777777" w:rsidR="00ED2629" w:rsidRPr="00530813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A82C7D8" w14:textId="77777777" w:rsidR="00ED2629" w:rsidRPr="00ED2629" w:rsidRDefault="00ED2629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ED2629">
              <w:rPr>
                <w:rFonts w:cs="Times New Roman"/>
              </w:rPr>
              <w:t>59</w:t>
            </w:r>
          </w:p>
        </w:tc>
        <w:tc>
          <w:tcPr>
            <w:tcW w:w="270" w:type="dxa"/>
          </w:tcPr>
          <w:p w14:paraId="36398D46" w14:textId="77777777" w:rsidR="00ED2629" w:rsidRPr="00ED2629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8ED8E2B" w14:textId="3AFC8F84" w:rsidR="00ED2629" w:rsidRPr="00ED2629" w:rsidRDefault="005737A8" w:rsidP="00CA32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78</w:t>
            </w:r>
          </w:p>
        </w:tc>
        <w:tc>
          <w:tcPr>
            <w:tcW w:w="270" w:type="dxa"/>
          </w:tcPr>
          <w:p w14:paraId="2C73FC5C" w14:textId="77777777" w:rsidR="00ED2629" w:rsidRPr="00ED2629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8A52F1C" w14:textId="77777777" w:rsidR="00ED2629" w:rsidRPr="00ED2629" w:rsidRDefault="00ED2629" w:rsidP="00ED26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ED2629">
              <w:rPr>
                <w:rFonts w:cs="Times New Roman"/>
              </w:rPr>
              <w:t>59</w:t>
            </w:r>
          </w:p>
        </w:tc>
      </w:tr>
      <w:tr w:rsidR="00ED2629" w:rsidRPr="00530813" w14:paraId="15B1413B" w14:textId="77777777" w:rsidTr="00CA32E2">
        <w:trPr>
          <w:trHeight w:val="20"/>
        </w:trPr>
        <w:tc>
          <w:tcPr>
            <w:tcW w:w="3600" w:type="dxa"/>
          </w:tcPr>
          <w:p w14:paraId="38DB4BB3" w14:textId="77777777" w:rsidR="00ED2629" w:rsidRPr="009A498C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162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9A498C">
              <w:rPr>
                <w:rFonts w:ascii="Times New Roman" w:hAnsi="Times New Roman" w:cs="Times New Roman"/>
                <w:sz w:val="22"/>
                <w:szCs w:val="22"/>
              </w:rPr>
              <w:t xml:space="preserve">   Over 12 months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F3DF94" w14:textId="15C8EACE" w:rsidR="00ED2629" w:rsidRPr="00530813" w:rsidRDefault="004429E8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</w:rPr>
            </w:pPr>
            <w:r>
              <w:rPr>
                <w:rFonts w:cs="Times New Roman"/>
              </w:rPr>
              <w:t>3,112</w:t>
            </w:r>
          </w:p>
        </w:tc>
        <w:tc>
          <w:tcPr>
            <w:tcW w:w="270" w:type="dxa"/>
          </w:tcPr>
          <w:p w14:paraId="59D50A87" w14:textId="77777777" w:rsidR="00ED2629" w:rsidRPr="00530813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01CE1C" w14:textId="77777777" w:rsidR="00ED2629" w:rsidRPr="00ED2629" w:rsidRDefault="00ED2629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ED2629">
              <w:rPr>
                <w:rFonts w:cs="Times New Roman"/>
              </w:rPr>
              <w:t>3,069</w:t>
            </w:r>
          </w:p>
        </w:tc>
        <w:tc>
          <w:tcPr>
            <w:tcW w:w="270" w:type="dxa"/>
          </w:tcPr>
          <w:p w14:paraId="294CE5AF" w14:textId="77777777" w:rsidR="00ED2629" w:rsidRPr="00ED2629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14386E" w14:textId="74974824" w:rsidR="00ED2629" w:rsidRPr="00ED2629" w:rsidRDefault="005737A8" w:rsidP="00CA32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3,112</w:t>
            </w:r>
          </w:p>
        </w:tc>
        <w:tc>
          <w:tcPr>
            <w:tcW w:w="270" w:type="dxa"/>
          </w:tcPr>
          <w:p w14:paraId="50C57CDF" w14:textId="77777777" w:rsidR="00ED2629" w:rsidRPr="00ED2629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545798" w14:textId="77777777" w:rsidR="00ED2629" w:rsidRPr="00ED2629" w:rsidRDefault="00ED2629" w:rsidP="00ED26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ED2629">
              <w:rPr>
                <w:rFonts w:cs="Times New Roman"/>
              </w:rPr>
              <w:t>3,069</w:t>
            </w:r>
          </w:p>
        </w:tc>
      </w:tr>
      <w:tr w:rsidR="00ED2629" w:rsidRPr="00530813" w14:paraId="2274ACCE" w14:textId="77777777" w:rsidTr="00CA32E2">
        <w:trPr>
          <w:trHeight w:val="20"/>
        </w:trPr>
        <w:tc>
          <w:tcPr>
            <w:tcW w:w="3600" w:type="dxa"/>
          </w:tcPr>
          <w:p w14:paraId="4C203432" w14:textId="77777777" w:rsidR="00ED2629" w:rsidRPr="00530813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7F521C" w14:textId="06516708" w:rsidR="00ED2629" w:rsidRPr="00747E3B" w:rsidRDefault="004429E8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7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70,430</w:t>
            </w:r>
          </w:p>
        </w:tc>
        <w:tc>
          <w:tcPr>
            <w:tcW w:w="270" w:type="dxa"/>
          </w:tcPr>
          <w:p w14:paraId="517DBDE2" w14:textId="77777777" w:rsidR="00ED2629" w:rsidRPr="00530813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EA6C67" w14:textId="77777777" w:rsidR="00ED2629" w:rsidRPr="00ED2629" w:rsidRDefault="00ED2629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 w:rsidRPr="00ED2629">
              <w:rPr>
                <w:rFonts w:cs="Times New Roman"/>
                <w:b/>
                <w:bCs/>
              </w:rPr>
              <w:t>60,498</w:t>
            </w:r>
          </w:p>
        </w:tc>
        <w:tc>
          <w:tcPr>
            <w:tcW w:w="270" w:type="dxa"/>
          </w:tcPr>
          <w:p w14:paraId="3F4D9B70" w14:textId="77777777" w:rsidR="00ED2629" w:rsidRPr="00ED2629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50E05F" w14:textId="35C28FD3" w:rsidR="00ED2629" w:rsidRPr="00CA32E2" w:rsidRDefault="005737A8" w:rsidP="00CA32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 w:rsidRPr="00CA32E2">
              <w:rPr>
                <w:rFonts w:cs="Times New Roman"/>
                <w:b/>
                <w:bCs/>
              </w:rPr>
              <w:t>70,430</w:t>
            </w:r>
          </w:p>
        </w:tc>
        <w:tc>
          <w:tcPr>
            <w:tcW w:w="270" w:type="dxa"/>
          </w:tcPr>
          <w:p w14:paraId="7CBC5754" w14:textId="77777777" w:rsidR="00ED2629" w:rsidRPr="00ED2629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6F21E8" w14:textId="77777777" w:rsidR="00ED2629" w:rsidRPr="00ED2629" w:rsidRDefault="00ED2629" w:rsidP="00ED26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 w:rsidRPr="00ED2629">
              <w:rPr>
                <w:rFonts w:cs="Times New Roman"/>
                <w:b/>
                <w:bCs/>
              </w:rPr>
              <w:t>60,498</w:t>
            </w:r>
          </w:p>
        </w:tc>
      </w:tr>
      <w:tr w:rsidR="00A86629" w:rsidRPr="00530813" w14:paraId="5AD56358" w14:textId="77777777" w:rsidTr="00CA32E2">
        <w:trPr>
          <w:trHeight w:val="20"/>
        </w:trPr>
        <w:tc>
          <w:tcPr>
            <w:tcW w:w="3600" w:type="dxa"/>
          </w:tcPr>
          <w:p w14:paraId="352A5FA1" w14:textId="78207FD3" w:rsidR="00A86629" w:rsidRDefault="00A86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5761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allowance for expected </w:t>
            </w:r>
          </w:p>
        </w:tc>
        <w:tc>
          <w:tcPr>
            <w:tcW w:w="1260" w:type="dxa"/>
          </w:tcPr>
          <w:p w14:paraId="35A38066" w14:textId="77777777" w:rsidR="00A86629" w:rsidRDefault="00A86629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7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5C81ABE2" w14:textId="77777777" w:rsidR="00A86629" w:rsidRPr="00530813" w:rsidRDefault="00A86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5ABED57" w14:textId="77777777" w:rsidR="00A86629" w:rsidRPr="00661C88" w:rsidRDefault="00A86629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theme="min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5FBD268D" w14:textId="77777777" w:rsidR="00A86629" w:rsidRPr="00ED2629" w:rsidRDefault="00A86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767CEA7A" w14:textId="77777777" w:rsidR="00A86629" w:rsidRPr="00CA32E2" w:rsidRDefault="00A86629" w:rsidP="00CA32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13C42CE" w14:textId="77777777" w:rsidR="00A86629" w:rsidRPr="00ED2629" w:rsidRDefault="00A86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FDBB5AB" w14:textId="77777777" w:rsidR="00A86629" w:rsidRPr="00ED2629" w:rsidRDefault="00A86629" w:rsidP="00ED26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</w:tr>
      <w:tr w:rsidR="00ED2629" w:rsidRPr="00530813" w14:paraId="7E7CB54E" w14:textId="77777777" w:rsidTr="00CA32E2">
        <w:trPr>
          <w:trHeight w:val="20"/>
        </w:trPr>
        <w:tc>
          <w:tcPr>
            <w:tcW w:w="3600" w:type="dxa"/>
          </w:tcPr>
          <w:p w14:paraId="71162769" w14:textId="11D4C00F" w:rsidR="00ED2629" w:rsidRPr="00530813" w:rsidRDefault="00ED2629" w:rsidP="00A8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616" w:firstLine="4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F2D968" w14:textId="2781457E" w:rsidR="00ED2629" w:rsidRPr="00530813" w:rsidRDefault="004429E8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</w:rPr>
            </w:pPr>
            <w:r>
              <w:rPr>
                <w:rFonts w:cs="Times New Roman"/>
              </w:rPr>
              <w:t>(3,566)</w:t>
            </w:r>
          </w:p>
        </w:tc>
        <w:tc>
          <w:tcPr>
            <w:tcW w:w="270" w:type="dxa"/>
          </w:tcPr>
          <w:p w14:paraId="748B6B21" w14:textId="77777777" w:rsidR="00ED2629" w:rsidRPr="00530813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99D709" w14:textId="77777777" w:rsidR="00ED2629" w:rsidRPr="00ED2629" w:rsidRDefault="00ED2629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ED2629">
              <w:rPr>
                <w:rFonts w:cs="Times New Roman"/>
              </w:rPr>
              <w:t>(3,512)</w:t>
            </w:r>
          </w:p>
        </w:tc>
        <w:tc>
          <w:tcPr>
            <w:tcW w:w="270" w:type="dxa"/>
          </w:tcPr>
          <w:p w14:paraId="5FDB4C75" w14:textId="77777777" w:rsidR="00ED2629" w:rsidRPr="00ED2629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111CB0" w14:textId="692FD7A2" w:rsidR="00ED2629" w:rsidRPr="00ED2629" w:rsidRDefault="005737A8" w:rsidP="00CA32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(3,566)</w:t>
            </w:r>
          </w:p>
        </w:tc>
        <w:tc>
          <w:tcPr>
            <w:tcW w:w="270" w:type="dxa"/>
          </w:tcPr>
          <w:p w14:paraId="5A867343" w14:textId="77777777" w:rsidR="00ED2629" w:rsidRPr="00ED2629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00BDC2" w14:textId="77777777" w:rsidR="00ED2629" w:rsidRPr="00ED2629" w:rsidRDefault="00ED2629" w:rsidP="00ED26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ED2629">
              <w:rPr>
                <w:rFonts w:cs="Times New Roman"/>
              </w:rPr>
              <w:t>(3,512)</w:t>
            </w:r>
          </w:p>
        </w:tc>
      </w:tr>
      <w:tr w:rsidR="00ED2629" w:rsidRPr="00530813" w14:paraId="253DDCBF" w14:textId="77777777" w:rsidTr="00CA32E2">
        <w:trPr>
          <w:trHeight w:val="20"/>
        </w:trPr>
        <w:tc>
          <w:tcPr>
            <w:tcW w:w="3600" w:type="dxa"/>
          </w:tcPr>
          <w:p w14:paraId="11447F07" w14:textId="77777777" w:rsidR="00ED2629" w:rsidRPr="0065761C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65761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C9F59B" w14:textId="53F00590" w:rsidR="00ED2629" w:rsidRPr="00747E3B" w:rsidRDefault="004429E8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7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66,864</w:t>
            </w:r>
          </w:p>
        </w:tc>
        <w:tc>
          <w:tcPr>
            <w:tcW w:w="270" w:type="dxa"/>
          </w:tcPr>
          <w:p w14:paraId="5DDFE86A" w14:textId="77777777" w:rsidR="00ED2629" w:rsidRPr="00530813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E411AE" w14:textId="77777777" w:rsidR="00ED2629" w:rsidRPr="0097771E" w:rsidRDefault="00ED2629" w:rsidP="00C545F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 w:rsidRPr="0097771E">
              <w:rPr>
                <w:rFonts w:cs="Times New Roman"/>
                <w:b/>
                <w:bCs/>
              </w:rPr>
              <w:t>56,986</w:t>
            </w:r>
          </w:p>
        </w:tc>
        <w:tc>
          <w:tcPr>
            <w:tcW w:w="270" w:type="dxa"/>
          </w:tcPr>
          <w:p w14:paraId="558744FC" w14:textId="77777777" w:rsidR="00ED2629" w:rsidRPr="00530813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6E4C4A" w14:textId="22D5D736" w:rsidR="00ED2629" w:rsidRPr="00CA32E2" w:rsidRDefault="005737A8" w:rsidP="00CA32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 w:rsidRPr="00CA32E2">
              <w:rPr>
                <w:rFonts w:cs="Times New Roman"/>
                <w:b/>
                <w:bCs/>
              </w:rPr>
              <w:t>66,864</w:t>
            </w:r>
          </w:p>
        </w:tc>
        <w:tc>
          <w:tcPr>
            <w:tcW w:w="270" w:type="dxa"/>
          </w:tcPr>
          <w:p w14:paraId="3F719D6E" w14:textId="77777777" w:rsidR="00ED2629" w:rsidRPr="00530813" w:rsidRDefault="00ED2629" w:rsidP="00ED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B16A0B" w14:textId="77777777" w:rsidR="00ED2629" w:rsidRPr="007C4119" w:rsidRDefault="00ED2629" w:rsidP="00ED26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 w:rsidRPr="007C4119">
              <w:rPr>
                <w:rFonts w:cs="Times New Roman"/>
                <w:b/>
                <w:bCs/>
              </w:rPr>
              <w:t>56,986</w:t>
            </w:r>
          </w:p>
        </w:tc>
      </w:tr>
    </w:tbl>
    <w:p w14:paraId="514A606E" w14:textId="77777777" w:rsidR="008A2155" w:rsidRDefault="008A2155" w:rsidP="008A2155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260"/>
      </w:tblGrid>
      <w:tr w:rsidR="002B1B61" w:rsidRPr="00530813" w14:paraId="4A2FB3FA" w14:textId="77777777" w:rsidTr="0043233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2D623C05" w14:textId="77777777" w:rsidR="002B1B61" w:rsidRPr="00530813" w:rsidRDefault="002B1B61" w:rsidP="00FB4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CA56069" w14:textId="77777777" w:rsidR="002B1B61" w:rsidRPr="00574909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5F7078C1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8D5716E" w14:textId="77777777" w:rsidR="002B1B61" w:rsidRPr="00574909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Financia</w:t>
            </w: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l</w:t>
            </w:r>
          </w:p>
        </w:tc>
        <w:tc>
          <w:tcPr>
            <w:tcW w:w="270" w:type="dxa"/>
          </w:tcPr>
          <w:p w14:paraId="2F6D89B0" w14:textId="77777777" w:rsidR="002B1B61" w:rsidRPr="00B44F5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48012D" w14:textId="77777777" w:rsidR="002B1B61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1D61E5D4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FBABE9F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2B1B61" w:rsidRPr="00530813" w14:paraId="6ADBB827" w14:textId="77777777" w:rsidTr="0043233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23184BF9" w14:textId="77777777" w:rsidR="002B1B61" w:rsidRPr="00530813" w:rsidRDefault="002B1B61" w:rsidP="00FB4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627543D" w14:textId="77777777" w:rsidR="002B1B61" w:rsidRPr="00574909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5DD79E9F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3ED1A58" w14:textId="77777777" w:rsidR="002B1B61" w:rsidRPr="00574909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statements</w:t>
            </w:r>
          </w:p>
        </w:tc>
        <w:tc>
          <w:tcPr>
            <w:tcW w:w="270" w:type="dxa"/>
          </w:tcPr>
          <w:p w14:paraId="2A1880FB" w14:textId="77777777" w:rsidR="002B1B61" w:rsidRPr="00B44F5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18DCF4" w14:textId="77777777" w:rsidR="002B1B61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19E11FDC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8FFCA2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2B1B61" w:rsidRPr="00530813" w14:paraId="5CB86081" w14:textId="77777777" w:rsidTr="0043233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0A34A030" w14:textId="77777777" w:rsidR="002B1B61" w:rsidRPr="00530813" w:rsidRDefault="002B1B61" w:rsidP="00FB4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FF21A32" w14:textId="77777777" w:rsidR="002B1B61" w:rsidRPr="00574909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25E3B1F4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B2EA38D" w14:textId="77777777" w:rsidR="002B1B61" w:rsidRPr="00574909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in which</w:t>
            </w:r>
          </w:p>
        </w:tc>
        <w:tc>
          <w:tcPr>
            <w:tcW w:w="270" w:type="dxa"/>
          </w:tcPr>
          <w:p w14:paraId="37451DC2" w14:textId="77777777" w:rsidR="002B1B61" w:rsidRPr="00B44F5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1936487" w14:textId="77777777" w:rsidR="002B1B61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3E849311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F0ACF1C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2B1B61" w:rsidRPr="00530813" w14:paraId="4963B53F" w14:textId="77777777" w:rsidTr="0043233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285B0E1B" w14:textId="77777777" w:rsidR="002B1B61" w:rsidRPr="00530813" w:rsidRDefault="002B1B61" w:rsidP="00FB4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838E219" w14:textId="77777777" w:rsidR="002B1B61" w:rsidRPr="00574909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4946AD14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6AA37F" w14:textId="77777777" w:rsidR="002B1B61" w:rsidRPr="00574909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the equity</w:t>
            </w:r>
          </w:p>
        </w:tc>
        <w:tc>
          <w:tcPr>
            <w:tcW w:w="270" w:type="dxa"/>
          </w:tcPr>
          <w:p w14:paraId="110F00B4" w14:textId="77777777" w:rsidR="002B1B61" w:rsidRPr="00B44F5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9AAA66" w14:textId="77777777" w:rsidR="002B1B61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5387B696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87486CA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2B1B61" w:rsidRPr="00530813" w14:paraId="03A2DC95" w14:textId="77777777" w:rsidTr="0043233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12CFEC4" w14:textId="77777777" w:rsidR="002B1B61" w:rsidRPr="00530813" w:rsidRDefault="002B1B61" w:rsidP="00FB4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636669F" w14:textId="77777777" w:rsidR="002B1B61" w:rsidRPr="00574909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financial</w:t>
            </w:r>
          </w:p>
        </w:tc>
        <w:tc>
          <w:tcPr>
            <w:tcW w:w="270" w:type="dxa"/>
          </w:tcPr>
          <w:p w14:paraId="700B84D3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4F39329" w14:textId="77777777" w:rsidR="002B1B61" w:rsidRPr="00574909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method</w:t>
            </w:r>
          </w:p>
        </w:tc>
        <w:tc>
          <w:tcPr>
            <w:tcW w:w="270" w:type="dxa"/>
          </w:tcPr>
          <w:p w14:paraId="0F612CCB" w14:textId="77777777" w:rsidR="002B1B61" w:rsidRPr="00B44F5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1E001142" w14:textId="77777777" w:rsidR="002B1B61" w:rsidRPr="0053081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2B1B61" w:rsidRPr="00530813" w14:paraId="18A1982A" w14:textId="77777777" w:rsidTr="0043233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9F4FE2C" w14:textId="77777777" w:rsidR="002B1B61" w:rsidRPr="00530813" w:rsidRDefault="002A1BCB" w:rsidP="00FB4ADD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Expected credit loss</w:t>
            </w:r>
          </w:p>
        </w:tc>
        <w:tc>
          <w:tcPr>
            <w:tcW w:w="1260" w:type="dxa"/>
          </w:tcPr>
          <w:p w14:paraId="66C7A0BE" w14:textId="77777777" w:rsidR="002B1B61" w:rsidRPr="00AC1C02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AC1C02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statements</w:t>
            </w:r>
          </w:p>
        </w:tc>
        <w:tc>
          <w:tcPr>
            <w:tcW w:w="270" w:type="dxa"/>
          </w:tcPr>
          <w:p w14:paraId="136E9329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4104238" w14:textId="77777777" w:rsidR="002B1B61" w:rsidRPr="00333A39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0F13FA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is applied</w:t>
            </w:r>
          </w:p>
        </w:tc>
        <w:tc>
          <w:tcPr>
            <w:tcW w:w="270" w:type="dxa"/>
          </w:tcPr>
          <w:p w14:paraId="4EC92C45" w14:textId="77777777" w:rsidR="002B1B61" w:rsidRPr="00B44F5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16B42950" w14:textId="77777777" w:rsidR="002B1B61" w:rsidRPr="00530813" w:rsidRDefault="002B1B61" w:rsidP="00FB4ADD">
            <w:pPr>
              <w:ind w:left="-30" w:right="-46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2A1BCB" w:rsidRPr="00530813" w14:paraId="5E7BAC09" w14:textId="77777777" w:rsidTr="0043233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0A573C48" w14:textId="293C8567" w:rsidR="002A1BCB" w:rsidRDefault="002A1BCB" w:rsidP="00FB4ADD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840B1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six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 period ended</w:t>
            </w:r>
          </w:p>
        </w:tc>
        <w:tc>
          <w:tcPr>
            <w:tcW w:w="1260" w:type="dxa"/>
          </w:tcPr>
          <w:p w14:paraId="4FB05266" w14:textId="77777777" w:rsidR="002A1BCB" w:rsidRPr="00AC1C02" w:rsidRDefault="002A1BCB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3A55EE65" w14:textId="77777777" w:rsidR="002A1BCB" w:rsidRPr="00A35AEE" w:rsidRDefault="002A1BCB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DA75C48" w14:textId="77777777" w:rsidR="002A1BCB" w:rsidRPr="000F13FA" w:rsidRDefault="002A1BCB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688BE37C" w14:textId="77777777" w:rsidR="002A1BCB" w:rsidRPr="00B44F5E" w:rsidRDefault="002A1BCB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59A30820" w14:textId="77777777" w:rsidR="002A1BCB" w:rsidRPr="00152908" w:rsidRDefault="002A1BCB" w:rsidP="00FB4ADD">
            <w:pPr>
              <w:ind w:left="-30" w:right="-46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</w:p>
        </w:tc>
      </w:tr>
      <w:tr w:rsidR="002B1B61" w:rsidRPr="00530813" w14:paraId="7F1BF1BF" w14:textId="77777777" w:rsidTr="0043233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4983AB23" w14:textId="22CA7191" w:rsidR="002B1B61" w:rsidRDefault="00840B14" w:rsidP="002B1B61">
            <w:pPr>
              <w:pStyle w:val="BodyText"/>
              <w:spacing w:after="0" w:line="240" w:lineRule="auto"/>
              <w:ind w:left="166"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 June</w:t>
            </w:r>
          </w:p>
        </w:tc>
        <w:tc>
          <w:tcPr>
            <w:tcW w:w="1260" w:type="dxa"/>
          </w:tcPr>
          <w:p w14:paraId="5B493DB2" w14:textId="77777777" w:rsidR="002B1B61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2021</w:t>
            </w:r>
          </w:p>
        </w:tc>
        <w:tc>
          <w:tcPr>
            <w:tcW w:w="270" w:type="dxa"/>
          </w:tcPr>
          <w:p w14:paraId="23D0C9A8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D4EC67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  <w:tc>
          <w:tcPr>
            <w:tcW w:w="270" w:type="dxa"/>
          </w:tcPr>
          <w:p w14:paraId="527DF200" w14:textId="77777777" w:rsidR="002B1B61" w:rsidRPr="00E553B1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B9C7E3" w14:textId="77777777" w:rsidR="002B1B61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2021</w:t>
            </w:r>
          </w:p>
        </w:tc>
        <w:tc>
          <w:tcPr>
            <w:tcW w:w="270" w:type="dxa"/>
          </w:tcPr>
          <w:p w14:paraId="263619CC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48861C8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</w:tr>
      <w:tr w:rsidR="002B1B61" w:rsidRPr="00530813" w14:paraId="5A2C4087" w14:textId="77777777" w:rsidTr="00FB4ADD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6E162026" w14:textId="77777777" w:rsidR="002B1B61" w:rsidRDefault="002B1B61" w:rsidP="00FB4ADD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61DC4412" w14:textId="77777777" w:rsidR="002B1B61" w:rsidRPr="00CE453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pacing w:val="-4"/>
                <w:sz w:val="22"/>
                <w:szCs w:val="22"/>
              </w:rPr>
            </w:pPr>
            <w:r w:rsidRPr="00CE4533">
              <w:rPr>
                <w:rFonts w:ascii="Times New Roman" w:hAnsi="Times New Roman" w:cs="Times New Roman"/>
                <w:i/>
                <w:iCs/>
                <w:spacing w:val="-4"/>
                <w:sz w:val="22"/>
                <w:szCs w:val="22"/>
              </w:rPr>
              <w:t>(in thousand Baht)</w:t>
            </w:r>
          </w:p>
        </w:tc>
      </w:tr>
      <w:tr w:rsidR="002B1B61" w:rsidRPr="00530813" w14:paraId="4DE1E5F9" w14:textId="77777777" w:rsidTr="00FB4ADD">
        <w:trPr>
          <w:trHeight w:val="164"/>
          <w:tblHeader/>
        </w:trPr>
        <w:tc>
          <w:tcPr>
            <w:tcW w:w="3600" w:type="dxa"/>
          </w:tcPr>
          <w:p w14:paraId="6EB45AA6" w14:textId="77777777" w:rsidR="002B1B61" w:rsidRPr="0053081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7"/>
          </w:tcPr>
          <w:p w14:paraId="180689D1" w14:textId="77777777" w:rsidR="002B1B61" w:rsidRPr="0053081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1B61" w:rsidRPr="00530813" w14:paraId="3EB5785F" w14:textId="77777777" w:rsidTr="00432337">
        <w:trPr>
          <w:trHeight w:val="20"/>
        </w:trPr>
        <w:tc>
          <w:tcPr>
            <w:tcW w:w="3600" w:type="dxa"/>
          </w:tcPr>
          <w:p w14:paraId="6E40737F" w14:textId="77777777" w:rsidR="002B1B61" w:rsidRPr="0053081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  Additions</w:t>
            </w:r>
          </w:p>
        </w:tc>
        <w:tc>
          <w:tcPr>
            <w:tcW w:w="1260" w:type="dxa"/>
          </w:tcPr>
          <w:p w14:paraId="399BBA82" w14:textId="6AA1F64A" w:rsidR="002B1B61" w:rsidRPr="00530813" w:rsidRDefault="008042EA" w:rsidP="00B8014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</w:rPr>
            </w:pPr>
            <w:r>
              <w:rPr>
                <w:rFonts w:cs="Times New Roman"/>
              </w:rPr>
              <w:t>54</w:t>
            </w:r>
          </w:p>
        </w:tc>
        <w:tc>
          <w:tcPr>
            <w:tcW w:w="270" w:type="dxa"/>
          </w:tcPr>
          <w:p w14:paraId="264EF24F" w14:textId="77777777" w:rsidR="002B1B61" w:rsidRPr="0053081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DB27573" w14:textId="45DA0B69" w:rsidR="002B1B61" w:rsidRPr="00530813" w:rsidRDefault="00840B14" w:rsidP="00B8014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82</w:t>
            </w:r>
          </w:p>
        </w:tc>
        <w:tc>
          <w:tcPr>
            <w:tcW w:w="270" w:type="dxa"/>
          </w:tcPr>
          <w:p w14:paraId="025091D3" w14:textId="77777777" w:rsidR="002B1B61" w:rsidRPr="0053081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F70558" w14:textId="5776730A" w:rsidR="002B1B61" w:rsidRPr="00530813" w:rsidRDefault="008042EA" w:rsidP="00607B5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54</w:t>
            </w:r>
          </w:p>
        </w:tc>
        <w:tc>
          <w:tcPr>
            <w:tcW w:w="270" w:type="dxa"/>
          </w:tcPr>
          <w:p w14:paraId="0A94FBEF" w14:textId="77777777" w:rsidR="002B1B61" w:rsidRPr="0053081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091A6B7" w14:textId="1A4976BF" w:rsidR="002B1B61" w:rsidRPr="00530813" w:rsidRDefault="00840B14" w:rsidP="0060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</w:t>
            </w:r>
          </w:p>
        </w:tc>
      </w:tr>
    </w:tbl>
    <w:p w14:paraId="01CC06ED" w14:textId="77777777" w:rsidR="00313E7D" w:rsidRDefault="00313E7D" w:rsidP="008A2155">
      <w:pPr>
        <w:sectPr w:rsidR="00313E7D" w:rsidSect="009B731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518" w:right="1152" w:bottom="576" w:left="1152" w:header="720" w:footer="720" w:gutter="0"/>
          <w:pgNumType w:start="13"/>
          <w:cols w:space="720"/>
        </w:sectPr>
      </w:pPr>
    </w:p>
    <w:p w14:paraId="0B3251A5" w14:textId="21A9999E" w:rsidR="00313E7D" w:rsidRDefault="003C2A93" w:rsidP="0088798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990"/>
        </w:tabs>
        <w:ind w:left="900" w:hanging="540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4</w:t>
      </w:r>
      <w:r w:rsidR="00313E7D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="00313E7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 w:rsidR="00313E7D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313E7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 </w:t>
      </w:r>
      <w:r w:rsidR="00313E7D">
        <w:rPr>
          <w:rFonts w:ascii="Times New Roman" w:hAnsi="Times New Roman"/>
          <w:i w:val="0"/>
          <w:iCs w:val="0"/>
          <w:sz w:val="24"/>
          <w:szCs w:val="24"/>
          <w:u w:val="none"/>
        </w:rPr>
        <w:t>subsidiaries</w:t>
      </w:r>
    </w:p>
    <w:p w14:paraId="2472EC7B" w14:textId="77777777" w:rsidR="0085690E" w:rsidRDefault="0085690E" w:rsidP="003E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</w:pPr>
    </w:p>
    <w:p w14:paraId="67E6E45E" w14:textId="189545D0" w:rsidR="0085690E" w:rsidRPr="00984EA6" w:rsidRDefault="0085690E" w:rsidP="004C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530"/>
        <w:jc w:val="thaiDistribute"/>
        <w:rPr>
          <w:rFonts w:ascii="Times New Roman" w:hAnsi="Times New Roman" w:cs="Times New Roman"/>
        </w:rPr>
      </w:pPr>
      <w:r w:rsidRPr="00984EA6">
        <w:rPr>
          <w:rFonts w:ascii="Times New Roman" w:hAnsi="Times New Roman"/>
          <w:bCs/>
          <w:sz w:val="22"/>
          <w:szCs w:val="22"/>
        </w:rPr>
        <w:t>Investment</w:t>
      </w:r>
      <w:r w:rsidR="006C3B45">
        <w:rPr>
          <w:rFonts w:ascii="Times New Roman" w:hAnsi="Times New Roman"/>
          <w:bCs/>
          <w:sz w:val="22"/>
          <w:szCs w:val="22"/>
        </w:rPr>
        <w:t>s</w:t>
      </w:r>
      <w:r w:rsidRPr="00984EA6">
        <w:rPr>
          <w:rFonts w:ascii="Times New Roman" w:hAnsi="Times New Roman"/>
          <w:bCs/>
          <w:sz w:val="22"/>
          <w:szCs w:val="22"/>
        </w:rPr>
        <w:t xml:space="preserve"> in subsidiar</w:t>
      </w:r>
      <w:r w:rsidR="006C3B45">
        <w:rPr>
          <w:rFonts w:ascii="Times New Roman" w:hAnsi="Times New Roman"/>
          <w:bCs/>
          <w:sz w:val="22"/>
          <w:szCs w:val="22"/>
        </w:rPr>
        <w:t>ies</w:t>
      </w:r>
      <w:r w:rsidRPr="00984EA6">
        <w:rPr>
          <w:rFonts w:ascii="Times New Roman" w:hAnsi="Times New Roman"/>
          <w:bCs/>
          <w:sz w:val="22"/>
          <w:szCs w:val="22"/>
        </w:rPr>
        <w:t xml:space="preserve"> as at </w:t>
      </w:r>
      <w:r w:rsidR="00D53185">
        <w:rPr>
          <w:rFonts w:ascii="Times New Roman" w:hAnsi="Times New Roman" w:cs="Times New Roman"/>
          <w:sz w:val="22"/>
          <w:szCs w:val="22"/>
          <w:lang w:val="en-GB" w:bidi="ar-SA"/>
        </w:rPr>
        <w:t>30 June</w:t>
      </w:r>
      <w:r w:rsidR="006C3B45">
        <w:rPr>
          <w:rFonts w:ascii="Times New Roman" w:hAnsi="Times New Roman" w:cs="Times New Roman"/>
          <w:sz w:val="22"/>
          <w:szCs w:val="22"/>
          <w:lang w:val="en-GB" w:bidi="ar-SA"/>
        </w:rPr>
        <w:t xml:space="preserve"> 2021</w:t>
      </w:r>
      <w:r w:rsidRPr="00984EA6">
        <w:rPr>
          <w:rFonts w:ascii="Times New Roman" w:hAnsi="Times New Roman"/>
          <w:bCs/>
          <w:sz w:val="22"/>
          <w:szCs w:val="22"/>
        </w:rPr>
        <w:t xml:space="preserve"> and 31 December 20</w:t>
      </w:r>
      <w:r w:rsidR="006C3B45">
        <w:rPr>
          <w:rFonts w:ascii="Times New Roman" w:hAnsi="Times New Roman"/>
          <w:bCs/>
          <w:sz w:val="22"/>
          <w:szCs w:val="22"/>
        </w:rPr>
        <w:t>20</w:t>
      </w:r>
      <w:r w:rsidRPr="00984EA6">
        <w:rPr>
          <w:rFonts w:ascii="Times New Roman" w:hAnsi="Times New Roman"/>
          <w:bCs/>
          <w:sz w:val="22"/>
          <w:szCs w:val="22"/>
        </w:rPr>
        <w:t xml:space="preserve">, and dividend income for the </w:t>
      </w:r>
      <w:r w:rsidR="00D53185">
        <w:rPr>
          <w:rFonts w:ascii="Times New Roman" w:hAnsi="Times New Roman"/>
          <w:bCs/>
          <w:sz w:val="22"/>
          <w:szCs w:val="22"/>
        </w:rPr>
        <w:t>six</w:t>
      </w:r>
      <w:r w:rsidRPr="00984EA6">
        <w:rPr>
          <w:rFonts w:ascii="Times New Roman" w:hAnsi="Times New Roman"/>
          <w:bCs/>
          <w:sz w:val="22"/>
          <w:szCs w:val="22"/>
        </w:rPr>
        <w:t xml:space="preserve">-month periods ended </w:t>
      </w:r>
      <w:r w:rsidR="00D53185">
        <w:rPr>
          <w:rFonts w:ascii="Times New Roman" w:hAnsi="Times New Roman" w:cs="Times New Roman"/>
          <w:sz w:val="22"/>
          <w:szCs w:val="22"/>
          <w:lang w:val="en-GB" w:bidi="ar-SA"/>
        </w:rPr>
        <w:t>30 June</w:t>
      </w:r>
      <w:r w:rsidR="006C3B45">
        <w:rPr>
          <w:rFonts w:ascii="Times New Roman" w:hAnsi="Times New Roman" w:cs="Times New Roman"/>
          <w:sz w:val="22"/>
          <w:szCs w:val="22"/>
          <w:lang w:val="en-GB" w:bidi="ar-SA"/>
        </w:rPr>
        <w:t xml:space="preserve"> 2021</w:t>
      </w:r>
      <w:r w:rsidRPr="00984EA6">
        <w:rPr>
          <w:rFonts w:ascii="Times New Roman" w:hAnsi="Times New Roman"/>
          <w:bCs/>
          <w:sz w:val="22"/>
          <w:szCs w:val="22"/>
        </w:rPr>
        <w:t xml:space="preserve"> and 20</w:t>
      </w:r>
      <w:r w:rsidR="006C3B45">
        <w:rPr>
          <w:rFonts w:ascii="Times New Roman" w:hAnsi="Times New Roman"/>
          <w:bCs/>
          <w:sz w:val="22"/>
          <w:szCs w:val="22"/>
        </w:rPr>
        <w:t>20</w:t>
      </w:r>
      <w:r w:rsidR="00E725E4">
        <w:rPr>
          <w:rFonts w:ascii="Times New Roman" w:hAnsi="Times New Roman"/>
          <w:bCs/>
          <w:sz w:val="22"/>
          <w:szCs w:val="22"/>
        </w:rPr>
        <w:br/>
      </w:r>
      <w:r w:rsidRPr="00984EA6">
        <w:rPr>
          <w:rFonts w:ascii="Times New Roman" w:hAnsi="Times New Roman"/>
          <w:bCs/>
          <w:sz w:val="22"/>
          <w:szCs w:val="22"/>
        </w:rPr>
        <w:t>were as follows</w:t>
      </w:r>
      <w:r w:rsidRPr="00984EA6">
        <w:rPr>
          <w:rFonts w:ascii="Times New Roman" w:hAnsi="Times New Roman" w:cs="Times New Roman"/>
        </w:rPr>
        <w:t>:</w:t>
      </w:r>
    </w:p>
    <w:p w14:paraId="1FD3D5DC" w14:textId="77777777" w:rsidR="0085690E" w:rsidRPr="002B5C82" w:rsidRDefault="0085690E" w:rsidP="0085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Cs/>
          <w:i/>
          <w:iCs/>
          <w:sz w:val="22"/>
          <w:szCs w:val="22"/>
        </w:rPr>
      </w:pPr>
    </w:p>
    <w:tbl>
      <w:tblPr>
        <w:tblW w:w="14383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1890"/>
        <w:gridCol w:w="1596"/>
        <w:gridCol w:w="6"/>
        <w:gridCol w:w="1345"/>
        <w:gridCol w:w="6"/>
        <w:gridCol w:w="1074"/>
        <w:gridCol w:w="6"/>
        <w:gridCol w:w="984"/>
        <w:gridCol w:w="6"/>
        <w:gridCol w:w="264"/>
        <w:gridCol w:w="6"/>
        <w:gridCol w:w="1074"/>
        <w:gridCol w:w="6"/>
        <w:gridCol w:w="984"/>
        <w:gridCol w:w="6"/>
        <w:gridCol w:w="264"/>
        <w:gridCol w:w="6"/>
        <w:gridCol w:w="984"/>
        <w:gridCol w:w="6"/>
        <w:gridCol w:w="264"/>
        <w:gridCol w:w="6"/>
        <w:gridCol w:w="1074"/>
        <w:gridCol w:w="6"/>
        <w:gridCol w:w="264"/>
        <w:gridCol w:w="6"/>
        <w:gridCol w:w="984"/>
        <w:gridCol w:w="6"/>
        <w:gridCol w:w="230"/>
        <w:gridCol w:w="6"/>
        <w:gridCol w:w="1018"/>
        <w:gridCol w:w="6"/>
      </w:tblGrid>
      <w:tr w:rsidR="0085690E" w:rsidRPr="005909EA" w14:paraId="676A3AF4" w14:textId="77777777" w:rsidTr="004C3BE8">
        <w:trPr>
          <w:gridAfter w:val="1"/>
          <w:wAfter w:w="6" w:type="dxa"/>
          <w:trHeight w:val="144"/>
        </w:trPr>
        <w:tc>
          <w:tcPr>
            <w:tcW w:w="4837" w:type="dxa"/>
            <w:gridSpan w:val="4"/>
            <w:vAlign w:val="bottom"/>
          </w:tcPr>
          <w:p w14:paraId="1CC023B4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540" w:type="dxa"/>
            <w:gridSpan w:val="26"/>
            <w:vAlign w:val="bottom"/>
          </w:tcPr>
          <w:p w14:paraId="12266E82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1A6A">
              <w:rPr>
                <w:rFonts w:ascii="Times New Roman" w:hAnsi="Times New Roman"/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85690E" w:rsidRPr="005909EA" w14:paraId="1AECF652" w14:textId="77777777" w:rsidTr="008C2B81">
        <w:trPr>
          <w:trHeight w:val="144"/>
        </w:trPr>
        <w:tc>
          <w:tcPr>
            <w:tcW w:w="1890" w:type="dxa"/>
            <w:vAlign w:val="bottom"/>
          </w:tcPr>
          <w:p w14:paraId="716498A6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vAlign w:val="bottom"/>
          </w:tcPr>
          <w:p w14:paraId="3B411BBB" w14:textId="77777777" w:rsidR="00F3614B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337956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Type of </w:t>
            </w:r>
          </w:p>
          <w:p w14:paraId="4BD19F7D" w14:textId="77777777" w:rsidR="0085690E" w:rsidRPr="00337956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337956">
              <w:rPr>
                <w:rFonts w:ascii="Times New Roman" w:hAnsi="Times New Roman"/>
                <w:spacing w:val="-6"/>
                <w:sz w:val="20"/>
                <w:szCs w:val="20"/>
              </w:rPr>
              <w:t>business</w:t>
            </w:r>
          </w:p>
        </w:tc>
        <w:tc>
          <w:tcPr>
            <w:tcW w:w="1351" w:type="dxa"/>
            <w:gridSpan w:val="2"/>
            <w:vAlign w:val="bottom"/>
          </w:tcPr>
          <w:p w14:paraId="43E04DFC" w14:textId="77777777" w:rsidR="0085690E" w:rsidRPr="0077062C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77062C">
              <w:rPr>
                <w:rFonts w:ascii="Times New Roman" w:hAnsi="Times New Roman"/>
                <w:sz w:val="20"/>
                <w:szCs w:val="20"/>
              </w:rPr>
              <w:t>Country of incorporation</w:t>
            </w:r>
          </w:p>
        </w:tc>
        <w:tc>
          <w:tcPr>
            <w:tcW w:w="2070" w:type="dxa"/>
            <w:gridSpan w:val="4"/>
            <w:vAlign w:val="bottom"/>
          </w:tcPr>
          <w:p w14:paraId="0F1C92A5" w14:textId="77777777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sz w:val="20"/>
                <w:szCs w:val="20"/>
              </w:rPr>
              <w:t xml:space="preserve">Ownership </w:t>
            </w:r>
          </w:p>
          <w:p w14:paraId="56326C1A" w14:textId="77777777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Interest</w:t>
            </w:r>
          </w:p>
        </w:tc>
        <w:tc>
          <w:tcPr>
            <w:tcW w:w="270" w:type="dxa"/>
            <w:gridSpan w:val="2"/>
            <w:vAlign w:val="bottom"/>
          </w:tcPr>
          <w:p w14:paraId="676A0912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4"/>
          </w:tcPr>
          <w:p w14:paraId="69EAD965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A2DA12" w14:textId="77777777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94D157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sz w:val="20"/>
                <w:szCs w:val="20"/>
              </w:rPr>
              <w:t>Paid-up capital</w:t>
            </w:r>
          </w:p>
        </w:tc>
        <w:tc>
          <w:tcPr>
            <w:tcW w:w="270" w:type="dxa"/>
            <w:gridSpan w:val="2"/>
          </w:tcPr>
          <w:p w14:paraId="5B2FA030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6"/>
          </w:tcPr>
          <w:p w14:paraId="4D214A5F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2EFECC" w14:textId="77777777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F19B3F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sz w:val="20"/>
                <w:szCs w:val="20"/>
              </w:rPr>
              <w:t>Cost</w:t>
            </w:r>
          </w:p>
        </w:tc>
        <w:tc>
          <w:tcPr>
            <w:tcW w:w="270" w:type="dxa"/>
            <w:gridSpan w:val="2"/>
          </w:tcPr>
          <w:p w14:paraId="19DD9023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50" w:type="dxa"/>
            <w:gridSpan w:val="6"/>
            <w:vAlign w:val="bottom"/>
          </w:tcPr>
          <w:p w14:paraId="63EF56CB" w14:textId="77777777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Dividend income</w:t>
            </w:r>
          </w:p>
          <w:p w14:paraId="6FE19FE8" w14:textId="73CFC23E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for the </w:t>
            </w:r>
            <w:r w:rsidR="00D53185">
              <w:rPr>
                <w:rFonts w:ascii="Times New Roman" w:hAnsi="Times New Roman" w:cs="Times New Roman"/>
                <w:sz w:val="20"/>
                <w:szCs w:val="20"/>
              </w:rPr>
              <w:t>six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-month</w:t>
            </w:r>
          </w:p>
          <w:p w14:paraId="3DC07248" w14:textId="77777777" w:rsidR="0085690E" w:rsidRPr="00614C18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period ended</w:t>
            </w:r>
          </w:p>
        </w:tc>
      </w:tr>
      <w:tr w:rsidR="00D53185" w:rsidRPr="005909EA" w14:paraId="508CFA79" w14:textId="77777777" w:rsidTr="004C3BE8">
        <w:trPr>
          <w:gridAfter w:val="1"/>
          <w:wAfter w:w="6" w:type="dxa"/>
          <w:trHeight w:val="70"/>
        </w:trPr>
        <w:tc>
          <w:tcPr>
            <w:tcW w:w="3486" w:type="dxa"/>
            <w:gridSpan w:val="2"/>
            <w:vAlign w:val="bottom"/>
          </w:tcPr>
          <w:p w14:paraId="0FB26A2E" w14:textId="77777777" w:rsidR="00D53185" w:rsidRPr="005909EA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4AA017A4" w14:textId="77777777" w:rsidR="00D53185" w:rsidRPr="005909EA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B7B981" w14:textId="7B81FF1E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0" w:type="dxa"/>
            <w:gridSpan w:val="2"/>
            <w:vAlign w:val="bottom"/>
          </w:tcPr>
          <w:p w14:paraId="75547C47" w14:textId="77777777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  <w:gridSpan w:val="2"/>
            <w:vAlign w:val="bottom"/>
          </w:tcPr>
          <w:p w14:paraId="453097B8" w14:textId="77777777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4394548" w14:textId="74C934B4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0" w:type="dxa"/>
            <w:gridSpan w:val="2"/>
            <w:vAlign w:val="bottom"/>
          </w:tcPr>
          <w:p w14:paraId="5423DA62" w14:textId="77777777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  <w:gridSpan w:val="2"/>
          </w:tcPr>
          <w:p w14:paraId="7E7DCBEC" w14:textId="77777777" w:rsidR="00D53185" w:rsidRPr="005909EA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051346" w14:textId="01B1092E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0" w:type="dxa"/>
            <w:gridSpan w:val="2"/>
          </w:tcPr>
          <w:p w14:paraId="4CC125B1" w14:textId="77777777" w:rsidR="00D53185" w:rsidRPr="005909EA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CFD929" w14:textId="77777777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  <w:gridSpan w:val="2"/>
          </w:tcPr>
          <w:p w14:paraId="48CAB5E9" w14:textId="77777777" w:rsidR="00D53185" w:rsidRPr="005909EA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3B19871" w14:textId="087BE7DB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36" w:type="dxa"/>
            <w:gridSpan w:val="2"/>
          </w:tcPr>
          <w:p w14:paraId="6F31F6FF" w14:textId="77777777" w:rsidR="00D53185" w:rsidRPr="005909EA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ADD8D92" w14:textId="479B52AF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53185" w:rsidRPr="005909EA" w14:paraId="5B8DC98B" w14:textId="77777777" w:rsidTr="004C3BE8">
        <w:trPr>
          <w:gridAfter w:val="1"/>
          <w:wAfter w:w="6" w:type="dxa"/>
          <w:trHeight w:val="144"/>
        </w:trPr>
        <w:tc>
          <w:tcPr>
            <w:tcW w:w="3486" w:type="dxa"/>
            <w:gridSpan w:val="2"/>
            <w:vAlign w:val="bottom"/>
          </w:tcPr>
          <w:p w14:paraId="4B71C51B" w14:textId="77777777" w:rsidR="00D53185" w:rsidRPr="005909EA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66A36BC8" w14:textId="77777777" w:rsidR="00D53185" w:rsidRPr="005909EA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6AC2BB" w14:textId="1F69D551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</w:p>
        </w:tc>
        <w:tc>
          <w:tcPr>
            <w:tcW w:w="990" w:type="dxa"/>
            <w:gridSpan w:val="2"/>
            <w:vAlign w:val="bottom"/>
          </w:tcPr>
          <w:p w14:paraId="68BD4910" w14:textId="77777777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  <w:gridSpan w:val="2"/>
            <w:vAlign w:val="bottom"/>
          </w:tcPr>
          <w:p w14:paraId="40A8CF71" w14:textId="77777777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2AF9B8" w14:textId="6E0BC3D9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</w:p>
        </w:tc>
        <w:tc>
          <w:tcPr>
            <w:tcW w:w="990" w:type="dxa"/>
            <w:gridSpan w:val="2"/>
            <w:vAlign w:val="bottom"/>
          </w:tcPr>
          <w:p w14:paraId="36BACF40" w14:textId="77777777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  <w:gridSpan w:val="2"/>
          </w:tcPr>
          <w:p w14:paraId="37ADA810" w14:textId="77777777" w:rsidR="00D53185" w:rsidRPr="005909EA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C15312D" w14:textId="18A96924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</w:p>
        </w:tc>
        <w:tc>
          <w:tcPr>
            <w:tcW w:w="270" w:type="dxa"/>
            <w:gridSpan w:val="2"/>
          </w:tcPr>
          <w:p w14:paraId="740C4A22" w14:textId="77777777" w:rsidR="00D53185" w:rsidRPr="005909EA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8502CD" w14:textId="77777777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  <w:gridSpan w:val="2"/>
          </w:tcPr>
          <w:p w14:paraId="07C91D1C" w14:textId="77777777" w:rsidR="00D53185" w:rsidRPr="005909EA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6E7C36" w14:textId="38CF9371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</w:p>
        </w:tc>
        <w:tc>
          <w:tcPr>
            <w:tcW w:w="236" w:type="dxa"/>
            <w:gridSpan w:val="2"/>
          </w:tcPr>
          <w:p w14:paraId="2E9FF092" w14:textId="77777777" w:rsidR="00D53185" w:rsidRPr="005909EA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8DCD96B" w14:textId="585BB4A5" w:rsidR="00D53185" w:rsidRDefault="00D53185" w:rsidP="00D53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</w:p>
        </w:tc>
      </w:tr>
      <w:tr w:rsidR="0085690E" w:rsidRPr="005909EA" w14:paraId="3A47D3E7" w14:textId="77777777" w:rsidTr="004C3BE8">
        <w:trPr>
          <w:gridAfter w:val="1"/>
          <w:wAfter w:w="6" w:type="dxa"/>
          <w:trHeight w:val="144"/>
        </w:trPr>
        <w:tc>
          <w:tcPr>
            <w:tcW w:w="4837" w:type="dxa"/>
            <w:gridSpan w:val="4"/>
            <w:vAlign w:val="bottom"/>
          </w:tcPr>
          <w:p w14:paraId="6979B402" w14:textId="77777777" w:rsidR="0085690E" w:rsidRPr="005909EA" w:rsidRDefault="0085690E" w:rsidP="0085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FB9ABF" w14:textId="77777777" w:rsidR="0085690E" w:rsidRPr="00A04B84" w:rsidRDefault="0085690E" w:rsidP="0085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0" w:type="dxa"/>
            <w:gridSpan w:val="2"/>
            <w:vAlign w:val="bottom"/>
          </w:tcPr>
          <w:p w14:paraId="5B6C9269" w14:textId="77777777" w:rsidR="0085690E" w:rsidRPr="00A04B84" w:rsidRDefault="0085690E" w:rsidP="0085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70" w:type="dxa"/>
            <w:gridSpan w:val="2"/>
            <w:vAlign w:val="bottom"/>
          </w:tcPr>
          <w:p w14:paraId="6F39BE41" w14:textId="77777777" w:rsidR="0085690E" w:rsidRPr="00A04B84" w:rsidRDefault="0085690E" w:rsidP="0085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44A3F9" w14:textId="77777777" w:rsidR="0085690E" w:rsidRPr="00A04B84" w:rsidRDefault="0085690E" w:rsidP="0085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0" w:type="dxa"/>
            <w:gridSpan w:val="2"/>
            <w:vAlign w:val="bottom"/>
          </w:tcPr>
          <w:p w14:paraId="055351B7" w14:textId="77777777" w:rsidR="0085690E" w:rsidRPr="00A04B84" w:rsidRDefault="0085690E" w:rsidP="0085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70" w:type="dxa"/>
            <w:gridSpan w:val="2"/>
          </w:tcPr>
          <w:p w14:paraId="68728D2E" w14:textId="77777777" w:rsidR="0085690E" w:rsidRPr="005909EA" w:rsidRDefault="0085690E" w:rsidP="0085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D9F044B" w14:textId="77777777" w:rsidR="0085690E" w:rsidRPr="00A04B84" w:rsidRDefault="0085690E" w:rsidP="0085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70" w:type="dxa"/>
            <w:gridSpan w:val="2"/>
          </w:tcPr>
          <w:p w14:paraId="287457E9" w14:textId="77777777" w:rsidR="0085690E" w:rsidRPr="005909EA" w:rsidRDefault="0085690E" w:rsidP="0085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25D54FF" w14:textId="77777777" w:rsidR="0085690E" w:rsidRPr="00A04B84" w:rsidRDefault="0085690E" w:rsidP="0085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70" w:type="dxa"/>
            <w:gridSpan w:val="2"/>
          </w:tcPr>
          <w:p w14:paraId="21927BD4" w14:textId="77777777" w:rsidR="0085690E" w:rsidRPr="005909EA" w:rsidRDefault="0085690E" w:rsidP="0085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A5288B" w14:textId="77777777" w:rsidR="0085690E" w:rsidRPr="00A04B84" w:rsidRDefault="0085690E" w:rsidP="0085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36" w:type="dxa"/>
            <w:gridSpan w:val="2"/>
          </w:tcPr>
          <w:p w14:paraId="5A111CA2" w14:textId="77777777" w:rsidR="0085690E" w:rsidRPr="005909EA" w:rsidRDefault="0085690E" w:rsidP="0085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D845F45" w14:textId="77777777" w:rsidR="0085690E" w:rsidRPr="00A04B84" w:rsidRDefault="0085690E" w:rsidP="0085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  <w:tr w:rsidR="0085690E" w:rsidRPr="005909EA" w14:paraId="6C1D7BD5" w14:textId="77777777" w:rsidTr="004C3BE8">
        <w:trPr>
          <w:gridAfter w:val="1"/>
          <w:wAfter w:w="6" w:type="dxa"/>
          <w:trHeight w:val="144"/>
        </w:trPr>
        <w:tc>
          <w:tcPr>
            <w:tcW w:w="4837" w:type="dxa"/>
            <w:gridSpan w:val="4"/>
            <w:vAlign w:val="bottom"/>
          </w:tcPr>
          <w:p w14:paraId="709905BA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4"/>
            <w:vAlign w:val="bottom"/>
          </w:tcPr>
          <w:p w14:paraId="397DB558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(%)</w:t>
            </w:r>
          </w:p>
        </w:tc>
        <w:tc>
          <w:tcPr>
            <w:tcW w:w="270" w:type="dxa"/>
            <w:gridSpan w:val="2"/>
            <w:vAlign w:val="bottom"/>
          </w:tcPr>
          <w:p w14:paraId="26A2C5B7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  <w:gridSpan w:val="20"/>
          </w:tcPr>
          <w:p w14:paraId="4D87C1AA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85690E" w:rsidRPr="005909EA" w14:paraId="6036C29D" w14:textId="77777777" w:rsidTr="004C3BE8">
        <w:trPr>
          <w:gridAfter w:val="1"/>
          <w:wAfter w:w="6" w:type="dxa"/>
          <w:trHeight w:val="144"/>
        </w:trPr>
        <w:tc>
          <w:tcPr>
            <w:tcW w:w="4837" w:type="dxa"/>
            <w:gridSpan w:val="4"/>
            <w:vAlign w:val="bottom"/>
          </w:tcPr>
          <w:p w14:paraId="42249BDB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4"/>
            <w:vAlign w:val="bottom"/>
          </w:tcPr>
          <w:p w14:paraId="117BF59B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89F501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  <w:gridSpan w:val="20"/>
          </w:tcPr>
          <w:p w14:paraId="5688FBF5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DF7F0E" w:rsidRPr="005909EA" w14:paraId="1185163B" w14:textId="77777777" w:rsidTr="008C2B81">
        <w:trPr>
          <w:trHeight w:val="144"/>
        </w:trPr>
        <w:tc>
          <w:tcPr>
            <w:tcW w:w="1890" w:type="dxa"/>
            <w:vAlign w:val="bottom"/>
          </w:tcPr>
          <w:p w14:paraId="2FD4EE5B" w14:textId="77777777" w:rsidR="00DF7F0E" w:rsidRPr="00DF7F0E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theme="minorBidi"/>
              </w:rPr>
            </w:pPr>
            <w:bookmarkStart w:id="1" w:name="_Hlk71183362"/>
            <w:r w:rsidRPr="00DF7F0E">
              <w:rPr>
                <w:rFonts w:ascii="Times New Roman" w:hAnsi="Times New Roman" w:cs="Times New Roman"/>
              </w:rPr>
              <w:t>9 Fresh Marketplace</w:t>
            </w:r>
            <w:bookmarkEnd w:id="1"/>
          </w:p>
        </w:tc>
        <w:tc>
          <w:tcPr>
            <w:tcW w:w="1602" w:type="dxa"/>
            <w:gridSpan w:val="2"/>
            <w:vAlign w:val="bottom"/>
          </w:tcPr>
          <w:p w14:paraId="16C8F36D" w14:textId="6ED349BA" w:rsidR="00DF7F0E" w:rsidRPr="00E65EEF" w:rsidRDefault="00572C26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Leasing</w:t>
            </w:r>
            <w:r w:rsidR="008C2B81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and</w:t>
            </w:r>
          </w:p>
        </w:tc>
        <w:tc>
          <w:tcPr>
            <w:tcW w:w="1351" w:type="dxa"/>
            <w:gridSpan w:val="2"/>
            <w:vAlign w:val="bottom"/>
          </w:tcPr>
          <w:p w14:paraId="362F5252" w14:textId="77777777" w:rsidR="00DF7F0E" w:rsidRPr="00E65EEF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1080" w:type="dxa"/>
            <w:gridSpan w:val="2"/>
            <w:vAlign w:val="bottom"/>
          </w:tcPr>
          <w:p w14:paraId="5075F6B2" w14:textId="77777777" w:rsidR="00DF7F0E" w:rsidRPr="00DF7F0E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990" w:type="dxa"/>
            <w:gridSpan w:val="2"/>
            <w:vAlign w:val="bottom"/>
          </w:tcPr>
          <w:p w14:paraId="5885DB83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2430A0E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0E59049" w14:textId="069FF2D6" w:rsidR="00DF7F0E" w:rsidRPr="004D722D" w:rsidRDefault="004D722D" w:rsidP="004D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4D722D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990" w:type="dxa"/>
            <w:gridSpan w:val="2"/>
          </w:tcPr>
          <w:p w14:paraId="01DCE1CB" w14:textId="2D4567C8" w:rsidR="00DF7F0E" w:rsidRPr="004D722D" w:rsidRDefault="00C36493" w:rsidP="004D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11CECEBD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DDEB28" w14:textId="4503FBBA" w:rsidR="00DF7F0E" w:rsidRPr="00C36493" w:rsidRDefault="00C36493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C36493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  <w:gridSpan w:val="2"/>
          </w:tcPr>
          <w:p w14:paraId="6D933B74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5CB219" w14:textId="310F1238" w:rsidR="00DF7F0E" w:rsidRPr="00C36493" w:rsidRDefault="00B02828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332944B8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13E264D" w14:textId="2E4EEA27" w:rsidR="00DF7F0E" w:rsidRPr="00C36493" w:rsidRDefault="00B02828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850418C" w14:textId="77777777" w:rsidR="00DF7F0E" w:rsidRPr="00C36493" w:rsidRDefault="00DF7F0E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9EF6F14" w14:textId="21A13F73" w:rsidR="00DF7F0E" w:rsidRPr="00C36493" w:rsidRDefault="00B02828" w:rsidP="00B0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DF7F0E" w:rsidRPr="005909EA" w14:paraId="77C14790" w14:textId="77777777" w:rsidTr="008C2B81">
        <w:trPr>
          <w:trHeight w:val="144"/>
        </w:trPr>
        <w:tc>
          <w:tcPr>
            <w:tcW w:w="1890" w:type="dxa"/>
            <w:vAlign w:val="bottom"/>
          </w:tcPr>
          <w:p w14:paraId="39B27F3F" w14:textId="77777777" w:rsidR="00DF7F0E" w:rsidRPr="00F1354B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Co</w:t>
            </w:r>
            <w:r w:rsidR="00DF15F2">
              <w:rPr>
                <w:rFonts w:ascii="Times New Roman" w:hAnsi="Times New Roman" w:cs="Times New Roman"/>
              </w:rPr>
              <w:t>., Ltd.</w:t>
            </w:r>
          </w:p>
        </w:tc>
        <w:tc>
          <w:tcPr>
            <w:tcW w:w="1602" w:type="dxa"/>
            <w:gridSpan w:val="2"/>
            <w:vAlign w:val="bottom"/>
          </w:tcPr>
          <w:p w14:paraId="0FC85501" w14:textId="77777777" w:rsidR="00DF7F0E" w:rsidRPr="00E65EEF" w:rsidRDefault="008C2B8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operating of</w:t>
            </w:r>
          </w:p>
        </w:tc>
        <w:tc>
          <w:tcPr>
            <w:tcW w:w="1351" w:type="dxa"/>
            <w:gridSpan w:val="2"/>
            <w:vAlign w:val="bottom"/>
          </w:tcPr>
          <w:p w14:paraId="1371B4EC" w14:textId="77777777" w:rsidR="00DF7F0E" w:rsidRPr="00E65EEF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C3685FF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BF4D52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00619C8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517E314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206F2C71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6408AB0A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3B967D1E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174AC39D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A3F1E1A" w14:textId="77777777" w:rsidR="00DF7F0E" w:rsidRPr="00C36493" w:rsidRDefault="00DF7F0E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gridSpan w:val="2"/>
          </w:tcPr>
          <w:p w14:paraId="52728A89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F39815D" w14:textId="77777777" w:rsidR="00DF7F0E" w:rsidRPr="00C36493" w:rsidRDefault="00DF7F0E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C248D3A" w14:textId="77777777" w:rsidR="00DF7F0E" w:rsidRPr="00C36493" w:rsidRDefault="00DF7F0E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14AA5A4" w14:textId="77777777" w:rsidR="00DF7F0E" w:rsidRPr="00C36493" w:rsidRDefault="00DF7F0E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8C2B81" w:rsidRPr="005909EA" w14:paraId="72902A59" w14:textId="77777777" w:rsidTr="008C2B81">
        <w:trPr>
          <w:trHeight w:val="144"/>
        </w:trPr>
        <w:tc>
          <w:tcPr>
            <w:tcW w:w="1890" w:type="dxa"/>
            <w:vAlign w:val="bottom"/>
          </w:tcPr>
          <w:p w14:paraId="4CE347FD" w14:textId="77777777" w:rsidR="008C2B81" w:rsidRPr="00F1354B" w:rsidRDefault="008C2B8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gridSpan w:val="2"/>
            <w:vAlign w:val="bottom"/>
          </w:tcPr>
          <w:p w14:paraId="464D854F" w14:textId="68016F01" w:rsidR="008C2B81" w:rsidRDefault="004E4B1F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real estate</w:t>
            </w:r>
          </w:p>
        </w:tc>
        <w:tc>
          <w:tcPr>
            <w:tcW w:w="1351" w:type="dxa"/>
            <w:gridSpan w:val="2"/>
            <w:vAlign w:val="bottom"/>
          </w:tcPr>
          <w:p w14:paraId="26FFFDB8" w14:textId="77777777" w:rsidR="008C2B81" w:rsidRPr="00E65EEF" w:rsidRDefault="008C2B8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B54366" w14:textId="77777777" w:rsidR="008C2B81" w:rsidRPr="005909EA" w:rsidRDefault="008C2B8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5E78BCD" w14:textId="77777777" w:rsidR="008C2B81" w:rsidRPr="005909EA" w:rsidRDefault="008C2B8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EEB18F5" w14:textId="77777777" w:rsidR="008C2B81" w:rsidRPr="005909EA" w:rsidRDefault="008C2B8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C292E8C" w14:textId="77777777" w:rsidR="008C2B81" w:rsidRPr="005909EA" w:rsidRDefault="008C2B8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22EB6589" w14:textId="77777777" w:rsidR="008C2B81" w:rsidRPr="005909EA" w:rsidRDefault="008C2B8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3BA306D8" w14:textId="77777777" w:rsidR="008C2B81" w:rsidRPr="005909EA" w:rsidRDefault="008C2B8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784A70A5" w14:textId="77777777" w:rsidR="008C2B81" w:rsidRPr="005909EA" w:rsidRDefault="008C2B8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5AD06486" w14:textId="77777777" w:rsidR="008C2B81" w:rsidRPr="005909EA" w:rsidRDefault="008C2B8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7AD48D1" w14:textId="77777777" w:rsidR="008C2B81" w:rsidRPr="00C36493" w:rsidRDefault="008C2B81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gridSpan w:val="2"/>
          </w:tcPr>
          <w:p w14:paraId="1DCF2F21" w14:textId="77777777" w:rsidR="008C2B81" w:rsidRPr="005909EA" w:rsidRDefault="008C2B8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04FB71E" w14:textId="77777777" w:rsidR="008C2B81" w:rsidRPr="00C36493" w:rsidRDefault="008C2B81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D30C13A" w14:textId="77777777" w:rsidR="008C2B81" w:rsidRPr="00C36493" w:rsidRDefault="008C2B81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271CB46" w14:textId="77777777" w:rsidR="008C2B81" w:rsidRPr="00C36493" w:rsidRDefault="008C2B81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DF7F0E" w:rsidRPr="005909EA" w14:paraId="4C905C05" w14:textId="77777777" w:rsidTr="008C2B81">
        <w:trPr>
          <w:trHeight w:val="144"/>
        </w:trPr>
        <w:tc>
          <w:tcPr>
            <w:tcW w:w="1890" w:type="dxa"/>
            <w:vAlign w:val="bottom"/>
          </w:tcPr>
          <w:p w14:paraId="709D95C2" w14:textId="77777777" w:rsidR="00DF7F0E" w:rsidRPr="00F1354B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DF7F0E">
              <w:rPr>
                <w:rFonts w:ascii="Times New Roman" w:hAnsi="Times New Roman" w:cs="Times New Roman"/>
                <w:cs/>
              </w:rPr>
              <w:t xml:space="preserve">9 </w:t>
            </w:r>
            <w:r w:rsidRPr="00DF7F0E">
              <w:rPr>
                <w:rFonts w:ascii="Times New Roman" w:hAnsi="Times New Roman" w:cs="Times New Roman"/>
              </w:rPr>
              <w:t>Hotel and Service</w:t>
            </w:r>
          </w:p>
        </w:tc>
        <w:tc>
          <w:tcPr>
            <w:tcW w:w="1602" w:type="dxa"/>
            <w:gridSpan w:val="2"/>
            <w:vAlign w:val="bottom"/>
          </w:tcPr>
          <w:p w14:paraId="6887218B" w14:textId="77777777" w:rsidR="00DF7F0E" w:rsidRPr="00E65EEF" w:rsidRDefault="000D4B78" w:rsidP="00BC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26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Hotels</w:t>
            </w:r>
            <w:r w:rsidR="00BC3651">
              <w:rPr>
                <w:rFonts w:ascii="Times New Roman" w:hAnsi="Times New Roman"/>
                <w:spacing w:val="-6"/>
                <w:sz w:val="20"/>
                <w:szCs w:val="20"/>
              </w:rPr>
              <w:t>, resort hotels</w:t>
            </w:r>
          </w:p>
        </w:tc>
        <w:tc>
          <w:tcPr>
            <w:tcW w:w="1351" w:type="dxa"/>
            <w:gridSpan w:val="2"/>
            <w:vAlign w:val="bottom"/>
          </w:tcPr>
          <w:p w14:paraId="231ECB42" w14:textId="77777777" w:rsidR="00DF7F0E" w:rsidRPr="00DF7F0E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1080" w:type="dxa"/>
            <w:gridSpan w:val="2"/>
            <w:vAlign w:val="bottom"/>
          </w:tcPr>
          <w:p w14:paraId="6F685CD2" w14:textId="77777777" w:rsidR="00DF7F0E" w:rsidRPr="00DF7F0E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990" w:type="dxa"/>
            <w:gridSpan w:val="2"/>
            <w:vAlign w:val="bottom"/>
          </w:tcPr>
          <w:p w14:paraId="11BDC6D3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8813ABC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0B70CF9" w14:textId="78056998" w:rsidR="00DF7F0E" w:rsidRPr="004D722D" w:rsidRDefault="00C36493" w:rsidP="004D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990" w:type="dxa"/>
            <w:gridSpan w:val="2"/>
          </w:tcPr>
          <w:p w14:paraId="19797BA9" w14:textId="1E88CB66" w:rsidR="00DF7F0E" w:rsidRPr="004D722D" w:rsidRDefault="00C36493" w:rsidP="004D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6489B5A5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120A5E13" w14:textId="039EB6B3" w:rsidR="00DF7F0E" w:rsidRPr="00C36493" w:rsidRDefault="00591D35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  <w:gridSpan w:val="2"/>
          </w:tcPr>
          <w:p w14:paraId="32C7BE4B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3DC1059" w14:textId="2A3AB8C0" w:rsidR="00DF7F0E" w:rsidRPr="00C36493" w:rsidRDefault="00B02828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1C6BFCA7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C84FBB" w14:textId="330A5440" w:rsidR="00DF7F0E" w:rsidRPr="00C36493" w:rsidRDefault="00B02828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0A7BA90" w14:textId="77777777" w:rsidR="00DF7F0E" w:rsidRPr="00C36493" w:rsidRDefault="00DF7F0E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DACE314" w14:textId="03A760B5" w:rsidR="00DF7F0E" w:rsidRPr="00C36493" w:rsidRDefault="0024332E" w:rsidP="00B0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DF7F0E" w:rsidRPr="005909EA" w14:paraId="54231B75" w14:textId="77777777" w:rsidTr="008C2B81">
        <w:trPr>
          <w:trHeight w:val="144"/>
        </w:trPr>
        <w:tc>
          <w:tcPr>
            <w:tcW w:w="1890" w:type="dxa"/>
            <w:vAlign w:val="bottom"/>
          </w:tcPr>
          <w:p w14:paraId="5926F8EB" w14:textId="77777777" w:rsidR="00DF7F0E" w:rsidRPr="00F1354B" w:rsidRDefault="00DF15F2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</w:rPr>
              <w:t>., Ltd.</w:t>
            </w:r>
          </w:p>
        </w:tc>
        <w:tc>
          <w:tcPr>
            <w:tcW w:w="1602" w:type="dxa"/>
            <w:gridSpan w:val="2"/>
            <w:vAlign w:val="bottom"/>
          </w:tcPr>
          <w:p w14:paraId="472825B0" w14:textId="77777777" w:rsidR="00DF7F0E" w:rsidRPr="00E65EEF" w:rsidRDefault="00BC3651" w:rsidP="00BC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26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and condominium</w:t>
            </w:r>
          </w:p>
        </w:tc>
        <w:tc>
          <w:tcPr>
            <w:tcW w:w="1351" w:type="dxa"/>
            <w:gridSpan w:val="2"/>
            <w:vAlign w:val="bottom"/>
          </w:tcPr>
          <w:p w14:paraId="6A3AB45D" w14:textId="77777777" w:rsidR="00DF7F0E" w:rsidRPr="00DF7F0E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9265569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EA7801F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AEB2370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9BB7B65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1879A756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0E155953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41078C7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66F649E6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17DF412" w14:textId="77777777" w:rsidR="00DF7F0E" w:rsidRPr="00C36493" w:rsidRDefault="00DF7F0E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gridSpan w:val="2"/>
          </w:tcPr>
          <w:p w14:paraId="2808FF27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313FE0" w14:textId="77777777" w:rsidR="00DF7F0E" w:rsidRPr="00C36493" w:rsidRDefault="00DF7F0E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6C63DF" w14:textId="77777777" w:rsidR="00DF7F0E" w:rsidRPr="00C36493" w:rsidRDefault="00DF7F0E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1402047" w14:textId="77777777" w:rsidR="00DF7F0E" w:rsidRPr="00C36493" w:rsidRDefault="00DF7F0E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DF7F0E" w:rsidRPr="005909EA" w14:paraId="30D0DDB8" w14:textId="77777777" w:rsidTr="008C2B81">
        <w:trPr>
          <w:trHeight w:val="144"/>
        </w:trPr>
        <w:tc>
          <w:tcPr>
            <w:tcW w:w="1890" w:type="dxa"/>
            <w:vAlign w:val="bottom"/>
          </w:tcPr>
          <w:p w14:paraId="61E14546" w14:textId="77777777" w:rsidR="00DF7F0E" w:rsidRPr="00F1354B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DF7F0E">
              <w:rPr>
                <w:rFonts w:ascii="Times New Roman" w:hAnsi="Times New Roman" w:cs="Times New Roman"/>
                <w:cs/>
              </w:rPr>
              <w:t xml:space="preserve">9 </w:t>
            </w:r>
            <w:r w:rsidRPr="00DF7F0E">
              <w:rPr>
                <w:rFonts w:ascii="Times New Roman" w:hAnsi="Times New Roman" w:cs="Times New Roman"/>
              </w:rPr>
              <w:t>Smart Development</w:t>
            </w:r>
          </w:p>
        </w:tc>
        <w:tc>
          <w:tcPr>
            <w:tcW w:w="1602" w:type="dxa"/>
            <w:gridSpan w:val="2"/>
            <w:vAlign w:val="bottom"/>
          </w:tcPr>
          <w:p w14:paraId="1A2B6C3E" w14:textId="75566136" w:rsidR="00DF7F0E" w:rsidRPr="00E65EEF" w:rsidRDefault="000E75E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Property</w:t>
            </w:r>
          </w:p>
        </w:tc>
        <w:tc>
          <w:tcPr>
            <w:tcW w:w="1351" w:type="dxa"/>
            <w:gridSpan w:val="2"/>
            <w:vAlign w:val="bottom"/>
          </w:tcPr>
          <w:p w14:paraId="0EE449E3" w14:textId="77777777" w:rsidR="00DF7F0E" w:rsidRPr="00DF7F0E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1080" w:type="dxa"/>
            <w:gridSpan w:val="2"/>
            <w:vAlign w:val="bottom"/>
          </w:tcPr>
          <w:p w14:paraId="66F34841" w14:textId="77777777" w:rsidR="00DF7F0E" w:rsidRPr="00DF7F0E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990" w:type="dxa"/>
            <w:gridSpan w:val="2"/>
            <w:vAlign w:val="bottom"/>
          </w:tcPr>
          <w:p w14:paraId="1E27C7B2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724C895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93002EC" w14:textId="005E4DC8" w:rsidR="00DF7F0E" w:rsidRPr="004D722D" w:rsidRDefault="00C36493" w:rsidP="004D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990" w:type="dxa"/>
            <w:gridSpan w:val="2"/>
          </w:tcPr>
          <w:p w14:paraId="21ED0F3F" w14:textId="00EFD53C" w:rsidR="00DF7F0E" w:rsidRPr="004D722D" w:rsidRDefault="00C36493" w:rsidP="004D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1E6EB2DD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17D08CFF" w14:textId="0DE0860E" w:rsidR="00DF7F0E" w:rsidRPr="00C36493" w:rsidRDefault="00591D35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  <w:gridSpan w:val="2"/>
          </w:tcPr>
          <w:p w14:paraId="36BDDBC5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CA4D2D5" w14:textId="29CE5F64" w:rsidR="00DF7F0E" w:rsidRPr="00C36493" w:rsidRDefault="00B02828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4A390D0B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B64CC5" w14:textId="547BF8F3" w:rsidR="00DF7F0E" w:rsidRPr="00C36493" w:rsidRDefault="00B02828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1ABD904" w14:textId="77777777" w:rsidR="00DF7F0E" w:rsidRPr="00C36493" w:rsidRDefault="00DF7F0E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8B131D1" w14:textId="4735B806" w:rsidR="00DF7F0E" w:rsidRPr="00C36493" w:rsidRDefault="0024332E" w:rsidP="00B0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DF7F0E" w:rsidRPr="005909EA" w14:paraId="5DBB2517" w14:textId="77777777" w:rsidTr="008C2B81">
        <w:trPr>
          <w:trHeight w:val="144"/>
        </w:trPr>
        <w:tc>
          <w:tcPr>
            <w:tcW w:w="1890" w:type="dxa"/>
            <w:vAlign w:val="bottom"/>
          </w:tcPr>
          <w:p w14:paraId="57D6978F" w14:textId="77777777" w:rsidR="00DF7F0E" w:rsidRPr="0077062C" w:rsidRDefault="00DF15F2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F1354B"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</w:rPr>
              <w:t>., Ltd.</w:t>
            </w:r>
          </w:p>
        </w:tc>
        <w:tc>
          <w:tcPr>
            <w:tcW w:w="1602" w:type="dxa"/>
            <w:gridSpan w:val="2"/>
            <w:vAlign w:val="bottom"/>
          </w:tcPr>
          <w:p w14:paraId="5E81403C" w14:textId="01857CB9" w:rsidR="00DF7F0E" w:rsidRPr="00E65EEF" w:rsidRDefault="000E75E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development</w:t>
            </w:r>
          </w:p>
        </w:tc>
        <w:tc>
          <w:tcPr>
            <w:tcW w:w="1351" w:type="dxa"/>
            <w:gridSpan w:val="2"/>
            <w:vAlign w:val="bottom"/>
          </w:tcPr>
          <w:p w14:paraId="1F8A1E3B" w14:textId="77777777" w:rsidR="00DF7F0E" w:rsidRPr="00DF7F0E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B68E82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685D93C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7EB9BA1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4BE383E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50808AAC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6E54D4C1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4772DC03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1C6F2826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6F63F119" w14:textId="77777777" w:rsidR="00DF7F0E" w:rsidRPr="00C36493" w:rsidRDefault="00DF7F0E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gridSpan w:val="2"/>
          </w:tcPr>
          <w:p w14:paraId="68254E3B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371AE7" w14:textId="77777777" w:rsidR="00DF7F0E" w:rsidRPr="00C36493" w:rsidRDefault="00DF7F0E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0FF838" w14:textId="77777777" w:rsidR="00DF7F0E" w:rsidRPr="00C36493" w:rsidRDefault="00DF7F0E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2B25031" w14:textId="77777777" w:rsidR="00DF7F0E" w:rsidRPr="00C36493" w:rsidRDefault="00DF7F0E" w:rsidP="00B0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0E75E1" w:rsidRPr="005909EA" w14:paraId="0895DDC0" w14:textId="77777777" w:rsidTr="008C2B81">
        <w:trPr>
          <w:trHeight w:val="144"/>
        </w:trPr>
        <w:tc>
          <w:tcPr>
            <w:tcW w:w="1890" w:type="dxa"/>
            <w:vAlign w:val="bottom"/>
          </w:tcPr>
          <w:p w14:paraId="32FE45C7" w14:textId="77777777" w:rsidR="000E75E1" w:rsidRPr="00F1354B" w:rsidRDefault="000E75E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gridSpan w:val="2"/>
            <w:vAlign w:val="bottom"/>
          </w:tcPr>
          <w:p w14:paraId="5FC7A950" w14:textId="651FCA6F" w:rsidR="000E75E1" w:rsidRDefault="000E75E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for sale</w:t>
            </w:r>
          </w:p>
        </w:tc>
        <w:tc>
          <w:tcPr>
            <w:tcW w:w="1351" w:type="dxa"/>
            <w:gridSpan w:val="2"/>
            <w:vAlign w:val="bottom"/>
          </w:tcPr>
          <w:p w14:paraId="09B7453C" w14:textId="77777777" w:rsidR="000E75E1" w:rsidRPr="00DF7F0E" w:rsidRDefault="000E75E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E7BE73" w14:textId="77777777" w:rsidR="000E75E1" w:rsidRPr="005909EA" w:rsidRDefault="000E75E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3822FB3" w14:textId="77777777" w:rsidR="000E75E1" w:rsidRPr="005909EA" w:rsidRDefault="000E75E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46CAB6A" w14:textId="77777777" w:rsidR="000E75E1" w:rsidRPr="005909EA" w:rsidRDefault="000E75E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7F8BCA0" w14:textId="77777777" w:rsidR="000E75E1" w:rsidRPr="005909EA" w:rsidRDefault="000E75E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7C692C06" w14:textId="77777777" w:rsidR="000E75E1" w:rsidRPr="005909EA" w:rsidRDefault="000E75E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69CAE394" w14:textId="77777777" w:rsidR="000E75E1" w:rsidRPr="005909EA" w:rsidRDefault="000E75E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27899948" w14:textId="77777777" w:rsidR="000E75E1" w:rsidRPr="005909EA" w:rsidRDefault="000E75E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64CA23F0" w14:textId="77777777" w:rsidR="000E75E1" w:rsidRPr="005909EA" w:rsidRDefault="000E75E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9D1A4A6" w14:textId="77777777" w:rsidR="000E75E1" w:rsidRPr="00C36493" w:rsidRDefault="000E75E1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gridSpan w:val="2"/>
          </w:tcPr>
          <w:p w14:paraId="3AA654D0" w14:textId="77777777" w:rsidR="000E75E1" w:rsidRPr="005909EA" w:rsidRDefault="000E75E1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10879B" w14:textId="77777777" w:rsidR="000E75E1" w:rsidRPr="00C36493" w:rsidRDefault="000E75E1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72F0933" w14:textId="77777777" w:rsidR="000E75E1" w:rsidRPr="00C36493" w:rsidRDefault="000E75E1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2808C5F" w14:textId="77777777" w:rsidR="000E75E1" w:rsidRPr="00C36493" w:rsidRDefault="000E75E1" w:rsidP="00B0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DF7F0E" w:rsidRPr="005909EA" w14:paraId="02974E6A" w14:textId="77777777" w:rsidTr="008C2B81">
        <w:trPr>
          <w:trHeight w:val="144"/>
        </w:trPr>
        <w:tc>
          <w:tcPr>
            <w:tcW w:w="1890" w:type="dxa"/>
            <w:vAlign w:val="bottom"/>
          </w:tcPr>
          <w:p w14:paraId="6F8AD385" w14:textId="77777777" w:rsidR="00DF7F0E" w:rsidRPr="00F1354B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DF7F0E">
              <w:rPr>
                <w:rFonts w:ascii="Times New Roman" w:hAnsi="Times New Roman" w:cs="Times New Roman"/>
                <w:cs/>
              </w:rPr>
              <w:t xml:space="preserve">9 </w:t>
            </w:r>
            <w:r w:rsidRPr="00DF7F0E">
              <w:rPr>
                <w:rFonts w:ascii="Times New Roman" w:hAnsi="Times New Roman" w:cs="Times New Roman"/>
              </w:rPr>
              <w:t>Smart Residence</w:t>
            </w:r>
          </w:p>
        </w:tc>
        <w:tc>
          <w:tcPr>
            <w:tcW w:w="1602" w:type="dxa"/>
            <w:gridSpan w:val="2"/>
            <w:vAlign w:val="bottom"/>
          </w:tcPr>
          <w:p w14:paraId="3BE1924C" w14:textId="77777777" w:rsidR="00DF7F0E" w:rsidRPr="00E65EEF" w:rsidRDefault="00F352DB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Other</w:t>
            </w:r>
          </w:p>
        </w:tc>
        <w:tc>
          <w:tcPr>
            <w:tcW w:w="1351" w:type="dxa"/>
            <w:gridSpan w:val="2"/>
            <w:vAlign w:val="bottom"/>
          </w:tcPr>
          <w:p w14:paraId="57B6468C" w14:textId="77777777" w:rsidR="00DF7F0E" w:rsidRPr="00DF7F0E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1080" w:type="dxa"/>
            <w:gridSpan w:val="2"/>
            <w:vAlign w:val="bottom"/>
          </w:tcPr>
          <w:p w14:paraId="06BD5A01" w14:textId="77777777" w:rsidR="00DF7F0E" w:rsidRPr="00DF7F0E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990" w:type="dxa"/>
            <w:gridSpan w:val="2"/>
            <w:vAlign w:val="bottom"/>
          </w:tcPr>
          <w:p w14:paraId="2932967B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4C3B66A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339D028" w14:textId="430128D8" w:rsidR="00DF7F0E" w:rsidRPr="004D722D" w:rsidRDefault="00C36493" w:rsidP="004D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990" w:type="dxa"/>
            <w:gridSpan w:val="2"/>
          </w:tcPr>
          <w:p w14:paraId="4BF36B97" w14:textId="0BD415B9" w:rsidR="00DF7F0E" w:rsidRPr="004D722D" w:rsidRDefault="00C36493" w:rsidP="004D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5473709F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BB46BC3" w14:textId="11C0FAFB" w:rsidR="00DF7F0E" w:rsidRPr="00C36493" w:rsidRDefault="00591D35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  <w:gridSpan w:val="2"/>
          </w:tcPr>
          <w:p w14:paraId="0396F62E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16EEA33" w14:textId="6D2E374C" w:rsidR="00DF7F0E" w:rsidRPr="00C36493" w:rsidRDefault="00B02828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271B75CE" w14:textId="77777777" w:rsidR="00DF7F0E" w:rsidRPr="005909EA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3831A0E" w14:textId="5D77B588" w:rsidR="00DF7F0E" w:rsidRPr="00C36493" w:rsidRDefault="00B02828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78B6A19" w14:textId="77777777" w:rsidR="00DF7F0E" w:rsidRPr="00C36493" w:rsidRDefault="00DF7F0E" w:rsidP="00C3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A7200D8" w14:textId="72E1A7D3" w:rsidR="00DF7F0E" w:rsidRPr="00C36493" w:rsidRDefault="0024332E" w:rsidP="00B0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F352DB" w:rsidRPr="005909EA" w14:paraId="2B5F0359" w14:textId="77777777" w:rsidTr="008C2B81">
        <w:trPr>
          <w:trHeight w:val="101"/>
        </w:trPr>
        <w:tc>
          <w:tcPr>
            <w:tcW w:w="1890" w:type="dxa"/>
            <w:vAlign w:val="bottom"/>
          </w:tcPr>
          <w:p w14:paraId="01A7FA60" w14:textId="77777777" w:rsidR="00F352DB" w:rsidRPr="0077062C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F1354B"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</w:rPr>
              <w:t>., Ltd.</w:t>
            </w:r>
          </w:p>
        </w:tc>
        <w:tc>
          <w:tcPr>
            <w:tcW w:w="1602" w:type="dxa"/>
            <w:gridSpan w:val="2"/>
            <w:vAlign w:val="bottom"/>
          </w:tcPr>
          <w:p w14:paraId="243CDB64" w14:textId="77777777" w:rsidR="00F352DB" w:rsidRPr="00E65EEF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accommodation</w:t>
            </w:r>
          </w:p>
        </w:tc>
        <w:tc>
          <w:tcPr>
            <w:tcW w:w="1351" w:type="dxa"/>
            <w:gridSpan w:val="2"/>
            <w:vAlign w:val="bottom"/>
          </w:tcPr>
          <w:p w14:paraId="4DB963BD" w14:textId="77777777" w:rsidR="00F352DB" w:rsidRPr="00E65EEF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C341D3E" w14:textId="77777777" w:rsidR="00F352DB" w:rsidRPr="005909EA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52B1EF" w14:textId="77777777" w:rsidR="00F352DB" w:rsidRPr="005909EA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80F292" w14:textId="77777777" w:rsidR="00F352DB" w:rsidRPr="005909EA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6E68F3A" w14:textId="77777777" w:rsidR="00F352DB" w:rsidRPr="005909EA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261162CA" w14:textId="77777777" w:rsidR="00F352DB" w:rsidRPr="005909EA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04079423" w14:textId="77777777" w:rsidR="00F352DB" w:rsidRPr="005909EA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1CAB165" w14:textId="77777777" w:rsidR="00F352DB" w:rsidRPr="005909EA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48044FC0" w14:textId="77777777" w:rsidR="00F352DB" w:rsidRPr="005909EA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744D58" w14:textId="77777777" w:rsidR="00F352DB" w:rsidRPr="005909EA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50C80594" w14:textId="77777777" w:rsidR="00F352DB" w:rsidRPr="005909EA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48AEC17" w14:textId="77777777" w:rsidR="00F352DB" w:rsidRPr="005909EA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08FE25C" w14:textId="77777777" w:rsidR="00F352DB" w:rsidRPr="005909EA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2AEB9926" w14:textId="77777777" w:rsidR="00F352DB" w:rsidRPr="005909EA" w:rsidRDefault="00F352DB" w:rsidP="00F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2"/>
              </w:tabs>
              <w:ind w:left="-36" w:right="-6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7F0E" w:rsidRPr="00E725E4" w14:paraId="1CF3AAE1" w14:textId="77777777" w:rsidTr="004C3BE8">
        <w:trPr>
          <w:gridAfter w:val="1"/>
          <w:wAfter w:w="6" w:type="dxa"/>
          <w:trHeight w:val="144"/>
        </w:trPr>
        <w:tc>
          <w:tcPr>
            <w:tcW w:w="4837" w:type="dxa"/>
            <w:gridSpan w:val="4"/>
            <w:vAlign w:val="bottom"/>
          </w:tcPr>
          <w:p w14:paraId="771049AE" w14:textId="77777777" w:rsidR="00DF7F0E" w:rsidRPr="00E725E4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080" w:type="dxa"/>
            <w:gridSpan w:val="2"/>
            <w:vAlign w:val="bottom"/>
          </w:tcPr>
          <w:p w14:paraId="46E78053" w14:textId="77777777" w:rsidR="00DF7F0E" w:rsidRPr="00E725E4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32C5CC" w14:textId="77777777" w:rsidR="00DF7F0E" w:rsidRPr="00E725E4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8DAEE30" w14:textId="77777777" w:rsidR="00DF7F0E" w:rsidRPr="00E725E4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1F0816E" w14:textId="77777777" w:rsidR="00DF7F0E" w:rsidRPr="00E725E4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52A21235" w14:textId="77777777" w:rsidR="00DF7F0E" w:rsidRPr="00E725E4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2EA14C67" w14:textId="77777777" w:rsidR="00DF7F0E" w:rsidRPr="00E725E4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CDA64" w14:textId="49EA5F32" w:rsidR="00DF7F0E" w:rsidRPr="00E725E4" w:rsidRDefault="00591D35" w:rsidP="0059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135,000</w:t>
            </w:r>
          </w:p>
        </w:tc>
        <w:tc>
          <w:tcPr>
            <w:tcW w:w="270" w:type="dxa"/>
            <w:gridSpan w:val="2"/>
          </w:tcPr>
          <w:p w14:paraId="0B531967" w14:textId="77777777" w:rsidR="00DF7F0E" w:rsidRPr="00E725E4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24DA0" w14:textId="210C52C0" w:rsidR="00DF7F0E" w:rsidRPr="00E725E4" w:rsidRDefault="00B02828" w:rsidP="0024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</w:tcPr>
          <w:p w14:paraId="0968B85D" w14:textId="77777777" w:rsidR="00DF7F0E" w:rsidRPr="00E725E4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574F8" w14:textId="70CF5834" w:rsidR="00DF7F0E" w:rsidRPr="00E725E4" w:rsidRDefault="00B02828" w:rsidP="0024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36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21515E0" w14:textId="77777777" w:rsidR="00DF7F0E" w:rsidRPr="00E725E4" w:rsidRDefault="00DF7F0E" w:rsidP="00DF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50CA9" w14:textId="55F04E33" w:rsidR="00DF7F0E" w:rsidRPr="00E725E4" w:rsidRDefault="0024332E" w:rsidP="0024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4AEF3A67" w14:textId="77777777" w:rsidR="0085690E" w:rsidRPr="005E0E99" w:rsidRDefault="0085690E" w:rsidP="0085690E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632F3EB" w14:textId="5671489C" w:rsidR="00313E7D" w:rsidRPr="00887981" w:rsidRDefault="008D6B93" w:rsidP="007F01B7">
      <w:pPr>
        <w:ind w:left="56"/>
        <w:rPr>
          <w:rFonts w:ascii="Times New Roman" w:hAnsi="Times New Roman"/>
          <w:i/>
          <w:iCs/>
          <w:sz w:val="24"/>
          <w:szCs w:val="28"/>
          <w:cs/>
        </w:rPr>
      </w:pPr>
      <w:r w:rsidRPr="006562FA">
        <w:rPr>
          <w:b/>
          <w:bCs/>
          <w:spacing w:val="-2"/>
          <w:cs/>
        </w:rPr>
        <w:tab/>
      </w:r>
      <w:r w:rsidRPr="006562FA">
        <w:rPr>
          <w:b/>
          <w:bCs/>
          <w:spacing w:val="-2"/>
          <w:cs/>
        </w:rPr>
        <w:tab/>
      </w:r>
      <w:r w:rsidRPr="006562FA">
        <w:rPr>
          <w:b/>
          <w:bCs/>
          <w:spacing w:val="-2"/>
          <w:cs/>
        </w:rPr>
        <w:tab/>
      </w:r>
      <w:r w:rsidRPr="006562FA">
        <w:rPr>
          <w:b/>
          <w:bCs/>
          <w:spacing w:val="-2"/>
          <w:cs/>
        </w:rPr>
        <w:tab/>
      </w:r>
      <w:r w:rsidR="00572C26">
        <w:rPr>
          <w:rFonts w:ascii="Times New Roman" w:hAnsi="Times New Roman" w:cs="Times New Roman"/>
          <w:spacing w:val="-2"/>
          <w:sz w:val="22"/>
          <w:szCs w:val="22"/>
        </w:rPr>
        <w:t>All</w:t>
      </w:r>
      <w:r w:rsidR="006562FA" w:rsidRPr="006562FA">
        <w:rPr>
          <w:rFonts w:ascii="Times New Roman" w:hAnsi="Times New Roman" w:cstheme="minorBidi" w:hint="cs"/>
          <w:spacing w:val="-2"/>
          <w:sz w:val="22"/>
          <w:szCs w:val="22"/>
          <w:cs/>
        </w:rPr>
        <w:t xml:space="preserve"> </w:t>
      </w:r>
      <w:r w:rsidR="004F59E7" w:rsidRPr="006562FA">
        <w:rPr>
          <w:rFonts w:ascii="Times New Roman" w:hAnsi="Times New Roman" w:cs="Times New Roman"/>
          <w:spacing w:val="-2"/>
          <w:sz w:val="22"/>
          <w:szCs w:val="22"/>
        </w:rPr>
        <w:t>s</w:t>
      </w:r>
      <w:r w:rsidR="004F59E7" w:rsidRPr="006562FA">
        <w:rPr>
          <w:rFonts w:ascii="Times New Roman" w:hAnsi="Times New Roman"/>
          <w:spacing w:val="-2"/>
          <w:sz w:val="22"/>
          <w:szCs w:val="28"/>
        </w:rPr>
        <w:t>ubsidiar</w:t>
      </w:r>
      <w:r w:rsidR="006562FA" w:rsidRPr="006562FA">
        <w:rPr>
          <w:rFonts w:ascii="Times New Roman" w:hAnsi="Times New Roman"/>
          <w:spacing w:val="-2"/>
          <w:sz w:val="22"/>
          <w:szCs w:val="28"/>
        </w:rPr>
        <w:t>ies</w:t>
      </w:r>
      <w:r w:rsidR="004F59E7" w:rsidRPr="006562FA">
        <w:rPr>
          <w:rFonts w:ascii="Times New Roman" w:hAnsi="Times New Roman"/>
          <w:spacing w:val="-2"/>
          <w:sz w:val="22"/>
          <w:szCs w:val="28"/>
        </w:rPr>
        <w:t xml:space="preserve"> </w:t>
      </w:r>
      <w:r w:rsidR="003630E1">
        <w:rPr>
          <w:rFonts w:ascii="Times New Roman" w:hAnsi="Times New Roman" w:cs="Times New Roman"/>
          <w:spacing w:val="-2"/>
          <w:sz w:val="22"/>
          <w:szCs w:val="22"/>
        </w:rPr>
        <w:t>were</w:t>
      </w:r>
      <w:r w:rsidR="006562FA" w:rsidRPr="006562FA">
        <w:rPr>
          <w:rFonts w:ascii="Times New Roman" w:hAnsi="Times New Roman" w:cs="Times New Roman"/>
          <w:spacing w:val="-2"/>
          <w:sz w:val="22"/>
          <w:szCs w:val="22"/>
        </w:rPr>
        <w:t xml:space="preserve"> incorporated in Thailand </w:t>
      </w:r>
      <w:r w:rsidRPr="006562FA">
        <w:rPr>
          <w:rFonts w:ascii="Times New Roman" w:hAnsi="Times New Roman" w:cs="Times New Roman"/>
          <w:spacing w:val="-2"/>
          <w:sz w:val="22"/>
          <w:szCs w:val="22"/>
        </w:rPr>
        <w:t>on 24</w:t>
      </w:r>
      <w:r w:rsidRPr="006562FA">
        <w:rPr>
          <w:rFonts w:ascii="Times New Roman" w:hAnsi="Times New Roman" w:cs="Times New Roman"/>
          <w:spacing w:val="-2"/>
          <w:sz w:val="22"/>
          <w:szCs w:val="22"/>
          <w:cs/>
        </w:rPr>
        <w:t xml:space="preserve"> </w:t>
      </w:r>
      <w:r w:rsidRPr="006562FA">
        <w:rPr>
          <w:rFonts w:ascii="Times New Roman" w:hAnsi="Times New Roman" w:cs="Times New Roman"/>
          <w:spacing w:val="-2"/>
          <w:sz w:val="22"/>
          <w:szCs w:val="22"/>
        </w:rPr>
        <w:t>March</w:t>
      </w:r>
      <w:r w:rsidR="004F59E7" w:rsidRPr="006562FA">
        <w:rPr>
          <w:rFonts w:ascii="Times New Roman" w:hAnsi="Times New Roman" w:cs="Times New Roman"/>
          <w:spacing w:val="-2"/>
          <w:sz w:val="22"/>
          <w:szCs w:val="22"/>
        </w:rPr>
        <w:t xml:space="preserve"> 2021</w:t>
      </w:r>
      <w:r w:rsidR="004A1740">
        <w:rPr>
          <w:rFonts w:ascii="Times New Roman" w:hAnsi="Times New Roman" w:cs="Times New Roman"/>
          <w:spacing w:val="-2"/>
          <w:sz w:val="22"/>
          <w:szCs w:val="22"/>
        </w:rPr>
        <w:t xml:space="preserve"> and </w:t>
      </w:r>
      <w:r w:rsidR="004A1740">
        <w:rPr>
          <w:rFonts w:ascii="Times New Roman" w:hAnsi="Times New Roman"/>
          <w:spacing w:val="-2"/>
          <w:sz w:val="22"/>
          <w:szCs w:val="28"/>
        </w:rPr>
        <w:t>t</w:t>
      </w:r>
      <w:r w:rsidR="00D17D56" w:rsidRPr="006562FA">
        <w:rPr>
          <w:rFonts w:ascii="Times New Roman" w:hAnsi="Times New Roman" w:cs="Times New Roman"/>
          <w:spacing w:val="-2"/>
          <w:sz w:val="22"/>
          <w:szCs w:val="22"/>
        </w:rPr>
        <w:t>he</w:t>
      </w:r>
      <w:r w:rsidRPr="006562FA">
        <w:rPr>
          <w:rFonts w:ascii="Times New Roman" w:hAnsi="Times New Roman" w:cstheme="minorBidi" w:hint="cs"/>
          <w:spacing w:val="-2"/>
          <w:sz w:val="22"/>
          <w:szCs w:val="22"/>
          <w:cs/>
        </w:rPr>
        <w:t xml:space="preserve"> </w:t>
      </w:r>
      <w:r w:rsidR="004A1740">
        <w:rPr>
          <w:rFonts w:ascii="Times New Roman" w:hAnsi="Times New Roman" w:cs="Times New Roman"/>
          <w:spacing w:val="-2"/>
          <w:sz w:val="22"/>
          <w:szCs w:val="22"/>
        </w:rPr>
        <w:t>C</w:t>
      </w:r>
      <w:r w:rsidRPr="006562FA">
        <w:rPr>
          <w:rFonts w:ascii="Times New Roman" w:hAnsi="Times New Roman" w:cs="Times New Roman"/>
          <w:spacing w:val="-2"/>
          <w:sz w:val="22"/>
          <w:szCs w:val="22"/>
        </w:rPr>
        <w:t xml:space="preserve">ompany </w:t>
      </w:r>
      <w:r w:rsidR="004A1740">
        <w:rPr>
          <w:rFonts w:ascii="Times New Roman" w:hAnsi="Times New Roman" w:cs="Times New Roman"/>
          <w:spacing w:val="-2"/>
          <w:sz w:val="22"/>
          <w:szCs w:val="22"/>
        </w:rPr>
        <w:t xml:space="preserve">fully paid for the </w:t>
      </w:r>
      <w:r w:rsidRPr="006562FA">
        <w:rPr>
          <w:rFonts w:ascii="Times New Roman" w:hAnsi="Times New Roman" w:cs="Times New Roman"/>
          <w:spacing w:val="-2"/>
          <w:sz w:val="22"/>
          <w:szCs w:val="22"/>
        </w:rPr>
        <w:t>subsidia</w:t>
      </w:r>
      <w:r w:rsidR="006562FA" w:rsidRPr="006562FA">
        <w:rPr>
          <w:rFonts w:ascii="Times New Roman" w:hAnsi="Times New Roman"/>
          <w:spacing w:val="-2"/>
          <w:sz w:val="22"/>
          <w:szCs w:val="28"/>
        </w:rPr>
        <w:t>ries</w:t>
      </w:r>
      <w:r w:rsidRPr="006562FA">
        <w:rPr>
          <w:rFonts w:ascii="Times New Roman" w:hAnsi="Times New Roman" w:cs="Times New Roman"/>
          <w:spacing w:val="-2"/>
          <w:sz w:val="22"/>
          <w:szCs w:val="22"/>
        </w:rPr>
        <w:t>' share capital on</w:t>
      </w:r>
      <w:r w:rsidR="006562FA" w:rsidRPr="006562FA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562FA">
        <w:rPr>
          <w:rFonts w:ascii="Times New Roman" w:hAnsi="Times New Roman" w:cs="Times New Roman"/>
          <w:spacing w:val="-2"/>
          <w:sz w:val="22"/>
          <w:szCs w:val="22"/>
          <w:cs/>
        </w:rPr>
        <w:t>2</w:t>
      </w:r>
      <w:r w:rsidRPr="006562FA">
        <w:rPr>
          <w:rFonts w:ascii="Times New Roman" w:hAnsi="Times New Roman" w:cs="Times New Roman"/>
          <w:spacing w:val="-2"/>
          <w:sz w:val="22"/>
          <w:szCs w:val="22"/>
        </w:rPr>
        <w:t>9</w:t>
      </w:r>
      <w:r w:rsidRPr="006562FA">
        <w:rPr>
          <w:rFonts w:ascii="Times New Roman" w:hAnsi="Times New Roman" w:cs="Times New Roman"/>
          <w:spacing w:val="-2"/>
          <w:sz w:val="22"/>
          <w:szCs w:val="22"/>
          <w:cs/>
        </w:rPr>
        <w:t xml:space="preserve"> </w:t>
      </w:r>
      <w:r w:rsidRPr="006562FA">
        <w:rPr>
          <w:rFonts w:ascii="Times New Roman" w:hAnsi="Times New Roman" w:cs="Times New Roman"/>
          <w:spacing w:val="-2"/>
          <w:sz w:val="22"/>
          <w:szCs w:val="22"/>
        </w:rPr>
        <w:t>March 2021</w:t>
      </w:r>
      <w:r w:rsidR="001170B1" w:rsidRPr="006562FA">
        <w:rPr>
          <w:rFonts w:ascii="Times New Roman" w:hAnsi="Times New Roman"/>
          <w:spacing w:val="-2"/>
          <w:sz w:val="22"/>
          <w:szCs w:val="28"/>
        </w:rPr>
        <w:t>.</w:t>
      </w:r>
    </w:p>
    <w:p w14:paraId="173C587F" w14:textId="77777777" w:rsidR="00E11E76" w:rsidRPr="00887981" w:rsidRDefault="00E11E76" w:rsidP="00E11E76"/>
    <w:p w14:paraId="48A7F0C2" w14:textId="77777777" w:rsidR="00E11E76" w:rsidRDefault="00E11E76" w:rsidP="00E11E76"/>
    <w:p w14:paraId="4BA9129D" w14:textId="77777777" w:rsidR="00E11E76" w:rsidRDefault="00E11E76" w:rsidP="00E11E76"/>
    <w:p w14:paraId="0574E7A3" w14:textId="77777777" w:rsidR="00E11E76" w:rsidRDefault="00E11E76" w:rsidP="00E11E76"/>
    <w:p w14:paraId="01BD6A8C" w14:textId="70E710EF" w:rsidR="00E11E76" w:rsidRPr="00E11E76" w:rsidRDefault="00E11E76" w:rsidP="00E11E76">
      <w:pPr>
        <w:sectPr w:rsidR="00E11E76" w:rsidRPr="00E11E76" w:rsidSect="00F633EB">
          <w:headerReference w:type="default" r:id="rId12"/>
          <w:pgSz w:w="16834" w:h="11909" w:orient="landscape" w:code="9"/>
          <w:pgMar w:top="1152" w:right="518" w:bottom="1152" w:left="630" w:header="720" w:footer="720" w:gutter="0"/>
          <w:cols w:space="720"/>
          <w:docGrid w:linePitch="245"/>
        </w:sectPr>
      </w:pPr>
    </w:p>
    <w:p w14:paraId="245F619A" w14:textId="7A11D9B5" w:rsidR="002B325F" w:rsidRDefault="00101122" w:rsidP="002B325F">
      <w:pPr>
        <w:pStyle w:val="Heading1"/>
        <w:keepLines/>
        <w:numPr>
          <w:ilvl w:val="0"/>
          <w:numId w:val="0"/>
        </w:numPr>
        <w:shd w:val="clear" w:color="auto" w:fill="auto"/>
        <w:ind w:left="547" w:hanging="540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5</w:t>
      </w:r>
      <w:r w:rsidR="00FA3BE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bookmarkEnd w:id="0"/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 w:rsidR="005A284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</w:t>
      </w:r>
      <w:r w:rsidR="000D36CE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joint venture</w:t>
      </w:r>
      <w:r w:rsidR="00EC0DF4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</w:p>
    <w:p w14:paraId="19D9E5AC" w14:textId="77777777" w:rsidR="002B325F" w:rsidRPr="002B325F" w:rsidRDefault="002B325F" w:rsidP="002B325F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1260"/>
        <w:gridCol w:w="270"/>
        <w:gridCol w:w="1080"/>
        <w:gridCol w:w="270"/>
        <w:gridCol w:w="1080"/>
        <w:gridCol w:w="270"/>
        <w:gridCol w:w="1085"/>
      </w:tblGrid>
      <w:tr w:rsidR="009B1CC7" w14:paraId="3B2E3CDE" w14:textId="77777777" w:rsidTr="009B1CC7">
        <w:trPr>
          <w:trHeight w:val="80"/>
        </w:trPr>
        <w:tc>
          <w:tcPr>
            <w:tcW w:w="3420" w:type="dxa"/>
          </w:tcPr>
          <w:p w14:paraId="53C9D563" w14:textId="77777777" w:rsidR="009B1CC7" w:rsidRPr="0092661C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0" w:type="dxa"/>
          </w:tcPr>
          <w:p w14:paraId="010C10BC" w14:textId="77777777" w:rsidR="009B1CC7" w:rsidRPr="0057490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46EAA0A3" w14:textId="77777777" w:rsidR="009B1CC7" w:rsidRPr="0057490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32216ABA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083AE2" w14:textId="77777777" w:rsidR="009B1CC7" w:rsidRPr="0057490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Financia</w:t>
            </w: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l</w:t>
            </w:r>
          </w:p>
        </w:tc>
        <w:tc>
          <w:tcPr>
            <w:tcW w:w="270" w:type="dxa"/>
          </w:tcPr>
          <w:p w14:paraId="21C7DDB9" w14:textId="77777777" w:rsidR="009B1CC7" w:rsidRPr="00B44F5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91D216" w14:textId="77777777" w:rsidR="009B1CC7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4353B3B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5" w:type="dxa"/>
          </w:tcPr>
          <w:p w14:paraId="392E2AD7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9B1CC7" w14:paraId="57F0030C" w14:textId="77777777" w:rsidTr="009B1CC7">
        <w:trPr>
          <w:trHeight w:val="80"/>
        </w:trPr>
        <w:tc>
          <w:tcPr>
            <w:tcW w:w="3420" w:type="dxa"/>
          </w:tcPr>
          <w:p w14:paraId="77E1E46A" w14:textId="77777777" w:rsidR="009B1CC7" w:rsidRPr="00297E0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</w:tcPr>
          <w:p w14:paraId="3004B98F" w14:textId="77777777" w:rsidR="009B1CC7" w:rsidRPr="00297E0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</w:tcPr>
          <w:p w14:paraId="404F70F3" w14:textId="77777777" w:rsidR="009B1CC7" w:rsidRPr="00297E0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42ACF77D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9F4EC1" w14:textId="77777777" w:rsidR="009B1CC7" w:rsidRPr="0057490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statements</w:t>
            </w:r>
          </w:p>
        </w:tc>
        <w:tc>
          <w:tcPr>
            <w:tcW w:w="270" w:type="dxa"/>
          </w:tcPr>
          <w:p w14:paraId="7A9CFB81" w14:textId="77777777" w:rsidR="009B1CC7" w:rsidRPr="00B44F5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69894F" w14:textId="77777777" w:rsidR="009B1CC7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32C59469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5" w:type="dxa"/>
          </w:tcPr>
          <w:p w14:paraId="60DB4B98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9B1CC7" w14:paraId="6AEB8318" w14:textId="77777777" w:rsidTr="009B1CC7">
        <w:trPr>
          <w:trHeight w:val="80"/>
        </w:trPr>
        <w:tc>
          <w:tcPr>
            <w:tcW w:w="3420" w:type="dxa"/>
          </w:tcPr>
          <w:p w14:paraId="2DB1D4BA" w14:textId="77777777" w:rsidR="009B1CC7" w:rsidRPr="00297E0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14:paraId="1A3AB698" w14:textId="77777777" w:rsidR="009B1CC7" w:rsidRPr="00297E0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</w:tcPr>
          <w:p w14:paraId="597BA295" w14:textId="77777777" w:rsidR="009B1CC7" w:rsidRPr="00297E0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7192543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B77434" w14:textId="77777777" w:rsidR="009B1CC7" w:rsidRPr="0057490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in which</w:t>
            </w:r>
          </w:p>
        </w:tc>
        <w:tc>
          <w:tcPr>
            <w:tcW w:w="270" w:type="dxa"/>
          </w:tcPr>
          <w:p w14:paraId="0AF1A1EC" w14:textId="77777777" w:rsidR="009B1CC7" w:rsidRPr="00B44F5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DD8298" w14:textId="77777777" w:rsidR="009B1CC7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36E7F356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5" w:type="dxa"/>
          </w:tcPr>
          <w:p w14:paraId="7B6EF64B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9B1CC7" w14:paraId="6F2D15EF" w14:textId="77777777" w:rsidTr="009B1CC7">
        <w:trPr>
          <w:trHeight w:val="80"/>
        </w:trPr>
        <w:tc>
          <w:tcPr>
            <w:tcW w:w="3420" w:type="dxa"/>
          </w:tcPr>
          <w:p w14:paraId="681126A1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540" w:type="dxa"/>
          </w:tcPr>
          <w:p w14:paraId="7503D284" w14:textId="77777777" w:rsidR="009B1CC7" w:rsidRPr="0057490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2EAFFE9A" w14:textId="77777777" w:rsidR="009B1CC7" w:rsidRPr="00FB576C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FB576C">
              <w:rPr>
                <w:rFonts w:ascii="Times New Roman" w:hAnsi="Times New Roman"/>
                <w:b/>
                <w:bCs/>
                <w:sz w:val="22"/>
                <w:szCs w:val="28"/>
              </w:rPr>
              <w:t>Consolidated</w:t>
            </w:r>
          </w:p>
        </w:tc>
        <w:tc>
          <w:tcPr>
            <w:tcW w:w="270" w:type="dxa"/>
          </w:tcPr>
          <w:p w14:paraId="30C71C1C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8E208E" w14:textId="77777777" w:rsidR="009B1CC7" w:rsidRPr="0057490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the equity</w:t>
            </w:r>
          </w:p>
        </w:tc>
        <w:tc>
          <w:tcPr>
            <w:tcW w:w="270" w:type="dxa"/>
          </w:tcPr>
          <w:p w14:paraId="2483E53E" w14:textId="77777777" w:rsidR="009B1CC7" w:rsidRPr="00B44F5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FE4673" w14:textId="77777777" w:rsidR="009B1CC7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1FE19C32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5" w:type="dxa"/>
          </w:tcPr>
          <w:p w14:paraId="2D31EBBA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9B1CC7" w14:paraId="709BD748" w14:textId="77777777" w:rsidTr="009B1CC7">
        <w:trPr>
          <w:trHeight w:val="80"/>
        </w:trPr>
        <w:tc>
          <w:tcPr>
            <w:tcW w:w="3420" w:type="dxa"/>
          </w:tcPr>
          <w:p w14:paraId="2FAF6A16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540" w:type="dxa"/>
          </w:tcPr>
          <w:p w14:paraId="778595FF" w14:textId="77777777" w:rsidR="009B1CC7" w:rsidRPr="0057490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5AD846D4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f</w:t>
            </w:r>
            <w:r w:rsidRPr="00075763">
              <w:rPr>
                <w:rFonts w:ascii="Times New Roman" w:hAnsi="Times New Roman"/>
                <w:b/>
                <w:bCs/>
                <w:sz w:val="22"/>
                <w:szCs w:val="28"/>
              </w:rPr>
              <w:t>inancia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</w:t>
            </w:r>
          </w:p>
        </w:tc>
        <w:tc>
          <w:tcPr>
            <w:tcW w:w="270" w:type="dxa"/>
          </w:tcPr>
          <w:p w14:paraId="36222223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845A80" w14:textId="77777777" w:rsidR="009B1CC7" w:rsidRPr="0057490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 w:rsidRPr="00574909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method</w:t>
            </w:r>
          </w:p>
        </w:tc>
        <w:tc>
          <w:tcPr>
            <w:tcW w:w="270" w:type="dxa"/>
          </w:tcPr>
          <w:p w14:paraId="2E90CCC6" w14:textId="77777777" w:rsidR="009B1CC7" w:rsidRPr="00B44F5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435" w:type="dxa"/>
            <w:gridSpan w:val="3"/>
          </w:tcPr>
          <w:p w14:paraId="040C8D78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9B1CC7" w14:paraId="4D095557" w14:textId="77777777" w:rsidTr="009B1CC7">
        <w:trPr>
          <w:trHeight w:val="80"/>
        </w:trPr>
        <w:tc>
          <w:tcPr>
            <w:tcW w:w="3420" w:type="dxa"/>
          </w:tcPr>
          <w:p w14:paraId="259EE92F" w14:textId="77777777" w:rsidR="009B1CC7" w:rsidRPr="0092661C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</w:p>
        </w:tc>
        <w:tc>
          <w:tcPr>
            <w:tcW w:w="540" w:type="dxa"/>
          </w:tcPr>
          <w:p w14:paraId="5C6465A6" w14:textId="77777777" w:rsidR="009B1CC7" w:rsidRPr="000F13FA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129C6647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075763">
              <w:rPr>
                <w:rFonts w:ascii="Times New Roman" w:hAnsi="Times New Roman"/>
                <w:b/>
                <w:bCs/>
                <w:sz w:val="22"/>
                <w:szCs w:val="28"/>
              </w:rPr>
              <w:t>statements</w:t>
            </w:r>
          </w:p>
        </w:tc>
        <w:tc>
          <w:tcPr>
            <w:tcW w:w="270" w:type="dxa"/>
          </w:tcPr>
          <w:p w14:paraId="150C6486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791B09" w14:textId="77777777" w:rsidR="009B1CC7" w:rsidRPr="00333A3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0F13FA"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is applied</w:t>
            </w:r>
          </w:p>
        </w:tc>
        <w:tc>
          <w:tcPr>
            <w:tcW w:w="270" w:type="dxa"/>
          </w:tcPr>
          <w:p w14:paraId="1C0EDE25" w14:textId="77777777" w:rsidR="009B1CC7" w:rsidRPr="00B44F5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435" w:type="dxa"/>
            <w:gridSpan w:val="3"/>
          </w:tcPr>
          <w:p w14:paraId="016CFBED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9B1CC7" w14:paraId="358745DC" w14:textId="77777777" w:rsidTr="009B1CC7">
        <w:trPr>
          <w:trHeight w:val="80"/>
        </w:trPr>
        <w:tc>
          <w:tcPr>
            <w:tcW w:w="3420" w:type="dxa"/>
          </w:tcPr>
          <w:p w14:paraId="7A1BC4D1" w14:textId="1ACD3B7D" w:rsidR="009B1CC7" w:rsidRPr="00B00A2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i/>
                <w:iCs/>
                <w:spacing w:val="-8"/>
              </w:rPr>
            </w:pPr>
            <w:r w:rsidRPr="0023000B">
              <w:rPr>
                <w:rFonts w:cs="Times New Roman"/>
                <w:b/>
                <w:bCs/>
                <w:i/>
                <w:iCs/>
                <w:spacing w:val="-8"/>
              </w:rPr>
              <w:t xml:space="preserve">For the </w:t>
            </w:r>
            <w:r w:rsidR="00047B38">
              <w:rPr>
                <w:rFonts w:cs="Times New Roman"/>
                <w:b/>
                <w:bCs/>
                <w:i/>
                <w:iCs/>
                <w:spacing w:val="-8"/>
              </w:rPr>
              <w:t>six</w:t>
            </w:r>
            <w:r w:rsidRPr="0023000B">
              <w:rPr>
                <w:rFonts w:cs="Times New Roman"/>
                <w:b/>
                <w:bCs/>
                <w:i/>
                <w:iCs/>
                <w:spacing w:val="-8"/>
              </w:rPr>
              <w:t xml:space="preserve">-month period </w:t>
            </w:r>
            <w:r>
              <w:rPr>
                <w:rFonts w:cs="Times New Roman"/>
                <w:b/>
                <w:bCs/>
                <w:i/>
                <w:iCs/>
                <w:spacing w:val="-8"/>
              </w:rPr>
              <w:t>ended</w:t>
            </w:r>
          </w:p>
        </w:tc>
        <w:tc>
          <w:tcPr>
            <w:tcW w:w="540" w:type="dxa"/>
          </w:tcPr>
          <w:p w14:paraId="165A85E8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260" w:type="dxa"/>
          </w:tcPr>
          <w:p w14:paraId="29CFD20D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270" w:type="dxa"/>
          </w:tcPr>
          <w:p w14:paraId="24B9FC1D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09B1A4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24F09089" w14:textId="77777777" w:rsidR="009B1CC7" w:rsidRPr="00E553B1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E594D6" w14:textId="77777777" w:rsidR="009B1CC7" w:rsidRPr="00A35AEE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270" w:type="dxa"/>
          </w:tcPr>
          <w:p w14:paraId="718BB101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5" w:type="dxa"/>
          </w:tcPr>
          <w:p w14:paraId="17125659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9B1CC7" w14:paraId="5AFD1173" w14:textId="77777777" w:rsidTr="009B1CC7">
        <w:trPr>
          <w:trHeight w:val="80"/>
        </w:trPr>
        <w:tc>
          <w:tcPr>
            <w:tcW w:w="3420" w:type="dxa"/>
          </w:tcPr>
          <w:p w14:paraId="218FE53C" w14:textId="08E06889" w:rsidR="009B1CC7" w:rsidRPr="0023000B" w:rsidRDefault="00047B3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156"/>
              <w:rPr>
                <w:rFonts w:cs="Times New Roman"/>
                <w:b/>
                <w:bCs/>
                <w:i/>
                <w:iCs/>
                <w:spacing w:val="-8"/>
              </w:rPr>
            </w:pPr>
            <w:r>
              <w:rPr>
                <w:rFonts w:cs="Times New Roman"/>
                <w:b/>
                <w:bCs/>
                <w:i/>
                <w:iCs/>
                <w:spacing w:val="-8"/>
              </w:rPr>
              <w:t>30 June</w:t>
            </w:r>
          </w:p>
        </w:tc>
        <w:tc>
          <w:tcPr>
            <w:tcW w:w="540" w:type="dxa"/>
          </w:tcPr>
          <w:p w14:paraId="285A003F" w14:textId="77777777" w:rsidR="009B1CC7" w:rsidRPr="000A3EF1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</w:tcPr>
          <w:p w14:paraId="1FC83560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1</w:t>
            </w:r>
          </w:p>
        </w:tc>
        <w:tc>
          <w:tcPr>
            <w:tcW w:w="270" w:type="dxa"/>
          </w:tcPr>
          <w:p w14:paraId="5EB45819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A4A813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  <w:tc>
          <w:tcPr>
            <w:tcW w:w="270" w:type="dxa"/>
          </w:tcPr>
          <w:p w14:paraId="12D0B773" w14:textId="77777777" w:rsidR="009B1CC7" w:rsidRPr="00E553B1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1A6262" w14:textId="77777777" w:rsidR="009B1CC7" w:rsidRPr="00A35AEE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cs="Times New Roman"/>
                <w:spacing w:val="-4"/>
              </w:rPr>
            </w:pPr>
            <w:r w:rsidRPr="00A35AEE">
              <w:rPr>
                <w:rFonts w:cs="Times New Roman"/>
                <w:spacing w:val="-4"/>
              </w:rPr>
              <w:t>20</w:t>
            </w:r>
            <w:r>
              <w:rPr>
                <w:rFonts w:cs="Times New Roman"/>
                <w:spacing w:val="-4"/>
              </w:rPr>
              <w:t>21</w:t>
            </w:r>
          </w:p>
        </w:tc>
        <w:tc>
          <w:tcPr>
            <w:tcW w:w="270" w:type="dxa"/>
          </w:tcPr>
          <w:p w14:paraId="4B3D3EDD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5" w:type="dxa"/>
          </w:tcPr>
          <w:p w14:paraId="07A18878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2020</w:t>
            </w:r>
          </w:p>
        </w:tc>
      </w:tr>
      <w:tr w:rsidR="009B1CC7" w14:paraId="675D49B7" w14:textId="77777777" w:rsidTr="005B17DB">
        <w:trPr>
          <w:trHeight w:val="80"/>
        </w:trPr>
        <w:tc>
          <w:tcPr>
            <w:tcW w:w="3420" w:type="dxa"/>
          </w:tcPr>
          <w:p w14:paraId="399348E9" w14:textId="77777777" w:rsidR="009B1CC7" w:rsidRPr="0092661C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0" w:type="dxa"/>
          </w:tcPr>
          <w:p w14:paraId="6260EE35" w14:textId="77777777" w:rsidR="009B1CC7" w:rsidRPr="00D675DD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315" w:type="dxa"/>
            <w:gridSpan w:val="7"/>
          </w:tcPr>
          <w:p w14:paraId="3B9F3FBF" w14:textId="77777777" w:rsidR="009B1CC7" w:rsidRPr="005737AB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B1CC7" w14:paraId="42B82F86" w14:textId="77777777" w:rsidTr="005B17DB">
        <w:trPr>
          <w:trHeight w:val="80"/>
        </w:trPr>
        <w:tc>
          <w:tcPr>
            <w:tcW w:w="3420" w:type="dxa"/>
          </w:tcPr>
          <w:p w14:paraId="00E1EEB1" w14:textId="77777777" w:rsidR="009B1CC7" w:rsidRPr="0092661C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0" w:type="dxa"/>
          </w:tcPr>
          <w:p w14:paraId="768E9D6B" w14:textId="77777777" w:rsidR="009B1CC7" w:rsidRPr="00D675DD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315" w:type="dxa"/>
            <w:gridSpan w:val="7"/>
          </w:tcPr>
          <w:p w14:paraId="5839F6A6" w14:textId="77777777" w:rsidR="009B1CC7" w:rsidRPr="00D675DD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B1CC7" w14:paraId="089CCAEF" w14:textId="77777777" w:rsidTr="009B1CC7">
        <w:trPr>
          <w:trHeight w:val="80"/>
        </w:trPr>
        <w:tc>
          <w:tcPr>
            <w:tcW w:w="3420" w:type="dxa"/>
          </w:tcPr>
          <w:p w14:paraId="2F03ECC4" w14:textId="77777777" w:rsidR="009B1CC7" w:rsidRPr="00241684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8F0952">
              <w:t>At 1 January</w:t>
            </w:r>
          </w:p>
        </w:tc>
        <w:tc>
          <w:tcPr>
            <w:tcW w:w="540" w:type="dxa"/>
          </w:tcPr>
          <w:p w14:paraId="449EE0D0" w14:textId="77777777" w:rsidR="009B1CC7" w:rsidRPr="00043B9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E235B97" w14:textId="49877A59" w:rsidR="009B1CC7" w:rsidRPr="00795998" w:rsidRDefault="00BF5FB3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719,468</w:t>
            </w:r>
          </w:p>
        </w:tc>
        <w:tc>
          <w:tcPr>
            <w:tcW w:w="270" w:type="dxa"/>
          </w:tcPr>
          <w:p w14:paraId="4D7D6308" w14:textId="77777777" w:rsidR="009B1CC7" w:rsidRPr="00043B99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5E4D0611" w14:textId="431B9AC8" w:rsidR="009B1CC7" w:rsidRDefault="005B17DB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1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482,495</w:t>
            </w:r>
          </w:p>
        </w:tc>
        <w:tc>
          <w:tcPr>
            <w:tcW w:w="270" w:type="dxa"/>
          </w:tcPr>
          <w:p w14:paraId="4BEEA40D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D185374" w14:textId="2F303508" w:rsidR="009B1CC7" w:rsidRDefault="00E248F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609,943</w:t>
            </w:r>
          </w:p>
        </w:tc>
        <w:tc>
          <w:tcPr>
            <w:tcW w:w="270" w:type="dxa"/>
          </w:tcPr>
          <w:p w14:paraId="49463C9E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26904B12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465,930</w:t>
            </w:r>
          </w:p>
        </w:tc>
      </w:tr>
      <w:tr w:rsidR="009B1CC7" w14:paraId="32CC7DB1" w14:textId="77777777" w:rsidTr="009B1CC7">
        <w:trPr>
          <w:trHeight w:val="80"/>
        </w:trPr>
        <w:tc>
          <w:tcPr>
            <w:tcW w:w="3420" w:type="dxa"/>
          </w:tcPr>
          <w:p w14:paraId="1E2BB4A0" w14:textId="77777777" w:rsidR="009B1CC7" w:rsidRPr="00241684" w:rsidRDefault="009B1CC7" w:rsidP="009B1CC7">
            <w:pPr>
              <w:pStyle w:val="acctfourfigures"/>
              <w:tabs>
                <w:tab w:val="clear" w:pos="765"/>
              </w:tabs>
              <w:spacing w:line="240" w:lineRule="atLeast"/>
            </w:pPr>
            <w:r w:rsidRPr="007D7734">
              <w:rPr>
                <w:szCs w:val="22"/>
              </w:rPr>
              <w:t>Share of profit</w:t>
            </w:r>
            <w:r>
              <w:rPr>
                <w:szCs w:val="22"/>
              </w:rPr>
              <w:t xml:space="preserve"> </w:t>
            </w:r>
            <w:r w:rsidRPr="007D7734">
              <w:rPr>
                <w:szCs w:val="22"/>
              </w:rPr>
              <w:t xml:space="preserve">of </w:t>
            </w:r>
          </w:p>
        </w:tc>
        <w:tc>
          <w:tcPr>
            <w:tcW w:w="540" w:type="dxa"/>
          </w:tcPr>
          <w:p w14:paraId="0DBD1114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944F386" w14:textId="77777777" w:rsidR="009B1CC7" w:rsidRPr="004517AF" w:rsidRDefault="009B1CC7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270" w:type="dxa"/>
          </w:tcPr>
          <w:p w14:paraId="553F2B8D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376B230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B9EBFD8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432843C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1079F35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3C736A94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</w:tr>
      <w:tr w:rsidR="009B1CC7" w14:paraId="7C5E5496" w14:textId="77777777" w:rsidTr="009B1CC7">
        <w:trPr>
          <w:trHeight w:val="80"/>
        </w:trPr>
        <w:tc>
          <w:tcPr>
            <w:tcW w:w="3420" w:type="dxa"/>
          </w:tcPr>
          <w:p w14:paraId="69FEC58A" w14:textId="77777777" w:rsidR="009B1CC7" w:rsidRPr="007D7734" w:rsidRDefault="009B1CC7" w:rsidP="009B1CC7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>
              <w:rPr>
                <w:szCs w:val="22"/>
              </w:rPr>
              <w:t xml:space="preserve">   joint ventures accounted for</w:t>
            </w:r>
          </w:p>
        </w:tc>
        <w:tc>
          <w:tcPr>
            <w:tcW w:w="540" w:type="dxa"/>
          </w:tcPr>
          <w:p w14:paraId="6DED41F5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2083363" w14:textId="77777777" w:rsidR="009B1CC7" w:rsidRPr="004517AF" w:rsidRDefault="009B1CC7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270" w:type="dxa"/>
          </w:tcPr>
          <w:p w14:paraId="4FA83FA5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49E7F40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F8479B7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283E358D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599346B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117CD0AE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</w:tr>
      <w:tr w:rsidR="009B1CC7" w14:paraId="1E8648BA" w14:textId="77777777" w:rsidTr="009B1CC7">
        <w:trPr>
          <w:trHeight w:val="80"/>
        </w:trPr>
        <w:tc>
          <w:tcPr>
            <w:tcW w:w="3420" w:type="dxa"/>
          </w:tcPr>
          <w:p w14:paraId="49DFF33B" w14:textId="77777777" w:rsidR="009B1CC7" w:rsidRPr="00B00A2D" w:rsidRDefault="009B1CC7" w:rsidP="009B1CC7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>
              <w:rPr>
                <w:szCs w:val="22"/>
              </w:rPr>
              <w:t xml:space="preserve">   using equity method</w:t>
            </w:r>
          </w:p>
        </w:tc>
        <w:tc>
          <w:tcPr>
            <w:tcW w:w="540" w:type="dxa"/>
          </w:tcPr>
          <w:p w14:paraId="2F82F846" w14:textId="77777777" w:rsidR="009B1CC7" w:rsidRPr="00043B9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E7B671A" w14:textId="521C4A23" w:rsidR="009B1CC7" w:rsidRPr="004517AF" w:rsidRDefault="00BF5FB3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78,550</w:t>
            </w:r>
          </w:p>
        </w:tc>
        <w:tc>
          <w:tcPr>
            <w:tcW w:w="270" w:type="dxa"/>
          </w:tcPr>
          <w:p w14:paraId="6F2F29D5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F64C4F7" w14:textId="5C3579EE" w:rsidR="009B1CC7" w:rsidRDefault="00047B3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left" w:pos="2880"/>
              </w:tabs>
              <w:spacing w:line="240" w:lineRule="atLeast"/>
              <w:ind w:left="-18" w:right="72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42,684</w:t>
            </w:r>
          </w:p>
        </w:tc>
        <w:tc>
          <w:tcPr>
            <w:tcW w:w="270" w:type="dxa"/>
          </w:tcPr>
          <w:p w14:paraId="57E529D8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D8335E3" w14:textId="7394153D" w:rsidR="009B1CC7" w:rsidRDefault="00C87320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7DB706F3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71928F09" w14:textId="10BD7EB0" w:rsidR="009B1CC7" w:rsidRDefault="00047B3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047B38" w14:paraId="204C9E84" w14:textId="77777777" w:rsidTr="009B1CC7">
        <w:trPr>
          <w:trHeight w:val="80"/>
        </w:trPr>
        <w:tc>
          <w:tcPr>
            <w:tcW w:w="3420" w:type="dxa"/>
          </w:tcPr>
          <w:p w14:paraId="6D7E02B1" w14:textId="7CFB4C6A" w:rsidR="00047B38" w:rsidRDefault="00047B38" w:rsidP="009B1CC7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>
              <w:rPr>
                <w:szCs w:val="22"/>
              </w:rPr>
              <w:t>Acquisition</w:t>
            </w:r>
          </w:p>
        </w:tc>
        <w:tc>
          <w:tcPr>
            <w:tcW w:w="540" w:type="dxa"/>
          </w:tcPr>
          <w:p w14:paraId="163A20F6" w14:textId="77777777" w:rsidR="00047B38" w:rsidRPr="00043B99" w:rsidRDefault="00047B38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F0F3D21" w14:textId="22550B91" w:rsidR="00047B38" w:rsidRPr="004517AF" w:rsidRDefault="00BF5FB3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-</w:t>
            </w:r>
          </w:p>
        </w:tc>
        <w:tc>
          <w:tcPr>
            <w:tcW w:w="270" w:type="dxa"/>
          </w:tcPr>
          <w:p w14:paraId="16A90AEF" w14:textId="77777777" w:rsidR="00047B38" w:rsidRPr="00D675DD" w:rsidRDefault="00047B3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6E153489" w14:textId="2DEA004D" w:rsidR="00047B38" w:rsidRDefault="00047B3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left" w:pos="2880"/>
              </w:tabs>
              <w:spacing w:line="240" w:lineRule="atLeast"/>
              <w:ind w:left="-18" w:right="72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9,013</w:t>
            </w:r>
          </w:p>
        </w:tc>
        <w:tc>
          <w:tcPr>
            <w:tcW w:w="270" w:type="dxa"/>
          </w:tcPr>
          <w:p w14:paraId="3E8D5113" w14:textId="77777777" w:rsidR="00047B38" w:rsidRPr="00D675DD" w:rsidRDefault="00047B3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4E6C0F8E" w14:textId="12FFC8AA" w:rsidR="00047B38" w:rsidRDefault="00C87320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229DA9A2" w14:textId="77777777" w:rsidR="00047B38" w:rsidRPr="00D675DD" w:rsidRDefault="00047B3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158166AC" w14:textId="5732BE82" w:rsidR="00047B38" w:rsidRDefault="00047B3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9,013</w:t>
            </w:r>
          </w:p>
        </w:tc>
      </w:tr>
      <w:tr w:rsidR="00795998" w:rsidRPr="00597175" w14:paraId="42F6511D" w14:textId="77777777" w:rsidTr="009B1CC7">
        <w:trPr>
          <w:trHeight w:val="80"/>
        </w:trPr>
        <w:tc>
          <w:tcPr>
            <w:tcW w:w="3420" w:type="dxa"/>
          </w:tcPr>
          <w:p w14:paraId="0FFDF8A0" w14:textId="11C62115" w:rsidR="00795998" w:rsidRPr="00597175" w:rsidRDefault="00F96A42" w:rsidP="009B1CC7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 w:rsidRPr="00597175">
              <w:rPr>
                <w:szCs w:val="22"/>
              </w:rPr>
              <w:t>Additional paid-up</w:t>
            </w:r>
          </w:p>
        </w:tc>
        <w:tc>
          <w:tcPr>
            <w:tcW w:w="540" w:type="dxa"/>
          </w:tcPr>
          <w:p w14:paraId="1D37BCC3" w14:textId="77777777" w:rsidR="00795998" w:rsidRPr="00597175" w:rsidRDefault="00795998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E5145E0" w14:textId="08E502EB" w:rsidR="00795998" w:rsidRPr="004517AF" w:rsidRDefault="00BF5FB3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25,987</w:t>
            </w:r>
          </w:p>
        </w:tc>
        <w:tc>
          <w:tcPr>
            <w:tcW w:w="270" w:type="dxa"/>
          </w:tcPr>
          <w:p w14:paraId="0EF295B1" w14:textId="77777777" w:rsidR="00795998" w:rsidRPr="00597175" w:rsidRDefault="0079599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B656FC3" w14:textId="051A531B" w:rsidR="00795998" w:rsidRPr="00597175" w:rsidRDefault="00047B3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left" w:pos="2880"/>
              </w:tabs>
              <w:spacing w:line="240" w:lineRule="atLeast"/>
              <w:ind w:left="-18" w:right="72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4D7D31C1" w14:textId="77777777" w:rsidR="00795998" w:rsidRPr="00597175" w:rsidRDefault="0079599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56EA8F81" w14:textId="7309C86F" w:rsidR="00795998" w:rsidRPr="00597175" w:rsidRDefault="00C87320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25,987</w:t>
            </w:r>
          </w:p>
        </w:tc>
        <w:tc>
          <w:tcPr>
            <w:tcW w:w="270" w:type="dxa"/>
          </w:tcPr>
          <w:p w14:paraId="7F903242" w14:textId="77777777" w:rsidR="00795998" w:rsidRPr="00597175" w:rsidRDefault="0079599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59E50B7B" w14:textId="50C35931" w:rsidR="00795998" w:rsidRPr="00597175" w:rsidRDefault="00047B3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795998" w:rsidRPr="00597175" w14:paraId="1364525D" w14:textId="77777777" w:rsidTr="009B1CC7">
        <w:trPr>
          <w:trHeight w:val="80"/>
        </w:trPr>
        <w:tc>
          <w:tcPr>
            <w:tcW w:w="3420" w:type="dxa"/>
          </w:tcPr>
          <w:p w14:paraId="65B01E47" w14:textId="7C000A12" w:rsidR="00795998" w:rsidRPr="00597175" w:rsidRDefault="00795998" w:rsidP="009B1CC7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 w:rsidRPr="00597175">
              <w:rPr>
                <w:szCs w:val="22"/>
              </w:rPr>
              <w:t>Dividend income</w:t>
            </w:r>
          </w:p>
        </w:tc>
        <w:tc>
          <w:tcPr>
            <w:tcW w:w="540" w:type="dxa"/>
          </w:tcPr>
          <w:p w14:paraId="30867684" w14:textId="77777777" w:rsidR="00795998" w:rsidRPr="00597175" w:rsidRDefault="00795998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17D6EEF" w14:textId="2BE1BA37" w:rsidR="00795998" w:rsidRPr="004517AF" w:rsidRDefault="00BF5FB3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(38,996)</w:t>
            </w:r>
          </w:p>
        </w:tc>
        <w:tc>
          <w:tcPr>
            <w:tcW w:w="270" w:type="dxa"/>
          </w:tcPr>
          <w:p w14:paraId="34159D84" w14:textId="77777777" w:rsidR="00795998" w:rsidRPr="00597175" w:rsidRDefault="0079599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C48B0DD" w14:textId="5DF2F113" w:rsidR="00795998" w:rsidRPr="00597175" w:rsidRDefault="00047B3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left" w:pos="2880"/>
              </w:tabs>
              <w:spacing w:line="240" w:lineRule="atLeast"/>
              <w:ind w:left="-18" w:right="72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4BB5D4F1" w14:textId="77777777" w:rsidR="00795998" w:rsidRPr="00597175" w:rsidRDefault="0079599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9B70668" w14:textId="595B388B" w:rsidR="00795998" w:rsidRPr="00597175" w:rsidRDefault="00C87320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1D7D89FE" w14:textId="77777777" w:rsidR="00795998" w:rsidRPr="00597175" w:rsidRDefault="0079599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74239050" w14:textId="71419014" w:rsidR="00795998" w:rsidRPr="00597175" w:rsidRDefault="00047B3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9B1CC7" w:rsidRPr="00597175" w14:paraId="459CC501" w14:textId="77777777" w:rsidTr="009B1CC7">
        <w:trPr>
          <w:trHeight w:val="80"/>
        </w:trPr>
        <w:tc>
          <w:tcPr>
            <w:tcW w:w="3420" w:type="dxa"/>
          </w:tcPr>
          <w:p w14:paraId="20A0D62C" w14:textId="25682BCC" w:rsidR="009B1CC7" w:rsidRPr="00661C88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  <w:cs/>
              </w:rPr>
            </w:pPr>
            <w:bookmarkStart w:id="2" w:name="_Hlk78879830"/>
            <w:r w:rsidRPr="00597175">
              <w:rPr>
                <w:rFonts w:cs="Times New Roman"/>
                <w:b/>
                <w:bCs/>
              </w:rPr>
              <w:t>At 3</w:t>
            </w:r>
            <w:r w:rsidR="00661C88">
              <w:rPr>
                <w:rFonts w:cs="Times New Roman"/>
                <w:b/>
                <w:bCs/>
              </w:rPr>
              <w:t>0</w:t>
            </w:r>
            <w:r w:rsidRPr="00597175">
              <w:rPr>
                <w:rFonts w:cs="Times New Roman"/>
                <w:b/>
                <w:bCs/>
              </w:rPr>
              <w:t xml:space="preserve"> </w:t>
            </w:r>
            <w:bookmarkEnd w:id="2"/>
            <w:r w:rsidR="00661C88">
              <w:rPr>
                <w:rFonts w:cs="Times New Roman"/>
                <w:b/>
                <w:bCs/>
              </w:rPr>
              <w:t>June</w:t>
            </w:r>
          </w:p>
        </w:tc>
        <w:tc>
          <w:tcPr>
            <w:tcW w:w="540" w:type="dxa"/>
          </w:tcPr>
          <w:p w14:paraId="55451E37" w14:textId="77777777" w:rsidR="009B1CC7" w:rsidRPr="00597175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A501B7" w14:textId="21AAE441" w:rsidR="009B1CC7" w:rsidRPr="004517AF" w:rsidRDefault="00BF5FB3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785,009</w:t>
            </w:r>
          </w:p>
        </w:tc>
        <w:tc>
          <w:tcPr>
            <w:tcW w:w="270" w:type="dxa"/>
          </w:tcPr>
          <w:p w14:paraId="703FAC3C" w14:textId="77777777" w:rsidR="009B1CC7" w:rsidRPr="00597175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BF6312" w14:textId="123EDD53" w:rsidR="009B1CC7" w:rsidRPr="00597175" w:rsidRDefault="00047B3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426"/>
                <w:tab w:val="left" w:pos="2880"/>
              </w:tabs>
              <w:spacing w:line="240" w:lineRule="atLeast"/>
              <w:ind w:left="-18" w:right="75"/>
              <w:jc w:val="right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534,192</w:t>
            </w:r>
          </w:p>
        </w:tc>
        <w:tc>
          <w:tcPr>
            <w:tcW w:w="270" w:type="dxa"/>
          </w:tcPr>
          <w:p w14:paraId="2A488B52" w14:textId="77777777" w:rsidR="009B1CC7" w:rsidRPr="00597175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15A434" w14:textId="594F9617" w:rsidR="009B1CC7" w:rsidRPr="00597175" w:rsidRDefault="00C87320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635,930</w:t>
            </w:r>
          </w:p>
        </w:tc>
        <w:tc>
          <w:tcPr>
            <w:tcW w:w="270" w:type="dxa"/>
          </w:tcPr>
          <w:p w14:paraId="25492972" w14:textId="77777777" w:rsidR="009B1CC7" w:rsidRPr="00597175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2C7C9FE" w14:textId="4C5DD6F6" w:rsidR="009B1CC7" w:rsidRPr="00597175" w:rsidRDefault="00047B3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474,943</w:t>
            </w:r>
          </w:p>
        </w:tc>
      </w:tr>
    </w:tbl>
    <w:p w14:paraId="2A3E85E4" w14:textId="429D6004" w:rsidR="00F65386" w:rsidRPr="00597175" w:rsidRDefault="00F65386" w:rsidP="0097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  <w:cs/>
        </w:rPr>
      </w:pPr>
    </w:p>
    <w:p w14:paraId="2A79480E" w14:textId="6135861D" w:rsidR="00F96A42" w:rsidRPr="00E644D1" w:rsidRDefault="00F96A42" w:rsidP="0097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pacing w:val="4"/>
          <w:sz w:val="22"/>
          <w:szCs w:val="22"/>
        </w:rPr>
      </w:pPr>
      <w:r w:rsidRPr="00597175">
        <w:rPr>
          <w:rFonts w:ascii="Times New Roman" w:hAnsi="Times New Roman"/>
          <w:spacing w:val="4"/>
          <w:sz w:val="22"/>
          <w:szCs w:val="22"/>
        </w:rPr>
        <w:t>On 26 March 2021</w:t>
      </w:r>
      <w:r w:rsidR="006E7535" w:rsidRPr="00597175">
        <w:rPr>
          <w:rFonts w:ascii="Times New Roman" w:hAnsi="Times New Roman"/>
          <w:spacing w:val="4"/>
          <w:sz w:val="22"/>
          <w:szCs w:val="22"/>
        </w:rPr>
        <w:t>,</w:t>
      </w:r>
      <w:r w:rsidRPr="00597175">
        <w:rPr>
          <w:rFonts w:ascii="Times New Roman" w:hAnsi="Times New Roman"/>
          <w:spacing w:val="4"/>
          <w:sz w:val="22"/>
          <w:szCs w:val="22"/>
        </w:rPr>
        <w:t xml:space="preserve"> </w:t>
      </w:r>
      <w:r w:rsidR="001E4D61">
        <w:rPr>
          <w:rFonts w:ascii="Times New Roman" w:hAnsi="Times New Roman"/>
          <w:spacing w:val="4"/>
          <w:sz w:val="22"/>
          <w:szCs w:val="22"/>
        </w:rPr>
        <w:t>t</w:t>
      </w:r>
      <w:r w:rsidRPr="00597175">
        <w:rPr>
          <w:rFonts w:ascii="Times New Roman" w:hAnsi="Times New Roman"/>
          <w:spacing w:val="4"/>
          <w:sz w:val="22"/>
          <w:szCs w:val="22"/>
        </w:rPr>
        <w:t>he</w:t>
      </w:r>
      <w:r w:rsidR="001E4D61">
        <w:rPr>
          <w:rFonts w:ascii="Times New Roman" w:hAnsi="Times New Roman"/>
          <w:spacing w:val="4"/>
          <w:sz w:val="22"/>
          <w:szCs w:val="22"/>
        </w:rPr>
        <w:t xml:space="preserve"> </w:t>
      </w:r>
      <w:r w:rsidR="00CB3DA5">
        <w:rPr>
          <w:rFonts w:ascii="Times New Roman" w:hAnsi="Times New Roman"/>
          <w:spacing w:val="4"/>
          <w:sz w:val="22"/>
          <w:szCs w:val="22"/>
        </w:rPr>
        <w:t>C</w:t>
      </w:r>
      <w:r w:rsidRPr="00597175">
        <w:rPr>
          <w:rFonts w:ascii="Times New Roman" w:hAnsi="Times New Roman"/>
          <w:spacing w:val="4"/>
          <w:sz w:val="22"/>
          <w:szCs w:val="22"/>
        </w:rPr>
        <w:t>ompany</w:t>
      </w:r>
      <w:r w:rsidR="006E7535" w:rsidRPr="00597175">
        <w:rPr>
          <w:rFonts w:ascii="Times New Roman" w:hAnsi="Times New Roman"/>
          <w:spacing w:val="4"/>
          <w:sz w:val="22"/>
          <w:szCs w:val="22"/>
        </w:rPr>
        <w:t xml:space="preserve"> paid the additional paid-up share capital of R</w:t>
      </w:r>
      <w:r w:rsidR="00CB3DA5">
        <w:rPr>
          <w:rFonts w:ascii="Times New Roman" w:hAnsi="Times New Roman"/>
          <w:spacing w:val="4"/>
          <w:sz w:val="22"/>
          <w:szCs w:val="22"/>
        </w:rPr>
        <w:t xml:space="preserve"> </w:t>
      </w:r>
      <w:r w:rsidR="006E7535" w:rsidRPr="00597175">
        <w:rPr>
          <w:rFonts w:ascii="Times New Roman" w:hAnsi="Times New Roman"/>
          <w:spacing w:val="4"/>
          <w:sz w:val="22"/>
          <w:szCs w:val="22"/>
        </w:rPr>
        <w:t>E</w:t>
      </w:r>
      <w:r w:rsidR="00CB3DA5">
        <w:rPr>
          <w:rFonts w:ascii="Times New Roman" w:hAnsi="Times New Roman"/>
          <w:spacing w:val="4"/>
          <w:sz w:val="22"/>
          <w:szCs w:val="22"/>
        </w:rPr>
        <w:t xml:space="preserve"> </w:t>
      </w:r>
      <w:r w:rsidR="006E7535" w:rsidRPr="00597175">
        <w:rPr>
          <w:rFonts w:ascii="Times New Roman" w:hAnsi="Times New Roman"/>
          <w:spacing w:val="4"/>
          <w:sz w:val="22"/>
          <w:szCs w:val="22"/>
        </w:rPr>
        <w:t xml:space="preserve">N Korat </w:t>
      </w:r>
      <w:r w:rsidR="00E644D1" w:rsidRPr="00597175">
        <w:rPr>
          <w:rFonts w:ascii="Times New Roman" w:hAnsi="Times New Roman"/>
          <w:spacing w:val="4"/>
          <w:sz w:val="22"/>
          <w:szCs w:val="22"/>
        </w:rPr>
        <w:t xml:space="preserve">Energy </w:t>
      </w:r>
      <w:r w:rsidR="006E7535" w:rsidRPr="001E4D61">
        <w:rPr>
          <w:rFonts w:ascii="Times New Roman" w:hAnsi="Times New Roman"/>
          <w:spacing w:val="4"/>
          <w:sz w:val="22"/>
          <w:szCs w:val="22"/>
        </w:rPr>
        <w:t>Company Lim</w:t>
      </w:r>
      <w:r w:rsidR="001E4D61">
        <w:rPr>
          <w:rFonts w:ascii="Times New Roman" w:hAnsi="Times New Roman"/>
          <w:spacing w:val="4"/>
          <w:sz w:val="22"/>
          <w:szCs w:val="22"/>
        </w:rPr>
        <w:t>i</w:t>
      </w:r>
      <w:r w:rsidR="006E7535" w:rsidRPr="001E4D61">
        <w:rPr>
          <w:rFonts w:ascii="Times New Roman" w:hAnsi="Times New Roman"/>
          <w:spacing w:val="4"/>
          <w:sz w:val="22"/>
          <w:szCs w:val="22"/>
        </w:rPr>
        <w:t xml:space="preserve">ted </w:t>
      </w:r>
      <w:r w:rsidR="00CD2C42">
        <w:rPr>
          <w:rFonts w:ascii="Times New Roman" w:hAnsi="Times New Roman"/>
          <w:spacing w:val="4"/>
          <w:sz w:val="22"/>
          <w:szCs w:val="22"/>
        </w:rPr>
        <w:t>of</w:t>
      </w:r>
      <w:r w:rsidR="006E7535" w:rsidRPr="001E4D61">
        <w:rPr>
          <w:rFonts w:ascii="Times New Roman" w:hAnsi="Times New Roman"/>
          <w:spacing w:val="4"/>
          <w:sz w:val="22"/>
          <w:szCs w:val="22"/>
        </w:rPr>
        <w:t xml:space="preserve"> 3</w:t>
      </w:r>
      <w:r w:rsidR="00093DAD" w:rsidRPr="001E4D61">
        <w:rPr>
          <w:rFonts w:ascii="Times New Roman" w:hAnsi="Times New Roman"/>
          <w:spacing w:val="4"/>
          <w:sz w:val="22"/>
          <w:szCs w:val="22"/>
        </w:rPr>
        <w:t>,</w:t>
      </w:r>
      <w:r w:rsidR="006E7535" w:rsidRPr="001E4D61">
        <w:rPr>
          <w:rFonts w:ascii="Times New Roman" w:hAnsi="Times New Roman"/>
          <w:spacing w:val="4"/>
          <w:sz w:val="22"/>
          <w:szCs w:val="22"/>
        </w:rPr>
        <w:t>4</w:t>
      </w:r>
      <w:r w:rsidR="00597175" w:rsidRPr="001E4D61">
        <w:rPr>
          <w:rFonts w:ascii="Times New Roman" w:hAnsi="Times New Roman"/>
          <w:spacing w:val="4"/>
          <w:sz w:val="22"/>
          <w:szCs w:val="22"/>
        </w:rPr>
        <w:t>65</w:t>
      </w:r>
      <w:r w:rsidR="00093DAD" w:rsidRPr="001E4D61">
        <w:rPr>
          <w:rFonts w:ascii="Times New Roman" w:hAnsi="Times New Roman"/>
          <w:spacing w:val="4"/>
          <w:sz w:val="22"/>
          <w:szCs w:val="22"/>
        </w:rPr>
        <w:t>,000</w:t>
      </w:r>
      <w:r w:rsidR="006E7535" w:rsidRPr="001E4D61">
        <w:rPr>
          <w:rFonts w:ascii="Times New Roman" w:hAnsi="Times New Roman"/>
          <w:spacing w:val="4"/>
          <w:sz w:val="22"/>
          <w:szCs w:val="22"/>
        </w:rPr>
        <w:t xml:space="preserve"> ordinary shares, </w:t>
      </w:r>
      <w:r w:rsidR="001251EC">
        <w:rPr>
          <w:rFonts w:ascii="Times New Roman" w:hAnsi="Times New Roman"/>
          <w:spacing w:val="4"/>
          <w:sz w:val="22"/>
          <w:szCs w:val="22"/>
        </w:rPr>
        <w:t>with the par value of</w:t>
      </w:r>
      <w:r w:rsidR="006E7535" w:rsidRPr="001E4D61">
        <w:rPr>
          <w:rFonts w:ascii="Times New Roman" w:hAnsi="Times New Roman"/>
          <w:spacing w:val="4"/>
          <w:sz w:val="22"/>
          <w:szCs w:val="22"/>
        </w:rPr>
        <w:t xml:space="preserve"> Baht 7.5</w:t>
      </w:r>
      <w:r w:rsidR="00CB3DA5">
        <w:rPr>
          <w:rFonts w:ascii="Times New Roman" w:hAnsi="Times New Roman"/>
          <w:spacing w:val="4"/>
          <w:sz w:val="22"/>
          <w:szCs w:val="22"/>
        </w:rPr>
        <w:t>0</w:t>
      </w:r>
      <w:r w:rsidR="006E7535" w:rsidRPr="001E4D61">
        <w:rPr>
          <w:rFonts w:ascii="Times New Roman" w:hAnsi="Times New Roman"/>
          <w:spacing w:val="4"/>
          <w:sz w:val="22"/>
          <w:szCs w:val="22"/>
        </w:rPr>
        <w:t xml:space="preserve"> per share totaling Baht 2</w:t>
      </w:r>
      <w:r w:rsidR="00C31A8B" w:rsidRPr="001E4D61">
        <w:rPr>
          <w:rFonts w:ascii="Times New Roman" w:hAnsi="Times New Roman"/>
          <w:spacing w:val="4"/>
          <w:sz w:val="22"/>
          <w:szCs w:val="22"/>
        </w:rPr>
        <w:t>6</w:t>
      </w:r>
      <w:r w:rsidR="006E7535" w:rsidRPr="001E4D61">
        <w:rPr>
          <w:rFonts w:ascii="Times New Roman" w:hAnsi="Times New Roman"/>
          <w:spacing w:val="4"/>
          <w:sz w:val="22"/>
          <w:szCs w:val="22"/>
        </w:rPr>
        <w:t>.</w:t>
      </w:r>
      <w:r w:rsidR="00C31A8B" w:rsidRPr="001E4D61">
        <w:rPr>
          <w:rFonts w:ascii="Times New Roman" w:hAnsi="Times New Roman"/>
          <w:spacing w:val="4"/>
          <w:sz w:val="22"/>
          <w:szCs w:val="22"/>
        </w:rPr>
        <w:t>0</w:t>
      </w:r>
      <w:r w:rsidR="006E7535" w:rsidRPr="001E4D61">
        <w:rPr>
          <w:rFonts w:ascii="Times New Roman" w:hAnsi="Times New Roman"/>
          <w:spacing w:val="4"/>
          <w:sz w:val="22"/>
          <w:szCs w:val="22"/>
        </w:rPr>
        <w:t xml:space="preserve"> million</w:t>
      </w:r>
      <w:r w:rsidR="00BE588E">
        <w:rPr>
          <w:rFonts w:ascii="Times New Roman" w:hAnsi="Times New Roman"/>
          <w:spacing w:val="4"/>
          <w:sz w:val="22"/>
          <w:szCs w:val="22"/>
        </w:rPr>
        <w:t xml:space="preserve"> </w:t>
      </w:r>
      <w:r w:rsidR="00BE588E" w:rsidRPr="00BE588E">
        <w:rPr>
          <w:rFonts w:ascii="Times New Roman" w:hAnsi="Times New Roman"/>
          <w:spacing w:val="4"/>
          <w:sz w:val="22"/>
          <w:szCs w:val="22"/>
        </w:rPr>
        <w:t>regarding to the additional contributions in proportion of its interest.</w:t>
      </w:r>
    </w:p>
    <w:p w14:paraId="40484629" w14:textId="2FB875A7" w:rsidR="00F96A42" w:rsidRPr="00E644D1" w:rsidRDefault="00F96A42" w:rsidP="0097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pacing w:val="4"/>
          <w:sz w:val="22"/>
          <w:szCs w:val="22"/>
        </w:rPr>
      </w:pPr>
    </w:p>
    <w:p w14:paraId="52864A94" w14:textId="77777777" w:rsidR="00F96A42" w:rsidRDefault="00F96A42" w:rsidP="0097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3BA35418" w14:textId="77777777" w:rsidR="000115E9" w:rsidRPr="00B64FF8" w:rsidRDefault="000115E9" w:rsidP="004D4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  <w:sectPr w:rsidR="000115E9" w:rsidRPr="00B64FF8" w:rsidSect="00F633EB">
          <w:headerReference w:type="default" r:id="rId13"/>
          <w:pgSz w:w="11909" w:h="16834" w:code="9"/>
          <w:pgMar w:top="518" w:right="1152" w:bottom="576" w:left="1152" w:header="720" w:footer="720" w:gutter="0"/>
          <w:cols w:space="720"/>
        </w:sectPr>
      </w:pPr>
    </w:p>
    <w:p w14:paraId="03DDF583" w14:textId="302A9FB6" w:rsidR="000D52BA" w:rsidRPr="000D52BA" w:rsidRDefault="000D52BA" w:rsidP="00410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0D52BA">
        <w:rPr>
          <w:rFonts w:ascii="Times New Roman" w:hAnsi="Times New Roman"/>
          <w:sz w:val="22"/>
          <w:szCs w:val="22"/>
        </w:rPr>
        <w:lastRenderedPageBreak/>
        <w:t>Investment</w:t>
      </w:r>
      <w:r w:rsidR="00C547BB">
        <w:rPr>
          <w:rFonts w:ascii="Times New Roman" w:hAnsi="Times New Roman"/>
          <w:sz w:val="22"/>
          <w:szCs w:val="22"/>
        </w:rPr>
        <w:t>s</w:t>
      </w:r>
      <w:r w:rsidRPr="000D52BA">
        <w:rPr>
          <w:rFonts w:ascii="Times New Roman" w:hAnsi="Times New Roman"/>
          <w:sz w:val="22"/>
          <w:szCs w:val="22"/>
        </w:rPr>
        <w:t xml:space="preserve"> in joint venture</w:t>
      </w:r>
      <w:r w:rsidR="009678D8">
        <w:rPr>
          <w:rFonts w:ascii="Times New Roman" w:hAnsi="Times New Roman"/>
          <w:sz w:val="22"/>
          <w:szCs w:val="22"/>
        </w:rPr>
        <w:t>s</w:t>
      </w:r>
      <w:r w:rsidRPr="000D52BA">
        <w:rPr>
          <w:rFonts w:ascii="Times New Roman" w:hAnsi="Times New Roman"/>
          <w:sz w:val="22"/>
          <w:szCs w:val="22"/>
        </w:rPr>
        <w:t xml:space="preserve"> as at </w:t>
      </w:r>
      <w:r w:rsidR="00DD4579">
        <w:rPr>
          <w:rFonts w:ascii="Times New Roman" w:hAnsi="Times New Roman" w:cs="Times New Roman"/>
          <w:sz w:val="22"/>
          <w:szCs w:val="22"/>
          <w:lang w:val="en-GB" w:bidi="ar-SA"/>
        </w:rPr>
        <w:t>30 June</w:t>
      </w:r>
      <w:r w:rsidR="00B05CAD">
        <w:rPr>
          <w:rFonts w:ascii="Times New Roman" w:hAnsi="Times New Roman" w:cs="Times New Roman"/>
          <w:sz w:val="22"/>
          <w:szCs w:val="22"/>
          <w:lang w:val="en-GB" w:bidi="ar-SA"/>
        </w:rPr>
        <w:t xml:space="preserve"> 2021</w:t>
      </w:r>
      <w:r w:rsidRPr="000D52BA">
        <w:rPr>
          <w:rFonts w:ascii="Times New Roman" w:hAnsi="Times New Roman"/>
          <w:sz w:val="22"/>
          <w:szCs w:val="22"/>
        </w:rPr>
        <w:t xml:space="preserve"> and 31 December 20</w:t>
      </w:r>
      <w:r w:rsidR="00B05CAD">
        <w:rPr>
          <w:rFonts w:ascii="Times New Roman" w:hAnsi="Times New Roman"/>
          <w:sz w:val="22"/>
          <w:szCs w:val="22"/>
        </w:rPr>
        <w:t>20</w:t>
      </w:r>
      <w:r w:rsidRPr="000D52BA">
        <w:rPr>
          <w:rFonts w:ascii="Times New Roman" w:hAnsi="Times New Roman"/>
          <w:sz w:val="22"/>
          <w:szCs w:val="22"/>
        </w:rPr>
        <w:t xml:space="preserve">, and dividend income for the </w:t>
      </w:r>
      <w:r w:rsidR="00DD4579">
        <w:rPr>
          <w:rFonts w:ascii="Times New Roman" w:hAnsi="Times New Roman"/>
          <w:sz w:val="22"/>
          <w:szCs w:val="22"/>
        </w:rPr>
        <w:t>six</w:t>
      </w:r>
      <w:r w:rsidRPr="000D52BA">
        <w:rPr>
          <w:rFonts w:ascii="Times New Roman" w:hAnsi="Times New Roman"/>
          <w:sz w:val="22"/>
          <w:szCs w:val="22"/>
        </w:rPr>
        <w:t>-month period</w:t>
      </w:r>
      <w:r w:rsidR="00C547BB">
        <w:rPr>
          <w:rFonts w:ascii="Times New Roman" w:hAnsi="Times New Roman"/>
          <w:sz w:val="22"/>
          <w:szCs w:val="22"/>
        </w:rPr>
        <w:t>s</w:t>
      </w:r>
      <w:r w:rsidRPr="000D52BA">
        <w:rPr>
          <w:rFonts w:ascii="Times New Roman" w:hAnsi="Times New Roman"/>
          <w:sz w:val="22"/>
          <w:szCs w:val="22"/>
        </w:rPr>
        <w:t xml:space="preserve"> ended </w:t>
      </w:r>
      <w:r w:rsidR="00DD4579">
        <w:rPr>
          <w:rFonts w:ascii="Times New Roman" w:hAnsi="Times New Roman" w:cs="Times New Roman"/>
          <w:sz w:val="22"/>
          <w:szCs w:val="22"/>
          <w:lang w:val="en-GB" w:bidi="ar-SA"/>
        </w:rPr>
        <w:t>30 June</w:t>
      </w:r>
      <w:r w:rsidR="00B05CAD">
        <w:rPr>
          <w:rFonts w:ascii="Times New Roman" w:hAnsi="Times New Roman" w:cs="Times New Roman"/>
          <w:sz w:val="22"/>
          <w:szCs w:val="22"/>
          <w:lang w:val="en-GB" w:bidi="ar-SA"/>
        </w:rPr>
        <w:t xml:space="preserve"> 2021</w:t>
      </w:r>
      <w:r w:rsidRPr="000D52BA">
        <w:rPr>
          <w:rFonts w:ascii="Times New Roman" w:hAnsi="Times New Roman"/>
          <w:sz w:val="22"/>
          <w:szCs w:val="22"/>
        </w:rPr>
        <w:t xml:space="preserve"> and 20</w:t>
      </w:r>
      <w:r w:rsidR="00B05CAD">
        <w:rPr>
          <w:rFonts w:ascii="Times New Roman" w:hAnsi="Times New Roman"/>
          <w:sz w:val="22"/>
          <w:szCs w:val="22"/>
        </w:rPr>
        <w:t>20</w:t>
      </w:r>
      <w:r w:rsidRPr="000D52BA">
        <w:rPr>
          <w:rFonts w:ascii="Times New Roman" w:hAnsi="Times New Roman"/>
          <w:sz w:val="22"/>
          <w:szCs w:val="22"/>
        </w:rPr>
        <w:t xml:space="preserve"> </w:t>
      </w:r>
      <w:r w:rsidR="00125E3F">
        <w:rPr>
          <w:rFonts w:ascii="Times New Roman" w:hAnsi="Times New Roman"/>
          <w:sz w:val="22"/>
          <w:szCs w:val="22"/>
        </w:rPr>
        <w:br/>
      </w:r>
      <w:r w:rsidRPr="000D52BA">
        <w:rPr>
          <w:rFonts w:ascii="Times New Roman" w:hAnsi="Times New Roman"/>
          <w:sz w:val="22"/>
          <w:szCs w:val="22"/>
        </w:rPr>
        <w:t>w</w:t>
      </w:r>
      <w:r w:rsidR="007226B9">
        <w:rPr>
          <w:rFonts w:ascii="Times New Roman" w:hAnsi="Times New Roman"/>
          <w:sz w:val="22"/>
          <w:szCs w:val="22"/>
        </w:rPr>
        <w:t>ere</w:t>
      </w:r>
      <w:r w:rsidRPr="000D52BA">
        <w:rPr>
          <w:rFonts w:ascii="Times New Roman" w:hAnsi="Times New Roman"/>
          <w:sz w:val="22"/>
          <w:szCs w:val="22"/>
        </w:rPr>
        <w:t xml:space="preserve"> as follows</w:t>
      </w:r>
      <w:r w:rsidR="007226B9">
        <w:rPr>
          <w:rFonts w:ascii="Times New Roman" w:hAnsi="Times New Roman"/>
          <w:sz w:val="22"/>
          <w:szCs w:val="22"/>
        </w:rPr>
        <w:t>:</w:t>
      </w:r>
      <w:r w:rsidR="004D46A7">
        <w:rPr>
          <w:rFonts w:ascii="Times New Roman" w:hAnsi="Times New Roman"/>
          <w:sz w:val="22"/>
          <w:szCs w:val="22"/>
        </w:rPr>
        <w:t xml:space="preserve">                    </w:t>
      </w:r>
    </w:p>
    <w:p w14:paraId="75205F6E" w14:textId="77777777" w:rsidR="000D52BA" w:rsidRDefault="000D52BA" w:rsidP="00590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440"/>
        <w:gridCol w:w="900"/>
        <w:gridCol w:w="819"/>
        <w:gridCol w:w="882"/>
        <w:gridCol w:w="872"/>
        <w:gridCol w:w="900"/>
        <w:gridCol w:w="270"/>
        <w:gridCol w:w="810"/>
        <w:gridCol w:w="236"/>
        <w:gridCol w:w="844"/>
        <w:gridCol w:w="270"/>
        <w:gridCol w:w="810"/>
        <w:gridCol w:w="270"/>
        <w:gridCol w:w="810"/>
        <w:gridCol w:w="236"/>
        <w:gridCol w:w="791"/>
        <w:gridCol w:w="236"/>
        <w:gridCol w:w="844"/>
      </w:tblGrid>
      <w:tr w:rsidR="00303685" w:rsidRPr="00F1354B" w14:paraId="278F8425" w14:textId="77777777" w:rsidTr="00967D78">
        <w:trPr>
          <w:trHeight w:val="144"/>
        </w:trPr>
        <w:tc>
          <w:tcPr>
            <w:tcW w:w="1980" w:type="dxa"/>
            <w:vAlign w:val="bottom"/>
          </w:tcPr>
          <w:p w14:paraId="75F9EBAE" w14:textId="77777777" w:rsidR="00303685" w:rsidRPr="00F1354B" w:rsidRDefault="00303685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0FD361A2" w14:textId="77777777" w:rsidR="00303685" w:rsidRPr="00F1354B" w:rsidRDefault="00303685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3B553B39" w14:textId="77777777" w:rsidR="00303685" w:rsidRPr="00F1354B" w:rsidRDefault="00303685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0" w:type="dxa"/>
            <w:gridSpan w:val="16"/>
            <w:vAlign w:val="bottom"/>
          </w:tcPr>
          <w:p w14:paraId="4FCDDC76" w14:textId="1549095A" w:rsidR="00303685" w:rsidRPr="00F1354B" w:rsidRDefault="00B474CE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1E4D61">
              <w:rPr>
                <w:rFonts w:ascii="Times New Roman" w:hAnsi="Times New Roman"/>
                <w:b/>
                <w:bCs/>
              </w:rPr>
              <w:t>Consolidated financial statements/</w:t>
            </w:r>
            <w:r w:rsidR="00303685" w:rsidRPr="001E4D61">
              <w:rPr>
                <w:rFonts w:ascii="Times New Roman" w:hAnsi="Times New Roman"/>
                <w:b/>
                <w:bCs/>
              </w:rPr>
              <w:t>Financial</w:t>
            </w:r>
            <w:r w:rsidR="00303685">
              <w:rPr>
                <w:rFonts w:ascii="Times New Roman" w:hAnsi="Times New Roman"/>
                <w:b/>
                <w:bCs/>
              </w:rPr>
              <w:t xml:space="preserve"> statements in which the equity method is applied/Separate financial statements</w:t>
            </w:r>
          </w:p>
        </w:tc>
      </w:tr>
      <w:tr w:rsidR="00410ED6" w:rsidRPr="00F1354B" w14:paraId="61B27D0E" w14:textId="77777777" w:rsidTr="00967D78">
        <w:trPr>
          <w:trHeight w:val="144"/>
        </w:trPr>
        <w:tc>
          <w:tcPr>
            <w:tcW w:w="1980" w:type="dxa"/>
            <w:vAlign w:val="bottom"/>
          </w:tcPr>
          <w:p w14:paraId="47CD3AC9" w14:textId="77777777" w:rsidR="00410ED6" w:rsidRPr="00F1354B" w:rsidRDefault="00410ED6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27550577" w14:textId="77777777" w:rsidR="005313D5" w:rsidRDefault="005313D5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  <w:p w14:paraId="03BF74E9" w14:textId="77777777" w:rsidR="00410ED6" w:rsidRPr="00F1354B" w:rsidRDefault="00410ED6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 xml:space="preserve">Type of </w:t>
            </w:r>
          </w:p>
          <w:p w14:paraId="62F4B77B" w14:textId="77777777" w:rsidR="00410ED6" w:rsidRPr="00F1354B" w:rsidRDefault="00410ED6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business</w:t>
            </w:r>
          </w:p>
        </w:tc>
        <w:tc>
          <w:tcPr>
            <w:tcW w:w="900" w:type="dxa"/>
          </w:tcPr>
          <w:p w14:paraId="612FC34C" w14:textId="77777777" w:rsidR="005313D5" w:rsidRDefault="005313D5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/>
              </w:rPr>
            </w:pPr>
          </w:p>
          <w:p w14:paraId="00641DBE" w14:textId="77777777" w:rsidR="00410ED6" w:rsidRPr="00F1354B" w:rsidRDefault="00410ED6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/>
              </w:rPr>
              <w:t>Country of operation</w:t>
            </w:r>
          </w:p>
        </w:tc>
        <w:tc>
          <w:tcPr>
            <w:tcW w:w="1701" w:type="dxa"/>
            <w:gridSpan w:val="2"/>
            <w:vAlign w:val="bottom"/>
          </w:tcPr>
          <w:p w14:paraId="1BD5C16A" w14:textId="77777777" w:rsidR="00410ED6" w:rsidRPr="00F1354B" w:rsidRDefault="00410ED6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Ownership interest</w:t>
            </w:r>
          </w:p>
        </w:tc>
        <w:tc>
          <w:tcPr>
            <w:tcW w:w="1772" w:type="dxa"/>
            <w:gridSpan w:val="2"/>
          </w:tcPr>
          <w:p w14:paraId="7269CC9C" w14:textId="77777777" w:rsidR="00410ED6" w:rsidRDefault="00410ED6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14:paraId="5FDB6160" w14:textId="77777777" w:rsidR="005313D5" w:rsidRPr="00F1354B" w:rsidRDefault="005313D5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14:paraId="7E337E82" w14:textId="77777777" w:rsidR="00410ED6" w:rsidRPr="00F1354B" w:rsidRDefault="00410ED6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Paid-up capital</w:t>
            </w:r>
          </w:p>
        </w:tc>
        <w:tc>
          <w:tcPr>
            <w:tcW w:w="270" w:type="dxa"/>
          </w:tcPr>
          <w:p w14:paraId="18892AE1" w14:textId="77777777" w:rsidR="00410ED6" w:rsidRPr="00F1354B" w:rsidRDefault="00410ED6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3"/>
          </w:tcPr>
          <w:p w14:paraId="613EB1B5" w14:textId="77777777" w:rsidR="00410ED6" w:rsidRDefault="00410ED6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14:paraId="3D3460E5" w14:textId="77777777" w:rsidR="005313D5" w:rsidRPr="00F1354B" w:rsidRDefault="005313D5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14:paraId="1D75F980" w14:textId="77777777" w:rsidR="00410ED6" w:rsidRPr="00F1354B" w:rsidRDefault="00410ED6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Cost</w:t>
            </w:r>
          </w:p>
        </w:tc>
        <w:tc>
          <w:tcPr>
            <w:tcW w:w="270" w:type="dxa"/>
          </w:tcPr>
          <w:p w14:paraId="51F161D7" w14:textId="77777777" w:rsidR="00410ED6" w:rsidRPr="00F1354B" w:rsidRDefault="00410ED6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44353BE" w14:textId="77777777" w:rsidR="00410ED6" w:rsidRPr="00F1354B" w:rsidRDefault="00410ED6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54B">
              <w:rPr>
                <w:rFonts w:ascii="Times New Roman" w:hAnsi="Times New Roman" w:cs="Times New Roman"/>
              </w:rPr>
              <w:t>Equity</w:t>
            </w:r>
          </w:p>
        </w:tc>
        <w:tc>
          <w:tcPr>
            <w:tcW w:w="236" w:type="dxa"/>
            <w:vAlign w:val="bottom"/>
          </w:tcPr>
          <w:p w14:paraId="15F06350" w14:textId="77777777" w:rsidR="00410ED6" w:rsidRPr="00F1354B" w:rsidRDefault="00410ED6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1" w:type="dxa"/>
            <w:gridSpan w:val="3"/>
            <w:vAlign w:val="bottom"/>
          </w:tcPr>
          <w:p w14:paraId="421EABE2" w14:textId="77777777" w:rsidR="00410ED6" w:rsidRPr="00F1354B" w:rsidRDefault="00410ED6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Dividend income</w:t>
            </w:r>
          </w:p>
          <w:p w14:paraId="2DB4E34E" w14:textId="53DC56C6" w:rsidR="00A35F28" w:rsidRDefault="00410ED6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 xml:space="preserve">for the </w:t>
            </w:r>
            <w:r w:rsidR="00DD4579">
              <w:rPr>
                <w:rFonts w:ascii="Times New Roman" w:hAnsi="Times New Roman" w:cs="Times New Roman"/>
              </w:rPr>
              <w:t>six</w:t>
            </w:r>
            <w:r w:rsidR="005313D5">
              <w:rPr>
                <w:rFonts w:ascii="Times New Roman" w:hAnsi="Times New Roman" w:cs="Times New Roman"/>
              </w:rPr>
              <w:t xml:space="preserve">-month </w:t>
            </w:r>
          </w:p>
          <w:p w14:paraId="0F80F7E3" w14:textId="77777777" w:rsidR="00410ED6" w:rsidRPr="00F1354B" w:rsidRDefault="005313D5" w:rsidP="004D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period ended</w:t>
            </w:r>
          </w:p>
        </w:tc>
      </w:tr>
      <w:tr w:rsidR="00DD4579" w:rsidRPr="00F1354B" w14:paraId="7269DC44" w14:textId="77777777" w:rsidTr="00F3063D">
        <w:trPr>
          <w:trHeight w:val="155"/>
        </w:trPr>
        <w:tc>
          <w:tcPr>
            <w:tcW w:w="1980" w:type="dxa"/>
            <w:vAlign w:val="bottom"/>
          </w:tcPr>
          <w:p w14:paraId="177467C4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67BD9055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6E570DAE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1CB4AF45" w14:textId="6FCC2D1B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30</w:t>
            </w:r>
          </w:p>
        </w:tc>
        <w:tc>
          <w:tcPr>
            <w:tcW w:w="882" w:type="dxa"/>
            <w:vAlign w:val="bottom"/>
          </w:tcPr>
          <w:p w14:paraId="5AB4A2A3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72" w:type="dxa"/>
            <w:vAlign w:val="bottom"/>
          </w:tcPr>
          <w:p w14:paraId="5ED0265F" w14:textId="04B1708C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30</w:t>
            </w:r>
          </w:p>
        </w:tc>
        <w:tc>
          <w:tcPr>
            <w:tcW w:w="900" w:type="dxa"/>
            <w:vAlign w:val="bottom"/>
          </w:tcPr>
          <w:p w14:paraId="725CFE93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0" w:type="dxa"/>
          </w:tcPr>
          <w:p w14:paraId="749F351A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AC50F46" w14:textId="52E03073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30</w:t>
            </w:r>
          </w:p>
        </w:tc>
        <w:tc>
          <w:tcPr>
            <w:tcW w:w="236" w:type="dxa"/>
            <w:vAlign w:val="bottom"/>
          </w:tcPr>
          <w:p w14:paraId="14E7A867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16344532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0" w:type="dxa"/>
          </w:tcPr>
          <w:p w14:paraId="6E4F5778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74DB7B4B" w14:textId="1ECEB7AA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30</w:t>
            </w:r>
          </w:p>
        </w:tc>
        <w:tc>
          <w:tcPr>
            <w:tcW w:w="270" w:type="dxa"/>
          </w:tcPr>
          <w:p w14:paraId="2315F13F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BD4C140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6" w:type="dxa"/>
            <w:vAlign w:val="bottom"/>
          </w:tcPr>
          <w:p w14:paraId="4C06730A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bottom"/>
          </w:tcPr>
          <w:p w14:paraId="2E7828B7" w14:textId="609AEC78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30</w:t>
            </w:r>
          </w:p>
        </w:tc>
        <w:tc>
          <w:tcPr>
            <w:tcW w:w="236" w:type="dxa"/>
          </w:tcPr>
          <w:p w14:paraId="52BEC567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7BA7E0D9" w14:textId="530B7C86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30</w:t>
            </w:r>
          </w:p>
        </w:tc>
      </w:tr>
      <w:tr w:rsidR="00DD4579" w:rsidRPr="00F1354B" w14:paraId="6141C0D6" w14:textId="77777777" w:rsidTr="00967D78">
        <w:trPr>
          <w:trHeight w:val="144"/>
        </w:trPr>
        <w:tc>
          <w:tcPr>
            <w:tcW w:w="1980" w:type="dxa"/>
            <w:vAlign w:val="bottom"/>
          </w:tcPr>
          <w:p w14:paraId="62340B38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019F608E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5A47C8B4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0EEB862C" w14:textId="37A017A4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June</w:t>
            </w:r>
          </w:p>
        </w:tc>
        <w:tc>
          <w:tcPr>
            <w:tcW w:w="882" w:type="dxa"/>
            <w:vAlign w:val="bottom"/>
          </w:tcPr>
          <w:p w14:paraId="7C8710AF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872" w:type="dxa"/>
            <w:vAlign w:val="bottom"/>
          </w:tcPr>
          <w:p w14:paraId="64980D72" w14:textId="35811709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June</w:t>
            </w:r>
          </w:p>
        </w:tc>
        <w:tc>
          <w:tcPr>
            <w:tcW w:w="900" w:type="dxa"/>
            <w:vAlign w:val="bottom"/>
          </w:tcPr>
          <w:p w14:paraId="3848C2A1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70" w:type="dxa"/>
          </w:tcPr>
          <w:p w14:paraId="5A5F69C3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9693E6D" w14:textId="53A2992E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June</w:t>
            </w:r>
          </w:p>
        </w:tc>
        <w:tc>
          <w:tcPr>
            <w:tcW w:w="236" w:type="dxa"/>
            <w:vAlign w:val="bottom"/>
          </w:tcPr>
          <w:p w14:paraId="758C943E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2D1FF4A7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70" w:type="dxa"/>
          </w:tcPr>
          <w:p w14:paraId="3DF97453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25F05CD6" w14:textId="7C7A7B65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June</w:t>
            </w:r>
          </w:p>
        </w:tc>
        <w:tc>
          <w:tcPr>
            <w:tcW w:w="270" w:type="dxa"/>
          </w:tcPr>
          <w:p w14:paraId="11263890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0254B659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36" w:type="dxa"/>
            <w:vAlign w:val="bottom"/>
          </w:tcPr>
          <w:p w14:paraId="06E41322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bottom"/>
          </w:tcPr>
          <w:p w14:paraId="76BEA590" w14:textId="5C0F6478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June</w:t>
            </w:r>
          </w:p>
        </w:tc>
        <w:tc>
          <w:tcPr>
            <w:tcW w:w="236" w:type="dxa"/>
          </w:tcPr>
          <w:p w14:paraId="0AE28E93" w14:textId="77777777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30845F1E" w14:textId="0C4C0E5F" w:rsidR="00DD4579" w:rsidRPr="00F1354B" w:rsidRDefault="00DD4579" w:rsidP="00DD4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June</w:t>
            </w:r>
          </w:p>
        </w:tc>
      </w:tr>
      <w:tr w:rsidR="00F3063D" w:rsidRPr="00F1354B" w14:paraId="2F090958" w14:textId="77777777" w:rsidTr="00967D78">
        <w:trPr>
          <w:trHeight w:val="144"/>
        </w:trPr>
        <w:tc>
          <w:tcPr>
            <w:tcW w:w="1980" w:type="dxa"/>
            <w:vAlign w:val="bottom"/>
          </w:tcPr>
          <w:p w14:paraId="328FC1C3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50091E8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08E4B581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4913B987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2021</w:t>
            </w:r>
          </w:p>
        </w:tc>
        <w:tc>
          <w:tcPr>
            <w:tcW w:w="882" w:type="dxa"/>
            <w:vAlign w:val="bottom"/>
          </w:tcPr>
          <w:p w14:paraId="14C15B91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72" w:type="dxa"/>
            <w:vAlign w:val="bottom"/>
          </w:tcPr>
          <w:p w14:paraId="58E29640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2021</w:t>
            </w:r>
          </w:p>
        </w:tc>
        <w:tc>
          <w:tcPr>
            <w:tcW w:w="900" w:type="dxa"/>
            <w:vAlign w:val="bottom"/>
          </w:tcPr>
          <w:p w14:paraId="07AB078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70" w:type="dxa"/>
          </w:tcPr>
          <w:p w14:paraId="474C2CDE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5062194A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2021</w:t>
            </w:r>
          </w:p>
        </w:tc>
        <w:tc>
          <w:tcPr>
            <w:tcW w:w="236" w:type="dxa"/>
            <w:vAlign w:val="bottom"/>
          </w:tcPr>
          <w:p w14:paraId="5E710126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304603C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70" w:type="dxa"/>
          </w:tcPr>
          <w:p w14:paraId="090B64CD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526C3D9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2021</w:t>
            </w:r>
          </w:p>
        </w:tc>
        <w:tc>
          <w:tcPr>
            <w:tcW w:w="270" w:type="dxa"/>
          </w:tcPr>
          <w:p w14:paraId="0B34183A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68922BFB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36" w:type="dxa"/>
            <w:vAlign w:val="bottom"/>
          </w:tcPr>
          <w:p w14:paraId="4AAE1DE4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bottom"/>
          </w:tcPr>
          <w:p w14:paraId="14BD8846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2021</w:t>
            </w:r>
          </w:p>
        </w:tc>
        <w:tc>
          <w:tcPr>
            <w:tcW w:w="236" w:type="dxa"/>
          </w:tcPr>
          <w:p w14:paraId="4621B41B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16073F03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2020</w:t>
            </w:r>
          </w:p>
        </w:tc>
      </w:tr>
      <w:tr w:rsidR="00A32640" w:rsidRPr="00F1354B" w14:paraId="2E9186F2" w14:textId="77777777" w:rsidTr="00967D78">
        <w:trPr>
          <w:trHeight w:val="144"/>
        </w:trPr>
        <w:tc>
          <w:tcPr>
            <w:tcW w:w="1980" w:type="dxa"/>
            <w:vAlign w:val="bottom"/>
          </w:tcPr>
          <w:p w14:paraId="08B831BD" w14:textId="77777777" w:rsidR="00A32640" w:rsidRPr="00F1354B" w:rsidRDefault="00A32640" w:rsidP="00A3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1D58DF0D" w14:textId="77777777" w:rsidR="00A32640" w:rsidRPr="00F1354B" w:rsidRDefault="00A32640" w:rsidP="00A3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00" w:type="dxa"/>
          </w:tcPr>
          <w:p w14:paraId="7571C2D2" w14:textId="77777777" w:rsidR="00A32640" w:rsidRPr="00F1354B" w:rsidRDefault="00A32640" w:rsidP="00A3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84BEEF9" w14:textId="77777777" w:rsidR="00A32640" w:rsidRPr="00F1354B" w:rsidRDefault="00A32640" w:rsidP="00A3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  <w:i/>
                <w:iCs/>
              </w:rPr>
              <w:t>(%)</w:t>
            </w:r>
          </w:p>
        </w:tc>
        <w:tc>
          <w:tcPr>
            <w:tcW w:w="8199" w:type="dxa"/>
            <w:gridSpan w:val="14"/>
          </w:tcPr>
          <w:p w14:paraId="041B8387" w14:textId="77777777" w:rsidR="00A32640" w:rsidRPr="00F1354B" w:rsidRDefault="00A32640" w:rsidP="00A3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1354B">
              <w:rPr>
                <w:rFonts w:ascii="Times New Roman" w:hAnsi="Times New Roman" w:cs="Times New Roman"/>
                <w:i/>
                <w:iCs/>
              </w:rPr>
              <w:t>(in thousand Baht)</w:t>
            </w:r>
          </w:p>
        </w:tc>
      </w:tr>
      <w:tr w:rsidR="00A32640" w:rsidRPr="00F1354B" w14:paraId="712E24E8" w14:textId="77777777" w:rsidTr="00967D78">
        <w:trPr>
          <w:trHeight w:val="144"/>
        </w:trPr>
        <w:tc>
          <w:tcPr>
            <w:tcW w:w="1980" w:type="dxa"/>
            <w:vAlign w:val="bottom"/>
          </w:tcPr>
          <w:p w14:paraId="1FF2AE89" w14:textId="77777777" w:rsidR="00A32640" w:rsidRPr="00F1354B" w:rsidRDefault="00A32640" w:rsidP="00A3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3C1E6F39" w14:textId="77777777" w:rsidR="00A32640" w:rsidRPr="00F1354B" w:rsidRDefault="00A32640" w:rsidP="00A3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00" w:type="dxa"/>
          </w:tcPr>
          <w:p w14:paraId="769DB30C" w14:textId="77777777" w:rsidR="00A32640" w:rsidRPr="00F1354B" w:rsidRDefault="00A32640" w:rsidP="00A3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AEACF4B" w14:textId="77777777" w:rsidR="00A32640" w:rsidRPr="00F1354B" w:rsidRDefault="00A32640" w:rsidP="00A3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199" w:type="dxa"/>
            <w:gridSpan w:val="14"/>
          </w:tcPr>
          <w:p w14:paraId="3D1F3482" w14:textId="77777777" w:rsidR="00A32640" w:rsidRPr="00F1354B" w:rsidRDefault="00A32640" w:rsidP="00A3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3063D" w:rsidRPr="00F1354B" w14:paraId="3C66A960" w14:textId="77777777" w:rsidTr="00967D78">
        <w:trPr>
          <w:trHeight w:val="144"/>
        </w:trPr>
        <w:tc>
          <w:tcPr>
            <w:tcW w:w="1980" w:type="dxa"/>
            <w:vAlign w:val="bottom"/>
          </w:tcPr>
          <w:p w14:paraId="124AD5A4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  <w:r w:rsidRPr="00F1354B">
              <w:rPr>
                <w:rFonts w:ascii="Times New Roman" w:hAnsi="Times New Roman"/>
              </w:rPr>
              <w:t xml:space="preserve">Nava </w:t>
            </w:r>
            <w:proofErr w:type="spellStart"/>
            <w:r w:rsidRPr="00F1354B">
              <w:rPr>
                <w:rFonts w:ascii="Times New Roman" w:hAnsi="Times New Roman"/>
              </w:rPr>
              <w:t>Nakorn</w:t>
            </w:r>
            <w:proofErr w:type="spellEnd"/>
            <w:r w:rsidRPr="00F135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BF2A3B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900" w:type="dxa"/>
          </w:tcPr>
          <w:p w14:paraId="067F3A43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819" w:type="dxa"/>
            <w:vAlign w:val="bottom"/>
          </w:tcPr>
          <w:p w14:paraId="59EAD835" w14:textId="012296CE" w:rsidR="00F3063D" w:rsidRPr="00F1354B" w:rsidRDefault="00AA158A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29.99</w:t>
            </w:r>
          </w:p>
        </w:tc>
        <w:tc>
          <w:tcPr>
            <w:tcW w:w="882" w:type="dxa"/>
            <w:vAlign w:val="bottom"/>
          </w:tcPr>
          <w:p w14:paraId="2175481E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29.99</w:t>
            </w:r>
          </w:p>
        </w:tc>
        <w:tc>
          <w:tcPr>
            <w:tcW w:w="872" w:type="dxa"/>
          </w:tcPr>
          <w:p w14:paraId="2B5C58BA" w14:textId="1ACA289F" w:rsidR="00F3063D" w:rsidRPr="00F1354B" w:rsidRDefault="00AA158A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2,000,000</w:t>
            </w:r>
          </w:p>
        </w:tc>
        <w:tc>
          <w:tcPr>
            <w:tcW w:w="900" w:type="dxa"/>
          </w:tcPr>
          <w:p w14:paraId="10C4A96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2,000,000</w:t>
            </w:r>
          </w:p>
        </w:tc>
        <w:tc>
          <w:tcPr>
            <w:tcW w:w="270" w:type="dxa"/>
          </w:tcPr>
          <w:p w14:paraId="63A348A7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vAlign w:val="bottom"/>
          </w:tcPr>
          <w:p w14:paraId="0A271B05" w14:textId="2EFC59DB" w:rsidR="00F3063D" w:rsidRPr="00F1354B" w:rsidRDefault="00DB5975" w:rsidP="001E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599,938</w:t>
            </w:r>
          </w:p>
        </w:tc>
        <w:tc>
          <w:tcPr>
            <w:tcW w:w="236" w:type="dxa"/>
          </w:tcPr>
          <w:p w14:paraId="194434F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  <w:vAlign w:val="bottom"/>
          </w:tcPr>
          <w:p w14:paraId="68B05FF0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599,938</w:t>
            </w:r>
          </w:p>
        </w:tc>
        <w:tc>
          <w:tcPr>
            <w:tcW w:w="270" w:type="dxa"/>
          </w:tcPr>
          <w:p w14:paraId="515D5839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vAlign w:val="bottom"/>
          </w:tcPr>
          <w:p w14:paraId="050E5AFA" w14:textId="56623C59" w:rsidR="00F3063D" w:rsidRPr="00F1354B" w:rsidRDefault="00D34761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753,548</w:t>
            </w:r>
          </w:p>
        </w:tc>
        <w:tc>
          <w:tcPr>
            <w:tcW w:w="270" w:type="dxa"/>
            <w:vAlign w:val="bottom"/>
          </w:tcPr>
          <w:p w14:paraId="12C4DB40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251BE318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711,887</w:t>
            </w:r>
          </w:p>
        </w:tc>
        <w:tc>
          <w:tcPr>
            <w:tcW w:w="236" w:type="dxa"/>
            <w:vAlign w:val="bottom"/>
          </w:tcPr>
          <w:p w14:paraId="39E3D614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7498863E" w14:textId="2ACAE704" w:rsidR="00F3063D" w:rsidRPr="00F1354B" w:rsidRDefault="00441C20" w:rsidP="001E4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38,996</w:t>
            </w:r>
          </w:p>
        </w:tc>
        <w:tc>
          <w:tcPr>
            <w:tcW w:w="236" w:type="dxa"/>
            <w:vAlign w:val="bottom"/>
          </w:tcPr>
          <w:p w14:paraId="1A62F59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61740EBF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3063D" w:rsidRPr="00F1354B" w14:paraId="3A696C90" w14:textId="77777777" w:rsidTr="00967D78">
        <w:trPr>
          <w:trHeight w:val="101"/>
        </w:trPr>
        <w:tc>
          <w:tcPr>
            <w:tcW w:w="1980" w:type="dxa"/>
            <w:vAlign w:val="bottom"/>
          </w:tcPr>
          <w:p w14:paraId="497CA89B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F1354B">
              <w:t xml:space="preserve">  </w:t>
            </w:r>
            <w:r w:rsidRPr="00F1354B">
              <w:rPr>
                <w:rFonts w:ascii="Times New Roman" w:hAnsi="Times New Roman"/>
              </w:rPr>
              <w:t>Electricity</w:t>
            </w:r>
            <w:r w:rsidRPr="00F1354B">
              <w:rPr>
                <w:rFonts w:ascii="Times New Roman" w:hAnsi="Times New Roman" w:cs="Times New Roman"/>
              </w:rPr>
              <w:t xml:space="preserve"> Generating </w:t>
            </w:r>
          </w:p>
        </w:tc>
        <w:tc>
          <w:tcPr>
            <w:tcW w:w="1440" w:type="dxa"/>
            <w:vAlign w:val="bottom"/>
          </w:tcPr>
          <w:p w14:paraId="4E5D2F41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900" w:type="dxa"/>
          </w:tcPr>
          <w:p w14:paraId="67EAAE7F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31352ED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Align w:val="bottom"/>
          </w:tcPr>
          <w:p w14:paraId="60525C0C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</w:tcPr>
          <w:p w14:paraId="52A21AD0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2FEB9154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7B330F57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vAlign w:val="bottom"/>
          </w:tcPr>
          <w:p w14:paraId="70E075E9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6E186ED7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  <w:vAlign w:val="bottom"/>
          </w:tcPr>
          <w:p w14:paraId="3A613068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3D8ADAD3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vAlign w:val="bottom"/>
          </w:tcPr>
          <w:p w14:paraId="12F9B0B7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0FFD0AB7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7990C4BA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41D800E4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16A7054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2081E4C3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3231C543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2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063D" w:rsidRPr="00F1354B" w14:paraId="40BE0805" w14:textId="77777777" w:rsidTr="00967D78">
        <w:trPr>
          <w:trHeight w:val="101"/>
        </w:trPr>
        <w:tc>
          <w:tcPr>
            <w:tcW w:w="1980" w:type="dxa"/>
            <w:vAlign w:val="bottom"/>
          </w:tcPr>
          <w:p w14:paraId="7976A641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hanging="140"/>
            </w:pPr>
            <w:r w:rsidRPr="00F1354B">
              <w:rPr>
                <w:rFonts w:ascii="Times New Roman" w:hAnsi="Times New Roman"/>
              </w:rPr>
              <w:t xml:space="preserve">  Company</w:t>
            </w:r>
            <w:r w:rsidRPr="00F1354B">
              <w:rPr>
                <w:rFonts w:ascii="Times New Roman" w:hAnsi="Times New Roman" w:cs="Times New Roman"/>
              </w:rPr>
              <w:t xml:space="preserve"> Limited</w:t>
            </w:r>
          </w:p>
        </w:tc>
        <w:tc>
          <w:tcPr>
            <w:tcW w:w="1440" w:type="dxa"/>
            <w:vAlign w:val="bottom"/>
          </w:tcPr>
          <w:p w14:paraId="57D4F290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and stream energy</w:t>
            </w:r>
          </w:p>
        </w:tc>
        <w:tc>
          <w:tcPr>
            <w:tcW w:w="900" w:type="dxa"/>
          </w:tcPr>
          <w:p w14:paraId="1F6A6E5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51177B8F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Align w:val="bottom"/>
          </w:tcPr>
          <w:p w14:paraId="0CEBFE22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</w:tcPr>
          <w:p w14:paraId="54812861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79F6FCC2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134B916B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vAlign w:val="bottom"/>
          </w:tcPr>
          <w:p w14:paraId="551681EC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5B83229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  <w:vAlign w:val="bottom"/>
          </w:tcPr>
          <w:p w14:paraId="50D2A4E4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3C0C94D9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vAlign w:val="bottom"/>
          </w:tcPr>
          <w:p w14:paraId="49B71063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0EFC91B7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0A6ED49A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58DED77C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77FD8B1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54CD9911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6E760581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063D" w:rsidRPr="00F1354B" w14:paraId="4EB421DF" w14:textId="77777777" w:rsidTr="00967D78">
        <w:trPr>
          <w:trHeight w:val="101"/>
        </w:trPr>
        <w:tc>
          <w:tcPr>
            <w:tcW w:w="1980" w:type="dxa"/>
            <w:vAlign w:val="bottom"/>
          </w:tcPr>
          <w:p w14:paraId="55467FDB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 xml:space="preserve">Thai </w:t>
            </w:r>
            <w:proofErr w:type="spellStart"/>
            <w:r w:rsidRPr="00F1354B">
              <w:rPr>
                <w:rFonts w:ascii="Times New Roman" w:hAnsi="Times New Roman" w:cs="Times New Roman"/>
              </w:rPr>
              <w:t>Thanan</w:t>
            </w:r>
            <w:proofErr w:type="spellEnd"/>
            <w:r w:rsidRPr="00F135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CA3DECF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Telecommunication</w:t>
            </w:r>
          </w:p>
        </w:tc>
        <w:tc>
          <w:tcPr>
            <w:tcW w:w="900" w:type="dxa"/>
          </w:tcPr>
          <w:p w14:paraId="05A77468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819" w:type="dxa"/>
            <w:vAlign w:val="bottom"/>
          </w:tcPr>
          <w:p w14:paraId="04297F05" w14:textId="2853014E" w:rsidR="00F3063D" w:rsidRPr="00F1354B" w:rsidRDefault="00AA158A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79121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882" w:type="dxa"/>
            <w:vAlign w:val="bottom"/>
          </w:tcPr>
          <w:p w14:paraId="46FA9000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51.00</w:t>
            </w:r>
          </w:p>
        </w:tc>
        <w:tc>
          <w:tcPr>
            <w:tcW w:w="872" w:type="dxa"/>
          </w:tcPr>
          <w:p w14:paraId="157317C9" w14:textId="1E37F9FB" w:rsidR="00F3063D" w:rsidRPr="00F1354B" w:rsidRDefault="00AA158A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2,500</w:t>
            </w:r>
          </w:p>
        </w:tc>
        <w:tc>
          <w:tcPr>
            <w:tcW w:w="900" w:type="dxa"/>
          </w:tcPr>
          <w:p w14:paraId="7B642DF1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2,500</w:t>
            </w:r>
          </w:p>
        </w:tc>
        <w:tc>
          <w:tcPr>
            <w:tcW w:w="270" w:type="dxa"/>
          </w:tcPr>
          <w:p w14:paraId="4D437208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vAlign w:val="bottom"/>
          </w:tcPr>
          <w:p w14:paraId="2F7A83EF" w14:textId="0EE4C25D" w:rsidR="00F3063D" w:rsidRPr="00F1354B" w:rsidRDefault="00DB5975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36" w:type="dxa"/>
          </w:tcPr>
          <w:p w14:paraId="0A24384D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  <w:vAlign w:val="bottom"/>
          </w:tcPr>
          <w:p w14:paraId="2A909899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70" w:type="dxa"/>
          </w:tcPr>
          <w:p w14:paraId="083AE90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vAlign w:val="bottom"/>
          </w:tcPr>
          <w:p w14:paraId="570A2A93" w14:textId="4614E639" w:rsidR="00F3063D" w:rsidRPr="00F1354B" w:rsidRDefault="00D34761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</w:t>
            </w:r>
          </w:p>
        </w:tc>
        <w:tc>
          <w:tcPr>
            <w:tcW w:w="270" w:type="dxa"/>
            <w:vAlign w:val="bottom"/>
          </w:tcPr>
          <w:p w14:paraId="3C10275D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C2EC15" w14:textId="77777777" w:rsidR="00F3063D" w:rsidRPr="007C7FC1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</w:t>
            </w:r>
          </w:p>
        </w:tc>
        <w:tc>
          <w:tcPr>
            <w:tcW w:w="236" w:type="dxa"/>
            <w:vAlign w:val="bottom"/>
          </w:tcPr>
          <w:p w14:paraId="1AE7BE8B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478596F7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dxa"/>
            <w:vAlign w:val="bottom"/>
          </w:tcPr>
          <w:p w14:paraId="6AFD4B9C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124A7D43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 xml:space="preserve">           -</w:t>
            </w:r>
          </w:p>
        </w:tc>
      </w:tr>
      <w:tr w:rsidR="00F3063D" w:rsidRPr="00F1354B" w14:paraId="45113D1C" w14:textId="77777777" w:rsidTr="00967D78">
        <w:trPr>
          <w:trHeight w:val="101"/>
        </w:trPr>
        <w:tc>
          <w:tcPr>
            <w:tcW w:w="1980" w:type="dxa"/>
            <w:vAlign w:val="bottom"/>
          </w:tcPr>
          <w:p w14:paraId="6F843A21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Company Limited</w:t>
            </w:r>
          </w:p>
        </w:tc>
        <w:tc>
          <w:tcPr>
            <w:tcW w:w="1440" w:type="dxa"/>
            <w:vAlign w:val="bottom"/>
          </w:tcPr>
          <w:p w14:paraId="3EB70730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Cordia New"/>
                <w:spacing w:val="-6"/>
                <w:cs/>
              </w:rPr>
            </w:pPr>
          </w:p>
        </w:tc>
        <w:tc>
          <w:tcPr>
            <w:tcW w:w="900" w:type="dxa"/>
          </w:tcPr>
          <w:p w14:paraId="0E9B9861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02316FD9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Align w:val="bottom"/>
          </w:tcPr>
          <w:p w14:paraId="3D9C8A8F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</w:tcPr>
          <w:p w14:paraId="397C68AB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74C834FF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3FA6026A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vAlign w:val="bottom"/>
          </w:tcPr>
          <w:p w14:paraId="5EB76603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3CD16233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  <w:vAlign w:val="bottom"/>
          </w:tcPr>
          <w:p w14:paraId="47B10197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C96C722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vAlign w:val="bottom"/>
          </w:tcPr>
          <w:p w14:paraId="6F6255EA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2A86E7DF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147A2537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2CF2623C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69AF5490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064BFE12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2C5E9F47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063D" w:rsidRPr="00F1354B" w14:paraId="49F3E533" w14:textId="77777777" w:rsidTr="00967D78">
        <w:trPr>
          <w:trHeight w:val="101"/>
        </w:trPr>
        <w:tc>
          <w:tcPr>
            <w:tcW w:w="1980" w:type="dxa"/>
            <w:vAlign w:val="bottom"/>
          </w:tcPr>
          <w:p w14:paraId="41623E9A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 E N Korat Energy</w:t>
            </w:r>
          </w:p>
        </w:tc>
        <w:tc>
          <w:tcPr>
            <w:tcW w:w="1440" w:type="dxa"/>
            <w:vAlign w:val="bottom"/>
          </w:tcPr>
          <w:p w14:paraId="7108753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900" w:type="dxa"/>
          </w:tcPr>
          <w:p w14:paraId="6C85553B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819" w:type="dxa"/>
            <w:vAlign w:val="bottom"/>
          </w:tcPr>
          <w:p w14:paraId="5223B6B0" w14:textId="0376E692" w:rsidR="00F3063D" w:rsidRPr="00F1354B" w:rsidRDefault="00AA158A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79121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882" w:type="dxa"/>
            <w:vAlign w:val="bottom"/>
          </w:tcPr>
          <w:p w14:paraId="3F245A53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872" w:type="dxa"/>
          </w:tcPr>
          <w:p w14:paraId="70A9FA91" w14:textId="681B0273" w:rsidR="00F3063D" w:rsidRPr="00F1354B" w:rsidRDefault="00AA158A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100,000</w:t>
            </w:r>
          </w:p>
        </w:tc>
        <w:tc>
          <w:tcPr>
            <w:tcW w:w="900" w:type="dxa"/>
          </w:tcPr>
          <w:p w14:paraId="43FE7367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25,750</w:t>
            </w:r>
          </w:p>
        </w:tc>
        <w:tc>
          <w:tcPr>
            <w:tcW w:w="270" w:type="dxa"/>
          </w:tcPr>
          <w:p w14:paraId="139E117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vAlign w:val="bottom"/>
          </w:tcPr>
          <w:p w14:paraId="32108395" w14:textId="4A90AF00" w:rsidR="00F3063D" w:rsidRPr="00F1354B" w:rsidRDefault="00E63E4C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  <w:r w:rsidRPr="001E4D61">
              <w:rPr>
                <w:rFonts w:ascii="Times New Roman" w:hAnsi="Times New Roman" w:cs="Times New Roman"/>
              </w:rPr>
              <w:t>35</w:t>
            </w:r>
            <w:r w:rsidR="00DB5975" w:rsidRPr="001E4D61">
              <w:rPr>
                <w:rFonts w:ascii="Times New Roman" w:hAnsi="Times New Roman" w:cs="Times New Roman"/>
              </w:rPr>
              <w:t>,0</w:t>
            </w:r>
            <w:r w:rsidRPr="001E4D6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36" w:type="dxa"/>
          </w:tcPr>
          <w:p w14:paraId="3E94A8F2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  <w:vAlign w:val="bottom"/>
          </w:tcPr>
          <w:p w14:paraId="68222022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9,013</w:t>
            </w:r>
          </w:p>
        </w:tc>
        <w:tc>
          <w:tcPr>
            <w:tcW w:w="270" w:type="dxa"/>
          </w:tcPr>
          <w:p w14:paraId="0037987D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vAlign w:val="bottom"/>
          </w:tcPr>
          <w:p w14:paraId="6FE1A89B" w14:textId="5EFFBA05" w:rsidR="00F3063D" w:rsidRPr="00F1354B" w:rsidRDefault="00D34761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30,729</w:t>
            </w:r>
          </w:p>
        </w:tc>
        <w:tc>
          <w:tcPr>
            <w:tcW w:w="270" w:type="dxa"/>
            <w:vAlign w:val="bottom"/>
          </w:tcPr>
          <w:p w14:paraId="3F0E412A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20E6BE0E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6,885</w:t>
            </w:r>
          </w:p>
        </w:tc>
        <w:tc>
          <w:tcPr>
            <w:tcW w:w="236" w:type="dxa"/>
            <w:vAlign w:val="bottom"/>
          </w:tcPr>
          <w:p w14:paraId="4F15D1BD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131C1169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dxa"/>
            <w:vAlign w:val="bottom"/>
          </w:tcPr>
          <w:p w14:paraId="36D4A324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1683662F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 xml:space="preserve">           -</w:t>
            </w:r>
          </w:p>
        </w:tc>
      </w:tr>
      <w:tr w:rsidR="00F3063D" w:rsidRPr="00F1354B" w14:paraId="036B664B" w14:textId="77777777" w:rsidTr="00967D78">
        <w:trPr>
          <w:trHeight w:val="101"/>
        </w:trPr>
        <w:tc>
          <w:tcPr>
            <w:tcW w:w="1980" w:type="dxa"/>
            <w:vAlign w:val="bottom"/>
          </w:tcPr>
          <w:p w14:paraId="2CACC459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Company Limited</w:t>
            </w:r>
          </w:p>
        </w:tc>
        <w:tc>
          <w:tcPr>
            <w:tcW w:w="1440" w:type="dxa"/>
            <w:vAlign w:val="bottom"/>
          </w:tcPr>
          <w:p w14:paraId="7AF5569B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900" w:type="dxa"/>
          </w:tcPr>
          <w:p w14:paraId="31087511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2C7FD14A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Align w:val="bottom"/>
          </w:tcPr>
          <w:p w14:paraId="3E8CBBA1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</w:tcPr>
          <w:p w14:paraId="3806EEB9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7D0103DF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AFE8BF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24BF8EB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37990AB7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53CE2EE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BDA83C7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8FE2F6D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2A6E430A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0E9353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4136B5F0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6AEE8968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5C1A5716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798BCE04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063D" w:rsidRPr="00F1354B" w14:paraId="37D61283" w14:textId="77777777" w:rsidTr="00967D78">
        <w:trPr>
          <w:trHeight w:val="144"/>
        </w:trPr>
        <w:tc>
          <w:tcPr>
            <w:tcW w:w="1980" w:type="dxa"/>
            <w:vAlign w:val="bottom"/>
          </w:tcPr>
          <w:p w14:paraId="4A400205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b/>
                <w:bCs/>
              </w:rPr>
            </w:pPr>
            <w:r w:rsidRPr="00F1354B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1440" w:type="dxa"/>
          </w:tcPr>
          <w:p w14:paraId="149A4B31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7E435450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78068622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Align w:val="bottom"/>
          </w:tcPr>
          <w:p w14:paraId="2D54B6F8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</w:tcPr>
          <w:p w14:paraId="25FC223C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54BA1EFA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3434C18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ADE14" w14:textId="68599602" w:rsidR="00F3063D" w:rsidRPr="00F1354B" w:rsidRDefault="00125E3F" w:rsidP="00BB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635,930</w:t>
            </w:r>
          </w:p>
        </w:tc>
        <w:tc>
          <w:tcPr>
            <w:tcW w:w="236" w:type="dxa"/>
          </w:tcPr>
          <w:p w14:paraId="4CB6894C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E05E6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609,943</w:t>
            </w:r>
          </w:p>
        </w:tc>
        <w:tc>
          <w:tcPr>
            <w:tcW w:w="270" w:type="dxa"/>
          </w:tcPr>
          <w:p w14:paraId="41F50180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76722" w14:textId="25D8E73E" w:rsidR="00F3063D" w:rsidRPr="00F1354B" w:rsidRDefault="005E2FA0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785,009</w:t>
            </w:r>
          </w:p>
        </w:tc>
        <w:tc>
          <w:tcPr>
            <w:tcW w:w="270" w:type="dxa"/>
            <w:vAlign w:val="bottom"/>
          </w:tcPr>
          <w:p w14:paraId="214C892D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746B6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719,468</w:t>
            </w:r>
          </w:p>
        </w:tc>
        <w:tc>
          <w:tcPr>
            <w:tcW w:w="236" w:type="dxa"/>
            <w:vAlign w:val="bottom"/>
          </w:tcPr>
          <w:p w14:paraId="33A072E8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5105D" w14:textId="030E67E5" w:rsidR="00F3063D" w:rsidRPr="00F1354B" w:rsidRDefault="00464AD0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 w:rsidRPr="001E4D61">
              <w:rPr>
                <w:rFonts w:ascii="Times New Roman" w:hAnsi="Times New Roman" w:cs="Times New Roman"/>
                <w:b/>
                <w:bCs/>
              </w:rPr>
              <w:t>38,996</w:t>
            </w:r>
          </w:p>
        </w:tc>
        <w:tc>
          <w:tcPr>
            <w:tcW w:w="236" w:type="dxa"/>
            <w:vAlign w:val="bottom"/>
          </w:tcPr>
          <w:p w14:paraId="193190B6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95030" w14:textId="77777777" w:rsidR="00F3063D" w:rsidRPr="00F1354B" w:rsidRDefault="00F3063D" w:rsidP="00F3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2A90F399" w14:textId="77777777" w:rsidR="003B22E3" w:rsidRDefault="003B22E3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15DDFD6A" w14:textId="77777777" w:rsidR="00DB1F84" w:rsidRPr="00C20B7D" w:rsidRDefault="00520D79" w:rsidP="0079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cs/>
        </w:rPr>
        <w:tab/>
      </w:r>
      <w:r>
        <w:rPr>
          <w:rFonts w:ascii="Times New Roman" w:hAnsi="Times New Roman"/>
          <w:sz w:val="22"/>
          <w:szCs w:val="22"/>
          <w:cs/>
        </w:rPr>
        <w:tab/>
      </w:r>
      <w:r w:rsidR="00DB1F84" w:rsidRPr="00C20B7D">
        <w:rPr>
          <w:rFonts w:ascii="Times New Roman" w:hAnsi="Times New Roman"/>
          <w:sz w:val="22"/>
          <w:szCs w:val="22"/>
        </w:rPr>
        <w:t xml:space="preserve">None of the </w:t>
      </w:r>
      <w:r w:rsidR="00DB1F84">
        <w:rPr>
          <w:rFonts w:ascii="Times New Roman" w:hAnsi="Times New Roman"/>
          <w:sz w:val="22"/>
          <w:szCs w:val="22"/>
        </w:rPr>
        <w:t>equity-accounted investees</w:t>
      </w:r>
      <w:r w:rsidR="00DB1F84" w:rsidRPr="00C20B7D">
        <w:rPr>
          <w:rFonts w:ascii="Times New Roman" w:hAnsi="Times New Roman"/>
          <w:sz w:val="22"/>
          <w:szCs w:val="22"/>
        </w:rPr>
        <w:t xml:space="preserve"> </w:t>
      </w:r>
      <w:r w:rsidR="00DB1F84">
        <w:rPr>
          <w:rFonts w:ascii="Times New Roman" w:hAnsi="Times New Roman"/>
          <w:sz w:val="22"/>
          <w:szCs w:val="22"/>
        </w:rPr>
        <w:t xml:space="preserve">are publicly listed and consequently do not have </w:t>
      </w:r>
      <w:r w:rsidR="00DB1F84" w:rsidRPr="00C20B7D">
        <w:rPr>
          <w:rFonts w:ascii="Times New Roman" w:hAnsi="Times New Roman"/>
          <w:sz w:val="22"/>
          <w:szCs w:val="22"/>
        </w:rPr>
        <w:t>published price quotations.</w:t>
      </w:r>
    </w:p>
    <w:p w14:paraId="004F9444" w14:textId="77777777" w:rsidR="00DB1F84" w:rsidRPr="002F3E7A" w:rsidRDefault="00DB1F84" w:rsidP="0066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</w:p>
    <w:p w14:paraId="07F7B67E" w14:textId="77777777" w:rsidR="006425FD" w:rsidRDefault="00520D79" w:rsidP="0079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90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cs/>
        </w:rPr>
        <w:tab/>
      </w:r>
    </w:p>
    <w:p w14:paraId="4520C5AF" w14:textId="77777777" w:rsidR="006425FD" w:rsidRDefault="00D80948" w:rsidP="00D80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</w:p>
    <w:p w14:paraId="154C9E7D" w14:textId="77777777" w:rsidR="006425FD" w:rsidRDefault="006425FD" w:rsidP="0066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</w:p>
    <w:p w14:paraId="3768D663" w14:textId="77777777" w:rsidR="006425FD" w:rsidRDefault="006425FD" w:rsidP="0066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</w:p>
    <w:p w14:paraId="4BF5578D" w14:textId="77777777" w:rsidR="00C2338E" w:rsidRDefault="00C2338E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1E2C8FEC" w14:textId="77777777" w:rsidR="00D80948" w:rsidRDefault="00D80948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2E9A0017" w14:textId="77777777" w:rsidR="00D80948" w:rsidRDefault="00D80948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65024466" w14:textId="77777777" w:rsidR="00D80948" w:rsidRDefault="00D80948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2306F94A" w14:textId="77777777" w:rsidR="00D80948" w:rsidRDefault="00D80948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5D964580" w14:textId="77777777" w:rsidR="00D80948" w:rsidRDefault="00D80948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68F5337D" w14:textId="77777777" w:rsidR="00D80948" w:rsidRDefault="00D80948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21C52325" w14:textId="77777777" w:rsidR="00680AEF" w:rsidRPr="000F7E6C" w:rsidRDefault="00680AEF" w:rsidP="005F5020">
      <w:pPr>
        <w:jc w:val="thaiDistribute"/>
        <w:rPr>
          <w:rFonts w:ascii="Times New Roman" w:hAnsi="Times New Roman" w:cs="Times New Roman"/>
          <w:sz w:val="22"/>
          <w:szCs w:val="22"/>
        </w:rPr>
        <w:sectPr w:rsidR="00680AEF" w:rsidRPr="000F7E6C" w:rsidSect="004C3BE8">
          <w:footerReference w:type="default" r:id="rId14"/>
          <w:footerReference w:type="first" r:id="rId15"/>
          <w:pgSz w:w="16834" w:h="11909" w:orient="landscape" w:code="9"/>
          <w:pgMar w:top="691" w:right="1152" w:bottom="720" w:left="990" w:header="720" w:footer="720" w:gutter="0"/>
          <w:cols w:space="720"/>
          <w:docGrid w:linePitch="245"/>
        </w:sectPr>
      </w:pPr>
    </w:p>
    <w:p w14:paraId="22E20907" w14:textId="6F6685E0" w:rsidR="005450D5" w:rsidRPr="00BB79F5" w:rsidRDefault="007B70F9" w:rsidP="00587C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6</w:t>
      </w:r>
      <w:r w:rsidR="005450D5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 xml:space="preserve">Property, </w:t>
      </w:r>
      <w:proofErr w:type="gramStart"/>
      <w:r w:rsidR="005450D5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plant</w:t>
      </w:r>
      <w:proofErr w:type="gramEnd"/>
      <w:r w:rsidR="005450D5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and </w:t>
      </w:r>
      <w:r w:rsidR="005450D5" w:rsidRPr="000D2C2C">
        <w:rPr>
          <w:rFonts w:ascii="Times New Roman" w:hAnsi="Times New Roman"/>
          <w:i w:val="0"/>
          <w:iCs w:val="0"/>
          <w:sz w:val="24"/>
          <w:szCs w:val="24"/>
          <w:u w:val="none"/>
        </w:rPr>
        <w:t>equip</w:t>
      </w:r>
      <w:r w:rsidR="005450D5" w:rsidRPr="00806582">
        <w:rPr>
          <w:rFonts w:ascii="Times New Roman" w:hAnsi="Times New Roman"/>
          <w:i w:val="0"/>
          <w:iCs w:val="0"/>
          <w:sz w:val="24"/>
          <w:szCs w:val="24"/>
          <w:u w:val="none"/>
        </w:rPr>
        <w:t>ment</w:t>
      </w:r>
    </w:p>
    <w:p w14:paraId="54810910" w14:textId="77777777" w:rsidR="004E63B8" w:rsidRPr="004E169A" w:rsidRDefault="004E63B8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75459B80" w14:textId="23C6E8C5" w:rsidR="004E63B8" w:rsidRPr="00D675DD" w:rsidRDefault="004E63B8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Acquisitions, disposals and transfers of </w:t>
      </w:r>
      <w:r>
        <w:rPr>
          <w:rFonts w:ascii="Times New Roman" w:hAnsi="Times New Roman" w:cs="Times New Roman"/>
          <w:sz w:val="22"/>
          <w:szCs w:val="22"/>
        </w:rPr>
        <w:t>property, plant</w:t>
      </w:r>
      <w:r w:rsidRPr="00D675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and </w:t>
      </w:r>
      <w:r w:rsidRPr="00D675DD">
        <w:rPr>
          <w:rFonts w:ascii="Times New Roman" w:hAnsi="Times New Roman" w:cs="Times New Roman"/>
          <w:sz w:val="22"/>
          <w:szCs w:val="22"/>
        </w:rPr>
        <w:t xml:space="preserve">equipment during the </w:t>
      </w:r>
      <w:r w:rsidR="007A6A19">
        <w:rPr>
          <w:rFonts w:ascii="Times New Roman" w:hAnsi="Times New Roman" w:cs="Times New Roman"/>
          <w:sz w:val="22"/>
          <w:szCs w:val="22"/>
        </w:rPr>
        <w:t>six</w:t>
      </w:r>
      <w:r w:rsidRPr="00D675DD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7A6A19">
        <w:rPr>
          <w:rFonts w:ascii="Times New Roman" w:hAnsi="Times New Roman" w:cs="Times New Roman"/>
          <w:sz w:val="22"/>
          <w:szCs w:val="22"/>
        </w:rPr>
        <w:t>30 June</w:t>
      </w:r>
      <w:r w:rsidR="00C6064B">
        <w:rPr>
          <w:rFonts w:ascii="Times New Roman" w:hAnsi="Times New Roman" w:cs="Times New Roman"/>
          <w:sz w:val="22"/>
          <w:szCs w:val="22"/>
        </w:rPr>
        <w:t xml:space="preserve"> 2021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675DD">
        <w:rPr>
          <w:rFonts w:ascii="Times New Roman" w:hAnsi="Times New Roman" w:cs="Times New Roman"/>
          <w:sz w:val="22"/>
          <w:szCs w:val="22"/>
        </w:rPr>
        <w:t>w</w:t>
      </w:r>
      <w:r w:rsidR="008613D1">
        <w:rPr>
          <w:rFonts w:ascii="Times New Roman" w:hAnsi="Times New Roman" w:cs="Times New Roman"/>
          <w:sz w:val="22"/>
          <w:szCs w:val="22"/>
        </w:rPr>
        <w:t>as</w:t>
      </w:r>
      <w:r w:rsidRPr="00D675DD">
        <w:rPr>
          <w:rFonts w:ascii="Times New Roman" w:hAnsi="Times New Roman" w:cs="Times New Roman"/>
          <w:sz w:val="22"/>
          <w:szCs w:val="22"/>
        </w:rPr>
        <w:t xml:space="preserve"> as follow:</w:t>
      </w:r>
    </w:p>
    <w:tbl>
      <w:tblPr>
        <w:tblpPr w:leftFromText="180" w:rightFromText="180" w:vertAnchor="text" w:horzAnchor="margin" w:tblpX="446" w:tblpY="322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185"/>
        <w:gridCol w:w="1345"/>
        <w:gridCol w:w="180"/>
        <w:gridCol w:w="1350"/>
        <w:gridCol w:w="180"/>
        <w:gridCol w:w="1350"/>
      </w:tblGrid>
      <w:tr w:rsidR="008613D1" w:rsidRPr="00D675DD" w14:paraId="3526E08F" w14:textId="77777777" w:rsidTr="00F043F8">
        <w:trPr>
          <w:cantSplit/>
          <w:tblHeader/>
        </w:trPr>
        <w:tc>
          <w:tcPr>
            <w:tcW w:w="3150" w:type="dxa"/>
            <w:vMerge w:val="restart"/>
          </w:tcPr>
          <w:p w14:paraId="0A6B84E6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880" w:type="dxa"/>
            <w:gridSpan w:val="3"/>
          </w:tcPr>
          <w:p w14:paraId="59D627B9" w14:textId="77777777" w:rsidR="008613D1" w:rsidRDefault="00C51249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07BEB894" w14:textId="77777777" w:rsidR="00C51249" w:rsidRPr="004C6760" w:rsidRDefault="00C51249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3ABBCD79" w14:textId="77777777" w:rsidR="008613D1" w:rsidRPr="00D675DD" w:rsidRDefault="008613D1" w:rsidP="00F043F8">
            <w:pPr>
              <w:pStyle w:val="acctmergecolhdg"/>
              <w:shd w:val="clear" w:color="auto" w:fill="FFFFFF"/>
              <w:spacing w:line="240" w:lineRule="atLeast"/>
              <w:jc w:val="left"/>
              <w:rPr>
                <w:szCs w:val="22"/>
              </w:rPr>
            </w:pPr>
          </w:p>
        </w:tc>
        <w:tc>
          <w:tcPr>
            <w:tcW w:w="2880" w:type="dxa"/>
            <w:gridSpan w:val="3"/>
          </w:tcPr>
          <w:p w14:paraId="51C66E47" w14:textId="77777777" w:rsidR="008613D1" w:rsidRDefault="008613D1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  <w:p w14:paraId="44817308" w14:textId="77777777" w:rsidR="008613D1" w:rsidRPr="00D675DD" w:rsidRDefault="008613D1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8613D1" w:rsidRPr="00D675DD" w14:paraId="1F65FD72" w14:textId="77777777" w:rsidTr="00F043F8">
        <w:trPr>
          <w:cantSplit/>
          <w:trHeight w:val="103"/>
          <w:tblHeader/>
        </w:trPr>
        <w:tc>
          <w:tcPr>
            <w:tcW w:w="3150" w:type="dxa"/>
            <w:vMerge/>
          </w:tcPr>
          <w:p w14:paraId="2F81A1F2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1B2E8C25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</w:rPr>
            </w:pPr>
          </w:p>
          <w:p w14:paraId="63C32900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Acquisitions</w:t>
            </w:r>
          </w:p>
          <w:p w14:paraId="5108E2BB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and</w:t>
            </w:r>
          </w:p>
          <w:p w14:paraId="5CEEF1D4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transfers in</w:t>
            </w:r>
          </w:p>
          <w:p w14:paraId="55C0404F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  <w:rtl/>
                <w:cs/>
              </w:rPr>
            </w:pPr>
            <w:r w:rsidRPr="00D675DD">
              <w:rPr>
                <w:szCs w:val="22"/>
              </w:rPr>
              <w:t>- at cost</w:t>
            </w:r>
          </w:p>
        </w:tc>
        <w:tc>
          <w:tcPr>
            <w:tcW w:w="185" w:type="dxa"/>
          </w:tcPr>
          <w:p w14:paraId="4B6FFEED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szCs w:val="22"/>
              </w:rPr>
            </w:pPr>
          </w:p>
          <w:p w14:paraId="229396FA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szCs w:val="22"/>
              </w:rPr>
            </w:pPr>
          </w:p>
          <w:p w14:paraId="1313B63C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szCs w:val="22"/>
              </w:rPr>
            </w:pPr>
          </w:p>
          <w:p w14:paraId="7642E539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szCs w:val="22"/>
              </w:rPr>
            </w:pPr>
          </w:p>
          <w:p w14:paraId="7F60BC35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345" w:type="dxa"/>
          </w:tcPr>
          <w:p w14:paraId="3D212AE0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Disposals</w:t>
            </w:r>
          </w:p>
          <w:p w14:paraId="3C76A353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 xml:space="preserve">and </w:t>
            </w:r>
          </w:p>
          <w:p w14:paraId="2E6479BA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transfers out - net book value</w:t>
            </w:r>
          </w:p>
        </w:tc>
        <w:tc>
          <w:tcPr>
            <w:tcW w:w="180" w:type="dxa"/>
          </w:tcPr>
          <w:p w14:paraId="5F9E8E7D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szCs w:val="22"/>
              </w:rPr>
            </w:pPr>
          </w:p>
          <w:p w14:paraId="60CD3AE8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szCs w:val="22"/>
              </w:rPr>
            </w:pPr>
          </w:p>
          <w:p w14:paraId="3C59CCE5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szCs w:val="22"/>
              </w:rPr>
            </w:pPr>
          </w:p>
          <w:p w14:paraId="5C163545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szCs w:val="22"/>
              </w:rPr>
            </w:pPr>
          </w:p>
          <w:p w14:paraId="5B068E3A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350" w:type="dxa"/>
          </w:tcPr>
          <w:p w14:paraId="258B3212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</w:rPr>
            </w:pPr>
          </w:p>
          <w:p w14:paraId="680C9EB3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Acquisitions</w:t>
            </w:r>
          </w:p>
          <w:p w14:paraId="473121C7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and</w:t>
            </w:r>
          </w:p>
          <w:p w14:paraId="42E9A696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transfers in</w:t>
            </w:r>
          </w:p>
          <w:p w14:paraId="18A8936C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  <w:rtl/>
                <w:cs/>
              </w:rPr>
            </w:pPr>
            <w:r w:rsidRPr="00D675DD">
              <w:rPr>
                <w:szCs w:val="22"/>
              </w:rPr>
              <w:t>- at cost</w:t>
            </w:r>
          </w:p>
        </w:tc>
        <w:tc>
          <w:tcPr>
            <w:tcW w:w="180" w:type="dxa"/>
          </w:tcPr>
          <w:p w14:paraId="162C624A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szCs w:val="22"/>
              </w:rPr>
            </w:pPr>
          </w:p>
          <w:p w14:paraId="3FC3725F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szCs w:val="22"/>
              </w:rPr>
            </w:pPr>
          </w:p>
          <w:p w14:paraId="480776E9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szCs w:val="22"/>
              </w:rPr>
            </w:pPr>
          </w:p>
          <w:p w14:paraId="61699EA9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szCs w:val="22"/>
              </w:rPr>
            </w:pPr>
          </w:p>
          <w:p w14:paraId="2BF8A751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350" w:type="dxa"/>
          </w:tcPr>
          <w:p w14:paraId="7D3793CE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Disposals</w:t>
            </w:r>
          </w:p>
          <w:p w14:paraId="582E4DAE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and</w:t>
            </w:r>
          </w:p>
          <w:p w14:paraId="0366F231" w14:textId="77777777" w:rsidR="008613D1" w:rsidRPr="00D675DD" w:rsidRDefault="008613D1" w:rsidP="00F043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transfers out - net book value</w:t>
            </w:r>
          </w:p>
        </w:tc>
      </w:tr>
      <w:tr w:rsidR="008613D1" w:rsidRPr="00D675DD" w14:paraId="7FCDA416" w14:textId="77777777" w:rsidTr="00F043F8">
        <w:trPr>
          <w:cantSplit/>
        </w:trPr>
        <w:tc>
          <w:tcPr>
            <w:tcW w:w="3150" w:type="dxa"/>
          </w:tcPr>
          <w:p w14:paraId="26B8C85F" w14:textId="77777777" w:rsidR="008613D1" w:rsidRPr="00D675DD" w:rsidRDefault="008613D1" w:rsidP="00F043F8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940" w:type="dxa"/>
            <w:gridSpan w:val="7"/>
          </w:tcPr>
          <w:p w14:paraId="19EBA2B4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D675DD">
              <w:rPr>
                <w:i/>
                <w:iCs/>
                <w:szCs w:val="22"/>
              </w:rPr>
              <w:t>(in thousand Baht)</w:t>
            </w:r>
          </w:p>
        </w:tc>
      </w:tr>
      <w:tr w:rsidR="008613D1" w:rsidRPr="00D675DD" w14:paraId="7DCA7D03" w14:textId="77777777" w:rsidTr="00F043F8">
        <w:trPr>
          <w:cantSplit/>
        </w:trPr>
        <w:tc>
          <w:tcPr>
            <w:tcW w:w="3150" w:type="dxa"/>
          </w:tcPr>
          <w:p w14:paraId="0F1CD1E3" w14:textId="77777777" w:rsidR="008613D1" w:rsidRPr="00D675DD" w:rsidRDefault="008613D1" w:rsidP="004E1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940" w:type="dxa"/>
            <w:gridSpan w:val="7"/>
          </w:tcPr>
          <w:p w14:paraId="5FACA889" w14:textId="77777777" w:rsidR="008613D1" w:rsidRPr="00D675DD" w:rsidRDefault="008613D1" w:rsidP="00F043F8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</w:tr>
      <w:tr w:rsidR="008613D1" w:rsidRPr="00D675DD" w14:paraId="55CC11E7" w14:textId="77777777" w:rsidTr="00F043F8">
        <w:trPr>
          <w:cantSplit/>
        </w:trPr>
        <w:tc>
          <w:tcPr>
            <w:tcW w:w="3150" w:type="dxa"/>
          </w:tcPr>
          <w:p w14:paraId="5C2AD5D9" w14:textId="6F94F7DE" w:rsidR="008613D1" w:rsidRPr="00D675DD" w:rsidRDefault="00BF31C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F31CD">
              <w:rPr>
                <w:rFonts w:ascii="Times New Roman" w:hAnsi="Times New Roman" w:cs="Times New Roman"/>
                <w:sz w:val="22"/>
                <w:szCs w:val="22"/>
              </w:rPr>
              <w:t>Commercial buildings</w:t>
            </w:r>
          </w:p>
        </w:tc>
        <w:tc>
          <w:tcPr>
            <w:tcW w:w="1350" w:type="dxa"/>
          </w:tcPr>
          <w:p w14:paraId="725AC61D" w14:textId="5CFA8262" w:rsidR="008613D1" w:rsidRPr="00470EC4" w:rsidRDefault="00EE7635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185" w:type="dxa"/>
          </w:tcPr>
          <w:p w14:paraId="1F6F3009" w14:textId="77777777" w:rsidR="008613D1" w:rsidRPr="00470EC4" w:rsidRDefault="008613D1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5" w:type="dxa"/>
          </w:tcPr>
          <w:p w14:paraId="07929986" w14:textId="305B4EE2" w:rsidR="008613D1" w:rsidRPr="00470EC4" w:rsidRDefault="00F8050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E184B66" w14:textId="77777777" w:rsidR="008613D1" w:rsidRPr="00470EC4" w:rsidRDefault="008613D1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251157DB" w14:textId="65B41BA9" w:rsidR="008613D1" w:rsidRPr="00470EC4" w:rsidRDefault="00A1736D" w:rsidP="0013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180" w:type="dxa"/>
          </w:tcPr>
          <w:p w14:paraId="25643132" w14:textId="77777777" w:rsidR="008613D1" w:rsidRPr="00310D3D" w:rsidRDefault="008613D1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FC00D54" w14:textId="68A35636" w:rsidR="008613D1" w:rsidRPr="00310D3D" w:rsidRDefault="00F8050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1736D" w:rsidRPr="00D675DD" w14:paraId="4A36ADD1" w14:textId="77777777" w:rsidTr="00F043F8">
        <w:trPr>
          <w:cantSplit/>
        </w:trPr>
        <w:tc>
          <w:tcPr>
            <w:tcW w:w="3150" w:type="dxa"/>
          </w:tcPr>
          <w:p w14:paraId="3BA1FB12" w14:textId="26EC887B" w:rsidR="00A1736D" w:rsidRPr="00BF31CD" w:rsidRDefault="00A1736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Land</w:t>
            </w:r>
          </w:p>
        </w:tc>
        <w:tc>
          <w:tcPr>
            <w:tcW w:w="1350" w:type="dxa"/>
          </w:tcPr>
          <w:p w14:paraId="5029A38D" w14:textId="3011AD71" w:rsidR="00A1736D" w:rsidRPr="00470EC4" w:rsidRDefault="00F439AA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43,955</w:t>
            </w:r>
          </w:p>
        </w:tc>
        <w:tc>
          <w:tcPr>
            <w:tcW w:w="185" w:type="dxa"/>
          </w:tcPr>
          <w:p w14:paraId="68743309" w14:textId="77777777" w:rsidR="00A1736D" w:rsidRPr="00470EC4" w:rsidRDefault="00A1736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5" w:type="dxa"/>
          </w:tcPr>
          <w:p w14:paraId="4CD6BFCD" w14:textId="14D70A6E" w:rsidR="00A1736D" w:rsidRDefault="00661C8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661C8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5890C03" w14:textId="77777777" w:rsidR="00A1736D" w:rsidRPr="00470EC4" w:rsidRDefault="00A1736D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559EC88C" w14:textId="4934141E" w:rsidR="00A1736D" w:rsidRDefault="00AC2D6D" w:rsidP="0013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7808D8F" w14:textId="77777777" w:rsidR="00A1736D" w:rsidRPr="00310D3D" w:rsidRDefault="00A1736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9C3739A" w14:textId="5EBBABDB" w:rsidR="00A1736D" w:rsidRDefault="00AC2D6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1736D" w:rsidRPr="00D675DD" w14:paraId="7C9DA243" w14:textId="77777777" w:rsidTr="00F043F8">
        <w:trPr>
          <w:cantSplit/>
        </w:trPr>
        <w:tc>
          <w:tcPr>
            <w:tcW w:w="3150" w:type="dxa"/>
          </w:tcPr>
          <w:p w14:paraId="54F77EB3" w14:textId="77E0CB8B" w:rsidR="00A1736D" w:rsidRPr="00BF31CD" w:rsidRDefault="00A1736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Building</w:t>
            </w:r>
          </w:p>
        </w:tc>
        <w:tc>
          <w:tcPr>
            <w:tcW w:w="1350" w:type="dxa"/>
          </w:tcPr>
          <w:p w14:paraId="35C48693" w14:textId="00097132" w:rsidR="00A1736D" w:rsidRPr="00470EC4" w:rsidRDefault="00EE7635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</w:t>
            </w:r>
          </w:p>
        </w:tc>
        <w:tc>
          <w:tcPr>
            <w:tcW w:w="185" w:type="dxa"/>
          </w:tcPr>
          <w:p w14:paraId="4F6B7E4F" w14:textId="77777777" w:rsidR="00A1736D" w:rsidRPr="00470EC4" w:rsidRDefault="00A1736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5" w:type="dxa"/>
          </w:tcPr>
          <w:p w14:paraId="69D96C6C" w14:textId="5B1BE99E" w:rsidR="00A1736D" w:rsidRPr="00661C88" w:rsidRDefault="00661C8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661C8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5214F43" w14:textId="77777777" w:rsidR="00A1736D" w:rsidRPr="00470EC4" w:rsidRDefault="00A1736D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79EAA9FC" w14:textId="5DA93F42" w:rsidR="00A1736D" w:rsidRDefault="00AC2D6D" w:rsidP="0013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</w:t>
            </w:r>
          </w:p>
        </w:tc>
        <w:tc>
          <w:tcPr>
            <w:tcW w:w="180" w:type="dxa"/>
          </w:tcPr>
          <w:p w14:paraId="3A8810EC" w14:textId="77777777" w:rsidR="00A1736D" w:rsidRPr="00310D3D" w:rsidRDefault="00A1736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0FE08A0" w14:textId="60BCE1EC" w:rsidR="00A1736D" w:rsidRDefault="00AC2D6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379E8" w:rsidRPr="00D675DD" w14:paraId="5ED807FD" w14:textId="77777777" w:rsidTr="00F043F8">
        <w:trPr>
          <w:cantSplit/>
        </w:trPr>
        <w:tc>
          <w:tcPr>
            <w:tcW w:w="3150" w:type="dxa"/>
          </w:tcPr>
          <w:p w14:paraId="32668B30" w14:textId="718D62C0" w:rsidR="009379E8" w:rsidRPr="00BF31CD" w:rsidRDefault="009379E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Furniture, fixtures and</w:t>
            </w:r>
          </w:p>
        </w:tc>
        <w:tc>
          <w:tcPr>
            <w:tcW w:w="1350" w:type="dxa"/>
          </w:tcPr>
          <w:p w14:paraId="22F6846F" w14:textId="267DF924" w:rsidR="009379E8" w:rsidRPr="00470EC4" w:rsidRDefault="009379E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5" w:type="dxa"/>
          </w:tcPr>
          <w:p w14:paraId="6643618D" w14:textId="77777777" w:rsidR="009379E8" w:rsidRPr="00470EC4" w:rsidRDefault="009379E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5" w:type="dxa"/>
          </w:tcPr>
          <w:p w14:paraId="42024626" w14:textId="77777777" w:rsidR="009379E8" w:rsidRPr="00470EC4" w:rsidRDefault="009379E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</w:tcPr>
          <w:p w14:paraId="6C49F72B" w14:textId="77777777" w:rsidR="009379E8" w:rsidRPr="00470EC4" w:rsidRDefault="009379E8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6C9C24E1" w14:textId="77777777" w:rsidR="009379E8" w:rsidRPr="00470EC4" w:rsidRDefault="009379E8" w:rsidP="0013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</w:tcPr>
          <w:p w14:paraId="3D3FBA1C" w14:textId="77777777" w:rsidR="009379E8" w:rsidRPr="00310D3D" w:rsidRDefault="009379E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0D38D14" w14:textId="77777777" w:rsidR="009379E8" w:rsidRDefault="009379E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544D" w:rsidRPr="00D675DD" w14:paraId="01CB6D2E" w14:textId="77777777" w:rsidTr="00F043F8">
        <w:trPr>
          <w:cantSplit/>
        </w:trPr>
        <w:tc>
          <w:tcPr>
            <w:tcW w:w="3150" w:type="dxa"/>
          </w:tcPr>
          <w:p w14:paraId="10D7A236" w14:textId="0ACBF5CD" w:rsidR="0049544D" w:rsidRDefault="00AD414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D414D">
              <w:rPr>
                <w:rFonts w:ascii="Times New Roman" w:hAnsi="Times New Roman" w:cs="Times New Roman"/>
                <w:sz w:val="22"/>
                <w:szCs w:val="22"/>
              </w:rPr>
              <w:t xml:space="preserve">   office equipment</w:t>
            </w:r>
          </w:p>
        </w:tc>
        <w:tc>
          <w:tcPr>
            <w:tcW w:w="1350" w:type="dxa"/>
            <w:shd w:val="clear" w:color="auto" w:fill="auto"/>
          </w:tcPr>
          <w:p w14:paraId="3B76BC8C" w14:textId="6706B5E8" w:rsidR="0049544D" w:rsidRPr="00470EC4" w:rsidRDefault="00EE7635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3,565</w:t>
            </w:r>
          </w:p>
        </w:tc>
        <w:tc>
          <w:tcPr>
            <w:tcW w:w="185" w:type="dxa"/>
          </w:tcPr>
          <w:p w14:paraId="552C12E9" w14:textId="77777777" w:rsidR="0049544D" w:rsidRPr="00470EC4" w:rsidRDefault="0049544D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45" w:type="dxa"/>
          </w:tcPr>
          <w:p w14:paraId="16DE5C7F" w14:textId="39EDFF7B" w:rsidR="0049544D" w:rsidRPr="00470EC4" w:rsidRDefault="00F80508" w:rsidP="00470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B8F4488" w14:textId="77777777" w:rsidR="0049544D" w:rsidRPr="00470EC4" w:rsidRDefault="0049544D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724511C9" w14:textId="3635A9D4" w:rsidR="0049544D" w:rsidRPr="00470EC4" w:rsidRDefault="00AC2D6D" w:rsidP="0013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3,565</w:t>
            </w:r>
          </w:p>
        </w:tc>
        <w:tc>
          <w:tcPr>
            <w:tcW w:w="180" w:type="dxa"/>
          </w:tcPr>
          <w:p w14:paraId="5EC839F0" w14:textId="77777777" w:rsidR="0049544D" w:rsidRPr="00D675DD" w:rsidRDefault="0049544D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42639802" w14:textId="61BBF4E4" w:rsidR="0049544D" w:rsidRPr="00310D3D" w:rsidRDefault="00F8050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9544D" w:rsidRPr="00D675DD" w14:paraId="6B5389D4" w14:textId="77777777" w:rsidTr="00F043F8">
        <w:trPr>
          <w:cantSplit/>
        </w:trPr>
        <w:tc>
          <w:tcPr>
            <w:tcW w:w="3150" w:type="dxa"/>
          </w:tcPr>
          <w:p w14:paraId="74283920" w14:textId="77777777" w:rsidR="00450002" w:rsidRDefault="009144D7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Water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production for industr</w:t>
            </w:r>
            <w:r w:rsidR="000363E3">
              <w:rPr>
                <w:rFonts w:ascii="Times New Roman" w:hAnsi="Times New Roman" w:cs="Times New Roman"/>
                <w:sz w:val="22"/>
                <w:szCs w:val="22"/>
              </w:rPr>
              <w:t>y</w:t>
            </w:r>
            <w:r w:rsidR="00450002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14:paraId="46248267" w14:textId="77777777" w:rsidR="0049544D" w:rsidRDefault="009144D7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50002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FF7833">
              <w:rPr>
                <w:rFonts w:ascii="Times New Roman" w:hAnsi="Times New Roman" w:cs="Times New Roman"/>
                <w:sz w:val="22"/>
                <w:szCs w:val="22"/>
              </w:rPr>
              <w:t>system</w:t>
            </w:r>
          </w:p>
        </w:tc>
        <w:tc>
          <w:tcPr>
            <w:tcW w:w="1350" w:type="dxa"/>
            <w:shd w:val="clear" w:color="auto" w:fill="auto"/>
          </w:tcPr>
          <w:p w14:paraId="75069CC2" w14:textId="77777777" w:rsidR="0012667F" w:rsidRDefault="0012667F" w:rsidP="00470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AB8B0E" w14:textId="6B4BBB50" w:rsidR="00EE7635" w:rsidRPr="00470EC4" w:rsidRDefault="00EE7635" w:rsidP="00470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14,124</w:t>
            </w:r>
          </w:p>
        </w:tc>
        <w:tc>
          <w:tcPr>
            <w:tcW w:w="185" w:type="dxa"/>
          </w:tcPr>
          <w:p w14:paraId="2D023F33" w14:textId="77777777" w:rsidR="0049544D" w:rsidRPr="00470EC4" w:rsidRDefault="0049544D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45" w:type="dxa"/>
          </w:tcPr>
          <w:p w14:paraId="0AC19734" w14:textId="77777777" w:rsidR="0012667F" w:rsidRDefault="0012667F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A3F5A53" w14:textId="3FD2522C" w:rsidR="00F80508" w:rsidRPr="00470EC4" w:rsidRDefault="00F8050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B7907FA" w14:textId="77777777" w:rsidR="0049544D" w:rsidRPr="00470EC4" w:rsidRDefault="0049544D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5FE5CCE9" w14:textId="77777777" w:rsidR="00A301E2" w:rsidRDefault="00A301E2" w:rsidP="0013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33FC40" w14:textId="2CC4A674" w:rsidR="00AC2D6D" w:rsidRPr="00470EC4" w:rsidRDefault="00AC2D6D" w:rsidP="0013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14,124</w:t>
            </w:r>
          </w:p>
        </w:tc>
        <w:tc>
          <w:tcPr>
            <w:tcW w:w="180" w:type="dxa"/>
          </w:tcPr>
          <w:p w14:paraId="7E611BF5" w14:textId="77777777" w:rsidR="0049544D" w:rsidRPr="00D675DD" w:rsidRDefault="0049544D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02193355" w14:textId="77777777" w:rsidR="00614774" w:rsidRDefault="00614774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E7A77D1" w14:textId="1BD2E8AC" w:rsidR="00F80508" w:rsidRPr="00310D3D" w:rsidRDefault="00F8050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9544D" w:rsidRPr="00D675DD" w14:paraId="7558F07A" w14:textId="77777777" w:rsidTr="00F043F8">
        <w:trPr>
          <w:cantSplit/>
        </w:trPr>
        <w:tc>
          <w:tcPr>
            <w:tcW w:w="3150" w:type="dxa"/>
          </w:tcPr>
          <w:p w14:paraId="7EDB826C" w14:textId="77777777" w:rsidR="0049544D" w:rsidRDefault="0049544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Utili</w:t>
            </w:r>
            <w:r>
              <w:rPr>
                <w:rFonts w:ascii="Times New Roman" w:hAnsi="Times New Roman"/>
                <w:sz w:val="22"/>
                <w:szCs w:val="28"/>
              </w:rPr>
              <w:t>ties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systems and 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flood  </w:t>
            </w:r>
          </w:p>
          <w:p w14:paraId="4627658A" w14:textId="77777777" w:rsidR="0049544D" w:rsidRDefault="0049544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  protection system</w:t>
            </w:r>
          </w:p>
        </w:tc>
        <w:tc>
          <w:tcPr>
            <w:tcW w:w="1350" w:type="dxa"/>
            <w:shd w:val="clear" w:color="auto" w:fill="auto"/>
          </w:tcPr>
          <w:p w14:paraId="52AB7C24" w14:textId="77777777" w:rsidR="0012667F" w:rsidRDefault="0012667F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6F4628" w14:textId="03B15BE8" w:rsidR="00EE7635" w:rsidRPr="00470EC4" w:rsidRDefault="00EE7635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16,472</w:t>
            </w:r>
          </w:p>
        </w:tc>
        <w:tc>
          <w:tcPr>
            <w:tcW w:w="185" w:type="dxa"/>
          </w:tcPr>
          <w:p w14:paraId="77E3635D" w14:textId="77777777" w:rsidR="0049544D" w:rsidRPr="00470EC4" w:rsidRDefault="0049544D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45" w:type="dxa"/>
          </w:tcPr>
          <w:p w14:paraId="66B1682C" w14:textId="77777777" w:rsidR="0012667F" w:rsidRDefault="0012667F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67EA48" w14:textId="3EF656F9" w:rsidR="00F80508" w:rsidRPr="00470EC4" w:rsidRDefault="00F8050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293C3F7" w14:textId="77777777" w:rsidR="0049544D" w:rsidRPr="00470EC4" w:rsidRDefault="0049544D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1CBF8394" w14:textId="77777777" w:rsidR="00A301E2" w:rsidRDefault="00A301E2" w:rsidP="0013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9D1C595" w14:textId="33DE0393" w:rsidR="00AC2D6D" w:rsidRPr="00470EC4" w:rsidRDefault="00AC2D6D" w:rsidP="0013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16,472</w:t>
            </w:r>
          </w:p>
        </w:tc>
        <w:tc>
          <w:tcPr>
            <w:tcW w:w="180" w:type="dxa"/>
          </w:tcPr>
          <w:p w14:paraId="4F95995A" w14:textId="77777777" w:rsidR="0049544D" w:rsidRPr="00D675DD" w:rsidRDefault="0049544D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58852A0B" w14:textId="77777777" w:rsidR="00614774" w:rsidRDefault="00614774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92902B0" w14:textId="07AACC7B" w:rsidR="00F80508" w:rsidRPr="00310D3D" w:rsidRDefault="00F8050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9544D" w:rsidRPr="00D675DD" w14:paraId="1F8A1CFB" w14:textId="77777777" w:rsidTr="00F043F8">
        <w:trPr>
          <w:cantSplit/>
        </w:trPr>
        <w:tc>
          <w:tcPr>
            <w:tcW w:w="3150" w:type="dxa"/>
          </w:tcPr>
          <w:p w14:paraId="700E70A7" w14:textId="77777777" w:rsidR="0049544D" w:rsidRPr="00D675DD" w:rsidRDefault="0049544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Machinery and equipment</w:t>
            </w:r>
          </w:p>
        </w:tc>
        <w:tc>
          <w:tcPr>
            <w:tcW w:w="1350" w:type="dxa"/>
            <w:shd w:val="clear" w:color="auto" w:fill="auto"/>
          </w:tcPr>
          <w:p w14:paraId="7504AC14" w14:textId="7A996511" w:rsidR="0049544D" w:rsidRPr="00470EC4" w:rsidRDefault="00EE7635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5,199</w:t>
            </w:r>
          </w:p>
        </w:tc>
        <w:tc>
          <w:tcPr>
            <w:tcW w:w="185" w:type="dxa"/>
          </w:tcPr>
          <w:p w14:paraId="4F4A6D61" w14:textId="77777777" w:rsidR="0049544D" w:rsidRPr="00470EC4" w:rsidRDefault="0049544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5" w:type="dxa"/>
          </w:tcPr>
          <w:p w14:paraId="755314A7" w14:textId="0B736A06" w:rsidR="0049544D" w:rsidRPr="00470EC4" w:rsidRDefault="00F8050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F4C3286" w14:textId="77777777" w:rsidR="0049544D" w:rsidRPr="00470EC4" w:rsidRDefault="0049544D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793AE8DC" w14:textId="6486027F" w:rsidR="0049544D" w:rsidRPr="00470EC4" w:rsidRDefault="00AC2D6D" w:rsidP="0013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5,199</w:t>
            </w:r>
          </w:p>
        </w:tc>
        <w:tc>
          <w:tcPr>
            <w:tcW w:w="180" w:type="dxa"/>
          </w:tcPr>
          <w:p w14:paraId="64044A3D" w14:textId="77777777" w:rsidR="0049544D" w:rsidRPr="00310D3D" w:rsidRDefault="0049544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3A0EBFE" w14:textId="1AF7ACD7" w:rsidR="0049544D" w:rsidRPr="00310D3D" w:rsidRDefault="00F8050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9544D" w:rsidRPr="00D675DD" w14:paraId="6474D3ED" w14:textId="77777777" w:rsidTr="00F043F8">
        <w:trPr>
          <w:cantSplit/>
        </w:trPr>
        <w:tc>
          <w:tcPr>
            <w:tcW w:w="3150" w:type="dxa"/>
          </w:tcPr>
          <w:p w14:paraId="1BA74F53" w14:textId="77777777" w:rsidR="0049544D" w:rsidRPr="00D675DD" w:rsidRDefault="0049544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Vehicles</w:t>
            </w:r>
          </w:p>
        </w:tc>
        <w:tc>
          <w:tcPr>
            <w:tcW w:w="1350" w:type="dxa"/>
            <w:shd w:val="clear" w:color="auto" w:fill="auto"/>
          </w:tcPr>
          <w:p w14:paraId="7C9AE7DC" w14:textId="35F523A7" w:rsidR="0049544D" w:rsidRPr="00470EC4" w:rsidRDefault="00EE7635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185" w:type="dxa"/>
          </w:tcPr>
          <w:p w14:paraId="5DBDD26A" w14:textId="77777777" w:rsidR="0049544D" w:rsidRPr="00470EC4" w:rsidRDefault="0049544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5" w:type="dxa"/>
          </w:tcPr>
          <w:p w14:paraId="563E1123" w14:textId="65B71A4E" w:rsidR="0049544D" w:rsidRPr="00470EC4" w:rsidRDefault="00F80508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6244362" w14:textId="77777777" w:rsidR="0049544D" w:rsidRPr="00470EC4" w:rsidRDefault="0049544D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5839CE02" w14:textId="29B98CBF" w:rsidR="0049544D" w:rsidRPr="00470EC4" w:rsidRDefault="00AC2D6D" w:rsidP="0013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180" w:type="dxa"/>
          </w:tcPr>
          <w:p w14:paraId="3CA1008A" w14:textId="77777777" w:rsidR="0049544D" w:rsidRPr="00310D3D" w:rsidRDefault="0049544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79E717F" w14:textId="2AAE6C14" w:rsidR="0049544D" w:rsidRPr="00310D3D" w:rsidRDefault="00F80508" w:rsidP="00911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9544D" w:rsidRPr="00D675DD" w14:paraId="42661D20" w14:textId="77777777" w:rsidTr="00F043F8">
        <w:trPr>
          <w:cantSplit/>
        </w:trPr>
        <w:tc>
          <w:tcPr>
            <w:tcW w:w="3150" w:type="dxa"/>
          </w:tcPr>
          <w:p w14:paraId="70F30D2D" w14:textId="77777777" w:rsidR="0049544D" w:rsidRPr="00D675DD" w:rsidRDefault="0049544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195" w:hanging="1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Assets under construction and installation</w:t>
            </w:r>
          </w:p>
        </w:tc>
        <w:tc>
          <w:tcPr>
            <w:tcW w:w="1350" w:type="dxa"/>
            <w:shd w:val="clear" w:color="auto" w:fill="auto"/>
          </w:tcPr>
          <w:p w14:paraId="0B587493" w14:textId="77777777" w:rsidR="0012667F" w:rsidRDefault="0012667F" w:rsidP="000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74D6EA2" w14:textId="0B06869C" w:rsidR="00EE7635" w:rsidRPr="00470EC4" w:rsidRDefault="00EE7635" w:rsidP="000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42,045</w:t>
            </w:r>
          </w:p>
        </w:tc>
        <w:tc>
          <w:tcPr>
            <w:tcW w:w="185" w:type="dxa"/>
          </w:tcPr>
          <w:p w14:paraId="309A1D49" w14:textId="77777777" w:rsidR="0049544D" w:rsidRPr="00470EC4" w:rsidRDefault="0049544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5" w:type="dxa"/>
          </w:tcPr>
          <w:p w14:paraId="0B68D9C0" w14:textId="77777777" w:rsidR="0012667F" w:rsidRDefault="0012667F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28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624A98" w14:textId="6DB9DDC9" w:rsidR="00F80508" w:rsidRPr="00470EC4" w:rsidRDefault="00721D4C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285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(32,285)</w:t>
            </w:r>
          </w:p>
        </w:tc>
        <w:tc>
          <w:tcPr>
            <w:tcW w:w="180" w:type="dxa"/>
          </w:tcPr>
          <w:p w14:paraId="0CD4713A" w14:textId="77777777" w:rsidR="0049544D" w:rsidRPr="00470EC4" w:rsidRDefault="0049544D" w:rsidP="00F043F8">
            <w:pPr>
              <w:pStyle w:val="acctfourfigures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14:paraId="4F0B7E96" w14:textId="77777777" w:rsidR="00A301E2" w:rsidRDefault="00A301E2" w:rsidP="0013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D0886E6" w14:textId="56B79919" w:rsidR="00AC2D6D" w:rsidRPr="00470EC4" w:rsidRDefault="00AC2D6D" w:rsidP="0013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42,045</w:t>
            </w:r>
          </w:p>
        </w:tc>
        <w:tc>
          <w:tcPr>
            <w:tcW w:w="180" w:type="dxa"/>
          </w:tcPr>
          <w:p w14:paraId="5B2C14AC" w14:textId="77777777" w:rsidR="0049544D" w:rsidRPr="00310D3D" w:rsidRDefault="0049544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4E8B34E" w14:textId="77777777" w:rsidR="00614774" w:rsidRDefault="00614774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28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521F2A2" w14:textId="6447EF67" w:rsidR="00F80508" w:rsidRPr="00310D3D" w:rsidRDefault="00C91A19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285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(32,285)</w:t>
            </w:r>
          </w:p>
        </w:tc>
      </w:tr>
      <w:tr w:rsidR="0049544D" w:rsidRPr="00D675DD" w14:paraId="08E1E1CC" w14:textId="77777777" w:rsidTr="00F043F8">
        <w:trPr>
          <w:cantSplit/>
        </w:trPr>
        <w:tc>
          <w:tcPr>
            <w:tcW w:w="3150" w:type="dxa"/>
            <w:shd w:val="clear" w:color="auto" w:fill="auto"/>
          </w:tcPr>
          <w:p w14:paraId="62781A28" w14:textId="77777777" w:rsidR="0049544D" w:rsidRPr="00D675DD" w:rsidRDefault="0049544D" w:rsidP="00F043F8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E6E6E6"/>
              </w:rPr>
            </w:pP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05FF3" w14:textId="7D835462" w:rsidR="0049544D" w:rsidRPr="00470EC4" w:rsidRDefault="00F439AA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125,611</w:t>
            </w:r>
          </w:p>
        </w:tc>
        <w:tc>
          <w:tcPr>
            <w:tcW w:w="185" w:type="dxa"/>
          </w:tcPr>
          <w:p w14:paraId="21BDCAF1" w14:textId="77777777" w:rsidR="0049544D" w:rsidRPr="00470EC4" w:rsidRDefault="0049544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091F34FA" w14:textId="308D96C0" w:rsidR="0049544D" w:rsidRPr="00721D4C" w:rsidRDefault="00721D4C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285" w:right="-108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(32,285)</w:t>
            </w:r>
          </w:p>
        </w:tc>
        <w:tc>
          <w:tcPr>
            <w:tcW w:w="180" w:type="dxa"/>
          </w:tcPr>
          <w:p w14:paraId="0D4021DB" w14:textId="77777777" w:rsidR="0049544D" w:rsidRPr="00470EC4" w:rsidRDefault="0049544D" w:rsidP="00F043F8">
            <w:pPr>
              <w:pStyle w:val="acctfourfigures"/>
              <w:shd w:val="clear" w:color="auto" w:fill="FFFFFF"/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5F8986" w14:textId="2CFB3B3B" w:rsidR="0049544D" w:rsidRPr="001312DB" w:rsidRDefault="00AC2D6D" w:rsidP="0013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312D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81,656</w:t>
            </w:r>
          </w:p>
        </w:tc>
        <w:tc>
          <w:tcPr>
            <w:tcW w:w="180" w:type="dxa"/>
          </w:tcPr>
          <w:p w14:paraId="1C2BD803" w14:textId="77777777" w:rsidR="0049544D" w:rsidRPr="00310D3D" w:rsidRDefault="0049544D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0AA828" w14:textId="2ECFF8C3" w:rsidR="0049544D" w:rsidRPr="005A5FAA" w:rsidRDefault="00C91A19" w:rsidP="00F0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28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(32,285)</w:t>
            </w:r>
          </w:p>
        </w:tc>
      </w:tr>
    </w:tbl>
    <w:p w14:paraId="5CA00BBA" w14:textId="77777777" w:rsidR="004E63B8" w:rsidRPr="004E169A" w:rsidRDefault="004E63B8" w:rsidP="004E1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</w:rPr>
      </w:pPr>
    </w:p>
    <w:p w14:paraId="02EEB664" w14:textId="77777777" w:rsidR="002664D2" w:rsidRPr="004E169A" w:rsidRDefault="002664D2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0654CF0D" w14:textId="07361E5A" w:rsidR="00B96EB7" w:rsidRPr="00510AA9" w:rsidRDefault="002806F1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pacing w:val="-4"/>
          <w:sz w:val="22"/>
          <w:szCs w:val="22"/>
        </w:rPr>
      </w:pPr>
      <w:r>
        <w:rPr>
          <w:rFonts w:ascii="Times New Roman" w:hAnsi="Times New Roman"/>
          <w:spacing w:val="-4"/>
          <w:sz w:val="22"/>
          <w:szCs w:val="22"/>
        </w:rPr>
        <w:t>M</w:t>
      </w:r>
      <w:r w:rsidR="00B96EB7" w:rsidRPr="00510AA9">
        <w:rPr>
          <w:rFonts w:ascii="Times New Roman" w:hAnsi="Times New Roman"/>
          <w:spacing w:val="-4"/>
          <w:sz w:val="22"/>
          <w:szCs w:val="22"/>
        </w:rPr>
        <w:t>ovement</w:t>
      </w:r>
      <w:r w:rsidR="00B81FE8">
        <w:rPr>
          <w:rFonts w:ascii="Times New Roman" w:hAnsi="Times New Roman"/>
          <w:spacing w:val="-4"/>
          <w:sz w:val="22"/>
          <w:szCs w:val="22"/>
        </w:rPr>
        <w:t>s</w:t>
      </w:r>
      <w:r w:rsidR="00B96EB7" w:rsidRPr="00510AA9">
        <w:rPr>
          <w:rFonts w:ascii="Times New Roman" w:hAnsi="Times New Roman"/>
          <w:spacing w:val="-4"/>
          <w:sz w:val="22"/>
          <w:szCs w:val="22"/>
        </w:rPr>
        <w:t xml:space="preserve"> of rights-of-use </w:t>
      </w:r>
      <w:r w:rsidR="00B96EB7" w:rsidRPr="00470EC4">
        <w:rPr>
          <w:rFonts w:ascii="Times New Roman" w:hAnsi="Times New Roman"/>
          <w:spacing w:val="-4"/>
          <w:sz w:val="22"/>
          <w:szCs w:val="22"/>
        </w:rPr>
        <w:t xml:space="preserve">assets </w:t>
      </w:r>
      <w:r w:rsidR="0072347B" w:rsidRPr="00470EC4">
        <w:rPr>
          <w:rFonts w:ascii="Times New Roman" w:hAnsi="Times New Roman"/>
          <w:spacing w:val="-4"/>
          <w:sz w:val="22"/>
          <w:szCs w:val="22"/>
        </w:rPr>
        <w:t xml:space="preserve">during the </w:t>
      </w:r>
      <w:r w:rsidR="007A6A19">
        <w:rPr>
          <w:rFonts w:ascii="Times New Roman" w:hAnsi="Times New Roman"/>
          <w:spacing w:val="-4"/>
          <w:sz w:val="22"/>
          <w:szCs w:val="22"/>
        </w:rPr>
        <w:t>six</w:t>
      </w:r>
      <w:r w:rsidR="0072347B" w:rsidRPr="00470EC4">
        <w:rPr>
          <w:rFonts w:ascii="Times New Roman" w:hAnsi="Times New Roman"/>
          <w:spacing w:val="-4"/>
          <w:sz w:val="22"/>
          <w:szCs w:val="22"/>
        </w:rPr>
        <w:t xml:space="preserve">-month period ended </w:t>
      </w:r>
      <w:r w:rsidR="007A6A19">
        <w:rPr>
          <w:rFonts w:ascii="Times New Roman" w:hAnsi="Times New Roman"/>
          <w:spacing w:val="-4"/>
          <w:sz w:val="22"/>
          <w:szCs w:val="22"/>
        </w:rPr>
        <w:t>30 June</w:t>
      </w:r>
      <w:r w:rsidR="0072347B" w:rsidRPr="00470EC4">
        <w:rPr>
          <w:rFonts w:ascii="Times New Roman" w:hAnsi="Times New Roman"/>
          <w:spacing w:val="-4"/>
          <w:sz w:val="22"/>
          <w:szCs w:val="22"/>
        </w:rPr>
        <w:t xml:space="preserve"> 2021 </w:t>
      </w:r>
      <w:r w:rsidR="00B96EB7" w:rsidRPr="00470EC4">
        <w:rPr>
          <w:rFonts w:ascii="Times New Roman" w:hAnsi="Times New Roman"/>
          <w:spacing w:val="-4"/>
          <w:sz w:val="22"/>
          <w:szCs w:val="22"/>
        </w:rPr>
        <w:t>was as follow</w:t>
      </w:r>
      <w:r w:rsidR="00B96EB7" w:rsidRPr="00510AA9">
        <w:rPr>
          <w:rFonts w:ascii="Times New Roman" w:hAnsi="Times New Roman"/>
          <w:spacing w:val="-4"/>
          <w:sz w:val="22"/>
          <w:szCs w:val="22"/>
        </w:rPr>
        <w:t>:</w:t>
      </w:r>
    </w:p>
    <w:p w14:paraId="2462B4F5" w14:textId="79C4E242" w:rsidR="00B96EB7" w:rsidRPr="004E169A" w:rsidRDefault="00B96EB7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890"/>
      </w:tblGrid>
      <w:tr w:rsidR="00B96EB7" w:rsidRPr="00BF31CD" w14:paraId="23639BEA" w14:textId="77777777" w:rsidTr="00B95AD8">
        <w:trPr>
          <w:trHeight w:val="80"/>
        </w:trPr>
        <w:tc>
          <w:tcPr>
            <w:tcW w:w="7200" w:type="dxa"/>
          </w:tcPr>
          <w:p w14:paraId="6B2DADBB" w14:textId="77777777" w:rsidR="00B96EB7" w:rsidRPr="00BF31CD" w:rsidRDefault="00B96EB7" w:rsidP="00B6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26ED146" w14:textId="77777777" w:rsidR="00B96EB7" w:rsidRPr="00BF31CD" w:rsidRDefault="00B96EB7" w:rsidP="00B6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05F4B77" w14:textId="77777777" w:rsidR="00B96EB7" w:rsidRPr="00BF31CD" w:rsidRDefault="00B96EB7" w:rsidP="00B6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62DED052" w14:textId="77777777" w:rsidR="00B96EB7" w:rsidRPr="00BF31CD" w:rsidRDefault="00B96EB7" w:rsidP="00B6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2DC9ACE" w14:textId="36DBBBAC" w:rsidR="00B96EB7" w:rsidRPr="00BF31CD" w:rsidRDefault="00B96EB7" w:rsidP="00B6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90" w:type="dxa"/>
          </w:tcPr>
          <w:p w14:paraId="642B789F" w14:textId="77777777" w:rsidR="00B96EB7" w:rsidRPr="00BF31CD" w:rsidRDefault="00B96EB7" w:rsidP="00B6319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F31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72BF56E9" w14:textId="77777777" w:rsidR="00B96EB7" w:rsidRPr="00BF31CD" w:rsidRDefault="00B96EB7" w:rsidP="00B6319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F31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  <w:p w14:paraId="31760FBF" w14:textId="77777777" w:rsidR="00B96EB7" w:rsidRPr="00BF31CD" w:rsidRDefault="00B96EB7" w:rsidP="00B6319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F31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statements/</w:t>
            </w:r>
          </w:p>
          <w:p w14:paraId="1946E9D5" w14:textId="77777777" w:rsidR="00B96EB7" w:rsidRPr="00BF31CD" w:rsidRDefault="00B96EB7" w:rsidP="00B6319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F31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  <w:p w14:paraId="40F6461C" w14:textId="77777777" w:rsidR="00B95AD8" w:rsidRDefault="00B96EB7" w:rsidP="00E40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F31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financial </w:t>
            </w:r>
          </w:p>
          <w:p w14:paraId="508542E1" w14:textId="59482D14" w:rsidR="00E4089C" w:rsidRPr="00BF31CD" w:rsidRDefault="00B96EB7" w:rsidP="00E40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F31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B96EB7" w:rsidRPr="00BF31CD" w14:paraId="1622E1B2" w14:textId="77777777" w:rsidTr="00B95AD8">
        <w:trPr>
          <w:trHeight w:val="80"/>
        </w:trPr>
        <w:tc>
          <w:tcPr>
            <w:tcW w:w="7200" w:type="dxa"/>
          </w:tcPr>
          <w:p w14:paraId="3F61223F" w14:textId="683E0FAA" w:rsidR="00E4089C" w:rsidRPr="00BF31CD" w:rsidRDefault="00E4089C" w:rsidP="00B6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</w:tcPr>
          <w:p w14:paraId="0C6B943F" w14:textId="77777777" w:rsidR="00B96EB7" w:rsidRPr="00BF31CD" w:rsidRDefault="00B96EB7" w:rsidP="00B6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9" w:right="-114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BF31CD">
              <w:rPr>
                <w:rFonts w:ascii="Times New Roman" w:hAnsi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B96EB7" w:rsidRPr="00BF31CD" w14:paraId="45838B5F" w14:textId="77777777" w:rsidTr="00B95AD8">
        <w:trPr>
          <w:trHeight w:val="80"/>
        </w:trPr>
        <w:tc>
          <w:tcPr>
            <w:tcW w:w="7200" w:type="dxa"/>
          </w:tcPr>
          <w:p w14:paraId="533934F7" w14:textId="77777777" w:rsidR="00B96EB7" w:rsidRPr="004E169A" w:rsidRDefault="00B96EB7" w:rsidP="00B6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</w:tcPr>
          <w:p w14:paraId="54B1D6A0" w14:textId="77777777" w:rsidR="00B96EB7" w:rsidRPr="00BF31CD" w:rsidRDefault="00B96EB7" w:rsidP="00B6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9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</w:tc>
      </w:tr>
      <w:tr w:rsidR="00B96EB7" w:rsidRPr="00BF31CD" w14:paraId="3C217B95" w14:textId="77777777" w:rsidTr="00B95AD8">
        <w:trPr>
          <w:trHeight w:val="80"/>
        </w:trPr>
        <w:tc>
          <w:tcPr>
            <w:tcW w:w="7200" w:type="dxa"/>
          </w:tcPr>
          <w:p w14:paraId="62868DC8" w14:textId="1A487F0B" w:rsidR="00B96EB7" w:rsidRPr="00BF31CD" w:rsidRDefault="00B96EB7" w:rsidP="00B6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BF31CD">
              <w:rPr>
                <w:rFonts w:ascii="Times New Roman" w:hAnsi="Times New Roman"/>
                <w:sz w:val="22"/>
                <w:szCs w:val="22"/>
              </w:rPr>
              <w:t>At 1 January 2021</w:t>
            </w:r>
          </w:p>
        </w:tc>
        <w:tc>
          <w:tcPr>
            <w:tcW w:w="1890" w:type="dxa"/>
          </w:tcPr>
          <w:p w14:paraId="5EFA1C6D" w14:textId="25FDAA49" w:rsidR="00B96EB7" w:rsidRPr="0091128F" w:rsidRDefault="009A72BA" w:rsidP="00911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1128F">
              <w:rPr>
                <w:rFonts w:ascii="Times New Roman" w:hAnsi="Times New Roman" w:cs="Times New Roman"/>
                <w:sz w:val="22"/>
                <w:szCs w:val="22"/>
              </w:rPr>
              <w:t>12,378</w:t>
            </w:r>
          </w:p>
        </w:tc>
      </w:tr>
      <w:tr w:rsidR="00B96EB7" w:rsidRPr="00BF31CD" w14:paraId="4AE75C1B" w14:textId="77777777" w:rsidTr="00B95AD8">
        <w:trPr>
          <w:trHeight w:val="80"/>
        </w:trPr>
        <w:tc>
          <w:tcPr>
            <w:tcW w:w="7200" w:type="dxa"/>
          </w:tcPr>
          <w:p w14:paraId="044170EA" w14:textId="48E852D1" w:rsidR="00B96EB7" w:rsidRPr="00BF31CD" w:rsidRDefault="00B96EB7" w:rsidP="00B6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BF31CD">
              <w:rPr>
                <w:rFonts w:ascii="Times New Roman" w:hAnsi="Times New Roman"/>
                <w:sz w:val="22"/>
                <w:szCs w:val="22"/>
              </w:rPr>
              <w:t>Addition</w:t>
            </w:r>
            <w:r w:rsidR="00FB48F6">
              <w:rPr>
                <w:rFonts w:ascii="Times New Roman" w:hAnsi="Times New Roman"/>
                <w:sz w:val="22"/>
                <w:szCs w:val="22"/>
              </w:rPr>
              <w:t>s</w:t>
            </w:r>
          </w:p>
        </w:tc>
        <w:tc>
          <w:tcPr>
            <w:tcW w:w="1890" w:type="dxa"/>
          </w:tcPr>
          <w:p w14:paraId="5D957CF3" w14:textId="0B9C87DA" w:rsidR="00B96EB7" w:rsidRPr="0091128F" w:rsidRDefault="009A72BA" w:rsidP="00103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1128F">
              <w:rPr>
                <w:rFonts w:ascii="Times New Roman" w:hAnsi="Times New Roman" w:cs="Times New Roman"/>
                <w:sz w:val="22"/>
                <w:szCs w:val="22"/>
              </w:rPr>
              <w:t>5,379</w:t>
            </w:r>
          </w:p>
        </w:tc>
      </w:tr>
      <w:tr w:rsidR="00B96EB7" w:rsidRPr="00BF31CD" w14:paraId="3675EBED" w14:textId="77777777" w:rsidTr="00B95AD8">
        <w:trPr>
          <w:trHeight w:val="80"/>
        </w:trPr>
        <w:tc>
          <w:tcPr>
            <w:tcW w:w="7200" w:type="dxa"/>
          </w:tcPr>
          <w:p w14:paraId="6B8ED1E0" w14:textId="5D0AD675" w:rsidR="00B96EB7" w:rsidRPr="00BF31CD" w:rsidRDefault="00B96EB7" w:rsidP="00B6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BF31CD">
              <w:rPr>
                <w:rFonts w:ascii="Times New Roman" w:hAnsi="Times New Roman"/>
                <w:sz w:val="22"/>
                <w:szCs w:val="22"/>
              </w:rPr>
              <w:t xml:space="preserve">Transfer to property, </w:t>
            </w:r>
            <w:proofErr w:type="gramStart"/>
            <w:r w:rsidRPr="00BF31CD">
              <w:rPr>
                <w:rFonts w:ascii="Times New Roman" w:hAnsi="Times New Roman"/>
                <w:sz w:val="22"/>
                <w:szCs w:val="22"/>
              </w:rPr>
              <w:t>plant</w:t>
            </w:r>
            <w:proofErr w:type="gramEnd"/>
            <w:r w:rsidRPr="00BF31CD">
              <w:rPr>
                <w:rFonts w:ascii="Times New Roman" w:hAnsi="Times New Roman"/>
                <w:sz w:val="22"/>
                <w:szCs w:val="22"/>
              </w:rPr>
              <w:t xml:space="preserve"> and equipment</w:t>
            </w:r>
          </w:p>
        </w:tc>
        <w:tc>
          <w:tcPr>
            <w:tcW w:w="1890" w:type="dxa"/>
          </w:tcPr>
          <w:p w14:paraId="61167AE7" w14:textId="3CF1D4D4" w:rsidR="00B96EB7" w:rsidRPr="0091128F" w:rsidRDefault="009A72BA" w:rsidP="00911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1128F">
              <w:rPr>
                <w:rFonts w:ascii="Times New Roman" w:hAnsi="Times New Roman" w:cs="Times New Roman"/>
                <w:sz w:val="22"/>
                <w:szCs w:val="22"/>
              </w:rPr>
              <w:t>(338)</w:t>
            </w:r>
          </w:p>
        </w:tc>
      </w:tr>
      <w:tr w:rsidR="00B96EB7" w:rsidRPr="00BF31CD" w14:paraId="2EEE98DA" w14:textId="77777777" w:rsidTr="00B95AD8">
        <w:trPr>
          <w:trHeight w:val="80"/>
        </w:trPr>
        <w:tc>
          <w:tcPr>
            <w:tcW w:w="7200" w:type="dxa"/>
          </w:tcPr>
          <w:p w14:paraId="64E8AE2D" w14:textId="28DC045F" w:rsidR="00B96EB7" w:rsidRPr="00BF31CD" w:rsidRDefault="00B96EB7" w:rsidP="00B6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AD414D">
              <w:rPr>
                <w:rFonts w:ascii="Times New Roman" w:hAnsi="Times New Roman"/>
                <w:i/>
                <w:iCs/>
                <w:sz w:val="22"/>
                <w:szCs w:val="22"/>
              </w:rPr>
              <w:t>Less</w:t>
            </w:r>
            <w:r w:rsidRPr="00BF31CD">
              <w:rPr>
                <w:rFonts w:ascii="Times New Roman" w:hAnsi="Times New Roman"/>
                <w:sz w:val="22"/>
                <w:szCs w:val="22"/>
              </w:rPr>
              <w:t xml:space="preserve"> depreciation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D6ECE56" w14:textId="4996CB3E" w:rsidR="00B96EB7" w:rsidRPr="0091128F" w:rsidRDefault="009A72BA" w:rsidP="00911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1128F">
              <w:rPr>
                <w:rFonts w:ascii="Times New Roman" w:hAnsi="Times New Roman" w:cs="Times New Roman"/>
                <w:sz w:val="22"/>
                <w:szCs w:val="22"/>
              </w:rPr>
              <w:t>(3,162)</w:t>
            </w:r>
          </w:p>
        </w:tc>
      </w:tr>
      <w:tr w:rsidR="00B96EB7" w:rsidRPr="00BF31CD" w14:paraId="5801A29F" w14:textId="77777777" w:rsidTr="00B95AD8">
        <w:trPr>
          <w:trHeight w:val="80"/>
        </w:trPr>
        <w:tc>
          <w:tcPr>
            <w:tcW w:w="7200" w:type="dxa"/>
          </w:tcPr>
          <w:p w14:paraId="126AB459" w14:textId="70197696" w:rsidR="00B96EB7" w:rsidRPr="00BF31CD" w:rsidRDefault="00B44943" w:rsidP="00B6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At </w:t>
            </w:r>
            <w:r w:rsidR="007A6A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 June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2021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29562F2" w14:textId="369D3693" w:rsidR="00B96EB7" w:rsidRPr="0091128F" w:rsidRDefault="009A72BA" w:rsidP="00911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112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14,257</w:t>
            </w:r>
          </w:p>
        </w:tc>
      </w:tr>
    </w:tbl>
    <w:p w14:paraId="616A1235" w14:textId="3A2660B2" w:rsidR="00B96EB7" w:rsidRPr="004E169A" w:rsidRDefault="00B96EB7" w:rsidP="004E1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37D85FAB" w14:textId="6D892B9A" w:rsidR="006D520D" w:rsidRDefault="006D520D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6D520D">
        <w:rPr>
          <w:rFonts w:ascii="Times New Roman" w:hAnsi="Times New Roman"/>
          <w:sz w:val="22"/>
          <w:szCs w:val="22"/>
        </w:rPr>
        <w:t>In 2021, the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  <w:r w:rsidR="007502AE">
        <w:rPr>
          <w:rFonts w:ascii="Times New Roman" w:hAnsi="Times New Roman"/>
          <w:sz w:val="22"/>
          <w:szCs w:val="22"/>
        </w:rPr>
        <w:t>Company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  <w:r>
        <w:rPr>
          <w:rFonts w:ascii="Times New Roman" w:hAnsi="Times New Roman"/>
          <w:sz w:val="22"/>
          <w:szCs w:val="22"/>
        </w:rPr>
        <w:t>e</w:t>
      </w:r>
      <w:r w:rsidRPr="006D520D">
        <w:rPr>
          <w:rFonts w:ascii="Times New Roman" w:hAnsi="Times New Roman"/>
          <w:sz w:val="22"/>
          <w:szCs w:val="22"/>
        </w:rPr>
        <w:t>ntered into new lease agreement</w:t>
      </w:r>
      <w:r w:rsidR="00103FDA">
        <w:rPr>
          <w:rFonts w:ascii="Times New Roman" w:hAnsi="Times New Roman"/>
          <w:sz w:val="22"/>
          <w:szCs w:val="22"/>
        </w:rPr>
        <w:t>s</w:t>
      </w:r>
      <w:r w:rsidRPr="006D520D">
        <w:rPr>
          <w:rFonts w:ascii="Times New Roman" w:hAnsi="Times New Roman"/>
          <w:sz w:val="22"/>
          <w:szCs w:val="22"/>
        </w:rPr>
        <w:t xml:space="preserve"> for </w:t>
      </w:r>
      <w:r>
        <w:rPr>
          <w:rFonts w:ascii="Times New Roman" w:hAnsi="Times New Roman"/>
          <w:sz w:val="22"/>
          <w:szCs w:val="22"/>
        </w:rPr>
        <w:t>vehicle</w:t>
      </w:r>
      <w:r w:rsidRPr="006D520D">
        <w:rPr>
          <w:rFonts w:ascii="Times New Roman" w:hAnsi="Times New Roman"/>
          <w:sz w:val="22"/>
          <w:szCs w:val="22"/>
        </w:rPr>
        <w:t xml:space="preserve"> for</w:t>
      </w:r>
      <w:r>
        <w:rPr>
          <w:rFonts w:ascii="Times New Roman" w:hAnsi="Times New Roman"/>
          <w:sz w:val="22"/>
          <w:szCs w:val="22"/>
        </w:rPr>
        <w:t xml:space="preserve"> </w:t>
      </w:r>
      <w:r w:rsidR="00EC680A">
        <w:rPr>
          <w:rFonts w:ascii="Times New Roman" w:hAnsi="Times New Roman"/>
          <w:sz w:val="22"/>
          <w:szCs w:val="22"/>
        </w:rPr>
        <w:t xml:space="preserve">period of </w:t>
      </w:r>
      <w:r>
        <w:rPr>
          <w:rFonts w:ascii="Times New Roman" w:hAnsi="Times New Roman"/>
          <w:sz w:val="22"/>
          <w:szCs w:val="22"/>
        </w:rPr>
        <w:t xml:space="preserve">4 </w:t>
      </w:r>
      <w:r w:rsidRPr="006D520D">
        <w:rPr>
          <w:rFonts w:ascii="Times New Roman" w:hAnsi="Times New Roman"/>
          <w:sz w:val="22"/>
          <w:szCs w:val="22"/>
        </w:rPr>
        <w:t>years.</w:t>
      </w:r>
      <w:r w:rsidR="009E5139">
        <w:rPr>
          <w:rFonts w:ascii="Times New Roman" w:hAnsi="Times New Roman"/>
          <w:sz w:val="22"/>
          <w:szCs w:val="22"/>
        </w:rPr>
        <w:t xml:space="preserve"> </w:t>
      </w:r>
      <w:r w:rsidR="009E5139" w:rsidRPr="009E5139">
        <w:rPr>
          <w:rFonts w:ascii="Times New Roman" w:hAnsi="Times New Roman"/>
          <w:sz w:val="22"/>
          <w:szCs w:val="22"/>
        </w:rPr>
        <w:t>The</w:t>
      </w:r>
      <w:r w:rsidR="007502AE">
        <w:rPr>
          <w:rFonts w:ascii="Times New Roman" w:hAnsi="Times New Roman"/>
          <w:sz w:val="22"/>
          <w:szCs w:val="22"/>
        </w:rPr>
        <w:t xml:space="preserve"> </w:t>
      </w:r>
      <w:r w:rsidR="009E5139" w:rsidRPr="009E5139">
        <w:rPr>
          <w:rFonts w:ascii="Times New Roman" w:hAnsi="Times New Roman"/>
          <w:sz w:val="22"/>
          <w:szCs w:val="22"/>
        </w:rPr>
        <w:t xml:space="preserve">Company </w:t>
      </w:r>
      <w:proofErr w:type="spellStart"/>
      <w:r w:rsidR="009E5139" w:rsidRPr="009E5139">
        <w:rPr>
          <w:rFonts w:ascii="Times New Roman" w:hAnsi="Times New Roman"/>
          <w:sz w:val="22"/>
          <w:szCs w:val="22"/>
        </w:rPr>
        <w:t>recognised</w:t>
      </w:r>
      <w:proofErr w:type="spellEnd"/>
      <w:r w:rsidR="009E5139" w:rsidRPr="009E5139">
        <w:rPr>
          <w:rFonts w:ascii="Times New Roman" w:hAnsi="Times New Roman"/>
          <w:sz w:val="22"/>
          <w:szCs w:val="22"/>
        </w:rPr>
        <w:t xml:space="preserve"> right-of-use asset</w:t>
      </w:r>
      <w:r w:rsidR="00103FDA">
        <w:rPr>
          <w:rFonts w:ascii="Times New Roman" w:hAnsi="Times New Roman"/>
          <w:sz w:val="22"/>
          <w:szCs w:val="22"/>
        </w:rPr>
        <w:t>s</w:t>
      </w:r>
      <w:r w:rsidR="009E5139" w:rsidRPr="009E5139">
        <w:rPr>
          <w:rFonts w:ascii="Times New Roman" w:hAnsi="Times New Roman"/>
          <w:sz w:val="22"/>
          <w:szCs w:val="22"/>
        </w:rPr>
        <w:t xml:space="preserve"> and lease liabilit</w:t>
      </w:r>
      <w:r w:rsidR="00103FDA">
        <w:rPr>
          <w:rFonts w:ascii="Times New Roman" w:hAnsi="Times New Roman"/>
          <w:sz w:val="22"/>
          <w:szCs w:val="22"/>
        </w:rPr>
        <w:t>ies</w:t>
      </w:r>
      <w:r w:rsidR="009E5139" w:rsidRPr="009E5139">
        <w:rPr>
          <w:rFonts w:ascii="Times New Roman" w:hAnsi="Times New Roman"/>
          <w:sz w:val="22"/>
          <w:szCs w:val="22"/>
        </w:rPr>
        <w:t xml:space="preserve"> amounting to Baht</w:t>
      </w:r>
      <w:r w:rsidR="009E5139">
        <w:rPr>
          <w:rFonts w:ascii="Times New Roman" w:hAnsi="Times New Roman"/>
          <w:sz w:val="22"/>
          <w:szCs w:val="22"/>
        </w:rPr>
        <w:t xml:space="preserve"> </w:t>
      </w:r>
      <w:r w:rsidR="000B46E8" w:rsidRPr="000B46E8">
        <w:rPr>
          <w:rFonts w:ascii="Times New Roman" w:hAnsi="Times New Roman"/>
          <w:sz w:val="22"/>
          <w:szCs w:val="22"/>
        </w:rPr>
        <w:t>5</w:t>
      </w:r>
      <w:r w:rsidR="009E5139" w:rsidRPr="000B46E8">
        <w:rPr>
          <w:rFonts w:ascii="Times New Roman" w:hAnsi="Times New Roman"/>
          <w:sz w:val="22"/>
          <w:szCs w:val="22"/>
        </w:rPr>
        <w:t>.</w:t>
      </w:r>
      <w:r w:rsidR="000B46E8" w:rsidRPr="000B46E8">
        <w:rPr>
          <w:rFonts w:ascii="Times New Roman" w:hAnsi="Times New Roman"/>
          <w:sz w:val="22"/>
          <w:szCs w:val="22"/>
        </w:rPr>
        <w:t>4</w:t>
      </w:r>
      <w:r w:rsidR="009E5139" w:rsidRPr="000B46E8">
        <w:rPr>
          <w:rFonts w:ascii="Times New Roman" w:hAnsi="Times New Roman"/>
          <w:sz w:val="22"/>
          <w:szCs w:val="22"/>
        </w:rPr>
        <w:t xml:space="preserve"> million and</w:t>
      </w:r>
      <w:r w:rsidR="003A1FDF" w:rsidRPr="000B46E8">
        <w:rPr>
          <w:rFonts w:ascii="Times New Roman" w:hAnsi="Times New Roman"/>
          <w:sz w:val="22"/>
          <w:szCs w:val="22"/>
        </w:rPr>
        <w:t xml:space="preserve"> </w:t>
      </w:r>
      <w:r w:rsidR="009E5139" w:rsidRPr="000B46E8">
        <w:rPr>
          <w:rFonts w:ascii="Times New Roman" w:hAnsi="Times New Roman"/>
          <w:sz w:val="22"/>
          <w:szCs w:val="22"/>
        </w:rPr>
        <w:t xml:space="preserve">Baht </w:t>
      </w:r>
      <w:r w:rsidR="000B46E8" w:rsidRPr="000B46E8">
        <w:rPr>
          <w:rFonts w:ascii="Times New Roman" w:hAnsi="Times New Roman"/>
          <w:sz w:val="22"/>
          <w:szCs w:val="22"/>
        </w:rPr>
        <w:t>4</w:t>
      </w:r>
      <w:r w:rsidR="009E5139" w:rsidRPr="000B46E8">
        <w:rPr>
          <w:rFonts w:ascii="Times New Roman" w:hAnsi="Times New Roman"/>
          <w:sz w:val="22"/>
          <w:szCs w:val="22"/>
        </w:rPr>
        <w:t>.0</w:t>
      </w:r>
      <w:r w:rsidR="009E5139" w:rsidRPr="009E5139">
        <w:rPr>
          <w:rFonts w:ascii="Times New Roman" w:hAnsi="Times New Roman"/>
          <w:sz w:val="22"/>
          <w:szCs w:val="22"/>
        </w:rPr>
        <w:t xml:space="preserve"> million, respectively.</w:t>
      </w:r>
    </w:p>
    <w:p w14:paraId="738924A0" w14:textId="19675D7F" w:rsidR="006D520D" w:rsidRPr="004E169A" w:rsidRDefault="006D520D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AD7C950" w14:textId="05049FCA" w:rsidR="009E4A4A" w:rsidRDefault="005F700F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BF31CD">
        <w:rPr>
          <w:rFonts w:ascii="Times New Roman" w:hAnsi="Times New Roman"/>
          <w:sz w:val="22"/>
          <w:szCs w:val="22"/>
        </w:rPr>
        <w:t xml:space="preserve">The Company mortgaged certain plots of land </w:t>
      </w:r>
      <w:r w:rsidR="00F26A5F" w:rsidRPr="00BF31CD">
        <w:rPr>
          <w:rFonts w:ascii="Times New Roman" w:hAnsi="Times New Roman"/>
          <w:sz w:val="22"/>
          <w:szCs w:val="22"/>
        </w:rPr>
        <w:t xml:space="preserve">and land available for sales </w:t>
      </w:r>
      <w:r w:rsidRPr="00BF31CD">
        <w:rPr>
          <w:rFonts w:ascii="Times New Roman" w:hAnsi="Times New Roman"/>
          <w:sz w:val="22"/>
          <w:szCs w:val="22"/>
        </w:rPr>
        <w:t>including the water production for industry system, water treatment system, machinery and equipment, land used for</w:t>
      </w:r>
      <w:r>
        <w:rPr>
          <w:rFonts w:ascii="Times New Roman" w:hAnsi="Times New Roman"/>
          <w:sz w:val="22"/>
          <w:szCs w:val="22"/>
        </w:rPr>
        <w:t xml:space="preserve"> public utilities </w:t>
      </w:r>
      <w:r w:rsidRPr="000706AF">
        <w:rPr>
          <w:rFonts w:ascii="Times New Roman" w:hAnsi="Times New Roman"/>
          <w:sz w:val="22"/>
          <w:szCs w:val="22"/>
        </w:rPr>
        <w:t xml:space="preserve">to secure credit facilities from certain </w:t>
      </w:r>
      <w:r w:rsidR="00C904DD">
        <w:rPr>
          <w:rFonts w:ascii="Times New Roman" w:hAnsi="Times New Roman"/>
          <w:sz w:val="22"/>
          <w:szCs w:val="22"/>
        </w:rPr>
        <w:t xml:space="preserve">local </w:t>
      </w:r>
      <w:r w:rsidRPr="000706AF">
        <w:rPr>
          <w:rFonts w:ascii="Times New Roman" w:hAnsi="Times New Roman"/>
          <w:sz w:val="22"/>
          <w:szCs w:val="22"/>
        </w:rPr>
        <w:t>financial institutions</w:t>
      </w:r>
      <w:r>
        <w:rPr>
          <w:rFonts w:ascii="Times New Roman" w:hAnsi="Times New Roman"/>
          <w:sz w:val="22"/>
          <w:szCs w:val="22"/>
        </w:rPr>
        <w:t>.</w:t>
      </w:r>
    </w:p>
    <w:p w14:paraId="6352B145" w14:textId="77777777" w:rsidR="0008705C" w:rsidRPr="004E169A" w:rsidRDefault="0008705C" w:rsidP="0008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z w:val="22"/>
          <w:szCs w:val="22"/>
        </w:rPr>
      </w:pPr>
    </w:p>
    <w:p w14:paraId="76677F2D" w14:textId="26300705" w:rsidR="0016521B" w:rsidRPr="009E4A4A" w:rsidRDefault="0016521B" w:rsidP="0008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08705C">
        <w:rPr>
          <w:rFonts w:ascii="Times New Roman" w:hAnsi="Times New Roman"/>
          <w:sz w:val="22"/>
          <w:szCs w:val="22"/>
        </w:rPr>
        <w:lastRenderedPageBreak/>
        <w:t>The Company received government grants for flood protection construction project from the Ministry of Industry</w:t>
      </w:r>
      <w:r w:rsidR="009504A8" w:rsidRPr="0008705C">
        <w:rPr>
          <w:rFonts w:ascii="Times New Roman" w:hAnsi="Times New Roman" w:hint="cs"/>
          <w:sz w:val="22"/>
          <w:szCs w:val="22"/>
          <w:cs/>
        </w:rPr>
        <w:t xml:space="preserve"> </w:t>
      </w:r>
      <w:r w:rsidR="009504A8" w:rsidRPr="0008705C">
        <w:rPr>
          <w:rFonts w:ascii="Times New Roman" w:hAnsi="Times New Roman"/>
          <w:sz w:val="22"/>
          <w:szCs w:val="22"/>
        </w:rPr>
        <w:t>and government grants for machine development for energy conservation from the Department of Alternative Energy Development and Efficiency</w:t>
      </w:r>
      <w:r w:rsidR="00377A24" w:rsidRPr="0008705C">
        <w:rPr>
          <w:rFonts w:ascii="Times New Roman" w:hAnsi="Times New Roman"/>
          <w:sz w:val="22"/>
          <w:szCs w:val="22"/>
        </w:rPr>
        <w:t>.</w:t>
      </w:r>
      <w:r w:rsidR="0007645A" w:rsidRPr="0008705C">
        <w:rPr>
          <w:rFonts w:ascii="Times New Roman" w:hAnsi="Times New Roman"/>
          <w:sz w:val="22"/>
          <w:szCs w:val="22"/>
        </w:rPr>
        <w:t xml:space="preserve"> </w:t>
      </w:r>
      <w:r w:rsidR="00377A24" w:rsidRPr="0008705C">
        <w:rPr>
          <w:rFonts w:ascii="Times New Roman" w:hAnsi="Times New Roman"/>
          <w:sz w:val="22"/>
          <w:szCs w:val="22"/>
        </w:rPr>
        <w:t xml:space="preserve">The Company </w:t>
      </w:r>
      <w:r w:rsidRPr="0008705C">
        <w:rPr>
          <w:rFonts w:ascii="Times New Roman" w:hAnsi="Times New Roman"/>
          <w:sz w:val="22"/>
          <w:szCs w:val="22"/>
        </w:rPr>
        <w:t xml:space="preserve">recorded </w:t>
      </w:r>
      <w:r w:rsidR="00C75004" w:rsidRPr="0008705C">
        <w:rPr>
          <w:rFonts w:ascii="Times New Roman" w:hAnsi="Times New Roman"/>
          <w:sz w:val="22"/>
          <w:szCs w:val="22"/>
        </w:rPr>
        <w:t xml:space="preserve">the grants </w:t>
      </w:r>
      <w:r w:rsidRPr="0008705C">
        <w:rPr>
          <w:rFonts w:ascii="Times New Roman" w:hAnsi="Times New Roman"/>
          <w:sz w:val="22"/>
          <w:szCs w:val="22"/>
        </w:rPr>
        <w:t>as deferred</w:t>
      </w:r>
      <w:r w:rsidR="001D3A50" w:rsidRPr="0008705C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income from government grants in the statement of financial position and</w:t>
      </w:r>
      <w:r w:rsidR="000426D5" w:rsidRPr="0008705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426D5" w:rsidRPr="0008705C">
        <w:rPr>
          <w:rFonts w:ascii="Times New Roman" w:hAnsi="Times New Roman"/>
          <w:sz w:val="22"/>
          <w:szCs w:val="22"/>
        </w:rPr>
        <w:t>recognis</w:t>
      </w:r>
      <w:r w:rsidRPr="0008705C">
        <w:rPr>
          <w:rFonts w:ascii="Times New Roman" w:hAnsi="Times New Roman"/>
          <w:sz w:val="22"/>
          <w:szCs w:val="22"/>
        </w:rPr>
        <w:t>ed</w:t>
      </w:r>
      <w:proofErr w:type="spellEnd"/>
      <w:r w:rsidRPr="0008705C">
        <w:rPr>
          <w:rFonts w:ascii="Times New Roman" w:hAnsi="Times New Roman"/>
          <w:sz w:val="22"/>
          <w:szCs w:val="22"/>
        </w:rPr>
        <w:t xml:space="preserve"> as income by straight</w:t>
      </w:r>
      <w:r w:rsidR="0049379B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line method over the useful lives</w:t>
      </w:r>
      <w:r w:rsidRPr="0050294F">
        <w:rPr>
          <w:rFonts w:ascii="Times New Roman" w:hAnsi="Times New Roman"/>
          <w:spacing w:val="-4"/>
          <w:sz w:val="22"/>
          <w:szCs w:val="22"/>
        </w:rPr>
        <w:t xml:space="preserve"> of assets.</w:t>
      </w:r>
    </w:p>
    <w:p w14:paraId="7FCFB83E" w14:textId="191287BB" w:rsidR="00C010C2" w:rsidRDefault="00C0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5EDC2486" w14:textId="77777777" w:rsidR="005450D5" w:rsidRDefault="005450D5" w:rsidP="0027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firstLine="270"/>
        <w:jc w:val="thaiDistribute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>Deferred income from government grants were as follows:</w:t>
      </w:r>
    </w:p>
    <w:p w14:paraId="3E720837" w14:textId="77777777" w:rsidR="00F43F33" w:rsidRDefault="00F43F33" w:rsidP="00545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350"/>
        <w:gridCol w:w="236"/>
        <w:gridCol w:w="1294"/>
        <w:gridCol w:w="236"/>
        <w:gridCol w:w="1294"/>
      </w:tblGrid>
      <w:tr w:rsidR="006D47FD" w:rsidRPr="00E24A92" w14:paraId="2598DC28" w14:textId="77777777" w:rsidTr="00F942CC">
        <w:trPr>
          <w:trHeight w:val="80"/>
        </w:trPr>
        <w:tc>
          <w:tcPr>
            <w:tcW w:w="3150" w:type="dxa"/>
          </w:tcPr>
          <w:p w14:paraId="37B1F029" w14:textId="77777777" w:rsidR="006D47FD" w:rsidRPr="00E9578E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05727FE" w14:textId="77777777" w:rsidR="006D47FD" w:rsidRPr="00EE2B3C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AA5FF9B" w14:textId="77777777" w:rsidR="006D47FD" w:rsidRPr="00CB24E1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D4BD052" w14:textId="77777777" w:rsidR="006D47FD" w:rsidRPr="00EE2B3C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E2B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  <w:tc>
          <w:tcPr>
            <w:tcW w:w="236" w:type="dxa"/>
          </w:tcPr>
          <w:p w14:paraId="6083D305" w14:textId="77777777" w:rsidR="006D47FD" w:rsidRPr="00E9578E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94" w:type="dxa"/>
          </w:tcPr>
          <w:p w14:paraId="3C43631F" w14:textId="77777777" w:rsidR="006D47FD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03E8338" w14:textId="77777777" w:rsidR="006D47FD" w:rsidRPr="00CB24E1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93C9E7B" w14:textId="77777777" w:rsidR="006D47FD" w:rsidRPr="00CB24E1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47FD" w:rsidRPr="00E24A92" w14:paraId="7701EF13" w14:textId="77777777" w:rsidTr="00F942CC">
        <w:trPr>
          <w:trHeight w:val="80"/>
        </w:trPr>
        <w:tc>
          <w:tcPr>
            <w:tcW w:w="3150" w:type="dxa"/>
          </w:tcPr>
          <w:p w14:paraId="7442BBFA" w14:textId="77777777" w:rsidR="006D47FD" w:rsidRPr="00E9578E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F3250AB" w14:textId="77777777" w:rsidR="006D47FD" w:rsidRPr="00EE2B3C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84D8ADD" w14:textId="77777777" w:rsidR="006D47FD" w:rsidRPr="00CB24E1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1D4F27D" w14:textId="77777777" w:rsidR="006D47FD" w:rsidRPr="00EE2B3C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E2B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  <w:tc>
          <w:tcPr>
            <w:tcW w:w="236" w:type="dxa"/>
          </w:tcPr>
          <w:p w14:paraId="016773B7" w14:textId="77777777" w:rsidR="006D47FD" w:rsidRPr="00E9578E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94" w:type="dxa"/>
          </w:tcPr>
          <w:p w14:paraId="78CEDFD6" w14:textId="77777777" w:rsidR="006D47FD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36E02F7" w14:textId="77777777" w:rsidR="006D47FD" w:rsidRPr="00CB24E1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1E74843E" w14:textId="77777777" w:rsidR="006D47FD" w:rsidRPr="00CB24E1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47FD" w:rsidRPr="00E24A92" w14:paraId="166292CB" w14:textId="77777777" w:rsidTr="00F942CC">
        <w:trPr>
          <w:trHeight w:val="80"/>
        </w:trPr>
        <w:tc>
          <w:tcPr>
            <w:tcW w:w="3150" w:type="dxa"/>
          </w:tcPr>
          <w:p w14:paraId="203DA0B8" w14:textId="77777777" w:rsidR="006D47FD" w:rsidRPr="00E9578E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74B6D36" w14:textId="77777777" w:rsidR="006D47FD" w:rsidRPr="00EE2B3C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70" w:type="dxa"/>
          </w:tcPr>
          <w:p w14:paraId="23A99D91" w14:textId="77777777" w:rsidR="006D47FD" w:rsidRPr="00CB24E1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D0E7B59" w14:textId="77777777" w:rsidR="006D47FD" w:rsidRPr="00EE2B3C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E2B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 which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the</w:t>
            </w:r>
          </w:p>
        </w:tc>
        <w:tc>
          <w:tcPr>
            <w:tcW w:w="236" w:type="dxa"/>
          </w:tcPr>
          <w:p w14:paraId="6F9EDD98" w14:textId="77777777" w:rsidR="006D47FD" w:rsidRPr="00E9578E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824" w:type="dxa"/>
            <w:gridSpan w:val="3"/>
          </w:tcPr>
          <w:p w14:paraId="3CA80F5F" w14:textId="77777777" w:rsidR="006D47FD" w:rsidRPr="00CB24E1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47FD" w:rsidRPr="00E24A92" w14:paraId="211F541A" w14:textId="77777777" w:rsidTr="00F942CC">
        <w:trPr>
          <w:trHeight w:val="80"/>
        </w:trPr>
        <w:tc>
          <w:tcPr>
            <w:tcW w:w="3150" w:type="dxa"/>
          </w:tcPr>
          <w:p w14:paraId="5EA64312" w14:textId="77777777" w:rsidR="006D47FD" w:rsidRPr="00E9578E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B67F4C3" w14:textId="77777777" w:rsidR="006D47FD" w:rsidRPr="00EE2B3C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4E25B3E8" w14:textId="77777777" w:rsidR="006D47FD" w:rsidRPr="00CB24E1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773A7AC" w14:textId="77777777" w:rsidR="006D47FD" w:rsidRPr="00EE2B3C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E2B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equity method</w:t>
            </w:r>
          </w:p>
        </w:tc>
        <w:tc>
          <w:tcPr>
            <w:tcW w:w="236" w:type="dxa"/>
          </w:tcPr>
          <w:p w14:paraId="4AF42389" w14:textId="77777777" w:rsidR="006D47FD" w:rsidRPr="00E9578E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824" w:type="dxa"/>
            <w:gridSpan w:val="3"/>
          </w:tcPr>
          <w:p w14:paraId="13042580" w14:textId="77777777" w:rsidR="006D47FD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6D47FD" w:rsidRPr="00E24A92" w14:paraId="290B23A2" w14:textId="77777777" w:rsidTr="00F942CC">
        <w:trPr>
          <w:trHeight w:val="80"/>
        </w:trPr>
        <w:tc>
          <w:tcPr>
            <w:tcW w:w="3150" w:type="dxa"/>
          </w:tcPr>
          <w:p w14:paraId="49EA308D" w14:textId="77777777" w:rsidR="006D47FD" w:rsidRPr="00E9578E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557986" w14:textId="77777777" w:rsidR="006D47FD" w:rsidRPr="00EE2B3C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  <w:tc>
          <w:tcPr>
            <w:tcW w:w="270" w:type="dxa"/>
          </w:tcPr>
          <w:p w14:paraId="4223DD86" w14:textId="77777777" w:rsidR="006D47FD" w:rsidRPr="00CB24E1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4F64155" w14:textId="77777777" w:rsidR="006D47FD" w:rsidRPr="00EE2B3C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E2B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is applied</w:t>
            </w:r>
          </w:p>
        </w:tc>
        <w:tc>
          <w:tcPr>
            <w:tcW w:w="236" w:type="dxa"/>
          </w:tcPr>
          <w:p w14:paraId="26354A0C" w14:textId="77777777" w:rsidR="006D47FD" w:rsidRPr="00E9578E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824" w:type="dxa"/>
            <w:gridSpan w:val="3"/>
          </w:tcPr>
          <w:p w14:paraId="6566850D" w14:textId="77777777" w:rsidR="006D47FD" w:rsidRPr="00CB24E1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D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F04496" w:rsidRPr="00E24A92" w14:paraId="2BD4F680" w14:textId="77777777" w:rsidTr="00F942CC">
        <w:trPr>
          <w:trHeight w:val="80"/>
        </w:trPr>
        <w:tc>
          <w:tcPr>
            <w:tcW w:w="3150" w:type="dxa"/>
          </w:tcPr>
          <w:p w14:paraId="2B62C483" w14:textId="77777777" w:rsidR="00F04496" w:rsidRPr="00E9578E" w:rsidRDefault="00F04496" w:rsidP="00F0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7199415" w14:textId="3384A5EE" w:rsidR="00F04496" w:rsidRPr="00CB24E1" w:rsidRDefault="00F04496" w:rsidP="00F0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June</w:t>
            </w:r>
          </w:p>
        </w:tc>
        <w:tc>
          <w:tcPr>
            <w:tcW w:w="270" w:type="dxa"/>
          </w:tcPr>
          <w:p w14:paraId="7B52AFD5" w14:textId="77777777" w:rsidR="00F04496" w:rsidRPr="00CB24E1" w:rsidRDefault="00F04496" w:rsidP="00F0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E308626" w14:textId="77777777" w:rsidR="00F04496" w:rsidRPr="00CB24E1" w:rsidRDefault="00F04496" w:rsidP="00F0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4E1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236" w:type="dxa"/>
          </w:tcPr>
          <w:p w14:paraId="16973EBE" w14:textId="77777777" w:rsidR="00F04496" w:rsidRPr="00E9578E" w:rsidRDefault="00F04496" w:rsidP="00F0449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94" w:type="dxa"/>
          </w:tcPr>
          <w:p w14:paraId="434EB7D2" w14:textId="438D9DC6" w:rsidR="00F04496" w:rsidRPr="00CB24E1" w:rsidRDefault="00F04496" w:rsidP="00F0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June</w:t>
            </w:r>
          </w:p>
        </w:tc>
        <w:tc>
          <w:tcPr>
            <w:tcW w:w="236" w:type="dxa"/>
          </w:tcPr>
          <w:p w14:paraId="3DEEC0FD" w14:textId="77777777" w:rsidR="00F04496" w:rsidRPr="00CB24E1" w:rsidRDefault="00F04496" w:rsidP="00F0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B6E919D" w14:textId="77777777" w:rsidR="00F04496" w:rsidRPr="00CB24E1" w:rsidRDefault="00F04496" w:rsidP="00F0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4E1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5C2F8E" w:rsidRPr="00E24A92" w14:paraId="3068509D" w14:textId="77777777" w:rsidTr="00F942CC">
        <w:trPr>
          <w:trHeight w:val="80"/>
        </w:trPr>
        <w:tc>
          <w:tcPr>
            <w:tcW w:w="3150" w:type="dxa"/>
          </w:tcPr>
          <w:p w14:paraId="24014466" w14:textId="77777777" w:rsidR="005C2F8E" w:rsidRPr="00E9578E" w:rsidRDefault="005C2F8E" w:rsidP="005C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FA9C3DC" w14:textId="77777777" w:rsidR="005C2F8E" w:rsidRPr="00CB24E1" w:rsidRDefault="005C2F8E" w:rsidP="005C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4E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270" w:type="dxa"/>
          </w:tcPr>
          <w:p w14:paraId="0ECBC1B7" w14:textId="77777777" w:rsidR="005C2F8E" w:rsidRPr="00CB24E1" w:rsidRDefault="005C2F8E" w:rsidP="005C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9D34772" w14:textId="77777777" w:rsidR="005C2F8E" w:rsidRPr="00CB24E1" w:rsidRDefault="005C2F8E" w:rsidP="005C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236" w:type="dxa"/>
          </w:tcPr>
          <w:p w14:paraId="7968C291" w14:textId="77777777" w:rsidR="005C2F8E" w:rsidRPr="00E9578E" w:rsidRDefault="005C2F8E" w:rsidP="005C2F8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94" w:type="dxa"/>
          </w:tcPr>
          <w:p w14:paraId="42FD32EE" w14:textId="77777777" w:rsidR="005C2F8E" w:rsidRPr="00CB24E1" w:rsidRDefault="005C2F8E" w:rsidP="005C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4E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236" w:type="dxa"/>
          </w:tcPr>
          <w:p w14:paraId="0697B0DA" w14:textId="77777777" w:rsidR="005C2F8E" w:rsidRPr="00CB24E1" w:rsidRDefault="005C2F8E" w:rsidP="005C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4684D40" w14:textId="77777777" w:rsidR="005C2F8E" w:rsidRPr="00CB24E1" w:rsidRDefault="005C2F8E" w:rsidP="005C2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</w:tr>
      <w:tr w:rsidR="006D47FD" w:rsidRPr="000D3097" w14:paraId="7EB3C11B" w14:textId="77777777" w:rsidTr="00F942CC">
        <w:trPr>
          <w:trHeight w:val="80"/>
        </w:trPr>
        <w:tc>
          <w:tcPr>
            <w:tcW w:w="3150" w:type="dxa"/>
          </w:tcPr>
          <w:p w14:paraId="2CE97200" w14:textId="77777777" w:rsidR="006D47FD" w:rsidRPr="00E9578E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7"/>
          </w:tcPr>
          <w:p w14:paraId="12C7311C" w14:textId="77777777" w:rsidR="006D47FD" w:rsidRPr="000D3097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6D47FD" w:rsidRPr="000D3097" w14:paraId="369EBFD9" w14:textId="77777777" w:rsidTr="00F942CC">
        <w:trPr>
          <w:trHeight w:val="80"/>
        </w:trPr>
        <w:tc>
          <w:tcPr>
            <w:tcW w:w="3150" w:type="dxa"/>
          </w:tcPr>
          <w:p w14:paraId="51042304" w14:textId="77777777" w:rsidR="006D47FD" w:rsidRPr="00E9578E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7"/>
          </w:tcPr>
          <w:p w14:paraId="26C0342F" w14:textId="77777777" w:rsidR="006D47FD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D47FD" w:rsidRPr="000D3097" w14:paraId="762B1D41" w14:textId="77777777" w:rsidTr="00F942CC">
        <w:trPr>
          <w:trHeight w:val="80"/>
        </w:trPr>
        <w:tc>
          <w:tcPr>
            <w:tcW w:w="3150" w:type="dxa"/>
          </w:tcPr>
          <w:p w14:paraId="0332BA55" w14:textId="77777777" w:rsidR="006D47FD" w:rsidRPr="00402546" w:rsidRDefault="006D47FD" w:rsidP="006D47FD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402546">
              <w:rPr>
                <w:szCs w:val="22"/>
              </w:rPr>
              <w:t>At 1 January</w:t>
            </w:r>
          </w:p>
        </w:tc>
        <w:tc>
          <w:tcPr>
            <w:tcW w:w="1350" w:type="dxa"/>
          </w:tcPr>
          <w:p w14:paraId="4C2301D4" w14:textId="4D855CCD" w:rsidR="006D47FD" w:rsidRPr="004B1AE7" w:rsidRDefault="00964D3B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280,209</w:t>
            </w:r>
          </w:p>
        </w:tc>
        <w:tc>
          <w:tcPr>
            <w:tcW w:w="270" w:type="dxa"/>
          </w:tcPr>
          <w:p w14:paraId="760A0FA3" w14:textId="77777777" w:rsidR="006D47FD" w:rsidRPr="00B1175B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7B06C717" w14:textId="77777777" w:rsidR="006D47FD" w:rsidRPr="00D0497B" w:rsidRDefault="005C2F8E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  <w:tab w:val="decimal" w:pos="1065"/>
              </w:tabs>
              <w:ind w:left="285" w:right="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304,853</w:t>
            </w:r>
          </w:p>
        </w:tc>
        <w:tc>
          <w:tcPr>
            <w:tcW w:w="236" w:type="dxa"/>
          </w:tcPr>
          <w:p w14:paraId="4E10A654" w14:textId="77777777" w:rsidR="006D47FD" w:rsidRPr="000D3097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</w:tcPr>
          <w:p w14:paraId="6FC9D0C9" w14:textId="3BC4F5A5" w:rsidR="006D47FD" w:rsidRPr="00C74D4A" w:rsidRDefault="00964D3B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280,209</w:t>
            </w:r>
          </w:p>
        </w:tc>
        <w:tc>
          <w:tcPr>
            <w:tcW w:w="236" w:type="dxa"/>
          </w:tcPr>
          <w:p w14:paraId="2C5B9AEB" w14:textId="77777777" w:rsidR="006D47FD" w:rsidRPr="00B1175B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</w:tcPr>
          <w:p w14:paraId="5152F26D" w14:textId="77777777" w:rsidR="006D47FD" w:rsidRPr="00C74D4A" w:rsidRDefault="005C2F8E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304,853</w:t>
            </w:r>
          </w:p>
        </w:tc>
      </w:tr>
      <w:tr w:rsidR="006D47FD" w:rsidRPr="00E9578E" w14:paraId="0274E1FD" w14:textId="77777777" w:rsidTr="00F942CC">
        <w:trPr>
          <w:trHeight w:val="80"/>
        </w:trPr>
        <w:tc>
          <w:tcPr>
            <w:tcW w:w="3150" w:type="dxa"/>
          </w:tcPr>
          <w:p w14:paraId="6F0E48C3" w14:textId="77777777" w:rsidR="006D47FD" w:rsidRPr="00BE1BA4" w:rsidRDefault="006D47FD" w:rsidP="006D47FD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BE1BA4">
              <w:rPr>
                <w:szCs w:val="22"/>
              </w:rPr>
              <w:t>Recognised as income</w:t>
            </w:r>
          </w:p>
        </w:tc>
        <w:tc>
          <w:tcPr>
            <w:tcW w:w="1350" w:type="dxa"/>
            <w:vAlign w:val="bottom"/>
          </w:tcPr>
          <w:p w14:paraId="120A4E50" w14:textId="77777777" w:rsidR="006D47FD" w:rsidRPr="004B1AE7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06B1513" w14:textId="77777777" w:rsidR="006D47FD" w:rsidRPr="000D3097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  <w:vAlign w:val="bottom"/>
          </w:tcPr>
          <w:p w14:paraId="171454B8" w14:textId="77777777" w:rsidR="006D47FD" w:rsidRPr="00D0497B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0202D005" w14:textId="77777777" w:rsidR="006D47FD" w:rsidRPr="000D3097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  <w:vAlign w:val="bottom"/>
          </w:tcPr>
          <w:p w14:paraId="40F2F3A2" w14:textId="77777777" w:rsidR="006D47FD" w:rsidRPr="00E9578E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7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7960F3" w14:textId="77777777" w:rsidR="006D47FD" w:rsidRPr="000D3097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2289259E" w14:textId="77777777" w:rsidR="006D47FD" w:rsidRPr="00E9578E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47FD" w:rsidRPr="00E9578E" w14:paraId="4408DFDA" w14:textId="77777777" w:rsidTr="00F942CC">
        <w:trPr>
          <w:trHeight w:val="80"/>
        </w:trPr>
        <w:tc>
          <w:tcPr>
            <w:tcW w:w="3150" w:type="dxa"/>
          </w:tcPr>
          <w:p w14:paraId="590E543E" w14:textId="77777777" w:rsidR="006D47FD" w:rsidRPr="00BE1BA4" w:rsidRDefault="006D47FD" w:rsidP="006D47FD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BE1BA4">
              <w:rPr>
                <w:szCs w:val="22"/>
              </w:rPr>
              <w:t xml:space="preserve">   during the period/year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C2A43F" w14:textId="5F1E89F8" w:rsidR="006D47FD" w:rsidRPr="004B1AE7" w:rsidRDefault="00964D3B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(12,220)</w:t>
            </w:r>
          </w:p>
        </w:tc>
        <w:tc>
          <w:tcPr>
            <w:tcW w:w="270" w:type="dxa"/>
          </w:tcPr>
          <w:p w14:paraId="6723C792" w14:textId="77777777" w:rsidR="006D47FD" w:rsidRPr="000D3097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AC1F34" w14:textId="77777777" w:rsidR="006D47FD" w:rsidRPr="00D0497B" w:rsidRDefault="005C2F8E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(24,644)</w:t>
            </w:r>
          </w:p>
        </w:tc>
        <w:tc>
          <w:tcPr>
            <w:tcW w:w="236" w:type="dxa"/>
          </w:tcPr>
          <w:p w14:paraId="0035EEB4" w14:textId="77777777" w:rsidR="006D47FD" w:rsidRPr="000D3097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0131694" w14:textId="7F6A1F58" w:rsidR="006D47FD" w:rsidRPr="004B1AE7" w:rsidRDefault="00964D3B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(12,220)</w:t>
            </w:r>
          </w:p>
        </w:tc>
        <w:tc>
          <w:tcPr>
            <w:tcW w:w="236" w:type="dxa"/>
          </w:tcPr>
          <w:p w14:paraId="67560587" w14:textId="77777777" w:rsidR="006D47FD" w:rsidRPr="000D3097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A1F0B7E" w14:textId="77777777" w:rsidR="006D47FD" w:rsidRPr="00E9578E" w:rsidRDefault="005C2F8E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(24,644)</w:t>
            </w:r>
          </w:p>
        </w:tc>
      </w:tr>
      <w:tr w:rsidR="006D47FD" w14:paraId="2268837D" w14:textId="77777777" w:rsidTr="00F942CC">
        <w:trPr>
          <w:trHeight w:val="80"/>
        </w:trPr>
        <w:tc>
          <w:tcPr>
            <w:tcW w:w="3150" w:type="dxa"/>
          </w:tcPr>
          <w:p w14:paraId="23808A6F" w14:textId="7215F5FD" w:rsidR="006D47FD" w:rsidRPr="00CF07BA" w:rsidRDefault="006D47FD" w:rsidP="006D47F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29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_Hlk8143851"/>
            <w:r w:rsidRPr="00CF07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At </w:t>
            </w:r>
            <w:r w:rsidR="00F0449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 June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/31 December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B8ECE" w14:textId="62EE50DE" w:rsidR="006D47FD" w:rsidRPr="00C010C2" w:rsidRDefault="00964D3B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267,989</w:t>
            </w:r>
          </w:p>
        </w:tc>
        <w:tc>
          <w:tcPr>
            <w:tcW w:w="270" w:type="dxa"/>
          </w:tcPr>
          <w:p w14:paraId="0EB23D72" w14:textId="77777777" w:rsidR="006D47FD" w:rsidRPr="00CB24E1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BF243" w14:textId="77777777" w:rsidR="006D47FD" w:rsidRPr="00CB24E1" w:rsidRDefault="005C2F8E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280,209</w:t>
            </w:r>
          </w:p>
        </w:tc>
        <w:tc>
          <w:tcPr>
            <w:tcW w:w="236" w:type="dxa"/>
          </w:tcPr>
          <w:p w14:paraId="04B9E8DB" w14:textId="77777777" w:rsidR="006D47FD" w:rsidRPr="000D3097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6DE57" w14:textId="0515C677" w:rsidR="006D47FD" w:rsidRPr="00C010C2" w:rsidRDefault="00964D3B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267,989</w:t>
            </w:r>
          </w:p>
        </w:tc>
        <w:tc>
          <w:tcPr>
            <w:tcW w:w="236" w:type="dxa"/>
          </w:tcPr>
          <w:p w14:paraId="4D2CA611" w14:textId="77777777" w:rsidR="006D47FD" w:rsidRPr="00ED1AF3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BBAC2" w14:textId="77777777" w:rsidR="006D47FD" w:rsidRPr="00602D19" w:rsidRDefault="005C2F8E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280,209</w:t>
            </w:r>
          </w:p>
        </w:tc>
      </w:tr>
      <w:bookmarkEnd w:id="3"/>
      <w:tr w:rsidR="006D47FD" w14:paraId="639D3707" w14:textId="77777777" w:rsidTr="00F942CC">
        <w:trPr>
          <w:trHeight w:val="80"/>
        </w:trPr>
        <w:tc>
          <w:tcPr>
            <w:tcW w:w="3150" w:type="dxa"/>
          </w:tcPr>
          <w:p w14:paraId="1E89122D" w14:textId="77777777" w:rsidR="006D47FD" w:rsidRPr="00CF07BA" w:rsidRDefault="006D47FD" w:rsidP="006D47F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8B11EE" w14:textId="77777777" w:rsidR="006D47FD" w:rsidRPr="00CB24E1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13B992C" w14:textId="77777777" w:rsidR="006D47FD" w:rsidRPr="00CB24E1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70124A" w14:textId="77777777" w:rsidR="006D47FD" w:rsidRPr="00D0497B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47A6A89" w14:textId="77777777" w:rsidR="006D47FD" w:rsidRPr="000D3097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755F8D0" w14:textId="77777777" w:rsidR="006D47FD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7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83724BF" w14:textId="77777777" w:rsidR="006D47FD" w:rsidRPr="00ED1AF3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6897D6B" w14:textId="77777777" w:rsidR="006D47FD" w:rsidRPr="00602D19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6D47FD" w:rsidRPr="007525EC" w14:paraId="23D289BD" w14:textId="77777777" w:rsidTr="00F942CC">
        <w:trPr>
          <w:trHeight w:val="80"/>
        </w:trPr>
        <w:tc>
          <w:tcPr>
            <w:tcW w:w="3150" w:type="dxa"/>
          </w:tcPr>
          <w:p w14:paraId="2154FA7C" w14:textId="77777777" w:rsidR="006D47FD" w:rsidRPr="0025545C" w:rsidRDefault="006D47FD" w:rsidP="006D47FD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D66752">
              <w:rPr>
                <w:rFonts w:ascii="Times New Roman" w:hAnsi="Times New Roman"/>
                <w:color w:val="FFFFFF"/>
                <w:sz w:val="22"/>
                <w:szCs w:val="22"/>
              </w:rPr>
              <w:t>‘</w:t>
            </w:r>
            <w:proofErr w:type="gramEnd"/>
            <w:r w:rsidRPr="0025545C">
              <w:rPr>
                <w:rFonts w:ascii="Times New Roman" w:hAnsi="Times New Roman"/>
                <w:sz w:val="22"/>
                <w:szCs w:val="22"/>
              </w:rPr>
              <w:t xml:space="preserve">current </w:t>
            </w:r>
          </w:p>
        </w:tc>
        <w:tc>
          <w:tcPr>
            <w:tcW w:w="1350" w:type="dxa"/>
          </w:tcPr>
          <w:p w14:paraId="541A32F3" w14:textId="5E66E771" w:rsidR="006D47FD" w:rsidRPr="00CB24E1" w:rsidRDefault="00964D3B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24,643</w:t>
            </w:r>
          </w:p>
        </w:tc>
        <w:tc>
          <w:tcPr>
            <w:tcW w:w="270" w:type="dxa"/>
          </w:tcPr>
          <w:p w14:paraId="0C216E32" w14:textId="77777777" w:rsidR="006D47FD" w:rsidRPr="00CB24E1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798D2670" w14:textId="77777777" w:rsidR="006D47FD" w:rsidRPr="00D0497B" w:rsidRDefault="005C2F8E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24,643</w:t>
            </w:r>
          </w:p>
        </w:tc>
        <w:tc>
          <w:tcPr>
            <w:tcW w:w="236" w:type="dxa"/>
          </w:tcPr>
          <w:p w14:paraId="37089252" w14:textId="77777777" w:rsidR="006D47FD" w:rsidRPr="000D3097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</w:tcPr>
          <w:p w14:paraId="5EE2228A" w14:textId="1239B505" w:rsidR="006D47FD" w:rsidRPr="00CB24E1" w:rsidRDefault="00964D3B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24,643</w:t>
            </w:r>
          </w:p>
        </w:tc>
        <w:tc>
          <w:tcPr>
            <w:tcW w:w="236" w:type="dxa"/>
          </w:tcPr>
          <w:p w14:paraId="2453DE4D" w14:textId="77777777" w:rsidR="006D47FD" w:rsidRPr="00ED1AF3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0840577" w14:textId="77777777" w:rsidR="006D47FD" w:rsidRPr="007525EC" w:rsidRDefault="005C2F8E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24,643</w:t>
            </w:r>
          </w:p>
        </w:tc>
      </w:tr>
      <w:tr w:rsidR="006D47FD" w:rsidRPr="007525EC" w14:paraId="49F996CB" w14:textId="77777777" w:rsidTr="00F942CC">
        <w:trPr>
          <w:trHeight w:val="80"/>
        </w:trPr>
        <w:tc>
          <w:tcPr>
            <w:tcW w:w="3150" w:type="dxa"/>
          </w:tcPr>
          <w:p w14:paraId="5EFAD387" w14:textId="77777777" w:rsidR="006D47FD" w:rsidRPr="0025545C" w:rsidRDefault="006D47FD" w:rsidP="006D47FD">
            <w:pPr>
              <w:tabs>
                <w:tab w:val="decimal" w:pos="156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25545C">
              <w:rPr>
                <w:rFonts w:ascii="Times New Roman" w:hAnsi="Times New Roman"/>
                <w:sz w:val="22"/>
                <w:szCs w:val="22"/>
              </w:rPr>
              <w:t>non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25545C">
              <w:rPr>
                <w:rFonts w:ascii="Times New Roman" w:hAnsi="Times New Roman"/>
                <w:sz w:val="22"/>
                <w:szCs w:val="22"/>
              </w:rPr>
              <w:t>current</w:t>
            </w:r>
          </w:p>
        </w:tc>
        <w:tc>
          <w:tcPr>
            <w:tcW w:w="1350" w:type="dxa"/>
          </w:tcPr>
          <w:p w14:paraId="5791C0E7" w14:textId="6BFFE2C7" w:rsidR="006D47FD" w:rsidRPr="00CB24E1" w:rsidRDefault="00964D3B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243,346</w:t>
            </w:r>
          </w:p>
        </w:tc>
        <w:tc>
          <w:tcPr>
            <w:tcW w:w="270" w:type="dxa"/>
          </w:tcPr>
          <w:p w14:paraId="0DA2361D" w14:textId="77777777" w:rsidR="006D47FD" w:rsidRPr="00CB24E1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2302A1FF" w14:textId="77777777" w:rsidR="006D47FD" w:rsidRPr="00D0497B" w:rsidRDefault="005C2F8E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255,566</w:t>
            </w:r>
          </w:p>
        </w:tc>
        <w:tc>
          <w:tcPr>
            <w:tcW w:w="236" w:type="dxa"/>
          </w:tcPr>
          <w:p w14:paraId="370D749A" w14:textId="77777777" w:rsidR="006D47FD" w:rsidRPr="000D3097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</w:tcPr>
          <w:p w14:paraId="1A3EFDEE" w14:textId="52FD16A9" w:rsidR="006D47FD" w:rsidRPr="00CB24E1" w:rsidRDefault="00964D3B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243,346</w:t>
            </w:r>
          </w:p>
        </w:tc>
        <w:tc>
          <w:tcPr>
            <w:tcW w:w="236" w:type="dxa"/>
          </w:tcPr>
          <w:p w14:paraId="7DA05FF6" w14:textId="77777777" w:rsidR="006D47FD" w:rsidRPr="00ED1AF3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C8E4BAB" w14:textId="77777777" w:rsidR="006D47FD" w:rsidRPr="007525EC" w:rsidRDefault="005C2F8E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255,566</w:t>
            </w:r>
          </w:p>
        </w:tc>
      </w:tr>
      <w:tr w:rsidR="006D47FD" w:rsidRPr="007525EC" w14:paraId="079B2729" w14:textId="77777777" w:rsidTr="00F942CC">
        <w:trPr>
          <w:trHeight w:val="80"/>
        </w:trPr>
        <w:tc>
          <w:tcPr>
            <w:tcW w:w="3150" w:type="dxa"/>
          </w:tcPr>
          <w:p w14:paraId="071AC204" w14:textId="77777777" w:rsidR="006D47FD" w:rsidRPr="005D26E7" w:rsidRDefault="006D47FD" w:rsidP="006D47F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26E7">
              <w:rPr>
                <w:rFonts w:ascii="Times New Roman" w:hAnsi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1C5E2" w14:textId="2B9EDB0E" w:rsidR="006D47FD" w:rsidRPr="00CE39E1" w:rsidRDefault="00964D3B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267,989</w:t>
            </w:r>
          </w:p>
        </w:tc>
        <w:tc>
          <w:tcPr>
            <w:tcW w:w="270" w:type="dxa"/>
          </w:tcPr>
          <w:p w14:paraId="7B612BF1" w14:textId="77777777" w:rsidR="006D47FD" w:rsidRPr="00CB24E1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FA945" w14:textId="77777777" w:rsidR="006D47FD" w:rsidRPr="00CB24E1" w:rsidRDefault="005C2F8E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280,209</w:t>
            </w:r>
          </w:p>
        </w:tc>
        <w:tc>
          <w:tcPr>
            <w:tcW w:w="236" w:type="dxa"/>
          </w:tcPr>
          <w:p w14:paraId="746DAB7B" w14:textId="77777777" w:rsidR="006D47FD" w:rsidRPr="005D26E7" w:rsidRDefault="006D47FD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891B5" w14:textId="7AA896D9" w:rsidR="006D47FD" w:rsidRPr="00CE39E1" w:rsidRDefault="00964D3B" w:rsidP="006D47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267,989</w:t>
            </w:r>
          </w:p>
        </w:tc>
        <w:tc>
          <w:tcPr>
            <w:tcW w:w="236" w:type="dxa"/>
          </w:tcPr>
          <w:p w14:paraId="16DAA8B2" w14:textId="77777777" w:rsidR="006D47FD" w:rsidRPr="005D26E7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8" w:right="-10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66345" w14:textId="77777777" w:rsidR="006D47FD" w:rsidRPr="005D26E7" w:rsidRDefault="005C2F8E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280,209</w:t>
            </w:r>
          </w:p>
        </w:tc>
      </w:tr>
    </w:tbl>
    <w:p w14:paraId="663A023F" w14:textId="77777777" w:rsidR="0025264B" w:rsidRPr="002C665F" w:rsidRDefault="0025264B" w:rsidP="00FB054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hanging="540"/>
        <w:jc w:val="thaiDistribute"/>
        <w:rPr>
          <w:rFonts w:ascii="Times New Roman" w:hAnsi="Times New Roman"/>
          <w:i w:val="0"/>
          <w:iCs w:val="0"/>
          <w:sz w:val="22"/>
          <w:szCs w:val="22"/>
          <w:u w:val="none"/>
        </w:rPr>
      </w:pPr>
    </w:p>
    <w:p w14:paraId="6AF49433" w14:textId="77777777" w:rsidR="002951A3" w:rsidRPr="00524461" w:rsidRDefault="002951A3" w:rsidP="00FB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  <w:sectPr w:rsidR="002951A3" w:rsidRPr="00524461" w:rsidSect="00E04E39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3E666EE" w14:textId="520C2C0C" w:rsidR="005450D5" w:rsidRPr="009A607C" w:rsidRDefault="003E5719" w:rsidP="004E552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  <w:tab w:val="left" w:pos="1080"/>
        </w:tabs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7</w:t>
      </w:r>
      <w:r w:rsidR="005450D5" w:rsidRPr="009A607C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="001F0EB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5450D5" w:rsidRPr="00587A4B">
        <w:rPr>
          <w:rFonts w:ascii="Times New Roman" w:hAnsi="Times New Roman"/>
          <w:i w:val="0"/>
          <w:iCs w:val="0"/>
          <w:sz w:val="24"/>
          <w:szCs w:val="24"/>
          <w:u w:val="none"/>
        </w:rPr>
        <w:t>egment information</w:t>
      </w:r>
      <w:r w:rsidR="001F0EBE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and disaggregation of revenue</w:t>
      </w:r>
    </w:p>
    <w:p w14:paraId="7907A2C8" w14:textId="77777777" w:rsidR="005450D5" w:rsidRPr="00D675DD" w:rsidRDefault="005450D5" w:rsidP="004E5529">
      <w:pPr>
        <w:pStyle w:val="block"/>
        <w:spacing w:after="0" w:line="240" w:lineRule="atLeast"/>
        <w:ind w:left="0"/>
        <w:jc w:val="both"/>
        <w:rPr>
          <w:szCs w:val="22"/>
        </w:rPr>
      </w:pPr>
    </w:p>
    <w:p w14:paraId="34FCC932" w14:textId="7AD2F22A" w:rsidR="00162790" w:rsidRPr="0023125F" w:rsidRDefault="00162790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pacing w:val="2"/>
          <w:sz w:val="22"/>
          <w:szCs w:val="22"/>
        </w:rPr>
      </w:pPr>
      <w:r w:rsidRPr="0023125F">
        <w:rPr>
          <w:rFonts w:ascii="Times New Roman" w:hAnsi="Times New Roman"/>
          <w:spacing w:val="2"/>
          <w:sz w:val="22"/>
          <w:szCs w:val="22"/>
        </w:rPr>
        <w:t xml:space="preserve">Disaggregation of revenues, </w:t>
      </w:r>
      <w:proofErr w:type="gramStart"/>
      <w:r w:rsidRPr="0023125F">
        <w:rPr>
          <w:rFonts w:ascii="Times New Roman" w:hAnsi="Times New Roman"/>
          <w:spacing w:val="2"/>
          <w:sz w:val="22"/>
          <w:szCs w:val="22"/>
        </w:rPr>
        <w:t>results</w:t>
      </w:r>
      <w:proofErr w:type="gramEnd"/>
      <w:r w:rsidRPr="0023125F">
        <w:rPr>
          <w:rFonts w:ascii="Times New Roman" w:hAnsi="Times New Roman"/>
          <w:spacing w:val="2"/>
          <w:sz w:val="22"/>
          <w:szCs w:val="22"/>
        </w:rPr>
        <w:t xml:space="preserve"> and timing of revenue recognition, based on reportable segments, </w:t>
      </w:r>
      <w:r w:rsidR="008E38DB" w:rsidRPr="0023125F">
        <w:rPr>
          <w:rFonts w:ascii="Times New Roman" w:hAnsi="Times New Roman"/>
          <w:spacing w:val="2"/>
          <w:sz w:val="22"/>
          <w:szCs w:val="22"/>
        </w:rPr>
        <w:t xml:space="preserve">for </w:t>
      </w:r>
      <w:r w:rsidR="00783318">
        <w:rPr>
          <w:rFonts w:ascii="Times New Roman" w:hAnsi="Times New Roman"/>
          <w:spacing w:val="2"/>
          <w:sz w:val="22"/>
          <w:szCs w:val="22"/>
        </w:rPr>
        <w:t xml:space="preserve">the </w:t>
      </w:r>
      <w:r w:rsidR="008E38DB" w:rsidRPr="0023125F">
        <w:rPr>
          <w:rFonts w:ascii="Times New Roman" w:hAnsi="Times New Roman"/>
          <w:spacing w:val="2"/>
          <w:sz w:val="22"/>
          <w:szCs w:val="22"/>
        </w:rPr>
        <w:t xml:space="preserve">three-month and </w:t>
      </w:r>
      <w:r w:rsidR="00032209" w:rsidRPr="0023125F">
        <w:rPr>
          <w:rFonts w:ascii="Times New Roman" w:hAnsi="Times New Roman"/>
          <w:spacing w:val="2"/>
          <w:sz w:val="22"/>
          <w:szCs w:val="22"/>
        </w:rPr>
        <w:t>six</w:t>
      </w:r>
      <w:r w:rsidRPr="0023125F">
        <w:rPr>
          <w:rFonts w:ascii="Times New Roman" w:hAnsi="Times New Roman"/>
          <w:spacing w:val="2"/>
          <w:sz w:val="22"/>
          <w:szCs w:val="22"/>
        </w:rPr>
        <w:t>-month period</w:t>
      </w:r>
      <w:r w:rsidR="00F23FB9" w:rsidRPr="0023125F">
        <w:rPr>
          <w:rFonts w:ascii="Times New Roman" w:hAnsi="Times New Roman"/>
          <w:spacing w:val="2"/>
          <w:sz w:val="22"/>
          <w:szCs w:val="22"/>
        </w:rPr>
        <w:t>s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ended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 xml:space="preserve"> </w:t>
      </w:r>
      <w:r w:rsidR="00032209" w:rsidRPr="0023125F">
        <w:rPr>
          <w:rFonts w:ascii="Times New Roman" w:hAnsi="Times New Roman"/>
          <w:spacing w:val="2"/>
          <w:sz w:val="22"/>
          <w:szCs w:val="22"/>
        </w:rPr>
        <w:t>30 June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 xml:space="preserve"> 2021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and 20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20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were as follows:</w:t>
      </w:r>
    </w:p>
    <w:p w14:paraId="60BF446D" w14:textId="77777777" w:rsidR="00553AF3" w:rsidRDefault="00553AF3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1443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258"/>
        <w:gridCol w:w="1172"/>
        <w:gridCol w:w="181"/>
        <w:gridCol w:w="1089"/>
        <w:gridCol w:w="184"/>
        <w:gridCol w:w="1166"/>
        <w:gridCol w:w="187"/>
        <w:gridCol w:w="1073"/>
        <w:gridCol w:w="204"/>
        <w:gridCol w:w="1211"/>
        <w:gridCol w:w="192"/>
        <w:gridCol w:w="1209"/>
        <w:gridCol w:w="243"/>
        <w:gridCol w:w="1209"/>
      </w:tblGrid>
      <w:tr w:rsidR="00553AF3" w:rsidRPr="00A27B59" w14:paraId="349F121D" w14:textId="77777777" w:rsidTr="00AE08EB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24B0EB75" w14:textId="77777777" w:rsidR="00553AF3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3245A386" w14:textId="77777777" w:rsidR="00553AF3" w:rsidRPr="00A27B59" w:rsidRDefault="00A82F7B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Consolidated financial statements/</w:t>
            </w:r>
            <w:r w:rsidR="00553AF3">
              <w:rPr>
                <w:szCs w:val="22"/>
              </w:rPr>
              <w:t>Financial statements in which the equity method is applied</w:t>
            </w:r>
          </w:p>
        </w:tc>
      </w:tr>
      <w:tr w:rsidR="00553AF3" w:rsidRPr="00A27B59" w14:paraId="0502BAAF" w14:textId="77777777" w:rsidTr="00AE08EB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5586B27C" w14:textId="77777777" w:rsidR="00553AF3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6"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2B7A119F" w14:textId="77777777" w:rsidR="00553AF3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</w:tr>
      <w:tr w:rsidR="00553AF3" w:rsidRPr="00A27B59" w14:paraId="77FF3CE8" w14:textId="77777777" w:rsidTr="00AE08EB">
        <w:trPr>
          <w:cantSplit/>
          <w:tblHeader/>
        </w:trPr>
        <w:tc>
          <w:tcPr>
            <w:tcW w:w="3510" w:type="dxa"/>
            <w:vMerge w:val="restart"/>
            <w:tcBorders>
              <w:top w:val="nil"/>
              <w:bottom w:val="nil"/>
            </w:tcBorders>
          </w:tcPr>
          <w:p w14:paraId="54C08EB6" w14:textId="77777777" w:rsidR="00553AF3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7A2FAC5D" w14:textId="77777777" w:rsidR="00553AF3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11F45A3C" w14:textId="30CAD67E" w:rsidR="00553AF3" w:rsidRPr="00A27B59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For the </w:t>
            </w:r>
            <w:r w:rsidR="002A3E47">
              <w:rPr>
                <w:b/>
                <w:bCs/>
                <w:i/>
                <w:iCs/>
                <w:szCs w:val="22"/>
              </w:rPr>
              <w:t>three</w:t>
            </w:r>
            <w:r w:rsidRPr="00A27B59">
              <w:rPr>
                <w:b/>
                <w:bCs/>
                <w:i/>
                <w:iCs/>
                <w:szCs w:val="22"/>
              </w:rPr>
              <w:t xml:space="preserve">-month period ended  </w:t>
            </w:r>
          </w:p>
          <w:p w14:paraId="66365961" w14:textId="42597B5C" w:rsidR="00553AF3" w:rsidRPr="00A27B59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  <w:r w:rsidRPr="00A27B59">
              <w:rPr>
                <w:b/>
                <w:bCs/>
                <w:i/>
                <w:iCs/>
                <w:szCs w:val="22"/>
              </w:rPr>
              <w:t xml:space="preserve">   3</w:t>
            </w:r>
            <w:r w:rsidR="00032209">
              <w:rPr>
                <w:b/>
                <w:bCs/>
                <w:i/>
                <w:iCs/>
                <w:szCs w:val="22"/>
              </w:rPr>
              <w:t>0 June</w:t>
            </w:r>
          </w:p>
        </w:tc>
        <w:tc>
          <w:tcPr>
            <w:tcW w:w="2780" w:type="dxa"/>
            <w:gridSpan w:val="3"/>
            <w:tcBorders>
              <w:top w:val="nil"/>
              <w:bottom w:val="nil"/>
            </w:tcBorders>
          </w:tcPr>
          <w:p w14:paraId="4E0FD72C" w14:textId="77777777" w:rsidR="00553AF3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50BE9344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3A248134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257D7824" w14:textId="77777777" w:rsidR="00553AF3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5976C528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7" w:type="dxa"/>
            <w:tcBorders>
              <w:top w:val="nil"/>
              <w:bottom w:val="nil"/>
            </w:tcBorders>
          </w:tcPr>
          <w:p w14:paraId="3C7685B2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88" w:type="dxa"/>
            <w:gridSpan w:val="3"/>
            <w:tcBorders>
              <w:top w:val="nil"/>
              <w:bottom w:val="nil"/>
            </w:tcBorders>
          </w:tcPr>
          <w:p w14:paraId="29F3C24D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0771C623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Others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32CAEF1A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661" w:type="dxa"/>
            <w:gridSpan w:val="3"/>
            <w:tcBorders>
              <w:top w:val="nil"/>
              <w:bottom w:val="nil"/>
            </w:tcBorders>
          </w:tcPr>
          <w:p w14:paraId="2E438FBD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70EE1096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 xml:space="preserve">Total </w:t>
            </w:r>
          </w:p>
        </w:tc>
      </w:tr>
      <w:tr w:rsidR="005B1540" w:rsidRPr="00A27B59" w14:paraId="419B63D7" w14:textId="77777777" w:rsidTr="00AE08EB">
        <w:trPr>
          <w:cantSplit/>
          <w:tblHeader/>
        </w:trPr>
        <w:tc>
          <w:tcPr>
            <w:tcW w:w="3510" w:type="dxa"/>
            <w:vMerge/>
            <w:tcBorders>
              <w:top w:val="nil"/>
              <w:bottom w:val="nil"/>
            </w:tcBorders>
          </w:tcPr>
          <w:p w14:paraId="15D0783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79A060B1" w14:textId="77777777" w:rsidR="005B1540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18AA6588" w14:textId="77777777" w:rsidR="005B1540" w:rsidRPr="00A27B59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</w:t>
            </w:r>
            <w:r w:rsidR="00756E4A">
              <w:rPr>
                <w:b w:val="0"/>
                <w:bCs/>
                <w:szCs w:val="22"/>
              </w:rPr>
              <w:t>1</w:t>
            </w:r>
          </w:p>
        </w:tc>
        <w:tc>
          <w:tcPr>
            <w:tcW w:w="258" w:type="dxa"/>
            <w:tcBorders>
              <w:top w:val="nil"/>
            </w:tcBorders>
          </w:tcPr>
          <w:p w14:paraId="5C05D65D" w14:textId="77777777" w:rsidR="005B1540" w:rsidRPr="00A27B59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 w14:paraId="66FDA452" w14:textId="77777777" w:rsidR="005B1540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B95C544" w14:textId="77777777" w:rsidR="005B1540" w:rsidRPr="00A27B59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</w:t>
            </w:r>
            <w:r w:rsidR="00756E4A">
              <w:rPr>
                <w:b w:val="0"/>
                <w:bCs/>
                <w:szCs w:val="22"/>
              </w:rPr>
              <w:t>20</w:t>
            </w:r>
          </w:p>
        </w:tc>
        <w:tc>
          <w:tcPr>
            <w:tcW w:w="181" w:type="dxa"/>
            <w:tcBorders>
              <w:top w:val="nil"/>
            </w:tcBorders>
          </w:tcPr>
          <w:p w14:paraId="2BBD95A0" w14:textId="77777777" w:rsidR="005B1540" w:rsidRPr="00A27B59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2321DF63" w14:textId="77777777" w:rsidR="005B1540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5839EA5" w14:textId="77777777" w:rsidR="005B1540" w:rsidRPr="00A27B59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</w:t>
            </w:r>
            <w:r w:rsidR="00756E4A">
              <w:rPr>
                <w:b w:val="0"/>
                <w:bCs/>
                <w:szCs w:val="22"/>
              </w:rPr>
              <w:t>1</w:t>
            </w:r>
          </w:p>
        </w:tc>
        <w:tc>
          <w:tcPr>
            <w:tcW w:w="184" w:type="dxa"/>
            <w:tcBorders>
              <w:top w:val="nil"/>
            </w:tcBorders>
          </w:tcPr>
          <w:p w14:paraId="056A1D4D" w14:textId="77777777" w:rsidR="005B1540" w:rsidRPr="00A27B59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14:paraId="52F2C207" w14:textId="77777777" w:rsidR="005B1540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460A6314" w14:textId="77777777" w:rsidR="005B1540" w:rsidRPr="00A27B59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</w:t>
            </w:r>
            <w:r w:rsidR="00756E4A">
              <w:rPr>
                <w:b w:val="0"/>
                <w:bCs/>
                <w:szCs w:val="22"/>
              </w:rPr>
              <w:t>20</w:t>
            </w:r>
          </w:p>
        </w:tc>
        <w:tc>
          <w:tcPr>
            <w:tcW w:w="187" w:type="dxa"/>
            <w:tcBorders>
              <w:top w:val="nil"/>
            </w:tcBorders>
          </w:tcPr>
          <w:p w14:paraId="1787DC9F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right="-79"/>
              <w:jc w:val="center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14:paraId="522777E2" w14:textId="77777777" w:rsidR="005B1540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4F2EF4D0" w14:textId="77777777" w:rsidR="005B1540" w:rsidRPr="00A27B59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</w:t>
            </w:r>
            <w:r w:rsidR="00756E4A">
              <w:rPr>
                <w:b w:val="0"/>
                <w:bCs/>
                <w:szCs w:val="22"/>
              </w:rPr>
              <w:t>1</w:t>
            </w:r>
          </w:p>
        </w:tc>
        <w:tc>
          <w:tcPr>
            <w:tcW w:w="204" w:type="dxa"/>
            <w:tcBorders>
              <w:top w:val="nil"/>
            </w:tcBorders>
          </w:tcPr>
          <w:p w14:paraId="5772B5FD" w14:textId="77777777" w:rsidR="005B1540" w:rsidRPr="00A27B59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11" w:type="dxa"/>
            <w:tcBorders>
              <w:top w:val="nil"/>
            </w:tcBorders>
          </w:tcPr>
          <w:p w14:paraId="66BC905C" w14:textId="77777777" w:rsidR="005B1540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AFB1760" w14:textId="77777777" w:rsidR="005B1540" w:rsidRPr="00A27B59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</w:t>
            </w:r>
            <w:r w:rsidR="00756E4A">
              <w:rPr>
                <w:b w:val="0"/>
                <w:bCs/>
                <w:szCs w:val="22"/>
              </w:rPr>
              <w:t>20</w:t>
            </w:r>
          </w:p>
        </w:tc>
        <w:tc>
          <w:tcPr>
            <w:tcW w:w="192" w:type="dxa"/>
            <w:tcBorders>
              <w:top w:val="nil"/>
            </w:tcBorders>
          </w:tcPr>
          <w:p w14:paraId="3DBCA4AD" w14:textId="77777777" w:rsidR="005B1540" w:rsidRPr="00A27B59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090662C8" w14:textId="77777777" w:rsidR="005B1540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550855A4" w14:textId="77777777" w:rsidR="005B1540" w:rsidRPr="00A27B59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</w:t>
            </w:r>
            <w:r w:rsidR="00756E4A">
              <w:rPr>
                <w:b w:val="0"/>
                <w:bCs/>
                <w:szCs w:val="22"/>
              </w:rPr>
              <w:t>1</w:t>
            </w:r>
          </w:p>
        </w:tc>
        <w:tc>
          <w:tcPr>
            <w:tcW w:w="243" w:type="dxa"/>
            <w:tcBorders>
              <w:top w:val="nil"/>
            </w:tcBorders>
          </w:tcPr>
          <w:p w14:paraId="3BCA5D41" w14:textId="77777777" w:rsidR="005B1540" w:rsidRPr="00A27B59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5D6856EF" w14:textId="77777777" w:rsidR="005B1540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06DC043E" w14:textId="77777777" w:rsidR="005B1540" w:rsidRPr="00A27B59" w:rsidRDefault="005B1540" w:rsidP="005B1540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</w:t>
            </w:r>
            <w:r w:rsidR="00756E4A">
              <w:rPr>
                <w:b w:val="0"/>
                <w:bCs/>
                <w:szCs w:val="22"/>
              </w:rPr>
              <w:t>20</w:t>
            </w:r>
          </w:p>
        </w:tc>
      </w:tr>
      <w:tr w:rsidR="00553AF3" w:rsidRPr="00A27B59" w14:paraId="15EF3F48" w14:textId="77777777" w:rsidTr="00AE08EB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0151F41E" w14:textId="77777777" w:rsidR="00553AF3" w:rsidRPr="00A27B59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400EE18A" w14:textId="77777777" w:rsidR="00553AF3" w:rsidRPr="00A27B59" w:rsidRDefault="00553AF3" w:rsidP="00AE08E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622903">
              <w:rPr>
                <w:b w:val="0"/>
                <w:bCs/>
                <w:i/>
                <w:iCs/>
                <w:szCs w:val="22"/>
              </w:rPr>
              <w:t>(</w:t>
            </w:r>
            <w:r>
              <w:rPr>
                <w:b w:val="0"/>
                <w:bCs/>
                <w:i/>
                <w:iCs/>
                <w:szCs w:val="22"/>
              </w:rPr>
              <w:t>in thousand B</w:t>
            </w:r>
            <w:r w:rsidRPr="00622903">
              <w:rPr>
                <w:b w:val="0"/>
                <w:bCs/>
                <w:i/>
                <w:iCs/>
                <w:szCs w:val="22"/>
              </w:rPr>
              <w:t>aht)</w:t>
            </w:r>
          </w:p>
        </w:tc>
      </w:tr>
      <w:tr w:rsidR="00553AF3" w:rsidRPr="00A27B59" w14:paraId="24649654" w14:textId="77777777" w:rsidTr="00AE08EB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165B6B6D" w14:textId="77777777" w:rsidR="00553AF3" w:rsidRPr="00A27B59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4C34E5E6" w14:textId="77777777" w:rsidR="00553AF3" w:rsidRPr="00622903" w:rsidRDefault="00553AF3" w:rsidP="00AE08EB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5B1540" w:rsidRPr="00A27B59" w14:paraId="48CD6DC7" w14:textId="77777777" w:rsidTr="00AE08EB">
        <w:trPr>
          <w:cantSplit/>
        </w:trPr>
        <w:tc>
          <w:tcPr>
            <w:tcW w:w="3510" w:type="dxa"/>
          </w:tcPr>
          <w:p w14:paraId="41E7CBF6" w14:textId="77777777" w:rsidR="005B1540" w:rsidRPr="00EA5D65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5D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External revenue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4888617" w14:textId="05EA81BE" w:rsidR="005B1540" w:rsidRPr="00EA5D65" w:rsidRDefault="00683D1F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80,809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348D0582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21192E76" w14:textId="0601BA94" w:rsidR="005B1540" w:rsidRPr="00EA5D65" w:rsidRDefault="00972E29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220,384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5E181D5D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5E2B50F9" w14:textId="3A9DEED9" w:rsidR="005B1540" w:rsidRPr="00EA5D65" w:rsidRDefault="009C3B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180,040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3ECE58A4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D2B72E8" w14:textId="262E438C" w:rsidR="005B1540" w:rsidRPr="00EA5D65" w:rsidRDefault="00972E29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155,731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56E3F443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021EA136" w14:textId="5165C2EC" w:rsidR="005B1540" w:rsidRPr="00EA5D65" w:rsidRDefault="00903FB5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7,311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6C1B3330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6A879679" w14:textId="0B9CF6C0" w:rsidR="005B1540" w:rsidRPr="00EA5D65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6,710</w:t>
            </w:r>
          </w:p>
        </w:tc>
        <w:tc>
          <w:tcPr>
            <w:tcW w:w="192" w:type="dxa"/>
            <w:tcBorders>
              <w:bottom w:val="nil"/>
            </w:tcBorders>
          </w:tcPr>
          <w:p w14:paraId="6EA48F39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3A1773CB" w14:textId="702E5909" w:rsidR="005B1540" w:rsidRPr="00EA5D65" w:rsidRDefault="0083564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268,160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30C216C7" w14:textId="77777777" w:rsidR="005B1540" w:rsidRPr="00EA5D65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20F09694" w14:textId="21094C44" w:rsidR="005B1540" w:rsidRPr="00EA5D65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382,825</w:t>
            </w:r>
          </w:p>
        </w:tc>
      </w:tr>
      <w:tr w:rsidR="005B1540" w:rsidRPr="00A27B59" w14:paraId="01C44F75" w14:textId="77777777" w:rsidTr="00AE08EB">
        <w:trPr>
          <w:cantSplit/>
        </w:trPr>
        <w:tc>
          <w:tcPr>
            <w:tcW w:w="3510" w:type="dxa"/>
          </w:tcPr>
          <w:p w14:paraId="0BF9461C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 revenue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035957" w14:textId="15BE2B85" w:rsidR="005B1540" w:rsidRPr="00A27B59" w:rsidRDefault="00683D1F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80,809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1C874F2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F4380E" w14:textId="27794C97" w:rsidR="005B1540" w:rsidRPr="00A27B59" w:rsidRDefault="00972E29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220,384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6D171CF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C0270C" w14:textId="623BC9CC" w:rsidR="005B1540" w:rsidRPr="00A27B59" w:rsidRDefault="009C3B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180,040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8A6CB0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C8ADCE" w14:textId="660C1441" w:rsidR="005B1540" w:rsidRPr="00A27B59" w:rsidRDefault="00972E29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155,731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2AC089E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7678F8" w14:textId="6823AAD7" w:rsidR="005B1540" w:rsidRPr="005F5281" w:rsidRDefault="00903FB5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rFonts w:cs="Angsana New"/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  <w:szCs w:val="22"/>
              </w:rPr>
              <w:t>38,20</w:t>
            </w:r>
            <w:r w:rsidR="005F5281">
              <w:rPr>
                <w:rFonts w:cs="Angsana New"/>
                <w:b/>
                <w:bCs/>
                <w:szCs w:val="28"/>
                <w:lang w:val="en-US" w:bidi="th-TH"/>
              </w:rPr>
              <w:t>5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570BA21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55A6E3" w14:textId="2F14F40B" w:rsidR="005B1540" w:rsidRPr="00A27B59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33,549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14F0599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A8AFF8" w14:textId="58CA6CE1" w:rsidR="005B1540" w:rsidRPr="00252681" w:rsidRDefault="0083564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rFonts w:cs="Angsana New"/>
                <w:b/>
                <w:bCs/>
                <w:szCs w:val="28"/>
                <w:lang w:val="en-US" w:bidi="th-TH"/>
              </w:rPr>
            </w:pPr>
            <w:r>
              <w:rPr>
                <w:rFonts w:cs="Angsana New"/>
                <w:b/>
                <w:bCs/>
                <w:szCs w:val="28"/>
                <w:lang w:val="en-US" w:bidi="th-TH"/>
              </w:rPr>
              <w:t>299,05</w:t>
            </w:r>
            <w:r w:rsidR="0023438D">
              <w:rPr>
                <w:rFonts w:cs="Angsana New"/>
                <w:b/>
                <w:bCs/>
                <w:szCs w:val="28"/>
                <w:lang w:val="en-US" w:bidi="th-TH"/>
              </w:rPr>
              <w:t>4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5973A1F2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18AD7C" w14:textId="668E0ABE" w:rsidR="005B1540" w:rsidRPr="00A27B59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409,664</w:t>
            </w:r>
          </w:p>
        </w:tc>
      </w:tr>
      <w:tr w:rsidR="005B1540" w:rsidRPr="008342D5" w14:paraId="27EF7C14" w14:textId="77777777" w:rsidTr="00AE08EB">
        <w:trPr>
          <w:cantSplit/>
        </w:trPr>
        <w:tc>
          <w:tcPr>
            <w:tcW w:w="3510" w:type="dxa"/>
          </w:tcPr>
          <w:p w14:paraId="6328F413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285C11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8342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egment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results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60B684" w14:textId="3C7D23E0" w:rsidR="005B1540" w:rsidRPr="008342D5" w:rsidRDefault="00683D1F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52,403</w:t>
            </w: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6146C496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F09823" w14:textId="7408A295" w:rsidR="005B1540" w:rsidRPr="008342D5" w:rsidRDefault="00972E29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20,588</w:t>
            </w: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13097B44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CA9F9D" w14:textId="6AB3A784" w:rsidR="005B1540" w:rsidRPr="008342D5" w:rsidRDefault="009C3B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100,348</w:t>
            </w:r>
          </w:p>
        </w:tc>
        <w:tc>
          <w:tcPr>
            <w:tcW w:w="184" w:type="dxa"/>
            <w:tcBorders>
              <w:top w:val="nil"/>
            </w:tcBorders>
            <w:vAlign w:val="bottom"/>
          </w:tcPr>
          <w:p w14:paraId="115A47EB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85BBD7" w14:textId="45678B0D" w:rsidR="005B1540" w:rsidRPr="008342D5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77,843</w:t>
            </w:r>
          </w:p>
        </w:tc>
        <w:tc>
          <w:tcPr>
            <w:tcW w:w="187" w:type="dxa"/>
            <w:tcBorders>
              <w:top w:val="nil"/>
            </w:tcBorders>
            <w:vAlign w:val="bottom"/>
          </w:tcPr>
          <w:p w14:paraId="58840D28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F9A081" w14:textId="7CF9159B" w:rsidR="005B1540" w:rsidRPr="008342D5" w:rsidRDefault="007730CE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204" w:type="dxa"/>
            <w:tcBorders>
              <w:top w:val="nil"/>
            </w:tcBorders>
          </w:tcPr>
          <w:p w14:paraId="6F8F610F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8B6160" w14:textId="51E316DF" w:rsidR="005B1540" w:rsidRPr="008342D5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192" w:type="dxa"/>
            <w:tcBorders>
              <w:top w:val="nil"/>
            </w:tcBorders>
          </w:tcPr>
          <w:p w14:paraId="0023937E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6FDE06A9" w14:textId="2CE8402B" w:rsidR="005B1540" w:rsidRPr="008342D5" w:rsidRDefault="0083564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152,751</w:t>
            </w: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33B282F3" w14:textId="77777777" w:rsidR="005B1540" w:rsidRPr="008342D5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62566863" w14:textId="55DEBD07" w:rsidR="005B1540" w:rsidRPr="008342D5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98,431</w:t>
            </w:r>
          </w:p>
        </w:tc>
      </w:tr>
      <w:tr w:rsidR="005B1540" w:rsidRPr="00A005EE" w14:paraId="4F198942" w14:textId="77777777" w:rsidTr="00AE08EB">
        <w:trPr>
          <w:cantSplit/>
        </w:trPr>
        <w:tc>
          <w:tcPr>
            <w:tcW w:w="3510" w:type="dxa"/>
          </w:tcPr>
          <w:p w14:paraId="2977C423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Unallocated expenses</w:t>
            </w:r>
          </w:p>
        </w:tc>
        <w:tc>
          <w:tcPr>
            <w:tcW w:w="1350" w:type="dxa"/>
            <w:vAlign w:val="bottom"/>
          </w:tcPr>
          <w:p w14:paraId="72AC4762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63B5E2E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E98F3FC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CD4EC4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F784E0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25576420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4A8EED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FDEEE4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266789D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D1F9634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FD2435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06D997F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7A68EF4" w14:textId="231E82D8" w:rsidR="005B1540" w:rsidRPr="00A005EE" w:rsidRDefault="0083564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(19,97</w:t>
            </w:r>
            <w:r w:rsidR="0023438D">
              <w:rPr>
                <w:szCs w:val="22"/>
              </w:rPr>
              <w:t>1</w:t>
            </w:r>
            <w:r>
              <w:rPr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0BC6FD30" w14:textId="77777777" w:rsidR="005B1540" w:rsidRPr="00A005EE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6BEBC60B" w14:textId="66FB402B" w:rsidR="005B1540" w:rsidRPr="00A005EE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(26,843)</w:t>
            </w:r>
          </w:p>
        </w:tc>
      </w:tr>
      <w:tr w:rsidR="00D969BD" w:rsidRPr="00A005EE" w14:paraId="4A1501B4" w14:textId="77777777" w:rsidTr="00AE08EB">
        <w:trPr>
          <w:cantSplit/>
        </w:trPr>
        <w:tc>
          <w:tcPr>
            <w:tcW w:w="3510" w:type="dxa"/>
          </w:tcPr>
          <w:p w14:paraId="21B38D28" w14:textId="77777777" w:rsidR="00D969BD" w:rsidRDefault="00D969BD" w:rsidP="00D969BD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hare of profit of joint ventures </w:t>
            </w:r>
          </w:p>
        </w:tc>
        <w:tc>
          <w:tcPr>
            <w:tcW w:w="1350" w:type="dxa"/>
            <w:vAlign w:val="bottom"/>
          </w:tcPr>
          <w:p w14:paraId="003B0BC1" w14:textId="77777777" w:rsidR="00D969BD" w:rsidRPr="007D41B5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743EA4E1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2484DAB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4AD859A2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68F384C0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1389EFA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437C5DE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AAEC8CF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E5AB45F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18C66E11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0F793594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38093978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54EE8E1A" w14:textId="77777777" w:rsidR="00D969BD" w:rsidRPr="00A005EE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ECE6FA8" w14:textId="77777777" w:rsidR="00D969BD" w:rsidRPr="00A005EE" w:rsidRDefault="00D969BD" w:rsidP="00D969B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09E75AC" w14:textId="56878803" w:rsidR="00D969BD" w:rsidRPr="00A005EE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D969BD" w:rsidRPr="00503FC6" w14:paraId="636D7D0C" w14:textId="77777777" w:rsidTr="00AE08EB">
        <w:trPr>
          <w:cantSplit/>
        </w:trPr>
        <w:tc>
          <w:tcPr>
            <w:tcW w:w="3510" w:type="dxa"/>
          </w:tcPr>
          <w:p w14:paraId="22EF3567" w14:textId="77777777" w:rsidR="00D969BD" w:rsidRPr="00A27B59" w:rsidRDefault="00D969BD" w:rsidP="00D969BD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accounted for using equity method</w:t>
            </w:r>
          </w:p>
        </w:tc>
        <w:tc>
          <w:tcPr>
            <w:tcW w:w="1350" w:type="dxa"/>
            <w:vAlign w:val="bottom"/>
          </w:tcPr>
          <w:p w14:paraId="4DE0702E" w14:textId="77777777" w:rsidR="00D969BD" w:rsidRPr="007D41B5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363C84A8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AB9E2BE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583C7853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2E0F82C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2B9D78AB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32AF2F0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1B6D195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D93064A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1C651176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C5BA7C4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13400A7C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1ADEE954" w14:textId="3B339C65" w:rsidR="00D969BD" w:rsidRDefault="00835647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37,69</w:t>
            </w:r>
            <w:r w:rsidR="0023438D">
              <w:rPr>
                <w:szCs w:val="22"/>
              </w:rPr>
              <w:t>1</w:t>
            </w:r>
          </w:p>
        </w:tc>
        <w:tc>
          <w:tcPr>
            <w:tcW w:w="243" w:type="dxa"/>
            <w:vAlign w:val="bottom"/>
          </w:tcPr>
          <w:p w14:paraId="74A9EA6B" w14:textId="77777777" w:rsidR="00D969BD" w:rsidRPr="00503FC6" w:rsidRDefault="00D969BD" w:rsidP="00D969B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592FFD6" w14:textId="2879B7B4" w:rsidR="00D969BD" w:rsidRDefault="00F577FD" w:rsidP="00FA34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11,177</w:t>
            </w:r>
          </w:p>
        </w:tc>
      </w:tr>
      <w:tr w:rsidR="005B1540" w:rsidRPr="00503FC6" w14:paraId="230F2C4F" w14:textId="77777777" w:rsidTr="00AE08EB">
        <w:trPr>
          <w:cantSplit/>
        </w:trPr>
        <w:tc>
          <w:tcPr>
            <w:tcW w:w="3510" w:type="dxa"/>
          </w:tcPr>
          <w:p w14:paraId="7A631A0F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Income tax expense</w:t>
            </w:r>
          </w:p>
        </w:tc>
        <w:tc>
          <w:tcPr>
            <w:tcW w:w="1350" w:type="dxa"/>
            <w:vAlign w:val="bottom"/>
          </w:tcPr>
          <w:p w14:paraId="46EBB672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BC31D23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741ACD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5D91A2BA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71CB0DB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2B9A1FD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06885E5A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8984457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482867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E6C3F71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9CABA3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15622CC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081D816" w14:textId="4166DE63" w:rsidR="005B1540" w:rsidRPr="00503FC6" w:rsidRDefault="0083564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(14,634)</w:t>
            </w:r>
          </w:p>
        </w:tc>
        <w:tc>
          <w:tcPr>
            <w:tcW w:w="243" w:type="dxa"/>
            <w:vAlign w:val="bottom"/>
          </w:tcPr>
          <w:p w14:paraId="604B6DBA" w14:textId="77777777" w:rsidR="005B1540" w:rsidRPr="00503FC6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8BD5914" w14:textId="0CDE8071" w:rsidR="005B1540" w:rsidRPr="00503FC6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(6,021)</w:t>
            </w:r>
          </w:p>
        </w:tc>
      </w:tr>
      <w:tr w:rsidR="005B1540" w:rsidRPr="00503FC6" w14:paraId="44CC4836" w14:textId="77777777" w:rsidTr="00AE08EB">
        <w:trPr>
          <w:cantSplit/>
        </w:trPr>
        <w:tc>
          <w:tcPr>
            <w:tcW w:w="3510" w:type="dxa"/>
          </w:tcPr>
          <w:p w14:paraId="18239696" w14:textId="77777777" w:rsidR="005B1540" w:rsidRPr="00503FC6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Profit for the period</w:t>
            </w:r>
          </w:p>
        </w:tc>
        <w:tc>
          <w:tcPr>
            <w:tcW w:w="1350" w:type="dxa"/>
            <w:vAlign w:val="bottom"/>
          </w:tcPr>
          <w:p w14:paraId="2854C1B3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697B543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5119EE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6009323F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BD9752D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0711477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4D2B004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05B5B47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26D87CC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A372EA3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12050F57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672A343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18030" w14:textId="3AEF2F7C" w:rsidR="005B1540" w:rsidRPr="00503FC6" w:rsidRDefault="0083564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155,837</w:t>
            </w:r>
          </w:p>
        </w:tc>
        <w:tc>
          <w:tcPr>
            <w:tcW w:w="243" w:type="dxa"/>
            <w:vAlign w:val="bottom"/>
          </w:tcPr>
          <w:p w14:paraId="753F8E58" w14:textId="77777777" w:rsidR="005B1540" w:rsidRPr="00503FC6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4CF2A" w14:textId="516E8AA7" w:rsidR="005B1540" w:rsidRPr="00503FC6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76,744</w:t>
            </w:r>
          </w:p>
        </w:tc>
      </w:tr>
      <w:tr w:rsidR="005B1540" w:rsidRPr="00503FC6" w14:paraId="0A33473D" w14:textId="77777777" w:rsidTr="00AE08EB">
        <w:trPr>
          <w:cantSplit/>
        </w:trPr>
        <w:tc>
          <w:tcPr>
            <w:tcW w:w="3510" w:type="dxa"/>
          </w:tcPr>
          <w:p w14:paraId="6BFB242B" w14:textId="77777777" w:rsidR="005B1540" w:rsidRPr="00503FC6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CA77CAF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6067112D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D0ACFC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52D0E1E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2762239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90BA1FF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4E52A3C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5362EC87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518D6F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74FB154C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5F6CE97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045409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2BCBA9D6" w14:textId="77777777" w:rsidR="005B1540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F3F4D96" w14:textId="77777777" w:rsidR="005B1540" w:rsidRPr="00503FC6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7A903AF8" w14:textId="77777777" w:rsidR="005B1540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tr w:rsidR="005B1540" w:rsidRPr="00503FC6" w14:paraId="72A8EF40" w14:textId="77777777" w:rsidTr="00AE08EB">
        <w:trPr>
          <w:cantSplit/>
        </w:trPr>
        <w:tc>
          <w:tcPr>
            <w:tcW w:w="3510" w:type="dxa"/>
          </w:tcPr>
          <w:p w14:paraId="6C40AE79" w14:textId="77777777" w:rsidR="005B1540" w:rsidRPr="00503FC6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Timing of revenue recognition</w:t>
            </w:r>
          </w:p>
        </w:tc>
        <w:tc>
          <w:tcPr>
            <w:tcW w:w="1350" w:type="dxa"/>
            <w:vAlign w:val="bottom"/>
          </w:tcPr>
          <w:p w14:paraId="08724475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22B8F095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BF240D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7AD971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989852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BC4F292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6D9A8BA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5CEB68F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E27B97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5028788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2D1657E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4D38120A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7B18D588" w14:textId="77777777" w:rsidR="005B1540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2C4C2B0" w14:textId="77777777" w:rsidR="005B1540" w:rsidRPr="00503FC6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516D8C37" w14:textId="77777777" w:rsidR="005B1540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tr w:rsidR="005B1540" w:rsidRPr="00503FC6" w14:paraId="6F7919FB" w14:textId="77777777" w:rsidTr="00AE08EB">
        <w:trPr>
          <w:cantSplit/>
        </w:trPr>
        <w:tc>
          <w:tcPr>
            <w:tcW w:w="3510" w:type="dxa"/>
          </w:tcPr>
          <w:p w14:paraId="55EF4FDA" w14:textId="77777777" w:rsidR="005B1540" w:rsidRPr="00F010AD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F010AD">
              <w:rPr>
                <w:rFonts w:ascii="Times New Roman" w:hAnsi="Times New Roman" w:cs="Times New Roman"/>
                <w:sz w:val="22"/>
                <w:szCs w:val="22"/>
              </w:rPr>
              <w:t>At a point in time</w:t>
            </w:r>
          </w:p>
        </w:tc>
        <w:tc>
          <w:tcPr>
            <w:tcW w:w="1350" w:type="dxa"/>
            <w:vAlign w:val="bottom"/>
          </w:tcPr>
          <w:p w14:paraId="58D743B9" w14:textId="2377B552" w:rsidR="005B1540" w:rsidRPr="00172CED" w:rsidRDefault="00683D1F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80,809</w:t>
            </w:r>
          </w:p>
        </w:tc>
        <w:tc>
          <w:tcPr>
            <w:tcW w:w="258" w:type="dxa"/>
            <w:vAlign w:val="bottom"/>
          </w:tcPr>
          <w:p w14:paraId="554DEEC4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9CDB7E3" w14:textId="615167E9" w:rsidR="005B1540" w:rsidRPr="00A27B59" w:rsidRDefault="00972E29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220,384</w:t>
            </w:r>
          </w:p>
        </w:tc>
        <w:tc>
          <w:tcPr>
            <w:tcW w:w="181" w:type="dxa"/>
            <w:vAlign w:val="bottom"/>
          </w:tcPr>
          <w:p w14:paraId="54143B68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737EA9C" w14:textId="7810C380" w:rsidR="005B1540" w:rsidRPr="00A27B59" w:rsidRDefault="00736FE2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273036BE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7FB0E937" w14:textId="60893B59" w:rsidR="005B1540" w:rsidRPr="00A27B59" w:rsidRDefault="00F577FD" w:rsidP="0007363F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7" w:type="dxa"/>
            <w:vAlign w:val="bottom"/>
          </w:tcPr>
          <w:p w14:paraId="40EFED2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F69A28C" w14:textId="7ABEE10D" w:rsidR="005B1540" w:rsidRPr="00A27B59" w:rsidRDefault="007730CE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04" w:type="dxa"/>
            <w:vAlign w:val="bottom"/>
          </w:tcPr>
          <w:p w14:paraId="228DA33D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2EBC0E7D" w14:textId="17D245D1" w:rsidR="005B1540" w:rsidRPr="00A27B59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92" w:type="dxa"/>
          </w:tcPr>
          <w:p w14:paraId="7F84952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1C5A8E13" w14:textId="415C669F" w:rsidR="005B1540" w:rsidRPr="00A27B59" w:rsidRDefault="0083564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80,809</w:t>
            </w:r>
          </w:p>
        </w:tc>
        <w:tc>
          <w:tcPr>
            <w:tcW w:w="243" w:type="dxa"/>
            <w:vAlign w:val="bottom"/>
          </w:tcPr>
          <w:p w14:paraId="59093C74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526107E7" w14:textId="5522BA56" w:rsidR="005B1540" w:rsidRPr="00A27B59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220,384</w:t>
            </w:r>
          </w:p>
        </w:tc>
      </w:tr>
      <w:tr w:rsidR="005B1540" w:rsidRPr="00503FC6" w14:paraId="0428CC63" w14:textId="77777777" w:rsidTr="00AE08EB">
        <w:trPr>
          <w:cantSplit/>
        </w:trPr>
        <w:tc>
          <w:tcPr>
            <w:tcW w:w="3510" w:type="dxa"/>
          </w:tcPr>
          <w:p w14:paraId="13E6B60F" w14:textId="77777777" w:rsidR="005B1540" w:rsidRPr="00F010AD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Over</w:t>
            </w:r>
            <w:r w:rsidR="00236A8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time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E32B4D" w14:textId="4273C263" w:rsidR="005B1540" w:rsidRPr="00172CED" w:rsidRDefault="00683D1F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6A00F83F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2406978" w14:textId="0B0C3EEC" w:rsidR="005B1540" w:rsidRDefault="00972E29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3C1AFF9A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72CC9D12" w14:textId="792A11C5" w:rsidR="005B1540" w:rsidRDefault="00736FE2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180,040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2EB2AB7C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76975E9" w14:textId="1A35F2D5" w:rsidR="005B1540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155,731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43DD3885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18CE2E18" w14:textId="16C7DFEF" w:rsidR="005B1540" w:rsidRDefault="007730CE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7,311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38CB182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26A43F1" w14:textId="30D82460" w:rsidR="005B1540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6,710</w:t>
            </w:r>
          </w:p>
        </w:tc>
        <w:tc>
          <w:tcPr>
            <w:tcW w:w="192" w:type="dxa"/>
            <w:tcBorders>
              <w:bottom w:val="nil"/>
            </w:tcBorders>
          </w:tcPr>
          <w:p w14:paraId="21BD6219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96921FC" w14:textId="58B09297" w:rsidR="005B1540" w:rsidRDefault="0083564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187,351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5149B6A2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3F048E2" w14:textId="40470AC1" w:rsidR="005B1540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162,441</w:t>
            </w:r>
          </w:p>
        </w:tc>
      </w:tr>
      <w:tr w:rsidR="005B1540" w:rsidRPr="00503FC6" w14:paraId="36CE613F" w14:textId="77777777" w:rsidTr="00AE08EB">
        <w:trPr>
          <w:cantSplit/>
        </w:trPr>
        <w:tc>
          <w:tcPr>
            <w:tcW w:w="3510" w:type="dxa"/>
          </w:tcPr>
          <w:p w14:paraId="2C35B3FA" w14:textId="77777777" w:rsidR="005B1540" w:rsidRPr="00F010AD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10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658A3" w14:textId="1CC78F46" w:rsidR="005B1540" w:rsidRPr="0076722A" w:rsidRDefault="00683D1F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80,809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5CC31E62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18625" w14:textId="0BD5541C" w:rsidR="005B1540" w:rsidRPr="00A27B59" w:rsidRDefault="00972E29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220,384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52340C89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1CE78" w14:textId="01CEE88A" w:rsidR="005B1540" w:rsidRPr="00A27B59" w:rsidRDefault="00736FE2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180,040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58EA9E3F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5A9C2" w14:textId="6AE2BF50" w:rsidR="005B1540" w:rsidRPr="00A27B59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155,731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290E4D45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72915" w14:textId="7862C808" w:rsidR="005B1540" w:rsidRPr="00A27B59" w:rsidRDefault="007730CE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7,311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21AFDC61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62F3B" w14:textId="135FA29A" w:rsidR="005B1540" w:rsidRPr="00A27B59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6,710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6C6EDAE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09C1E" w14:textId="44898F6B" w:rsidR="005B1540" w:rsidRPr="00A27B59" w:rsidRDefault="0083564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268,160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250220C3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FA80A" w14:textId="02C28492" w:rsidR="005B1540" w:rsidRPr="00A27B59" w:rsidRDefault="00F577F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382,825</w:t>
            </w:r>
          </w:p>
        </w:tc>
      </w:tr>
      <w:tr w:rsidR="005B1540" w:rsidRPr="00A27B59" w14:paraId="130264AB" w14:textId="77777777" w:rsidTr="00AE08EB">
        <w:trPr>
          <w:cantSplit/>
        </w:trPr>
        <w:tc>
          <w:tcPr>
            <w:tcW w:w="3510" w:type="dxa"/>
            <w:tcBorders>
              <w:bottom w:val="nil"/>
            </w:tcBorders>
          </w:tcPr>
          <w:p w14:paraId="26759105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07492C36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1D31BA5C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nil"/>
            </w:tcBorders>
            <w:vAlign w:val="bottom"/>
          </w:tcPr>
          <w:p w14:paraId="17C70B61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4A0C454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nil"/>
            </w:tcBorders>
            <w:vAlign w:val="bottom"/>
          </w:tcPr>
          <w:p w14:paraId="53CB9C99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45437C90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vAlign w:val="bottom"/>
          </w:tcPr>
          <w:p w14:paraId="490E7821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06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4B235F55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nil"/>
            </w:tcBorders>
            <w:vAlign w:val="bottom"/>
          </w:tcPr>
          <w:p w14:paraId="270D157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3BFCA0E3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nil"/>
            </w:tcBorders>
            <w:vAlign w:val="bottom"/>
          </w:tcPr>
          <w:p w14:paraId="65B5029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6C30A0A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208F61E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37AAFED5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35FF0227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5B1540" w:rsidRPr="00A27B59" w14:paraId="5F1BB923" w14:textId="77777777" w:rsidTr="00AE08EB">
        <w:trPr>
          <w:cantSplit/>
        </w:trPr>
        <w:tc>
          <w:tcPr>
            <w:tcW w:w="3510" w:type="dxa"/>
            <w:tcBorders>
              <w:top w:val="nil"/>
              <w:bottom w:val="nil"/>
            </w:tcBorders>
          </w:tcPr>
          <w:p w14:paraId="5DDCA712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5024B28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740A33C4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bottom"/>
          </w:tcPr>
          <w:p w14:paraId="4670D85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72278DD7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727958F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4567F8E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7568284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06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37DD0BE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14:paraId="361E38B8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4072AD3B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0A6C87BB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009FB581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0A02BB8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25E1F81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68F6CCCD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</w:tbl>
    <w:p w14:paraId="459A6202" w14:textId="77777777" w:rsidR="00553AF3" w:rsidRDefault="00553AF3" w:rsidP="0055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360"/>
        <w:jc w:val="both"/>
        <w:rPr>
          <w:rFonts w:ascii="Times New Roman" w:hAnsi="Times New Roman" w:cs="Times New Roman"/>
          <w:sz w:val="22"/>
          <w:szCs w:val="22"/>
        </w:rPr>
      </w:pPr>
    </w:p>
    <w:p w14:paraId="4EAECEF4" w14:textId="77777777" w:rsidR="00553AF3" w:rsidRPr="00055B24" w:rsidRDefault="00553AF3" w:rsidP="0055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  <w:cs/>
        </w:rPr>
      </w:pPr>
    </w:p>
    <w:tbl>
      <w:tblPr>
        <w:tblW w:w="1443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258"/>
        <w:gridCol w:w="1172"/>
        <w:gridCol w:w="181"/>
        <w:gridCol w:w="1089"/>
        <w:gridCol w:w="184"/>
        <w:gridCol w:w="1166"/>
        <w:gridCol w:w="187"/>
        <w:gridCol w:w="1073"/>
        <w:gridCol w:w="204"/>
        <w:gridCol w:w="1211"/>
        <w:gridCol w:w="192"/>
        <w:gridCol w:w="1209"/>
        <w:gridCol w:w="243"/>
        <w:gridCol w:w="1209"/>
      </w:tblGrid>
      <w:tr w:rsidR="002A3E47" w:rsidRPr="00A27B59" w14:paraId="6862AAB3" w14:textId="77777777" w:rsidTr="00297E09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1C5E23E7" w14:textId="77777777" w:rsidR="002A3E47" w:rsidRDefault="002A3E47" w:rsidP="00297E0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6294252A" w14:textId="77777777" w:rsidR="002A3E47" w:rsidRPr="00A27B59" w:rsidRDefault="002A3E47" w:rsidP="00297E09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Consolidated financial statements/Financial statements in which the equity method is applied</w:t>
            </w:r>
          </w:p>
        </w:tc>
      </w:tr>
      <w:tr w:rsidR="002A3E47" w:rsidRPr="00A27B59" w14:paraId="52F2D9D9" w14:textId="77777777" w:rsidTr="00297E09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2C3B8B31" w14:textId="77777777" w:rsidR="002A3E47" w:rsidRDefault="002A3E47" w:rsidP="00297E0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6"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03579B70" w14:textId="77777777" w:rsidR="002A3E47" w:rsidRDefault="002A3E47" w:rsidP="00297E09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</w:tr>
      <w:tr w:rsidR="002A3E47" w:rsidRPr="00A27B59" w14:paraId="2055DFF4" w14:textId="77777777" w:rsidTr="00297E09">
        <w:trPr>
          <w:cantSplit/>
          <w:tblHeader/>
        </w:trPr>
        <w:tc>
          <w:tcPr>
            <w:tcW w:w="3510" w:type="dxa"/>
            <w:vMerge w:val="restart"/>
            <w:tcBorders>
              <w:top w:val="nil"/>
              <w:bottom w:val="nil"/>
            </w:tcBorders>
          </w:tcPr>
          <w:p w14:paraId="499C4295" w14:textId="77777777" w:rsidR="002A3E47" w:rsidRDefault="002A3E47" w:rsidP="00297E0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0AB3256D" w14:textId="77777777" w:rsidR="002A3E47" w:rsidRDefault="002A3E47" w:rsidP="00297E0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15AF6B2A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For the six</w:t>
            </w:r>
            <w:r w:rsidRPr="00A27B59">
              <w:rPr>
                <w:b/>
                <w:bCs/>
                <w:i/>
                <w:iCs/>
                <w:szCs w:val="22"/>
              </w:rPr>
              <w:t xml:space="preserve">-month period ended  </w:t>
            </w:r>
          </w:p>
          <w:p w14:paraId="05AEF650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  <w:r w:rsidRPr="00A27B59">
              <w:rPr>
                <w:b/>
                <w:bCs/>
                <w:i/>
                <w:iCs/>
                <w:szCs w:val="22"/>
              </w:rPr>
              <w:t xml:space="preserve">   3</w:t>
            </w:r>
            <w:r>
              <w:rPr>
                <w:b/>
                <w:bCs/>
                <w:i/>
                <w:iCs/>
                <w:szCs w:val="22"/>
              </w:rPr>
              <w:t>0 June</w:t>
            </w:r>
          </w:p>
        </w:tc>
        <w:tc>
          <w:tcPr>
            <w:tcW w:w="2780" w:type="dxa"/>
            <w:gridSpan w:val="3"/>
            <w:tcBorders>
              <w:top w:val="nil"/>
              <w:bottom w:val="nil"/>
            </w:tcBorders>
          </w:tcPr>
          <w:p w14:paraId="242C1C8D" w14:textId="77777777" w:rsidR="002A3E47" w:rsidRDefault="002A3E47" w:rsidP="00297E09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4B501D9F" w14:textId="77777777" w:rsidR="002A3E47" w:rsidRPr="00A27B59" w:rsidRDefault="002A3E47" w:rsidP="00297E09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5B8D32C7" w14:textId="77777777" w:rsidR="002A3E47" w:rsidRPr="00A27B59" w:rsidRDefault="002A3E47" w:rsidP="00297E09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52E1EA36" w14:textId="77777777" w:rsidR="002A3E47" w:rsidRDefault="002A3E47" w:rsidP="00297E09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3FE3055D" w14:textId="77777777" w:rsidR="002A3E47" w:rsidRPr="00A27B59" w:rsidRDefault="002A3E47" w:rsidP="00297E09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7" w:type="dxa"/>
            <w:tcBorders>
              <w:top w:val="nil"/>
              <w:bottom w:val="nil"/>
            </w:tcBorders>
          </w:tcPr>
          <w:p w14:paraId="0351A245" w14:textId="77777777" w:rsidR="002A3E47" w:rsidRPr="00A27B59" w:rsidRDefault="002A3E47" w:rsidP="00297E09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88" w:type="dxa"/>
            <w:gridSpan w:val="3"/>
            <w:tcBorders>
              <w:top w:val="nil"/>
              <w:bottom w:val="nil"/>
            </w:tcBorders>
          </w:tcPr>
          <w:p w14:paraId="6DCAF09A" w14:textId="77777777" w:rsidR="002A3E47" w:rsidRPr="00A27B59" w:rsidRDefault="002A3E47" w:rsidP="00297E09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1D7D455A" w14:textId="77777777" w:rsidR="002A3E47" w:rsidRPr="00A27B59" w:rsidRDefault="002A3E47" w:rsidP="00297E09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Others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69DA4C68" w14:textId="77777777" w:rsidR="002A3E47" w:rsidRPr="00A27B59" w:rsidRDefault="002A3E47" w:rsidP="00297E09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661" w:type="dxa"/>
            <w:gridSpan w:val="3"/>
            <w:tcBorders>
              <w:top w:val="nil"/>
              <w:bottom w:val="nil"/>
            </w:tcBorders>
          </w:tcPr>
          <w:p w14:paraId="76B23341" w14:textId="77777777" w:rsidR="002A3E47" w:rsidRPr="00A27B59" w:rsidRDefault="002A3E47" w:rsidP="00297E09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2D654006" w14:textId="77777777" w:rsidR="002A3E47" w:rsidRPr="00A27B59" w:rsidRDefault="002A3E47" w:rsidP="00297E09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 xml:space="preserve">Total </w:t>
            </w:r>
          </w:p>
        </w:tc>
      </w:tr>
      <w:tr w:rsidR="002A3E47" w:rsidRPr="00A27B59" w14:paraId="04ACC36F" w14:textId="77777777" w:rsidTr="00297E09">
        <w:trPr>
          <w:cantSplit/>
          <w:tblHeader/>
        </w:trPr>
        <w:tc>
          <w:tcPr>
            <w:tcW w:w="3510" w:type="dxa"/>
            <w:vMerge/>
            <w:tcBorders>
              <w:top w:val="nil"/>
              <w:bottom w:val="nil"/>
            </w:tcBorders>
          </w:tcPr>
          <w:p w14:paraId="197D48D8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76603898" w14:textId="77777777" w:rsidR="002A3E47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4680CE9" w14:textId="77777777" w:rsidR="002A3E47" w:rsidRPr="00A27B59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258" w:type="dxa"/>
            <w:tcBorders>
              <w:top w:val="nil"/>
            </w:tcBorders>
          </w:tcPr>
          <w:p w14:paraId="06C443DB" w14:textId="77777777" w:rsidR="002A3E47" w:rsidRPr="00A27B59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 w14:paraId="326BC9AE" w14:textId="77777777" w:rsidR="002A3E47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C24D6A0" w14:textId="77777777" w:rsidR="002A3E47" w:rsidRPr="00A27B59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2020</w:t>
            </w:r>
          </w:p>
        </w:tc>
        <w:tc>
          <w:tcPr>
            <w:tcW w:w="181" w:type="dxa"/>
            <w:tcBorders>
              <w:top w:val="nil"/>
            </w:tcBorders>
          </w:tcPr>
          <w:p w14:paraId="5C4A9DBA" w14:textId="77777777" w:rsidR="002A3E47" w:rsidRPr="00A27B59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3591CE19" w14:textId="77777777" w:rsidR="002A3E47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359C73A4" w14:textId="77777777" w:rsidR="002A3E47" w:rsidRPr="00A27B59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84" w:type="dxa"/>
            <w:tcBorders>
              <w:top w:val="nil"/>
            </w:tcBorders>
          </w:tcPr>
          <w:p w14:paraId="4E0D3D42" w14:textId="77777777" w:rsidR="002A3E47" w:rsidRPr="00A27B59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14:paraId="6CF3EF48" w14:textId="77777777" w:rsidR="002A3E47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52F82FB" w14:textId="77777777" w:rsidR="002A3E47" w:rsidRPr="00A27B59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2020</w:t>
            </w:r>
          </w:p>
        </w:tc>
        <w:tc>
          <w:tcPr>
            <w:tcW w:w="187" w:type="dxa"/>
            <w:tcBorders>
              <w:top w:val="nil"/>
            </w:tcBorders>
          </w:tcPr>
          <w:p w14:paraId="6AC0D1B0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right="-79"/>
              <w:jc w:val="center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14:paraId="02394C78" w14:textId="77777777" w:rsidR="002A3E47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B3750E9" w14:textId="77777777" w:rsidR="002A3E47" w:rsidRPr="00A27B59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204" w:type="dxa"/>
            <w:tcBorders>
              <w:top w:val="nil"/>
            </w:tcBorders>
          </w:tcPr>
          <w:p w14:paraId="4427F920" w14:textId="77777777" w:rsidR="002A3E47" w:rsidRPr="00A27B59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11" w:type="dxa"/>
            <w:tcBorders>
              <w:top w:val="nil"/>
            </w:tcBorders>
          </w:tcPr>
          <w:p w14:paraId="4C8D228E" w14:textId="77777777" w:rsidR="002A3E47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5D738AEF" w14:textId="77777777" w:rsidR="002A3E47" w:rsidRPr="00A27B59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2020</w:t>
            </w:r>
          </w:p>
        </w:tc>
        <w:tc>
          <w:tcPr>
            <w:tcW w:w="192" w:type="dxa"/>
            <w:tcBorders>
              <w:top w:val="nil"/>
            </w:tcBorders>
          </w:tcPr>
          <w:p w14:paraId="34A5DB80" w14:textId="77777777" w:rsidR="002A3E47" w:rsidRPr="00A27B59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59E28DD2" w14:textId="77777777" w:rsidR="002A3E47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367A6B3" w14:textId="77777777" w:rsidR="002A3E47" w:rsidRPr="00A27B59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243" w:type="dxa"/>
            <w:tcBorders>
              <w:top w:val="nil"/>
            </w:tcBorders>
          </w:tcPr>
          <w:p w14:paraId="1A731312" w14:textId="77777777" w:rsidR="002A3E47" w:rsidRPr="00A27B59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4BAF5E8C" w14:textId="77777777" w:rsidR="002A3E47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1CB05DD" w14:textId="77777777" w:rsidR="002A3E47" w:rsidRPr="00A27B59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2020</w:t>
            </w:r>
          </w:p>
        </w:tc>
      </w:tr>
      <w:tr w:rsidR="002A3E47" w:rsidRPr="00A27B59" w14:paraId="356659E4" w14:textId="77777777" w:rsidTr="00297E09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72D22C1F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03F3A750" w14:textId="77777777" w:rsidR="002A3E47" w:rsidRPr="00A27B59" w:rsidRDefault="002A3E47" w:rsidP="00297E0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622903">
              <w:rPr>
                <w:b w:val="0"/>
                <w:bCs/>
                <w:i/>
                <w:iCs/>
                <w:szCs w:val="22"/>
              </w:rPr>
              <w:t>(</w:t>
            </w:r>
            <w:r>
              <w:rPr>
                <w:b w:val="0"/>
                <w:bCs/>
                <w:i/>
                <w:iCs/>
                <w:szCs w:val="22"/>
              </w:rPr>
              <w:t>in thousand B</w:t>
            </w:r>
            <w:r w:rsidRPr="00622903">
              <w:rPr>
                <w:b w:val="0"/>
                <w:bCs/>
                <w:i/>
                <w:iCs/>
                <w:szCs w:val="22"/>
              </w:rPr>
              <w:t>aht)</w:t>
            </w:r>
          </w:p>
        </w:tc>
      </w:tr>
      <w:tr w:rsidR="002A3E47" w:rsidRPr="00A27B59" w14:paraId="7ADFF0D5" w14:textId="77777777" w:rsidTr="00297E09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329351A7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58B034A1" w14:textId="77777777" w:rsidR="002A3E47" w:rsidRPr="00622903" w:rsidRDefault="002A3E47" w:rsidP="00297E09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2A3E47" w:rsidRPr="00A27B59" w14:paraId="4850F4FE" w14:textId="77777777" w:rsidTr="00297E09">
        <w:trPr>
          <w:cantSplit/>
        </w:trPr>
        <w:tc>
          <w:tcPr>
            <w:tcW w:w="3510" w:type="dxa"/>
          </w:tcPr>
          <w:p w14:paraId="7C270E3E" w14:textId="77777777" w:rsidR="002A3E47" w:rsidRPr="00EA5D65" w:rsidRDefault="002A3E47" w:rsidP="00297E09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5D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External revenue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15A4BE6" w14:textId="48AE6A81" w:rsidR="002A3E47" w:rsidRPr="00EA5D65" w:rsidRDefault="00DA13DC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101,338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001E7546" w14:textId="77777777" w:rsidR="002A3E47" w:rsidRPr="00EA5D65" w:rsidRDefault="002A3E47" w:rsidP="00297E0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2B85B32F" w14:textId="77777777" w:rsidR="002A3E47" w:rsidRPr="00EA5D6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220,384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4337CC41" w14:textId="77777777" w:rsidR="002A3E47" w:rsidRPr="00EA5D6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4EA3B433" w14:textId="7DB11664" w:rsidR="002A3E47" w:rsidRPr="00EA5D65" w:rsidRDefault="002F75AF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343,852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7944F984" w14:textId="77777777" w:rsidR="002A3E47" w:rsidRPr="00EA5D65" w:rsidRDefault="002A3E47" w:rsidP="00297E0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662539DB" w14:textId="214AB76D" w:rsidR="002A3E47" w:rsidRPr="00EA5D65" w:rsidRDefault="00101DC0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312,836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3D297EF8" w14:textId="77777777" w:rsidR="002A3E47" w:rsidRPr="00EA5D6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7BF8C5F5" w14:textId="33DCDA7E" w:rsidR="002A3E47" w:rsidRPr="00EA5D65" w:rsidRDefault="009C11FC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16,122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11CF4E5A" w14:textId="77777777" w:rsidR="002A3E47" w:rsidRPr="00EA5D65" w:rsidRDefault="002A3E47" w:rsidP="00297E0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58FDA065" w14:textId="5E68B55F" w:rsidR="002A3E47" w:rsidRPr="00EA5D65" w:rsidRDefault="00A2056C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14,104</w:t>
            </w:r>
          </w:p>
        </w:tc>
        <w:tc>
          <w:tcPr>
            <w:tcW w:w="192" w:type="dxa"/>
            <w:tcBorders>
              <w:bottom w:val="nil"/>
            </w:tcBorders>
          </w:tcPr>
          <w:p w14:paraId="14FF2A65" w14:textId="77777777" w:rsidR="002A3E47" w:rsidRPr="00EA5D6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1C0A2728" w14:textId="7671E149" w:rsidR="002A3E47" w:rsidRPr="00EA5D65" w:rsidRDefault="00D01DAF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461,312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4C8CE16D" w14:textId="77777777" w:rsidR="002A3E47" w:rsidRPr="00EA5D65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53B0FFC4" w14:textId="30985A1B" w:rsidR="002A3E47" w:rsidRPr="00EA5D65" w:rsidRDefault="006751CF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547,324</w:t>
            </w:r>
          </w:p>
        </w:tc>
      </w:tr>
      <w:tr w:rsidR="002A3E47" w:rsidRPr="00A27B59" w14:paraId="75A299F9" w14:textId="77777777" w:rsidTr="00297E09">
        <w:trPr>
          <w:cantSplit/>
        </w:trPr>
        <w:tc>
          <w:tcPr>
            <w:tcW w:w="3510" w:type="dxa"/>
          </w:tcPr>
          <w:p w14:paraId="64D3989A" w14:textId="77777777" w:rsidR="002A3E47" w:rsidRPr="00A27B59" w:rsidRDefault="002A3E47" w:rsidP="00297E09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 revenue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922E1A" w14:textId="2CB3FB7B" w:rsidR="002A3E47" w:rsidRPr="00A27B59" w:rsidRDefault="00DA13DC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101,338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16FF7357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F8868D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220,384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394EC709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3668C2" w14:textId="35B475BD" w:rsidR="002A3E47" w:rsidRPr="00A27B59" w:rsidRDefault="002F75AF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343,852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85D8EB4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385A05" w14:textId="1395AC4D" w:rsidR="002A3E47" w:rsidRPr="00A27B59" w:rsidRDefault="00101DC0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312,836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14E2485D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FEC365" w14:textId="102FE2F2" w:rsidR="002A3E47" w:rsidRPr="00A27B59" w:rsidRDefault="009C11FC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73,782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139AC898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0E2CF6" w14:textId="19E26607" w:rsidR="002A3E47" w:rsidRPr="00A27B59" w:rsidRDefault="00A2056C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67,116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1EDFA69F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07DFA8" w14:textId="7D346D78" w:rsidR="002A3E47" w:rsidRPr="00252681" w:rsidRDefault="00D01DAF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rFonts w:cs="Angsana New"/>
                <w:b/>
                <w:bCs/>
                <w:szCs w:val="28"/>
                <w:lang w:val="en-US" w:bidi="th-TH"/>
              </w:rPr>
            </w:pPr>
            <w:r>
              <w:rPr>
                <w:rFonts w:cs="Angsana New"/>
                <w:b/>
                <w:bCs/>
                <w:szCs w:val="28"/>
                <w:lang w:val="en-US" w:bidi="th-TH"/>
              </w:rPr>
              <w:t>518,972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1A1BE4DC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278192" w14:textId="19D8D0EB" w:rsidR="002A3E47" w:rsidRPr="00A27B59" w:rsidRDefault="006751CF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600,336</w:t>
            </w:r>
          </w:p>
        </w:tc>
      </w:tr>
      <w:tr w:rsidR="002A3E47" w:rsidRPr="008342D5" w14:paraId="01337DE7" w14:textId="77777777" w:rsidTr="00297E09">
        <w:trPr>
          <w:cantSplit/>
        </w:trPr>
        <w:tc>
          <w:tcPr>
            <w:tcW w:w="3510" w:type="dxa"/>
          </w:tcPr>
          <w:p w14:paraId="79F9E0C9" w14:textId="77777777" w:rsidR="002A3E47" w:rsidRPr="00A27B59" w:rsidRDefault="002A3E47" w:rsidP="00297E0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2317EA0" w14:textId="77777777" w:rsidR="002A3E47" w:rsidRPr="00A27B59" w:rsidRDefault="002A3E47" w:rsidP="00297E0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8342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egment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results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D3807D" w14:textId="478F5190" w:rsidR="002A3E47" w:rsidRPr="008342D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</w:t>
            </w:r>
            <w:r w:rsidR="00DA13DC">
              <w:rPr>
                <w:b/>
                <w:bCs/>
                <w:szCs w:val="22"/>
              </w:rPr>
              <w:t>6,266</w:t>
            </w: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2FF51660" w14:textId="77777777" w:rsidR="002A3E47" w:rsidRPr="008342D5" w:rsidRDefault="002A3E47" w:rsidP="00297E0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683EFC" w14:textId="77777777" w:rsidR="002A3E47" w:rsidRPr="008342D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20,588</w:t>
            </w: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024528C9" w14:textId="77777777" w:rsidR="002A3E47" w:rsidRPr="008342D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3A5554" w14:textId="0D22F947" w:rsidR="002A3E47" w:rsidRPr="008342D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</w:t>
            </w:r>
            <w:r w:rsidR="002F75AF">
              <w:rPr>
                <w:b/>
                <w:bCs/>
                <w:szCs w:val="22"/>
              </w:rPr>
              <w:t>89,159</w:t>
            </w:r>
          </w:p>
        </w:tc>
        <w:tc>
          <w:tcPr>
            <w:tcW w:w="184" w:type="dxa"/>
            <w:tcBorders>
              <w:top w:val="nil"/>
            </w:tcBorders>
            <w:vAlign w:val="bottom"/>
          </w:tcPr>
          <w:p w14:paraId="02E834BD" w14:textId="77777777" w:rsidR="002A3E47" w:rsidRPr="008342D5" w:rsidRDefault="002A3E47" w:rsidP="00297E0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3BEA23" w14:textId="66F48F32" w:rsidR="002A3E47" w:rsidRPr="008342D5" w:rsidRDefault="00101DC0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158,989</w:t>
            </w:r>
          </w:p>
        </w:tc>
        <w:tc>
          <w:tcPr>
            <w:tcW w:w="187" w:type="dxa"/>
            <w:tcBorders>
              <w:top w:val="nil"/>
            </w:tcBorders>
            <w:vAlign w:val="bottom"/>
          </w:tcPr>
          <w:p w14:paraId="12921264" w14:textId="77777777" w:rsidR="002A3E47" w:rsidRPr="008342D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D8505C" w14:textId="77777777" w:rsidR="002A3E47" w:rsidRPr="008342D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204" w:type="dxa"/>
            <w:tcBorders>
              <w:top w:val="nil"/>
            </w:tcBorders>
          </w:tcPr>
          <w:p w14:paraId="6D8F9E94" w14:textId="77777777" w:rsidR="002A3E47" w:rsidRPr="008342D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C386B5" w14:textId="77777777" w:rsidR="002A3E47" w:rsidRPr="008342D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192" w:type="dxa"/>
            <w:tcBorders>
              <w:top w:val="nil"/>
            </w:tcBorders>
          </w:tcPr>
          <w:p w14:paraId="1D1399CF" w14:textId="77777777" w:rsidR="002A3E47" w:rsidRPr="008342D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14005BB1" w14:textId="58E45BD0" w:rsidR="002A3E47" w:rsidRPr="008342D5" w:rsidRDefault="00626548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245,425</w:t>
            </w: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6CCA3F55" w14:textId="77777777" w:rsidR="002A3E47" w:rsidRPr="008342D5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25EC9C43" w14:textId="16FCF7C2" w:rsidR="002A3E47" w:rsidRPr="008342D5" w:rsidRDefault="006751CF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179,577</w:t>
            </w:r>
          </w:p>
        </w:tc>
      </w:tr>
      <w:tr w:rsidR="002A3E47" w:rsidRPr="00A005EE" w14:paraId="72B49CE0" w14:textId="77777777" w:rsidTr="00297E09">
        <w:trPr>
          <w:cantSplit/>
        </w:trPr>
        <w:tc>
          <w:tcPr>
            <w:tcW w:w="3510" w:type="dxa"/>
          </w:tcPr>
          <w:p w14:paraId="2F71A5F1" w14:textId="77777777" w:rsidR="002A3E47" w:rsidRPr="00A27B59" w:rsidRDefault="002A3E47" w:rsidP="00297E0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Unallocated expenses</w:t>
            </w:r>
          </w:p>
        </w:tc>
        <w:tc>
          <w:tcPr>
            <w:tcW w:w="1350" w:type="dxa"/>
            <w:vAlign w:val="bottom"/>
          </w:tcPr>
          <w:p w14:paraId="35F7C9AC" w14:textId="77777777" w:rsidR="002A3E47" w:rsidRPr="007D41B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7E009686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79B7C53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22FD80DA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244F90B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5B1310A2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0571F796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0033FC14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655A42C9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2C109B6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529E7A89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24CFB76F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4FBCD2BF" w14:textId="110BEE6C" w:rsidR="002A3E47" w:rsidRPr="00A005EE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</w:t>
            </w:r>
            <w:r w:rsidR="00626548">
              <w:rPr>
                <w:szCs w:val="22"/>
              </w:rPr>
              <w:t>40,573</w:t>
            </w:r>
            <w:r>
              <w:rPr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19EDD6C9" w14:textId="77777777" w:rsidR="002A3E47" w:rsidRPr="00A005EE" w:rsidRDefault="002A3E47" w:rsidP="00297E0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545597FD" w14:textId="3CAD1466" w:rsidR="002A3E47" w:rsidRPr="00A005EE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</w:t>
            </w:r>
            <w:r w:rsidR="006751CF">
              <w:rPr>
                <w:szCs w:val="22"/>
              </w:rPr>
              <w:t>46,032</w:t>
            </w:r>
            <w:r>
              <w:rPr>
                <w:szCs w:val="22"/>
              </w:rPr>
              <w:t>)</w:t>
            </w:r>
          </w:p>
        </w:tc>
      </w:tr>
      <w:tr w:rsidR="002A3E47" w:rsidRPr="00A005EE" w14:paraId="46842DBE" w14:textId="77777777" w:rsidTr="00297E09">
        <w:trPr>
          <w:cantSplit/>
        </w:trPr>
        <w:tc>
          <w:tcPr>
            <w:tcW w:w="3510" w:type="dxa"/>
          </w:tcPr>
          <w:p w14:paraId="15F320A8" w14:textId="77777777" w:rsidR="002A3E47" w:rsidRDefault="002A3E47" w:rsidP="00297E09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hare of profit of joint ventures </w:t>
            </w:r>
          </w:p>
        </w:tc>
        <w:tc>
          <w:tcPr>
            <w:tcW w:w="1350" w:type="dxa"/>
            <w:vAlign w:val="bottom"/>
          </w:tcPr>
          <w:p w14:paraId="2B389A6F" w14:textId="77777777" w:rsidR="002A3E47" w:rsidRPr="007D41B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35896027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23A8B1C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4AF7B44C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1BCC9CA8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3A292BB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EE3BE2A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62032DDE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2F038AF8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35F72675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58B3297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2820ADC3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08B6E2B1" w14:textId="77777777" w:rsidR="002A3E47" w:rsidRPr="00A005EE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B235366" w14:textId="77777777" w:rsidR="002A3E47" w:rsidRPr="00A005EE" w:rsidRDefault="002A3E47" w:rsidP="00297E0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45436B9D" w14:textId="77777777" w:rsidR="002A3E47" w:rsidRPr="00A005EE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2A3E47" w:rsidRPr="00503FC6" w14:paraId="60649047" w14:textId="77777777" w:rsidTr="00297E09">
        <w:trPr>
          <w:cantSplit/>
        </w:trPr>
        <w:tc>
          <w:tcPr>
            <w:tcW w:w="3510" w:type="dxa"/>
          </w:tcPr>
          <w:p w14:paraId="57DBA558" w14:textId="77777777" w:rsidR="002A3E47" w:rsidRPr="00A27B59" w:rsidRDefault="002A3E47" w:rsidP="00297E09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accounted for using equity method</w:t>
            </w:r>
          </w:p>
        </w:tc>
        <w:tc>
          <w:tcPr>
            <w:tcW w:w="1350" w:type="dxa"/>
            <w:vAlign w:val="bottom"/>
          </w:tcPr>
          <w:p w14:paraId="2062FA36" w14:textId="77777777" w:rsidR="002A3E47" w:rsidRPr="007D41B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1025A9E9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FF3FD47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1E485806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8659FBE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DAE1364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A2AB53A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43773A00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FF8FA39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1DA44FF3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439BDEB1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4DBAF5BB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1871E113" w14:textId="5D1441AD" w:rsidR="002A3E47" w:rsidRDefault="00A729D1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78,550</w:t>
            </w:r>
          </w:p>
        </w:tc>
        <w:tc>
          <w:tcPr>
            <w:tcW w:w="243" w:type="dxa"/>
            <w:vAlign w:val="bottom"/>
          </w:tcPr>
          <w:p w14:paraId="63D45D15" w14:textId="77777777" w:rsidR="002A3E47" w:rsidRPr="00503FC6" w:rsidRDefault="002A3E47" w:rsidP="00297E0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6503DDE5" w14:textId="4689C3BE" w:rsidR="002A3E47" w:rsidRDefault="006751CF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42,684</w:t>
            </w:r>
          </w:p>
        </w:tc>
      </w:tr>
      <w:tr w:rsidR="002A3E47" w:rsidRPr="00503FC6" w14:paraId="4DF2BE15" w14:textId="77777777" w:rsidTr="00297E09">
        <w:trPr>
          <w:cantSplit/>
        </w:trPr>
        <w:tc>
          <w:tcPr>
            <w:tcW w:w="3510" w:type="dxa"/>
          </w:tcPr>
          <w:p w14:paraId="0CFFD7D3" w14:textId="77777777" w:rsidR="002A3E47" w:rsidRPr="00A27B59" w:rsidRDefault="002A3E47" w:rsidP="00297E0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Income tax expense</w:t>
            </w:r>
          </w:p>
        </w:tc>
        <w:tc>
          <w:tcPr>
            <w:tcW w:w="1350" w:type="dxa"/>
            <w:vAlign w:val="bottom"/>
          </w:tcPr>
          <w:p w14:paraId="4E077FEF" w14:textId="77777777" w:rsidR="002A3E47" w:rsidRPr="007D41B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10C3DC34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4E36B57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6399C823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1D9FD742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811D213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7EB4E73C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D17DBCF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7588D83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3B399110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2A7EEEAD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629730D9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5D39D20B" w14:textId="5DF8332C" w:rsidR="002A3E47" w:rsidRPr="00503FC6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(1</w:t>
            </w:r>
            <w:r w:rsidR="00A729D1">
              <w:rPr>
                <w:szCs w:val="22"/>
              </w:rPr>
              <w:t>8,724</w:t>
            </w:r>
            <w:r>
              <w:rPr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0E3BC857" w14:textId="77777777" w:rsidR="002A3E47" w:rsidRPr="00503FC6" w:rsidRDefault="002A3E47" w:rsidP="00297E09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6816B01" w14:textId="0BE8F1E5" w:rsidR="002A3E47" w:rsidRPr="00503FC6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</w:t>
            </w:r>
            <w:r w:rsidR="006751CF">
              <w:rPr>
                <w:szCs w:val="22"/>
              </w:rPr>
              <w:t>8,192</w:t>
            </w:r>
            <w:r>
              <w:rPr>
                <w:szCs w:val="22"/>
              </w:rPr>
              <w:t>)</w:t>
            </w:r>
          </w:p>
        </w:tc>
      </w:tr>
      <w:tr w:rsidR="002A3E47" w:rsidRPr="00503FC6" w14:paraId="2944666A" w14:textId="77777777" w:rsidTr="00297E09">
        <w:trPr>
          <w:cantSplit/>
        </w:trPr>
        <w:tc>
          <w:tcPr>
            <w:tcW w:w="3510" w:type="dxa"/>
          </w:tcPr>
          <w:p w14:paraId="747318B9" w14:textId="77777777" w:rsidR="002A3E47" w:rsidRPr="00503FC6" w:rsidRDefault="002A3E47" w:rsidP="00297E09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Profit for the period</w:t>
            </w:r>
          </w:p>
        </w:tc>
        <w:tc>
          <w:tcPr>
            <w:tcW w:w="1350" w:type="dxa"/>
            <w:vAlign w:val="bottom"/>
          </w:tcPr>
          <w:p w14:paraId="7E885D06" w14:textId="77777777" w:rsidR="002A3E47" w:rsidRPr="007D41B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065BE11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A397B00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3A308D43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3A80A25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09A203C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03D35BC4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5E7429FF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297BF388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133A5E5C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41429A82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332E31B6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5EDB5" w14:textId="1973AF75" w:rsidR="002A3E47" w:rsidRPr="00503FC6" w:rsidRDefault="006A4483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264,678</w:t>
            </w:r>
          </w:p>
        </w:tc>
        <w:tc>
          <w:tcPr>
            <w:tcW w:w="243" w:type="dxa"/>
            <w:vAlign w:val="bottom"/>
          </w:tcPr>
          <w:p w14:paraId="45ED0362" w14:textId="77777777" w:rsidR="002A3E47" w:rsidRPr="00503FC6" w:rsidRDefault="002A3E47" w:rsidP="00297E09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79D25" w14:textId="2F2BF7E3" w:rsidR="002A3E47" w:rsidRPr="00503FC6" w:rsidRDefault="006751CF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168,037</w:t>
            </w:r>
          </w:p>
        </w:tc>
      </w:tr>
      <w:tr w:rsidR="002A3E47" w:rsidRPr="00503FC6" w14:paraId="21ED81EA" w14:textId="77777777" w:rsidTr="00297E09">
        <w:trPr>
          <w:cantSplit/>
        </w:trPr>
        <w:tc>
          <w:tcPr>
            <w:tcW w:w="3510" w:type="dxa"/>
          </w:tcPr>
          <w:p w14:paraId="4019BF68" w14:textId="77777777" w:rsidR="002A3E47" w:rsidRPr="00503FC6" w:rsidRDefault="002A3E47" w:rsidP="00297E09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6D0DCE3" w14:textId="77777777" w:rsidR="002A3E47" w:rsidRPr="007D41B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05B6BDB8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E98F9BC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5DB17C7C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D017D0E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3D278463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300E9F02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BF6EFC9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0B59C69E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0E2551A6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48BA1443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25A828B5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3F2E5D7A" w14:textId="77777777" w:rsidR="002A3E47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0C4F439" w14:textId="77777777" w:rsidR="002A3E47" w:rsidRPr="00503FC6" w:rsidRDefault="002A3E47" w:rsidP="00297E09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4EDA25EB" w14:textId="77777777" w:rsidR="002A3E47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tr w:rsidR="002A3E47" w:rsidRPr="00503FC6" w14:paraId="28B5E0D9" w14:textId="77777777" w:rsidTr="00297E09">
        <w:trPr>
          <w:cantSplit/>
        </w:trPr>
        <w:tc>
          <w:tcPr>
            <w:tcW w:w="3510" w:type="dxa"/>
          </w:tcPr>
          <w:p w14:paraId="2F9DA3CF" w14:textId="77777777" w:rsidR="002A3E47" w:rsidRPr="00503FC6" w:rsidRDefault="002A3E47" w:rsidP="00297E09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Timing of revenue recognition</w:t>
            </w:r>
          </w:p>
        </w:tc>
        <w:tc>
          <w:tcPr>
            <w:tcW w:w="1350" w:type="dxa"/>
            <w:vAlign w:val="bottom"/>
          </w:tcPr>
          <w:p w14:paraId="4DA1FFB6" w14:textId="77777777" w:rsidR="002A3E47" w:rsidRPr="007D41B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ADBB5D8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9DBF94F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46F81D5F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78B9EE7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25BD226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1799A132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BC9C724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06E9A7F8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4CDD7A2F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7A5338A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47B72680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584CCF85" w14:textId="77777777" w:rsidR="002A3E47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5C2050D" w14:textId="77777777" w:rsidR="002A3E47" w:rsidRPr="00503FC6" w:rsidRDefault="002A3E47" w:rsidP="00297E09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4F486E22" w14:textId="77777777" w:rsidR="002A3E47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tr w:rsidR="002A3E47" w:rsidRPr="00503FC6" w14:paraId="2F72DEFC" w14:textId="77777777" w:rsidTr="00297E09">
        <w:trPr>
          <w:cantSplit/>
        </w:trPr>
        <w:tc>
          <w:tcPr>
            <w:tcW w:w="3510" w:type="dxa"/>
          </w:tcPr>
          <w:p w14:paraId="647FBE25" w14:textId="77777777" w:rsidR="002A3E47" w:rsidRPr="00F010AD" w:rsidRDefault="002A3E47" w:rsidP="00297E0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F010AD">
              <w:rPr>
                <w:rFonts w:ascii="Times New Roman" w:hAnsi="Times New Roman" w:cs="Times New Roman"/>
                <w:sz w:val="22"/>
                <w:szCs w:val="22"/>
              </w:rPr>
              <w:t>At a point in time</w:t>
            </w:r>
          </w:p>
        </w:tc>
        <w:tc>
          <w:tcPr>
            <w:tcW w:w="1350" w:type="dxa"/>
            <w:vAlign w:val="bottom"/>
          </w:tcPr>
          <w:p w14:paraId="13AE7F11" w14:textId="6357831B" w:rsidR="002A3E47" w:rsidRPr="00172CED" w:rsidRDefault="00FC3166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101,338</w:t>
            </w:r>
          </w:p>
        </w:tc>
        <w:tc>
          <w:tcPr>
            <w:tcW w:w="258" w:type="dxa"/>
            <w:vAlign w:val="bottom"/>
          </w:tcPr>
          <w:p w14:paraId="284D58B0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A50238A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220,384</w:t>
            </w:r>
          </w:p>
        </w:tc>
        <w:tc>
          <w:tcPr>
            <w:tcW w:w="181" w:type="dxa"/>
            <w:vAlign w:val="bottom"/>
          </w:tcPr>
          <w:p w14:paraId="2F70498A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01C1F5E6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090325F7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8D42B0E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7" w:type="dxa"/>
            <w:vAlign w:val="bottom"/>
          </w:tcPr>
          <w:p w14:paraId="5E849D01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2088139F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04" w:type="dxa"/>
            <w:vAlign w:val="bottom"/>
          </w:tcPr>
          <w:p w14:paraId="1F656F97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1176A982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92" w:type="dxa"/>
          </w:tcPr>
          <w:p w14:paraId="105195CE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24ECAE71" w14:textId="4E871EA0" w:rsidR="002A3E47" w:rsidRPr="00A27B59" w:rsidRDefault="00926ABB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101</w:t>
            </w:r>
            <w:r w:rsidR="002A3E47">
              <w:rPr>
                <w:szCs w:val="22"/>
              </w:rPr>
              <w:t>,</w:t>
            </w:r>
            <w:r>
              <w:rPr>
                <w:szCs w:val="22"/>
              </w:rPr>
              <w:t>338</w:t>
            </w:r>
          </w:p>
        </w:tc>
        <w:tc>
          <w:tcPr>
            <w:tcW w:w="243" w:type="dxa"/>
            <w:vAlign w:val="bottom"/>
          </w:tcPr>
          <w:p w14:paraId="26ECFE24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6CDE83CA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220,384</w:t>
            </w:r>
          </w:p>
        </w:tc>
      </w:tr>
      <w:tr w:rsidR="002A3E47" w:rsidRPr="00503FC6" w14:paraId="4F7D1FCF" w14:textId="77777777" w:rsidTr="00297E09">
        <w:trPr>
          <w:cantSplit/>
        </w:trPr>
        <w:tc>
          <w:tcPr>
            <w:tcW w:w="3510" w:type="dxa"/>
          </w:tcPr>
          <w:p w14:paraId="64E13419" w14:textId="77777777" w:rsidR="002A3E47" w:rsidRPr="00F010AD" w:rsidRDefault="002A3E47" w:rsidP="00297E0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Over time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989905" w14:textId="77777777" w:rsidR="002A3E47" w:rsidRPr="00172CED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2F332AE9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901FB2B" w14:textId="77777777" w:rsidR="002A3E47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3C0D883F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E30BABE" w14:textId="469220F1" w:rsidR="002A3E47" w:rsidRDefault="0023711F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343,852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5E78ED67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038754A" w14:textId="716AF486" w:rsidR="002A3E47" w:rsidRDefault="00A22C45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  <w:r w:rsidRPr="00A22C45">
              <w:rPr>
                <w:szCs w:val="22"/>
              </w:rPr>
              <w:t>312,836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70F86ECC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05BF7CED" w14:textId="090CCEE2" w:rsidR="002A3E47" w:rsidRDefault="006B45E8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16,122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1E284A78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ABDA42E" w14:textId="52CBB6A0" w:rsidR="002A3E47" w:rsidRDefault="00A22C45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  <w:r w:rsidRPr="00A22C45">
              <w:rPr>
                <w:szCs w:val="22"/>
              </w:rPr>
              <w:t>14,104</w:t>
            </w:r>
          </w:p>
        </w:tc>
        <w:tc>
          <w:tcPr>
            <w:tcW w:w="192" w:type="dxa"/>
            <w:tcBorders>
              <w:bottom w:val="nil"/>
            </w:tcBorders>
          </w:tcPr>
          <w:p w14:paraId="2850303C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7573821" w14:textId="4691D1C4" w:rsidR="002A3E47" w:rsidRDefault="00B725CF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359</w:t>
            </w:r>
            <w:r w:rsidR="002A3E47">
              <w:rPr>
                <w:szCs w:val="22"/>
              </w:rPr>
              <w:t>,</w:t>
            </w:r>
            <w:r>
              <w:rPr>
                <w:szCs w:val="22"/>
              </w:rPr>
              <w:t>974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581104A8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FEC837D" w14:textId="67D7E8FC" w:rsidR="002A3E47" w:rsidRDefault="006751CF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326,940</w:t>
            </w:r>
          </w:p>
        </w:tc>
      </w:tr>
      <w:tr w:rsidR="002A3E47" w:rsidRPr="00503FC6" w14:paraId="4EDBF4AD" w14:textId="77777777" w:rsidTr="00297E09">
        <w:trPr>
          <w:cantSplit/>
        </w:trPr>
        <w:tc>
          <w:tcPr>
            <w:tcW w:w="3510" w:type="dxa"/>
          </w:tcPr>
          <w:p w14:paraId="0E3A3A65" w14:textId="77777777" w:rsidR="002A3E47" w:rsidRPr="00F010AD" w:rsidRDefault="002A3E47" w:rsidP="00297E09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10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EE145" w14:textId="1950E09E" w:rsidR="002A3E47" w:rsidRPr="0076722A" w:rsidRDefault="00FC3166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101,338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03751732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787D8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220,384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41F34987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894A3" w14:textId="78727C1D" w:rsidR="002A3E47" w:rsidRPr="00A27B59" w:rsidRDefault="0023711F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343,852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A4B0DD4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E44F8" w14:textId="3D12924E" w:rsidR="002A3E47" w:rsidRPr="00A27B59" w:rsidRDefault="00A22C45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A22C45">
              <w:rPr>
                <w:b/>
                <w:bCs/>
                <w:szCs w:val="22"/>
              </w:rPr>
              <w:t>312,836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7788DED1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8FA86" w14:textId="6D08F227" w:rsidR="002A3E47" w:rsidRPr="00A27B59" w:rsidRDefault="006B45E8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16,122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170FD799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ED828" w14:textId="0752F353" w:rsidR="002A3E47" w:rsidRPr="00A27B59" w:rsidRDefault="00A22C45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A22C45">
              <w:rPr>
                <w:b/>
                <w:bCs/>
                <w:szCs w:val="22"/>
              </w:rPr>
              <w:t>14,104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7B474C9F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364A6" w14:textId="0F25BD11" w:rsidR="002A3E47" w:rsidRPr="00A27B59" w:rsidRDefault="00031434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461,312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0F491BEF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15B65" w14:textId="11225FAB" w:rsidR="002A3E47" w:rsidRPr="00A27B59" w:rsidRDefault="006751CF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547,324</w:t>
            </w:r>
          </w:p>
        </w:tc>
      </w:tr>
      <w:tr w:rsidR="002A3E47" w:rsidRPr="00A27B59" w14:paraId="711679D6" w14:textId="77777777" w:rsidTr="00297E09">
        <w:trPr>
          <w:cantSplit/>
        </w:trPr>
        <w:tc>
          <w:tcPr>
            <w:tcW w:w="3510" w:type="dxa"/>
            <w:tcBorders>
              <w:bottom w:val="nil"/>
            </w:tcBorders>
          </w:tcPr>
          <w:p w14:paraId="67467986" w14:textId="77777777" w:rsidR="002A3E47" w:rsidRPr="00A27B59" w:rsidRDefault="002A3E47" w:rsidP="00297E0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15B0F102" w14:textId="77777777" w:rsidR="002A3E47" w:rsidRPr="007D41B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401A9FB6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nil"/>
            </w:tcBorders>
            <w:vAlign w:val="bottom"/>
          </w:tcPr>
          <w:p w14:paraId="586DD59E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08A8F9B3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nil"/>
            </w:tcBorders>
            <w:vAlign w:val="bottom"/>
          </w:tcPr>
          <w:p w14:paraId="557FFFB3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A814E4B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vAlign w:val="bottom"/>
          </w:tcPr>
          <w:p w14:paraId="3DA56C09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06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0E2E787A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nil"/>
            </w:tcBorders>
            <w:vAlign w:val="bottom"/>
          </w:tcPr>
          <w:p w14:paraId="27D0A6AE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0A972A32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nil"/>
            </w:tcBorders>
            <w:vAlign w:val="bottom"/>
          </w:tcPr>
          <w:p w14:paraId="643A707E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30FA71AF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12E80D3C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6B507549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08B05E18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2A3E47" w:rsidRPr="00A27B59" w14:paraId="777AEC31" w14:textId="77777777" w:rsidTr="00297E09">
        <w:trPr>
          <w:cantSplit/>
        </w:trPr>
        <w:tc>
          <w:tcPr>
            <w:tcW w:w="3510" w:type="dxa"/>
            <w:tcBorders>
              <w:top w:val="nil"/>
              <w:bottom w:val="nil"/>
            </w:tcBorders>
          </w:tcPr>
          <w:p w14:paraId="064CECA6" w14:textId="77777777" w:rsidR="002A3E47" w:rsidRPr="00A27B59" w:rsidRDefault="002A3E47" w:rsidP="00297E0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01F50FB" w14:textId="77777777" w:rsidR="002A3E47" w:rsidRPr="007D41B5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5C727B42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bottom"/>
          </w:tcPr>
          <w:p w14:paraId="2EEF7728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33BB0DC0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2A0B5EE2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1143DFAB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73E8553F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06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331B3F95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14:paraId="37630DF9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6E1BD0F0" w14:textId="77777777" w:rsidR="002A3E47" w:rsidRPr="00A27B59" w:rsidRDefault="002A3E47" w:rsidP="00297E0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3C2B6BF7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68D9C868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05EA2A48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0364C03C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4B2F7A7D" w14:textId="77777777" w:rsidR="002A3E47" w:rsidRPr="00A27B59" w:rsidRDefault="002A3E47" w:rsidP="00297E0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</w:tbl>
    <w:p w14:paraId="23463385" w14:textId="61C3651A" w:rsidR="00553AF3" w:rsidRDefault="00553AF3" w:rsidP="00553AF3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/>
        <w:jc w:val="both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200A8352" w14:textId="4E5C9158" w:rsidR="002A3E47" w:rsidRDefault="002A3E47" w:rsidP="00553AF3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/>
        <w:jc w:val="both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5040AB6B" w14:textId="5BFD0887" w:rsidR="002A3E47" w:rsidRDefault="002A3E47" w:rsidP="00553AF3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/>
        <w:jc w:val="both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153D0906" w14:textId="77777777" w:rsidR="002A3E47" w:rsidRPr="00E93B09" w:rsidRDefault="002A3E47" w:rsidP="00553AF3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/>
        <w:jc w:val="both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573336BA" w14:textId="77777777" w:rsidR="00553AF3" w:rsidRPr="00E93B09" w:rsidRDefault="00553AF3" w:rsidP="0055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5"/>
        </w:tabs>
      </w:pPr>
      <w:r w:rsidRPr="00E93B09">
        <w:tab/>
      </w:r>
    </w:p>
    <w:p w14:paraId="62C76D5D" w14:textId="77777777" w:rsidR="00553AF3" w:rsidRPr="00E93B09" w:rsidRDefault="00553AF3" w:rsidP="00553AF3"/>
    <w:p w14:paraId="17BB62ED" w14:textId="77777777" w:rsidR="00162790" w:rsidRPr="002F2C5E" w:rsidRDefault="00162790" w:rsidP="00162790">
      <w:pPr>
        <w:pStyle w:val="Heading1"/>
        <w:keepLines/>
        <w:numPr>
          <w:ilvl w:val="0"/>
          <w:numId w:val="0"/>
        </w:numPr>
        <w:shd w:val="clear" w:color="auto" w:fill="auto"/>
        <w:ind w:left="540" w:right="2"/>
        <w:jc w:val="both"/>
        <w:rPr>
          <w:rFonts w:ascii="Times New Roman" w:hAnsi="Times New Roman" w:cstheme="minorBidi"/>
          <w:i w:val="0"/>
          <w:iCs w:val="0"/>
          <w:sz w:val="22"/>
          <w:szCs w:val="22"/>
          <w:u w:val="none"/>
        </w:rPr>
        <w:sectPr w:rsidR="00162790" w:rsidRPr="002F2C5E" w:rsidSect="00162790">
          <w:headerReference w:type="default" r:id="rId16"/>
          <w:footerReference w:type="defaul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ACEE548" w14:textId="4FB7813A" w:rsidR="004E5529" w:rsidRPr="009922E2" w:rsidRDefault="004E5529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  <w:r w:rsidRPr="009922E2">
        <w:rPr>
          <w:rFonts w:ascii="Times New Roman" w:hAnsi="Times New Roman" w:cs="Times New Roman"/>
          <w:sz w:val="22"/>
          <w:szCs w:val="22"/>
        </w:rPr>
        <w:lastRenderedPageBreak/>
        <w:t>Detail</w:t>
      </w:r>
      <w:r w:rsidR="00DE5E9B">
        <w:rPr>
          <w:rFonts w:ascii="Times New Roman" w:hAnsi="Times New Roman" w:cs="Times New Roman"/>
          <w:sz w:val="22"/>
          <w:szCs w:val="22"/>
        </w:rPr>
        <w:t>s</w:t>
      </w:r>
      <w:r w:rsidRPr="009922E2">
        <w:rPr>
          <w:rFonts w:ascii="Times New Roman" w:hAnsi="Times New Roman" w:cs="Times New Roman"/>
          <w:sz w:val="22"/>
          <w:szCs w:val="22"/>
        </w:rPr>
        <w:t xml:space="preserve"> of assets and liabilities, based on reportable segments, as at </w:t>
      </w:r>
      <w:r w:rsidR="000D55FE">
        <w:rPr>
          <w:rFonts w:ascii="Times New Roman" w:hAnsi="Times New Roman"/>
          <w:sz w:val="22"/>
          <w:szCs w:val="22"/>
        </w:rPr>
        <w:t>30 June</w:t>
      </w:r>
      <w:r w:rsidR="006B03B5">
        <w:rPr>
          <w:rFonts w:ascii="Times New Roman" w:hAnsi="Times New Roman"/>
          <w:sz w:val="22"/>
          <w:szCs w:val="22"/>
        </w:rPr>
        <w:t xml:space="preserve"> 2021</w:t>
      </w:r>
      <w:r w:rsidRPr="009922E2">
        <w:rPr>
          <w:rFonts w:ascii="Times New Roman" w:hAnsi="Times New Roman" w:cs="Times New Roman"/>
          <w:sz w:val="22"/>
          <w:szCs w:val="22"/>
        </w:rPr>
        <w:t xml:space="preserve"> and 31 December 20</w:t>
      </w:r>
      <w:r w:rsidR="006B03B5">
        <w:rPr>
          <w:rFonts w:ascii="Times New Roman" w:hAnsi="Times New Roman" w:cs="Times New Roman"/>
          <w:sz w:val="22"/>
          <w:szCs w:val="22"/>
        </w:rPr>
        <w:t>20</w:t>
      </w:r>
      <w:r w:rsidR="00BA2EB2">
        <w:rPr>
          <w:rFonts w:ascii="Times New Roman" w:hAnsi="Times New Roman" w:cs="Times New Roman"/>
          <w:sz w:val="22"/>
          <w:szCs w:val="22"/>
        </w:rPr>
        <w:t xml:space="preserve"> </w:t>
      </w:r>
      <w:r w:rsidRPr="009922E2">
        <w:rPr>
          <w:rFonts w:ascii="Times New Roman" w:hAnsi="Times New Roman" w:cs="Times New Roman"/>
          <w:sz w:val="22"/>
          <w:szCs w:val="22"/>
        </w:rPr>
        <w:t>were as follows:</w:t>
      </w:r>
    </w:p>
    <w:p w14:paraId="3E3EC410" w14:textId="77777777" w:rsidR="004E5529" w:rsidRDefault="004E5529" w:rsidP="004E5529"/>
    <w:tbl>
      <w:tblPr>
        <w:tblW w:w="1437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97"/>
        <w:gridCol w:w="1260"/>
        <w:gridCol w:w="180"/>
        <w:gridCol w:w="1170"/>
        <w:gridCol w:w="180"/>
        <w:gridCol w:w="1323"/>
        <w:gridCol w:w="180"/>
        <w:gridCol w:w="1170"/>
        <w:gridCol w:w="180"/>
        <w:gridCol w:w="1368"/>
        <w:gridCol w:w="180"/>
        <w:gridCol w:w="1260"/>
        <w:gridCol w:w="180"/>
        <w:gridCol w:w="1305"/>
        <w:gridCol w:w="180"/>
        <w:gridCol w:w="1260"/>
      </w:tblGrid>
      <w:tr w:rsidR="00DD6C14" w:rsidRPr="00516BBF" w14:paraId="3C9CCEC2" w14:textId="77777777" w:rsidTr="00B166BD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08F4698A" w14:textId="77777777" w:rsidR="00DD6C14" w:rsidRDefault="00DD6C14" w:rsidP="00DD6C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1376" w:type="dxa"/>
            <w:gridSpan w:val="15"/>
            <w:tcBorders>
              <w:top w:val="nil"/>
              <w:bottom w:val="nil"/>
            </w:tcBorders>
          </w:tcPr>
          <w:p w14:paraId="238190CD" w14:textId="77777777" w:rsidR="00DD6C14" w:rsidRPr="00A27B59" w:rsidRDefault="00B166BD" w:rsidP="00DD6C1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Consolidated financial statements/</w:t>
            </w:r>
            <w:r w:rsidR="00DD6C14">
              <w:rPr>
                <w:szCs w:val="22"/>
              </w:rPr>
              <w:t>Financial statements in which the equity method is applied</w:t>
            </w:r>
          </w:p>
        </w:tc>
      </w:tr>
      <w:tr w:rsidR="004E5529" w:rsidRPr="00516BBF" w14:paraId="012E623F" w14:textId="77777777" w:rsidTr="00B166BD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66B4AA7D" w14:textId="77777777" w:rsidR="004E5529" w:rsidRDefault="004E5529" w:rsidP="00276F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1376" w:type="dxa"/>
            <w:gridSpan w:val="15"/>
            <w:tcBorders>
              <w:top w:val="nil"/>
              <w:bottom w:val="nil"/>
            </w:tcBorders>
          </w:tcPr>
          <w:p w14:paraId="3BFD5839" w14:textId="77777777" w:rsidR="004E5529" w:rsidRPr="001F067D" w:rsidRDefault="004E5529" w:rsidP="00276F6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</w:rPr>
            </w:pPr>
          </w:p>
        </w:tc>
      </w:tr>
      <w:tr w:rsidR="004E5529" w:rsidRPr="00516BBF" w14:paraId="31CDD79E" w14:textId="77777777" w:rsidTr="00B166BD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6B7BAEB3" w14:textId="77777777" w:rsidR="004E5529" w:rsidRPr="00A27B59" w:rsidRDefault="004E5529" w:rsidP="00276F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02EA027E" w14:textId="77777777" w:rsidR="004E5529" w:rsidRPr="001F067D" w:rsidRDefault="004E5529" w:rsidP="00276F6F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1F067D">
              <w:rPr>
                <w:szCs w:val="22"/>
              </w:rPr>
              <w:t>Real estate</w:t>
            </w:r>
          </w:p>
          <w:p w14:paraId="666E455B" w14:textId="77777777" w:rsidR="004E5529" w:rsidRPr="00A27B59" w:rsidRDefault="004E5529" w:rsidP="00276F6F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1F067D">
              <w:rPr>
                <w:szCs w:val="22"/>
              </w:rPr>
              <w:t>business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67ACFF" w14:textId="77777777" w:rsidR="004E5529" w:rsidRPr="00A27B59" w:rsidRDefault="004E5529" w:rsidP="00276F6F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673" w:type="dxa"/>
            <w:gridSpan w:val="3"/>
            <w:tcBorders>
              <w:top w:val="nil"/>
              <w:bottom w:val="nil"/>
            </w:tcBorders>
          </w:tcPr>
          <w:p w14:paraId="3764838F" w14:textId="77777777" w:rsidR="004E5529" w:rsidRDefault="004E5529" w:rsidP="00276F6F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2617E562" w14:textId="77777777" w:rsidR="004E5529" w:rsidRPr="00A27B59" w:rsidRDefault="004E5529" w:rsidP="00276F6F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DC7B1AC" w14:textId="77777777" w:rsidR="004E5529" w:rsidRPr="00A62741" w:rsidRDefault="004E5529" w:rsidP="00276F6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808" w:type="dxa"/>
            <w:gridSpan w:val="3"/>
            <w:tcBorders>
              <w:top w:val="nil"/>
              <w:bottom w:val="nil"/>
            </w:tcBorders>
            <w:vAlign w:val="bottom"/>
          </w:tcPr>
          <w:p w14:paraId="70F801DA" w14:textId="77777777" w:rsidR="004E5529" w:rsidRPr="008108D0" w:rsidRDefault="004E5529" w:rsidP="00276F6F">
            <w:pPr>
              <w:pStyle w:val="acctfourfigures"/>
              <w:shd w:val="clear" w:color="auto" w:fill="FFFFFF"/>
              <w:tabs>
                <w:tab w:val="clear" w:pos="765"/>
                <w:tab w:val="decimal" w:pos="542"/>
              </w:tabs>
              <w:spacing w:line="240" w:lineRule="atLeast"/>
              <w:ind w:left="722" w:right="-79"/>
              <w:rPr>
                <w:b/>
                <w:bCs/>
                <w:szCs w:val="22"/>
              </w:rPr>
            </w:pPr>
            <w:r w:rsidRPr="008108D0">
              <w:rPr>
                <w:b/>
                <w:bCs/>
                <w:szCs w:val="22"/>
              </w:rPr>
              <w:t>Others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6BF776" w14:textId="77777777" w:rsidR="004E5529" w:rsidRPr="00A62741" w:rsidRDefault="004E5529" w:rsidP="00276F6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745" w:type="dxa"/>
            <w:gridSpan w:val="3"/>
            <w:tcBorders>
              <w:top w:val="nil"/>
              <w:bottom w:val="nil"/>
            </w:tcBorders>
            <w:vAlign w:val="bottom"/>
          </w:tcPr>
          <w:p w14:paraId="4A016007" w14:textId="77777777" w:rsidR="004E5529" w:rsidRPr="001F067D" w:rsidRDefault="004E5529" w:rsidP="00276F6F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  <w:tab w:val="left" w:pos="1553"/>
              </w:tabs>
              <w:spacing w:line="240" w:lineRule="atLeast"/>
              <w:ind w:left="-877" w:right="-79" w:firstLine="798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                   </w:t>
            </w:r>
            <w:r w:rsidRPr="001F067D">
              <w:rPr>
                <w:b/>
                <w:bCs/>
                <w:szCs w:val="22"/>
              </w:rPr>
              <w:t>Total</w:t>
            </w:r>
          </w:p>
        </w:tc>
      </w:tr>
      <w:tr w:rsidR="000D55FE" w:rsidRPr="00516BBF" w14:paraId="2C5E9A8D" w14:textId="77777777" w:rsidTr="00C769A2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40D59187" w14:textId="77777777" w:rsidR="000D55FE" w:rsidRPr="00A27B59" w:rsidRDefault="000D55FE" w:rsidP="000D55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3CCCAC" w14:textId="10F3A45B" w:rsidR="000D55FE" w:rsidRPr="00162790" w:rsidRDefault="000D55FE" w:rsidP="000D55FE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>
              <w:rPr>
                <w:b w:val="0"/>
                <w:bCs/>
                <w:szCs w:val="22"/>
              </w:rPr>
              <w:t>30 June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4BA27" w14:textId="77777777" w:rsidR="000D55FE" w:rsidRPr="00AF3422" w:rsidRDefault="000D55FE" w:rsidP="000D55FE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5E63193" w14:textId="77777777" w:rsidR="000D55FE" w:rsidRPr="00AF3422" w:rsidRDefault="000D55FE" w:rsidP="000D55FE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 w:rsidRPr="00AF3422">
              <w:rPr>
                <w:b w:val="0"/>
                <w:bCs/>
                <w:spacing w:val="-6"/>
                <w:szCs w:val="22"/>
              </w:rPr>
              <w:t xml:space="preserve">31 </w:t>
            </w:r>
            <w:r>
              <w:rPr>
                <w:b w:val="0"/>
                <w:bCs/>
                <w:spacing w:val="-6"/>
                <w:szCs w:val="22"/>
              </w:rPr>
              <w:t>December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08B236" w14:textId="77777777" w:rsidR="000D55FE" w:rsidRPr="00AF3422" w:rsidRDefault="000D55FE" w:rsidP="000D55FE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77A9AB57" w14:textId="62B61A51" w:rsidR="000D55FE" w:rsidRPr="00162790" w:rsidRDefault="000D55FE" w:rsidP="000D55FE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>
              <w:rPr>
                <w:b w:val="0"/>
                <w:bCs/>
                <w:szCs w:val="22"/>
              </w:rPr>
              <w:t>30 June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31F0DC2" w14:textId="77777777" w:rsidR="000D55FE" w:rsidRPr="00AF3422" w:rsidRDefault="000D55FE" w:rsidP="000D55FE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95FADB6" w14:textId="77777777" w:rsidR="000D55FE" w:rsidRPr="00AF3422" w:rsidRDefault="000D55FE" w:rsidP="000D55FE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 w:rsidRPr="00AF3422">
              <w:rPr>
                <w:b w:val="0"/>
                <w:bCs/>
                <w:spacing w:val="-6"/>
                <w:szCs w:val="22"/>
              </w:rPr>
              <w:t xml:space="preserve">31 </w:t>
            </w:r>
            <w:r>
              <w:rPr>
                <w:b w:val="0"/>
                <w:bCs/>
                <w:spacing w:val="-6"/>
                <w:szCs w:val="22"/>
              </w:rPr>
              <w:t>December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97D79E" w14:textId="77777777" w:rsidR="000D55FE" w:rsidRPr="00AF3422" w:rsidRDefault="000D55FE" w:rsidP="000D55F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8" w:right="-89"/>
              <w:jc w:val="center"/>
              <w:rPr>
                <w:spacing w:val="-6"/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A377A3B" w14:textId="4F00D7CF" w:rsidR="000D55FE" w:rsidRPr="00162790" w:rsidRDefault="000D55FE" w:rsidP="000D55FE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>
              <w:rPr>
                <w:b w:val="0"/>
                <w:bCs/>
                <w:szCs w:val="22"/>
              </w:rPr>
              <w:t>30 June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58D4E5" w14:textId="77777777" w:rsidR="000D55FE" w:rsidRPr="00AF3422" w:rsidRDefault="000D55FE" w:rsidP="000D55FE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EC1628" w14:textId="77777777" w:rsidR="000D55FE" w:rsidRPr="00AF3422" w:rsidRDefault="000D55FE" w:rsidP="000D55FE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 w:rsidRPr="00AF3422">
              <w:rPr>
                <w:b w:val="0"/>
                <w:bCs/>
                <w:spacing w:val="-6"/>
                <w:szCs w:val="22"/>
              </w:rPr>
              <w:t xml:space="preserve">31 </w:t>
            </w:r>
            <w:r>
              <w:rPr>
                <w:b w:val="0"/>
                <w:bCs/>
                <w:spacing w:val="-6"/>
                <w:szCs w:val="22"/>
              </w:rPr>
              <w:t>December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1AC284" w14:textId="77777777" w:rsidR="000D55FE" w:rsidRPr="00AF3422" w:rsidRDefault="000D55FE" w:rsidP="000D55FE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24A50E75" w14:textId="5060A219" w:rsidR="000D55FE" w:rsidRPr="00162790" w:rsidRDefault="000D55FE" w:rsidP="000D55FE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>
              <w:rPr>
                <w:b w:val="0"/>
                <w:bCs/>
                <w:szCs w:val="22"/>
              </w:rPr>
              <w:t>30 June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286370" w14:textId="77777777" w:rsidR="000D55FE" w:rsidRPr="00AF3422" w:rsidRDefault="000D55FE" w:rsidP="000D55FE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77B9DBA" w14:textId="77777777" w:rsidR="000D55FE" w:rsidRPr="00AF3422" w:rsidRDefault="000D55FE" w:rsidP="000D55FE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 w:rsidRPr="00AF3422">
              <w:rPr>
                <w:b w:val="0"/>
                <w:bCs/>
                <w:spacing w:val="-6"/>
                <w:szCs w:val="22"/>
              </w:rPr>
              <w:t xml:space="preserve">31 </w:t>
            </w:r>
            <w:r>
              <w:rPr>
                <w:b w:val="0"/>
                <w:bCs/>
                <w:spacing w:val="-6"/>
                <w:szCs w:val="22"/>
              </w:rPr>
              <w:t>December</w:t>
            </w:r>
          </w:p>
        </w:tc>
      </w:tr>
      <w:tr w:rsidR="00B166BD" w:rsidRPr="00A27B59" w14:paraId="6C961C06" w14:textId="77777777" w:rsidTr="00C769A2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445BCC9E" w14:textId="77777777" w:rsidR="00B166BD" w:rsidRPr="00F92E17" w:rsidRDefault="00B166BD" w:rsidP="00B166BD">
            <w:pPr>
              <w:pStyle w:val="acctfourfigures"/>
              <w:shd w:val="clear" w:color="auto" w:fill="FFFFFF"/>
              <w:tabs>
                <w:tab w:val="clear" w:pos="765"/>
              </w:tabs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0C5A87C" w14:textId="77777777" w:rsidR="00B166BD" w:rsidRPr="00A27B59" w:rsidRDefault="00B166BD" w:rsidP="00B166B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DD63C8" w14:textId="77777777" w:rsidR="00B166BD" w:rsidRPr="00A27B59" w:rsidRDefault="00B166BD" w:rsidP="00B166B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D49B51E" w14:textId="77777777" w:rsidR="00B166BD" w:rsidRPr="00A27B59" w:rsidRDefault="00B166BD" w:rsidP="00B166B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B601FC" w14:textId="77777777" w:rsidR="00B166BD" w:rsidRPr="00A27B59" w:rsidRDefault="00B166BD" w:rsidP="00B166B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64770254" w14:textId="77777777" w:rsidR="00B166BD" w:rsidRPr="00A27B59" w:rsidRDefault="00B166BD" w:rsidP="00B166B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A12BEE" w14:textId="77777777" w:rsidR="00B166BD" w:rsidRPr="00A27B59" w:rsidRDefault="00B166BD" w:rsidP="00B166B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61F1403" w14:textId="77777777" w:rsidR="00B166BD" w:rsidRPr="00A27B59" w:rsidRDefault="00B166BD" w:rsidP="00B166B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4FAD07" w14:textId="77777777" w:rsidR="00B166BD" w:rsidRPr="00A27B59" w:rsidRDefault="00B166BD" w:rsidP="00B166B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ADBBCA" w14:textId="77777777" w:rsidR="00B166BD" w:rsidRPr="00A27B59" w:rsidRDefault="00B166BD" w:rsidP="00B166B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09EA7C" w14:textId="77777777" w:rsidR="00B166BD" w:rsidRPr="00A27B59" w:rsidRDefault="00B166BD" w:rsidP="00B166B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755011" w14:textId="77777777" w:rsidR="00B166BD" w:rsidRPr="00A27B59" w:rsidRDefault="00B166BD" w:rsidP="00B166B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8D7EC7" w14:textId="77777777" w:rsidR="00B166BD" w:rsidRPr="00A27B59" w:rsidRDefault="00B166BD" w:rsidP="00B166B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2D4599FF" w14:textId="77777777" w:rsidR="00B166BD" w:rsidRPr="00A27B59" w:rsidRDefault="00B166BD" w:rsidP="00B166B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318F4C" w14:textId="77777777" w:rsidR="00B166BD" w:rsidRPr="00A27B59" w:rsidRDefault="00B166BD" w:rsidP="00B166B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2533146" w14:textId="77777777" w:rsidR="00B166BD" w:rsidRPr="00A27B59" w:rsidRDefault="00B166BD" w:rsidP="00B166B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2020</w:t>
            </w:r>
          </w:p>
        </w:tc>
      </w:tr>
      <w:tr w:rsidR="00C769A2" w:rsidRPr="00A27B59" w14:paraId="778662A4" w14:textId="77777777" w:rsidTr="00B166BD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55BE0AF7" w14:textId="77777777" w:rsidR="00C769A2" w:rsidRPr="00A27B59" w:rsidRDefault="00C769A2" w:rsidP="00C769A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376" w:type="dxa"/>
            <w:gridSpan w:val="15"/>
            <w:tcBorders>
              <w:top w:val="nil"/>
              <w:bottom w:val="nil"/>
            </w:tcBorders>
          </w:tcPr>
          <w:p w14:paraId="76B77813" w14:textId="77777777" w:rsidR="00C769A2" w:rsidRDefault="00C769A2" w:rsidP="00C769A2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8D5751">
              <w:rPr>
                <w:b w:val="0"/>
                <w:bCs/>
                <w:i/>
                <w:iCs/>
                <w:szCs w:val="22"/>
                <w:lang w:val="en-US"/>
              </w:rPr>
              <w:t>(in thousand Baht)</w:t>
            </w:r>
          </w:p>
        </w:tc>
      </w:tr>
      <w:tr w:rsidR="00C769A2" w:rsidRPr="00516BBF" w14:paraId="5F630920" w14:textId="77777777" w:rsidTr="00C769A2">
        <w:trPr>
          <w:cantSplit/>
          <w:trHeight w:val="227"/>
        </w:trPr>
        <w:tc>
          <w:tcPr>
            <w:tcW w:w="2997" w:type="dxa"/>
            <w:tcBorders>
              <w:top w:val="nil"/>
              <w:bottom w:val="nil"/>
            </w:tcBorders>
          </w:tcPr>
          <w:p w14:paraId="79832396" w14:textId="77777777" w:rsidR="00C769A2" w:rsidRPr="00A27B59" w:rsidRDefault="00C769A2" w:rsidP="00C769A2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6F934FE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  <w:lang w:val="en-US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172C5B9" w14:textId="77777777" w:rsidR="00C769A2" w:rsidRPr="00A62741" w:rsidRDefault="00C769A2" w:rsidP="00C769A2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B180EB0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  <w:lang w:val="en-US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4F876E3" w14:textId="77777777" w:rsidR="00C769A2" w:rsidRPr="00A62741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2AF5D389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3C0E5EB" w14:textId="77777777" w:rsidR="00C769A2" w:rsidRPr="00A62741" w:rsidRDefault="00C769A2" w:rsidP="00C769A2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A41363A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C9F7FC" w14:textId="77777777" w:rsidR="00C769A2" w:rsidRPr="00A62741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93B38C5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904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FD9638" w14:textId="77777777" w:rsidR="00C769A2" w:rsidRPr="00A62741" w:rsidRDefault="00C769A2" w:rsidP="00C769A2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E7892C0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A29043" w14:textId="77777777" w:rsidR="00C769A2" w:rsidRPr="00A62741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7185433D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716064" w14:textId="77777777" w:rsidR="00C769A2" w:rsidRPr="00A62741" w:rsidRDefault="00C769A2" w:rsidP="00C769A2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88B9F17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</w:tr>
      <w:tr w:rsidR="00C769A2" w:rsidRPr="00A62741" w14:paraId="762E563B" w14:textId="77777777" w:rsidTr="00C769A2">
        <w:trPr>
          <w:cantSplit/>
          <w:trHeight w:val="254"/>
        </w:trPr>
        <w:tc>
          <w:tcPr>
            <w:tcW w:w="2997" w:type="dxa"/>
            <w:tcBorders>
              <w:top w:val="nil"/>
              <w:bottom w:val="nil"/>
            </w:tcBorders>
            <w:vAlign w:val="bottom"/>
          </w:tcPr>
          <w:p w14:paraId="7561ED4F" w14:textId="77777777" w:rsidR="00C769A2" w:rsidRPr="00A27B59" w:rsidRDefault="00C769A2" w:rsidP="00C769A2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sz w:val="22"/>
                <w:szCs w:val="22"/>
              </w:rPr>
              <w:t xml:space="preserve">Reportable segment assets 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48D9E3FD" w14:textId="29905CBA" w:rsidR="00C769A2" w:rsidRPr="00774BDE" w:rsidRDefault="00277E1F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870,330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A0C3726" w14:textId="77777777" w:rsidR="00C769A2" w:rsidRPr="00AA273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71ACAFA0" w14:textId="77777777" w:rsidR="00C769A2" w:rsidRPr="00774BDE" w:rsidRDefault="00B166BD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841,411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8DA92E0" w14:textId="77777777" w:rsidR="00C769A2" w:rsidRPr="00AA273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  <w:vAlign w:val="bottom"/>
          </w:tcPr>
          <w:p w14:paraId="444157B1" w14:textId="03FDAD9E" w:rsidR="00C769A2" w:rsidRPr="00AA2732" w:rsidRDefault="004804F5" w:rsidP="00401C8E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66,864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9CE039C" w14:textId="77777777" w:rsidR="00C769A2" w:rsidRPr="00AA273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0F6D3724" w14:textId="77777777" w:rsidR="00C769A2" w:rsidRPr="00AA2732" w:rsidRDefault="00B166BD" w:rsidP="00955228">
            <w:pPr>
              <w:pStyle w:val="acctfourfigures"/>
              <w:shd w:val="clear" w:color="auto" w:fill="FFFFFF"/>
              <w:tabs>
                <w:tab w:val="clear" w:pos="765"/>
                <w:tab w:val="decimal" w:pos="917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56,986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BE90DC8" w14:textId="77777777" w:rsidR="00C769A2" w:rsidRPr="00AA273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vAlign w:val="bottom"/>
          </w:tcPr>
          <w:p w14:paraId="66C2AA37" w14:textId="728C852E" w:rsidR="00C769A2" w:rsidRPr="00AA2732" w:rsidRDefault="00277E1F" w:rsidP="00FA347B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3,357,251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508E3DC" w14:textId="77777777" w:rsidR="00C769A2" w:rsidRPr="00AA273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11A4DA1" w14:textId="6E6175DD" w:rsidR="00C769A2" w:rsidRPr="00AA2732" w:rsidRDefault="00B166BD" w:rsidP="002138F9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3,394,43</w:t>
            </w:r>
            <w:r w:rsidR="00CD2114">
              <w:rPr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9210A1A" w14:textId="77777777" w:rsidR="00C769A2" w:rsidRPr="00AA273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05" w:type="dxa"/>
            <w:tcBorders>
              <w:top w:val="nil"/>
              <w:bottom w:val="double" w:sz="4" w:space="0" w:color="auto"/>
            </w:tcBorders>
            <w:vAlign w:val="bottom"/>
          </w:tcPr>
          <w:p w14:paraId="038D87E0" w14:textId="44755EE1" w:rsidR="00C769A2" w:rsidRPr="00AA2732" w:rsidRDefault="004804F5" w:rsidP="00FA347B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4,294,445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7A25CBC" w14:textId="77777777" w:rsidR="00C769A2" w:rsidRPr="00AA273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ACC999F" w14:textId="497D558B" w:rsidR="00C769A2" w:rsidRPr="00AA2732" w:rsidRDefault="00B166BD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4,292,83</w:t>
            </w:r>
            <w:r w:rsidR="005C5EA0">
              <w:rPr>
                <w:szCs w:val="22"/>
                <w:lang w:val="en-US" w:bidi="th-TH"/>
              </w:rPr>
              <w:t>4</w:t>
            </w:r>
          </w:p>
        </w:tc>
      </w:tr>
      <w:tr w:rsidR="00C769A2" w:rsidRPr="00516BBF" w14:paraId="74E5707D" w14:textId="77777777" w:rsidTr="00C96788">
        <w:trPr>
          <w:cantSplit/>
          <w:trHeight w:val="30"/>
        </w:trPr>
        <w:tc>
          <w:tcPr>
            <w:tcW w:w="2997" w:type="dxa"/>
            <w:tcBorders>
              <w:top w:val="nil"/>
              <w:bottom w:val="nil"/>
            </w:tcBorders>
            <w:vAlign w:val="bottom"/>
          </w:tcPr>
          <w:p w14:paraId="6AAEFDBB" w14:textId="77777777" w:rsidR="00C769A2" w:rsidRPr="00A27B59" w:rsidRDefault="00C769A2" w:rsidP="00C769A2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sz w:val="22"/>
                <w:szCs w:val="22"/>
              </w:rPr>
              <w:t>Repor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table segment liabilities 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48E924" w14:textId="4665F278" w:rsidR="00C769A2" w:rsidRPr="00661FF5" w:rsidRDefault="004804F5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1,764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624EDBC" w14:textId="77777777" w:rsidR="00C769A2" w:rsidRPr="00661FF5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C10F1B" w14:textId="77777777" w:rsidR="00C769A2" w:rsidRPr="00661FF5" w:rsidRDefault="00B166BD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21,544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66D2F10" w14:textId="77777777" w:rsidR="00C769A2" w:rsidRPr="00661FF5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B351C1" w14:textId="15B2871E" w:rsidR="00C769A2" w:rsidRPr="00661FF5" w:rsidRDefault="004804F5" w:rsidP="00401C8E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43,431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B5423E5" w14:textId="77777777" w:rsidR="00C769A2" w:rsidRPr="00661FF5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F1C650" w14:textId="77777777" w:rsidR="00C769A2" w:rsidRPr="00661FF5" w:rsidRDefault="00B166BD" w:rsidP="00955228">
            <w:pPr>
              <w:pStyle w:val="acctfourfigures"/>
              <w:shd w:val="clear" w:color="auto" w:fill="FFFFFF"/>
              <w:tabs>
                <w:tab w:val="clear" w:pos="765"/>
                <w:tab w:val="decimal" w:pos="917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45,059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7518E6E" w14:textId="77777777" w:rsidR="00C769A2" w:rsidRPr="00661FF5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D1E19B" w14:textId="6FEF8F19" w:rsidR="00C769A2" w:rsidRPr="00661FF5" w:rsidRDefault="004804F5" w:rsidP="00FA347B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1,047,627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4C8FABB" w14:textId="77777777" w:rsidR="00C769A2" w:rsidRPr="00661FF5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47C8DA" w14:textId="77777777" w:rsidR="00C769A2" w:rsidRPr="00661FF5" w:rsidRDefault="00B166BD" w:rsidP="002138F9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1,071,755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F122C6" w14:textId="77777777" w:rsidR="00C769A2" w:rsidRPr="00661FF5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CFB5AA" w14:textId="0A51C100" w:rsidR="00C769A2" w:rsidRPr="00661FF5" w:rsidRDefault="004804F5" w:rsidP="00FA347B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1,092,822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178E2EB" w14:textId="77777777" w:rsidR="00C769A2" w:rsidRPr="00661FF5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A63900" w14:textId="77777777" w:rsidR="00C769A2" w:rsidRPr="00661FF5" w:rsidRDefault="00B166BD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1,138,358</w:t>
            </w:r>
          </w:p>
        </w:tc>
      </w:tr>
      <w:tr w:rsidR="00C769A2" w:rsidRPr="00516BBF" w14:paraId="38EAE903" w14:textId="77777777" w:rsidTr="00C769A2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21197428" w14:textId="77777777" w:rsidR="00C769A2" w:rsidRPr="00A27B59" w:rsidRDefault="00C769A2" w:rsidP="00C769A2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6889E909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DBDFB8E" w14:textId="77777777" w:rsidR="00C769A2" w:rsidRPr="00A62741" w:rsidRDefault="00C769A2" w:rsidP="00C769A2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C681EAC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16D8D24" w14:textId="77777777" w:rsidR="00C769A2" w:rsidRPr="00A62741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nil"/>
            </w:tcBorders>
            <w:vAlign w:val="bottom"/>
          </w:tcPr>
          <w:p w14:paraId="72CC840E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F2EF18" w14:textId="77777777" w:rsidR="00C769A2" w:rsidRPr="00A62741" w:rsidRDefault="00C769A2" w:rsidP="00C769A2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4CB35AC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999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2D6EC0A" w14:textId="77777777" w:rsidR="00C769A2" w:rsidRPr="00A62741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14:paraId="4A2A0C55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904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A27E468" w14:textId="77777777" w:rsidR="00C769A2" w:rsidRPr="00A62741" w:rsidRDefault="00C769A2" w:rsidP="00C769A2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77724737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22F639" w14:textId="77777777" w:rsidR="00C769A2" w:rsidRPr="00A62741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nil"/>
            </w:tcBorders>
            <w:vAlign w:val="bottom"/>
          </w:tcPr>
          <w:p w14:paraId="364CE29E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E9E8F41" w14:textId="77777777" w:rsidR="00C769A2" w:rsidRPr="00A62741" w:rsidRDefault="00C769A2" w:rsidP="00C769A2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63EA91DE" w14:textId="77777777" w:rsidR="00C769A2" w:rsidRDefault="00C769A2" w:rsidP="00C769A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</w:tr>
    </w:tbl>
    <w:p w14:paraId="26F9D921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7612CC">
        <w:rPr>
          <w:rFonts w:ascii="Times New Roman" w:hAnsi="Times New Roman" w:cs="Times New Roman"/>
          <w:b/>
          <w:i/>
          <w:iCs/>
          <w:sz w:val="22"/>
          <w:szCs w:val="22"/>
        </w:rPr>
        <w:t>Geographical information</w:t>
      </w:r>
    </w:p>
    <w:p w14:paraId="5A0B93F0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09374CEF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  <w:r w:rsidRPr="007612CC">
        <w:rPr>
          <w:rFonts w:ascii="Times New Roman" w:hAnsi="Times New Roman" w:cs="Times New Roman"/>
          <w:bCs/>
          <w:sz w:val="22"/>
          <w:szCs w:val="22"/>
        </w:rPr>
        <w:t xml:space="preserve">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Pr="007612CC">
        <w:rPr>
          <w:rFonts w:ascii="Times New Roman" w:hAnsi="Times New Roman" w:cs="Times New Roman"/>
          <w:bCs/>
          <w:sz w:val="22"/>
          <w:szCs w:val="22"/>
        </w:rPr>
        <w:t xml:space="preserve"> is managed and operates principally in Thailand. There are no material revenues derived from, or assets located in, foreign countries.</w:t>
      </w:r>
    </w:p>
    <w:p w14:paraId="298F3222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75831CDD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i/>
          <w:iCs/>
          <w:sz w:val="22"/>
          <w:szCs w:val="22"/>
        </w:rPr>
        <w:t>Major customer</w:t>
      </w:r>
    </w:p>
    <w:p w14:paraId="41F7344F" w14:textId="77777777" w:rsidR="004E5529" w:rsidRPr="004869E6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439E9570" w14:textId="560C1128" w:rsidR="00C769A2" w:rsidRDefault="003550C4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Revenue from one customer from real estate business represents</w:t>
      </w:r>
      <w:r w:rsidR="00921FA5">
        <w:rPr>
          <w:rFonts w:ascii="Times New Roman" w:hAnsi="Times New Roman" w:cs="Times New Roman"/>
          <w:bCs/>
          <w:sz w:val="22"/>
          <w:szCs w:val="22"/>
        </w:rPr>
        <w:t xml:space="preserve"> approximately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953B2A">
        <w:rPr>
          <w:rFonts w:ascii="Times New Roman" w:hAnsi="Times New Roman" w:cs="Times New Roman"/>
          <w:bCs/>
          <w:sz w:val="22"/>
          <w:szCs w:val="22"/>
        </w:rPr>
        <w:t xml:space="preserve">Baht </w:t>
      </w:r>
      <w:r w:rsidR="004364D2">
        <w:rPr>
          <w:rFonts w:ascii="Times New Roman" w:hAnsi="Times New Roman" w:cs="Times New Roman"/>
          <w:bCs/>
          <w:sz w:val="22"/>
          <w:szCs w:val="22"/>
        </w:rPr>
        <w:t>48</w:t>
      </w:r>
      <w:r>
        <w:rPr>
          <w:rFonts w:ascii="Times New Roman" w:hAnsi="Times New Roman" w:cs="Times New Roman"/>
          <w:bCs/>
          <w:sz w:val="22"/>
          <w:szCs w:val="22"/>
        </w:rPr>
        <w:t xml:space="preserve"> million </w:t>
      </w:r>
      <w:r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>(20</w:t>
      </w:r>
      <w:r w:rsidR="00B166BD">
        <w:rPr>
          <w:rFonts w:ascii="Times New Roman" w:hAnsi="Times New Roman" w:cs="Times New Roman"/>
          <w:bCs/>
          <w:i/>
          <w:iCs/>
          <w:sz w:val="22"/>
          <w:szCs w:val="22"/>
        </w:rPr>
        <w:t>20</w:t>
      </w:r>
      <w:r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: </w:t>
      </w:r>
      <w:r w:rsidR="000D55FE">
        <w:rPr>
          <w:rFonts w:ascii="Times New Roman" w:hAnsi="Times New Roman" w:cs="Times New Roman"/>
          <w:bCs/>
          <w:i/>
          <w:iCs/>
          <w:sz w:val="22"/>
          <w:szCs w:val="22"/>
        </w:rPr>
        <w:t>Baht 220 million</w:t>
      </w:r>
      <w:r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>)</w:t>
      </w:r>
      <w:r>
        <w:rPr>
          <w:rFonts w:ascii="Times New Roman" w:hAnsi="Times New Roman" w:cs="Times New Roman"/>
          <w:bCs/>
          <w:sz w:val="22"/>
          <w:szCs w:val="22"/>
        </w:rPr>
        <w:t xml:space="preserve"> of 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>
        <w:rPr>
          <w:rFonts w:ascii="Times New Roman" w:hAnsi="Times New Roman" w:cs="Times New Roman"/>
          <w:bCs/>
          <w:sz w:val="22"/>
          <w:szCs w:val="22"/>
        </w:rPr>
        <w:t>’s total revenues</w:t>
      </w:r>
      <w:r w:rsidR="00FD4097">
        <w:rPr>
          <w:rFonts w:ascii="Times New Roman" w:hAnsi="Times New Roman" w:cs="Times New Roman"/>
          <w:bCs/>
          <w:sz w:val="22"/>
          <w:szCs w:val="22"/>
        </w:rPr>
        <w:t>.</w:t>
      </w:r>
    </w:p>
    <w:p w14:paraId="35D7C241" w14:textId="77777777" w:rsidR="00C769A2" w:rsidRDefault="00C769A2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314405EA" w14:textId="77777777" w:rsidR="003550C4" w:rsidRPr="004869E6" w:rsidRDefault="003550C4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  <w:sectPr w:rsidR="003550C4" w:rsidRPr="004869E6" w:rsidSect="00162790">
          <w:headerReference w:type="default" r:id="rId19"/>
          <w:footerReference w:type="default" r:id="rId20"/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9A3B4BB" w14:textId="4C51C6E6" w:rsidR="00163A10" w:rsidRPr="00C925E0" w:rsidRDefault="00B465AB" w:rsidP="00163A1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8</w:t>
      </w:r>
      <w:r w:rsidR="00163A10" w:rsidRPr="00C925E0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Income tax</w:t>
      </w:r>
      <w:r w:rsidR="001206D4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expense</w:t>
      </w:r>
    </w:p>
    <w:p w14:paraId="385931CA" w14:textId="77777777" w:rsidR="00163A10" w:rsidRPr="00C925E0" w:rsidRDefault="00163A10" w:rsidP="00163A10">
      <w:pPr>
        <w:tabs>
          <w:tab w:val="left" w:pos="540"/>
        </w:tabs>
        <w:ind w:left="540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50D7F3A4" w14:textId="7443C864" w:rsidR="00C96788" w:rsidRPr="002F7945" w:rsidRDefault="00C96788" w:rsidP="00C96788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lang w:val="en-GB"/>
        </w:rPr>
      </w:pPr>
      <w:r w:rsidRPr="002F7945">
        <w:rPr>
          <w:rFonts w:ascii="Times New Roman" w:hAnsi="Times New Roman"/>
          <w:sz w:val="22"/>
          <w:lang w:val="en-GB"/>
        </w:rPr>
        <w:t xml:space="preserve">Income tax is recognised based on management’s best estimate of the weighted average annual income tax rate expected for the full financial year multiplied by the pre-tax income of the interim period. </w:t>
      </w:r>
      <w:r w:rsidR="004B5E7B">
        <w:rPr>
          <w:rFonts w:ascii="Times New Roman" w:hAnsi="Times New Roman"/>
          <w:sz w:val="22"/>
          <w:lang w:val="en-GB"/>
        </w:rPr>
        <w:br/>
      </w:r>
      <w:r w:rsidRPr="002F7945">
        <w:rPr>
          <w:rFonts w:ascii="Times New Roman" w:hAnsi="Times New Roman"/>
          <w:sz w:val="22"/>
          <w:lang w:val="en-GB"/>
        </w:rPr>
        <w:t xml:space="preserve">The </w:t>
      </w:r>
      <w:r w:rsidR="00D96DB0">
        <w:rPr>
          <w:rFonts w:ascii="Times New Roman" w:hAnsi="Times New Roman"/>
          <w:sz w:val="22"/>
          <w:lang w:val="en-GB"/>
        </w:rPr>
        <w:t>Group</w:t>
      </w:r>
      <w:r w:rsidRPr="002F7945">
        <w:rPr>
          <w:rFonts w:ascii="Times New Roman" w:hAnsi="Times New Roman"/>
          <w:sz w:val="22"/>
          <w:lang w:val="en-GB"/>
        </w:rPr>
        <w:t xml:space="preserve">’s effective tax rate in respect of the continuing operations for the three-month </w:t>
      </w:r>
      <w:r w:rsidR="009C1AB9">
        <w:rPr>
          <w:rFonts w:ascii="Times New Roman" w:hAnsi="Times New Roman"/>
          <w:sz w:val="22"/>
          <w:lang w:val="en-GB"/>
        </w:rPr>
        <w:t xml:space="preserve">and six-month </w:t>
      </w:r>
      <w:r w:rsidRPr="002F7945">
        <w:rPr>
          <w:rFonts w:ascii="Times New Roman" w:hAnsi="Times New Roman"/>
          <w:sz w:val="22"/>
          <w:lang w:val="en-GB"/>
        </w:rPr>
        <w:t>period</w:t>
      </w:r>
      <w:r w:rsidR="009C1AB9">
        <w:rPr>
          <w:rFonts w:ascii="Times New Roman" w:hAnsi="Times New Roman"/>
          <w:sz w:val="22"/>
          <w:lang w:val="en-GB"/>
        </w:rPr>
        <w:t>s</w:t>
      </w:r>
      <w:r w:rsidRPr="002F7945">
        <w:rPr>
          <w:rFonts w:ascii="Times New Roman" w:hAnsi="Times New Roman"/>
          <w:sz w:val="22"/>
          <w:lang w:val="en-GB"/>
        </w:rPr>
        <w:t xml:space="preserve"> ended </w:t>
      </w:r>
      <w:r w:rsidR="009C1AB9">
        <w:rPr>
          <w:rFonts w:ascii="Times New Roman" w:hAnsi="Times New Roman"/>
          <w:sz w:val="22"/>
          <w:lang w:val="en-GB"/>
        </w:rPr>
        <w:t>30 June</w:t>
      </w:r>
      <w:r w:rsidR="00D96DB0">
        <w:rPr>
          <w:rFonts w:ascii="Times New Roman" w:hAnsi="Times New Roman"/>
          <w:sz w:val="22"/>
          <w:lang w:val="en-GB"/>
        </w:rPr>
        <w:t xml:space="preserve"> 2021</w:t>
      </w:r>
      <w:r w:rsidRPr="002F7945">
        <w:rPr>
          <w:rFonts w:ascii="Times New Roman" w:hAnsi="Times New Roman"/>
          <w:sz w:val="22"/>
          <w:lang w:val="en-GB"/>
        </w:rPr>
        <w:t xml:space="preserve"> were at the rate of </w:t>
      </w:r>
      <w:r w:rsidR="0009358D">
        <w:rPr>
          <w:rFonts w:ascii="Times New Roman" w:hAnsi="Times New Roman"/>
          <w:sz w:val="22"/>
          <w:lang w:val="en-GB"/>
        </w:rPr>
        <w:t>8</w:t>
      </w:r>
      <w:r w:rsidR="0009358D" w:rsidRPr="0009358D">
        <w:rPr>
          <w:rFonts w:ascii="Times New Roman" w:hAnsi="Times New Roman"/>
          <w:sz w:val="22"/>
          <w:lang w:val="en-GB"/>
        </w:rPr>
        <w:t>.6</w:t>
      </w:r>
      <w:r w:rsidRPr="0009358D">
        <w:rPr>
          <w:rFonts w:ascii="Times New Roman" w:hAnsi="Times New Roman"/>
          <w:sz w:val="22"/>
          <w:lang w:val="en-GB"/>
        </w:rPr>
        <w:t xml:space="preserve">% </w:t>
      </w:r>
      <w:r w:rsidR="009C1AB9" w:rsidRPr="0009358D">
        <w:rPr>
          <w:rFonts w:ascii="Times New Roman" w:hAnsi="Times New Roman"/>
          <w:sz w:val="22"/>
          <w:lang w:val="en-GB"/>
        </w:rPr>
        <w:t xml:space="preserve">and </w:t>
      </w:r>
      <w:r w:rsidR="0009358D" w:rsidRPr="0009358D">
        <w:rPr>
          <w:rFonts w:ascii="Times New Roman" w:hAnsi="Times New Roman"/>
          <w:sz w:val="22"/>
          <w:lang w:val="en-GB"/>
        </w:rPr>
        <w:t>6.6</w:t>
      </w:r>
      <w:r w:rsidR="009C1AB9" w:rsidRPr="0009358D">
        <w:rPr>
          <w:rFonts w:ascii="Times New Roman" w:hAnsi="Times New Roman"/>
          <w:sz w:val="22"/>
          <w:lang w:val="en-GB"/>
        </w:rPr>
        <w:t>%</w:t>
      </w:r>
      <w:r w:rsidR="009C1AB9">
        <w:rPr>
          <w:rFonts w:ascii="Times New Roman" w:hAnsi="Times New Roman"/>
          <w:sz w:val="22"/>
          <w:lang w:val="en-GB"/>
        </w:rPr>
        <w:t xml:space="preserve"> </w:t>
      </w:r>
      <w:r w:rsidR="00D96DB0">
        <w:rPr>
          <w:rFonts w:ascii="Times New Roman" w:hAnsi="Times New Roman"/>
          <w:sz w:val="22"/>
          <w:lang w:val="en-GB"/>
        </w:rPr>
        <w:t>in the consolidated financial statements</w:t>
      </w:r>
      <w:r w:rsidR="009C1AB9">
        <w:rPr>
          <w:rFonts w:ascii="Times New Roman" w:hAnsi="Times New Roman"/>
          <w:sz w:val="22"/>
          <w:lang w:val="en-GB"/>
        </w:rPr>
        <w:t>, respectively</w:t>
      </w:r>
      <w:r w:rsidR="00D96DB0">
        <w:rPr>
          <w:rFonts w:ascii="Times New Roman" w:hAnsi="Times New Roman"/>
          <w:sz w:val="22"/>
          <w:lang w:val="en-GB"/>
        </w:rPr>
        <w:t xml:space="preserve"> </w:t>
      </w:r>
      <w:r w:rsidRPr="002F7945">
        <w:rPr>
          <w:rFonts w:ascii="Times New Roman" w:hAnsi="Times New Roman"/>
          <w:sz w:val="22"/>
          <w:lang w:val="en-GB"/>
        </w:rPr>
        <w:t xml:space="preserve">and </w:t>
      </w:r>
      <w:r w:rsidR="0009358D" w:rsidRPr="0009358D">
        <w:rPr>
          <w:rFonts w:ascii="Times New Roman" w:hAnsi="Times New Roman"/>
          <w:sz w:val="22"/>
          <w:lang w:val="en-GB"/>
        </w:rPr>
        <w:t>11.0</w:t>
      </w:r>
      <w:r w:rsidR="009C1AB9" w:rsidRPr="0009358D">
        <w:rPr>
          <w:rFonts w:ascii="Times New Roman" w:hAnsi="Times New Roman"/>
          <w:sz w:val="22"/>
          <w:lang w:val="en-GB"/>
        </w:rPr>
        <w:t xml:space="preserve">% and </w:t>
      </w:r>
      <w:r w:rsidR="0009358D" w:rsidRPr="0009358D">
        <w:rPr>
          <w:rFonts w:ascii="Times New Roman" w:hAnsi="Times New Roman"/>
          <w:sz w:val="22"/>
          <w:lang w:val="en-GB"/>
        </w:rPr>
        <w:t>7.7</w:t>
      </w:r>
      <w:r w:rsidR="009C1AB9" w:rsidRPr="0009358D">
        <w:rPr>
          <w:rFonts w:ascii="Times New Roman" w:hAnsi="Times New Roman"/>
          <w:sz w:val="22"/>
          <w:lang w:val="en-GB"/>
        </w:rPr>
        <w:t>%</w:t>
      </w:r>
      <w:r w:rsidR="009C1AB9">
        <w:rPr>
          <w:rFonts w:ascii="Times New Roman" w:hAnsi="Times New Roman"/>
          <w:sz w:val="22"/>
          <w:lang w:val="en-GB"/>
        </w:rPr>
        <w:t xml:space="preserve"> </w:t>
      </w:r>
      <w:r w:rsidRPr="002F7945">
        <w:rPr>
          <w:rFonts w:ascii="Times New Roman" w:hAnsi="Times New Roman"/>
          <w:sz w:val="22"/>
          <w:lang w:val="en-GB"/>
        </w:rPr>
        <w:t>in the</w:t>
      </w:r>
      <w:r w:rsidR="009C1AB9">
        <w:rPr>
          <w:rFonts w:ascii="Times New Roman" w:hAnsi="Times New Roman"/>
          <w:sz w:val="22"/>
          <w:lang w:val="en-GB"/>
        </w:rPr>
        <w:t xml:space="preserve"> </w:t>
      </w:r>
      <w:r w:rsidRPr="002F7945">
        <w:rPr>
          <w:rFonts w:ascii="Times New Roman" w:hAnsi="Times New Roman"/>
          <w:sz w:val="22"/>
          <w:lang w:val="en-GB"/>
        </w:rPr>
        <w:t>separate financial statements</w:t>
      </w:r>
      <w:r w:rsidR="009C1AB9">
        <w:rPr>
          <w:rFonts w:ascii="Times New Roman" w:hAnsi="Times New Roman"/>
          <w:sz w:val="22"/>
          <w:lang w:val="en-GB"/>
        </w:rPr>
        <w:t>, respectively</w:t>
      </w:r>
      <w:r w:rsidRPr="002F7945">
        <w:rPr>
          <w:rFonts w:ascii="Times New Roman" w:hAnsi="Times New Roman"/>
          <w:sz w:val="22"/>
          <w:lang w:val="en-GB"/>
        </w:rPr>
        <w:t xml:space="preserve"> </w:t>
      </w:r>
      <w:r w:rsidRPr="002F7945">
        <w:rPr>
          <w:rFonts w:ascii="Times New Roman" w:hAnsi="Times New Roman"/>
          <w:i/>
          <w:iCs/>
          <w:sz w:val="22"/>
          <w:lang w:val="en-GB"/>
        </w:rPr>
        <w:t xml:space="preserve">(for the three-month </w:t>
      </w:r>
      <w:r w:rsidR="009C1AB9">
        <w:rPr>
          <w:rFonts w:ascii="Times New Roman" w:hAnsi="Times New Roman"/>
          <w:i/>
          <w:iCs/>
          <w:sz w:val="22"/>
          <w:lang w:val="en-GB"/>
        </w:rPr>
        <w:t xml:space="preserve">and six-month </w:t>
      </w:r>
      <w:r w:rsidRPr="002F7945">
        <w:rPr>
          <w:rFonts w:ascii="Times New Roman" w:hAnsi="Times New Roman"/>
          <w:i/>
          <w:iCs/>
          <w:sz w:val="22"/>
          <w:lang w:val="en-GB"/>
        </w:rPr>
        <w:t>period</w:t>
      </w:r>
      <w:r w:rsidR="009C1AB9">
        <w:rPr>
          <w:rFonts w:ascii="Times New Roman" w:hAnsi="Times New Roman"/>
          <w:i/>
          <w:iCs/>
          <w:sz w:val="22"/>
          <w:lang w:val="en-GB"/>
        </w:rPr>
        <w:t>s</w:t>
      </w:r>
      <w:r w:rsidRPr="002F7945">
        <w:rPr>
          <w:rFonts w:ascii="Times New Roman" w:hAnsi="Times New Roman"/>
          <w:i/>
          <w:iCs/>
          <w:sz w:val="22"/>
          <w:lang w:val="en-GB"/>
        </w:rPr>
        <w:t xml:space="preserve"> ended </w:t>
      </w:r>
      <w:r w:rsidR="009C1AB9">
        <w:rPr>
          <w:rFonts w:ascii="Times New Roman" w:hAnsi="Times New Roman"/>
          <w:i/>
          <w:iCs/>
          <w:sz w:val="22"/>
          <w:lang w:val="en-GB"/>
        </w:rPr>
        <w:t>30 June</w:t>
      </w:r>
      <w:r w:rsidR="00D96DB0">
        <w:rPr>
          <w:rFonts w:ascii="Times New Roman" w:hAnsi="Times New Roman"/>
          <w:i/>
          <w:iCs/>
          <w:sz w:val="22"/>
          <w:lang w:val="en-GB"/>
        </w:rPr>
        <w:t xml:space="preserve"> 2020</w:t>
      </w:r>
      <w:r w:rsidRPr="002F7945">
        <w:rPr>
          <w:rFonts w:ascii="Times New Roman" w:hAnsi="Times New Roman"/>
          <w:i/>
          <w:iCs/>
          <w:sz w:val="22"/>
          <w:lang w:val="en-GB"/>
        </w:rPr>
        <w:t xml:space="preserve"> w</w:t>
      </w:r>
      <w:r w:rsidR="00D96DB0">
        <w:rPr>
          <w:rFonts w:ascii="Times New Roman" w:hAnsi="Times New Roman"/>
          <w:i/>
          <w:iCs/>
          <w:sz w:val="22"/>
          <w:lang w:val="en-GB"/>
        </w:rPr>
        <w:t>as</w:t>
      </w:r>
      <w:r w:rsidRPr="002F7945">
        <w:rPr>
          <w:rFonts w:ascii="Times New Roman" w:hAnsi="Times New Roman"/>
          <w:i/>
          <w:iCs/>
          <w:sz w:val="22"/>
          <w:lang w:val="en-GB"/>
        </w:rPr>
        <w:t xml:space="preserve"> at the rate of </w:t>
      </w:r>
      <w:r w:rsidR="009C1AB9">
        <w:rPr>
          <w:rFonts w:ascii="Times New Roman" w:hAnsi="Times New Roman"/>
          <w:i/>
          <w:iCs/>
          <w:sz w:val="22"/>
          <w:lang w:val="en-GB"/>
        </w:rPr>
        <w:t>7.3</w:t>
      </w:r>
      <w:r w:rsidRPr="002F7945">
        <w:rPr>
          <w:rFonts w:ascii="Times New Roman" w:hAnsi="Times New Roman"/>
          <w:i/>
          <w:iCs/>
          <w:sz w:val="22"/>
          <w:lang w:val="en-GB"/>
        </w:rPr>
        <w:t xml:space="preserve">% </w:t>
      </w:r>
      <w:r w:rsidR="009C1AB9">
        <w:rPr>
          <w:rFonts w:ascii="Times New Roman" w:hAnsi="Times New Roman"/>
          <w:i/>
          <w:iCs/>
          <w:sz w:val="22"/>
          <w:lang w:val="en-GB"/>
        </w:rPr>
        <w:t xml:space="preserve">and 4.6% </w:t>
      </w:r>
      <w:r w:rsidRPr="002F7945">
        <w:rPr>
          <w:rFonts w:ascii="Times New Roman" w:hAnsi="Times New Roman"/>
          <w:i/>
          <w:iCs/>
          <w:sz w:val="22"/>
          <w:lang w:val="en-GB"/>
        </w:rPr>
        <w:t>in the financial statements</w:t>
      </w:r>
      <w:r w:rsidR="000A6CCD">
        <w:rPr>
          <w:rFonts w:ascii="Times New Roman" w:hAnsi="Times New Roman"/>
          <w:i/>
          <w:iCs/>
          <w:sz w:val="22"/>
          <w:lang w:val="en-GB"/>
        </w:rPr>
        <w:t xml:space="preserve"> in which the equity method is applied</w:t>
      </w:r>
      <w:r w:rsidRPr="002F7945">
        <w:rPr>
          <w:rFonts w:ascii="Times New Roman" w:hAnsi="Times New Roman"/>
          <w:i/>
          <w:iCs/>
          <w:sz w:val="22"/>
          <w:lang w:val="en-GB"/>
        </w:rPr>
        <w:t>,</w:t>
      </w:r>
      <w:r w:rsidR="009C1AB9">
        <w:rPr>
          <w:rFonts w:ascii="Times New Roman" w:hAnsi="Times New Roman"/>
          <w:i/>
          <w:iCs/>
          <w:sz w:val="22"/>
          <w:lang w:val="en-GB"/>
        </w:rPr>
        <w:t xml:space="preserve"> respectively</w:t>
      </w:r>
      <w:r w:rsidRPr="002F7945">
        <w:rPr>
          <w:rFonts w:ascii="Times New Roman" w:hAnsi="Times New Roman"/>
          <w:i/>
          <w:iCs/>
          <w:sz w:val="22"/>
          <w:lang w:val="en-GB"/>
        </w:rPr>
        <w:t xml:space="preserve"> and </w:t>
      </w:r>
      <w:r w:rsidR="009C1AB9">
        <w:rPr>
          <w:rFonts w:ascii="Times New Roman" w:hAnsi="Times New Roman"/>
          <w:i/>
          <w:iCs/>
          <w:sz w:val="22"/>
          <w:lang w:val="en-GB"/>
        </w:rPr>
        <w:t>8.4</w:t>
      </w:r>
      <w:r w:rsidRPr="002F7945">
        <w:rPr>
          <w:rFonts w:ascii="Times New Roman" w:hAnsi="Times New Roman"/>
          <w:i/>
          <w:iCs/>
          <w:sz w:val="22"/>
          <w:lang w:val="en-GB"/>
        </w:rPr>
        <w:t>%</w:t>
      </w:r>
      <w:r w:rsidR="00D96DB0">
        <w:rPr>
          <w:rFonts w:ascii="Times New Roman" w:hAnsi="Times New Roman"/>
          <w:i/>
          <w:iCs/>
          <w:sz w:val="22"/>
          <w:lang w:val="en-GB"/>
        </w:rPr>
        <w:t xml:space="preserve"> </w:t>
      </w:r>
      <w:r w:rsidR="009C1AB9">
        <w:rPr>
          <w:rFonts w:ascii="Times New Roman" w:hAnsi="Times New Roman"/>
          <w:i/>
          <w:iCs/>
          <w:sz w:val="22"/>
          <w:lang w:val="en-GB"/>
        </w:rPr>
        <w:t xml:space="preserve">and 6.1% </w:t>
      </w:r>
      <w:r w:rsidRPr="002F7945">
        <w:rPr>
          <w:rFonts w:ascii="Times New Roman" w:hAnsi="Times New Roman"/>
          <w:i/>
          <w:iCs/>
          <w:sz w:val="22"/>
          <w:lang w:val="en-GB"/>
        </w:rPr>
        <w:t>in the separate financial statements</w:t>
      </w:r>
      <w:r w:rsidR="009C1AB9">
        <w:rPr>
          <w:rFonts w:ascii="Times New Roman" w:hAnsi="Times New Roman"/>
          <w:i/>
          <w:iCs/>
          <w:sz w:val="22"/>
          <w:lang w:val="en-GB"/>
        </w:rPr>
        <w:t>, respectively</w:t>
      </w:r>
      <w:r w:rsidRPr="002F7945">
        <w:rPr>
          <w:rFonts w:ascii="Times New Roman" w:hAnsi="Times New Roman"/>
          <w:i/>
          <w:iCs/>
          <w:sz w:val="22"/>
          <w:lang w:val="en-GB"/>
        </w:rPr>
        <w:t>)</w:t>
      </w:r>
      <w:r w:rsidRPr="002F7945">
        <w:rPr>
          <w:rFonts w:ascii="Times New Roman" w:hAnsi="Times New Roman"/>
          <w:sz w:val="22"/>
          <w:lang w:val="en-GB"/>
        </w:rPr>
        <w:t>. The difference between effective tax rate and corporate income tax rate resulted from</w:t>
      </w:r>
      <w:r w:rsidR="009C1AB9">
        <w:rPr>
          <w:rFonts w:ascii="Times New Roman" w:hAnsi="Times New Roman"/>
          <w:sz w:val="22"/>
          <w:lang w:val="en-GB"/>
        </w:rPr>
        <w:t xml:space="preserve"> </w:t>
      </w:r>
      <w:r w:rsidRPr="002F7945">
        <w:rPr>
          <w:rFonts w:ascii="Times New Roman" w:hAnsi="Times New Roman"/>
          <w:sz w:val="22"/>
          <w:lang w:val="en-GB"/>
        </w:rPr>
        <w:t>an exemption from payment of corporate income tax on net profit of the promoted business and share of profit of investment</w:t>
      </w:r>
      <w:r w:rsidR="00EC04C2">
        <w:rPr>
          <w:rFonts w:ascii="Times New Roman" w:hAnsi="Times New Roman"/>
          <w:sz w:val="22"/>
          <w:lang w:val="en-GB"/>
        </w:rPr>
        <w:t>s</w:t>
      </w:r>
      <w:r w:rsidRPr="002F7945">
        <w:rPr>
          <w:rFonts w:ascii="Times New Roman" w:hAnsi="Times New Roman"/>
          <w:sz w:val="22"/>
          <w:lang w:val="en-GB"/>
        </w:rPr>
        <w:t xml:space="preserve"> in joint venture</w:t>
      </w:r>
      <w:r w:rsidR="00EC04C2">
        <w:rPr>
          <w:rFonts w:ascii="Times New Roman" w:hAnsi="Times New Roman"/>
          <w:sz w:val="22"/>
          <w:lang w:val="en-GB"/>
        </w:rPr>
        <w:t>s</w:t>
      </w:r>
      <w:r w:rsidRPr="002F7945">
        <w:rPr>
          <w:rFonts w:ascii="Times New Roman" w:hAnsi="Times New Roman"/>
          <w:sz w:val="22"/>
          <w:lang w:val="en-GB"/>
        </w:rPr>
        <w:t>.</w:t>
      </w:r>
    </w:p>
    <w:p w14:paraId="07AAAB94" w14:textId="77777777" w:rsidR="003F33AB" w:rsidRDefault="003F33AB" w:rsidP="00162790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lang w:val="en-GB"/>
        </w:rPr>
      </w:pPr>
    </w:p>
    <w:p w14:paraId="429E123B" w14:textId="4809FE02" w:rsidR="00BD25D0" w:rsidRDefault="009C03DD" w:rsidP="00BB79F5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9</w:t>
      </w:r>
      <w:r w:rsidR="00BD25D0" w:rsidRPr="00C925E0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="00BD25D0">
        <w:rPr>
          <w:rFonts w:ascii="Times New Roman" w:hAnsi="Times New Roman"/>
          <w:i w:val="0"/>
          <w:iCs w:val="0"/>
          <w:sz w:val="24"/>
          <w:szCs w:val="24"/>
          <w:u w:val="none"/>
        </w:rPr>
        <w:t>Dividend</w:t>
      </w:r>
      <w:r w:rsidR="00691A01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</w:p>
    <w:p w14:paraId="18ECC662" w14:textId="77777777" w:rsidR="00BD25D0" w:rsidRDefault="00BD25D0" w:rsidP="001B03B8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F6049CB" w14:textId="27C710A9" w:rsidR="001B03B8" w:rsidRPr="00313B24" w:rsidRDefault="0011762E" w:rsidP="001B03B8">
      <w:pPr>
        <w:pStyle w:val="BodyText2"/>
        <w:ind w:left="540" w:right="-4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Detail of dividend</w:t>
      </w:r>
      <w:r w:rsidR="00691A01"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 xml:space="preserve"> during </w:t>
      </w:r>
      <w:r w:rsidR="0099305B">
        <w:rPr>
          <w:rFonts w:ascii="Times New Roman" w:hAnsi="Times New Roman"/>
          <w:sz w:val="22"/>
          <w:szCs w:val="22"/>
        </w:rPr>
        <w:t>the six-month period ended 30 June 2021</w:t>
      </w:r>
      <w:r>
        <w:rPr>
          <w:rFonts w:ascii="Times New Roman" w:hAnsi="Times New Roman"/>
          <w:sz w:val="22"/>
          <w:szCs w:val="22"/>
        </w:rPr>
        <w:t xml:space="preserve"> </w:t>
      </w:r>
      <w:r w:rsidR="00691A01">
        <w:rPr>
          <w:rFonts w:ascii="Times New Roman" w:hAnsi="Times New Roman"/>
          <w:sz w:val="22"/>
          <w:szCs w:val="22"/>
        </w:rPr>
        <w:t>are</w:t>
      </w:r>
      <w:r>
        <w:rPr>
          <w:rFonts w:ascii="Times New Roman" w:hAnsi="Times New Roman"/>
          <w:sz w:val="22"/>
          <w:szCs w:val="22"/>
        </w:rPr>
        <w:t xml:space="preserve"> as follow:</w:t>
      </w:r>
    </w:p>
    <w:p w14:paraId="7BFBAB7D" w14:textId="77777777" w:rsidR="001B03B8" w:rsidRPr="00313B24" w:rsidRDefault="001B03B8" w:rsidP="001B03B8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szCs w:val="22"/>
        </w:rPr>
      </w:pP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1351"/>
        <w:gridCol w:w="275"/>
        <w:gridCol w:w="1502"/>
        <w:gridCol w:w="239"/>
        <w:gridCol w:w="1466"/>
        <w:gridCol w:w="236"/>
        <w:gridCol w:w="1504"/>
      </w:tblGrid>
      <w:tr w:rsidR="001B03B8" w:rsidRPr="00313B24" w14:paraId="6D5662AA" w14:textId="77777777" w:rsidTr="00297E09">
        <w:tc>
          <w:tcPr>
            <w:tcW w:w="2340" w:type="dxa"/>
            <w:vAlign w:val="bottom"/>
          </w:tcPr>
          <w:p w14:paraId="00EEC3D7" w14:textId="77777777" w:rsidR="001B03B8" w:rsidRPr="00313B24" w:rsidRDefault="001B03B8" w:rsidP="00297E0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62DBB218" w14:textId="77777777" w:rsidR="001B03B8" w:rsidRPr="00313B24" w:rsidRDefault="001B03B8" w:rsidP="00297E0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214C3C41" w14:textId="77777777" w:rsidR="001B03B8" w:rsidRDefault="001B03B8" w:rsidP="00297E0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313B24">
              <w:rPr>
                <w:szCs w:val="22"/>
              </w:rPr>
              <w:t xml:space="preserve">Approval </w:t>
            </w:r>
          </w:p>
          <w:p w14:paraId="04B06062" w14:textId="77777777" w:rsidR="001B03B8" w:rsidRPr="00313B24" w:rsidRDefault="001B03B8" w:rsidP="00297E0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313B24">
              <w:rPr>
                <w:szCs w:val="22"/>
              </w:rPr>
              <w:t>date</w:t>
            </w:r>
          </w:p>
        </w:tc>
        <w:tc>
          <w:tcPr>
            <w:tcW w:w="275" w:type="dxa"/>
          </w:tcPr>
          <w:p w14:paraId="7D6E501D" w14:textId="77777777" w:rsidR="001B03B8" w:rsidRPr="00313B24" w:rsidRDefault="001B03B8" w:rsidP="00297E0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02" w:type="dxa"/>
            <w:vAlign w:val="bottom"/>
          </w:tcPr>
          <w:p w14:paraId="0C045170" w14:textId="77777777" w:rsidR="001B03B8" w:rsidRPr="00313B24" w:rsidRDefault="001B03B8" w:rsidP="00297E0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313B24">
              <w:rPr>
                <w:szCs w:val="22"/>
              </w:rPr>
              <w:t>Payment schedule</w:t>
            </w:r>
          </w:p>
        </w:tc>
        <w:tc>
          <w:tcPr>
            <w:tcW w:w="239" w:type="dxa"/>
          </w:tcPr>
          <w:p w14:paraId="1CB4F48E" w14:textId="77777777" w:rsidR="001B03B8" w:rsidRPr="00313B24" w:rsidRDefault="001B03B8" w:rsidP="00297E09">
            <w:pPr>
              <w:pStyle w:val="block"/>
              <w:spacing w:after="0" w:line="240" w:lineRule="auto"/>
              <w:ind w:left="-83" w:right="-108"/>
              <w:jc w:val="center"/>
              <w:rPr>
                <w:szCs w:val="22"/>
              </w:rPr>
            </w:pPr>
          </w:p>
        </w:tc>
        <w:tc>
          <w:tcPr>
            <w:tcW w:w="1466" w:type="dxa"/>
            <w:vAlign w:val="bottom"/>
          </w:tcPr>
          <w:p w14:paraId="6516AE45" w14:textId="77777777" w:rsidR="001B03B8" w:rsidRDefault="001B03B8" w:rsidP="00297E09">
            <w:pPr>
              <w:pStyle w:val="block"/>
              <w:spacing w:after="0" w:line="240" w:lineRule="auto"/>
              <w:ind w:left="-83" w:right="-108"/>
              <w:jc w:val="center"/>
              <w:rPr>
                <w:szCs w:val="22"/>
              </w:rPr>
            </w:pPr>
            <w:r w:rsidRPr="00313B24">
              <w:rPr>
                <w:szCs w:val="22"/>
              </w:rPr>
              <w:t xml:space="preserve">Dividend rate </w:t>
            </w:r>
          </w:p>
          <w:p w14:paraId="3228803B" w14:textId="77777777" w:rsidR="001B03B8" w:rsidRPr="00313B24" w:rsidRDefault="001B03B8" w:rsidP="00297E09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szCs w:val="22"/>
              </w:rPr>
            </w:pPr>
            <w:r w:rsidRPr="00313B24">
              <w:rPr>
                <w:szCs w:val="22"/>
              </w:rPr>
              <w:t>per share</w:t>
            </w:r>
            <w:r w:rsidRPr="00313B24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6CC383D" w14:textId="77777777" w:rsidR="001B03B8" w:rsidRPr="00313B24" w:rsidRDefault="001B03B8" w:rsidP="00297E0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504" w:type="dxa"/>
            <w:vAlign w:val="bottom"/>
          </w:tcPr>
          <w:p w14:paraId="73967012" w14:textId="77777777" w:rsidR="001B03B8" w:rsidRPr="00313B24" w:rsidRDefault="001B03B8" w:rsidP="00297E09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313B24">
              <w:rPr>
                <w:szCs w:val="22"/>
                <w:lang w:val="en-US" w:bidi="th-TH"/>
              </w:rPr>
              <w:t>Amount</w:t>
            </w:r>
          </w:p>
        </w:tc>
      </w:tr>
      <w:tr w:rsidR="001B03B8" w:rsidRPr="00313B24" w14:paraId="607D4A82" w14:textId="77777777" w:rsidTr="00297E09">
        <w:tc>
          <w:tcPr>
            <w:tcW w:w="2340" w:type="dxa"/>
            <w:vAlign w:val="bottom"/>
          </w:tcPr>
          <w:p w14:paraId="261404FA" w14:textId="77777777" w:rsidR="001B03B8" w:rsidRPr="00313B24" w:rsidRDefault="001B03B8" w:rsidP="00297E0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690FAFFA" w14:textId="77777777" w:rsidR="001B03B8" w:rsidRPr="00313B24" w:rsidRDefault="001B03B8" w:rsidP="00297E0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19DEFCC3" w14:textId="77777777" w:rsidR="001B03B8" w:rsidRPr="00313B24" w:rsidRDefault="001B03B8" w:rsidP="00297E0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5" w:type="dxa"/>
          </w:tcPr>
          <w:p w14:paraId="1A9390BF" w14:textId="77777777" w:rsidR="001B03B8" w:rsidRPr="00313B24" w:rsidRDefault="001B03B8" w:rsidP="00297E0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02" w:type="dxa"/>
            <w:vAlign w:val="bottom"/>
          </w:tcPr>
          <w:p w14:paraId="2A24A2F0" w14:textId="77777777" w:rsidR="001B03B8" w:rsidRPr="00313B24" w:rsidRDefault="001B03B8" w:rsidP="00297E0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39" w:type="dxa"/>
          </w:tcPr>
          <w:p w14:paraId="5A8BA9D4" w14:textId="77777777" w:rsidR="001B03B8" w:rsidRPr="00313B24" w:rsidRDefault="001B03B8" w:rsidP="00297E0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466" w:type="dxa"/>
            <w:vAlign w:val="bottom"/>
          </w:tcPr>
          <w:p w14:paraId="3AFEFF49" w14:textId="77777777" w:rsidR="001B03B8" w:rsidRPr="00313B24" w:rsidRDefault="001B03B8" w:rsidP="00297E0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313B24">
              <w:rPr>
                <w:i/>
                <w:iCs/>
                <w:szCs w:val="22"/>
              </w:rPr>
              <w:t>(Baht)</w:t>
            </w:r>
          </w:p>
        </w:tc>
        <w:tc>
          <w:tcPr>
            <w:tcW w:w="236" w:type="dxa"/>
            <w:vAlign w:val="bottom"/>
          </w:tcPr>
          <w:p w14:paraId="6394621E" w14:textId="77777777" w:rsidR="001B03B8" w:rsidRPr="00313B24" w:rsidRDefault="001B03B8" w:rsidP="00297E0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04" w:type="dxa"/>
            <w:vAlign w:val="bottom"/>
          </w:tcPr>
          <w:p w14:paraId="4E85077E" w14:textId="77777777" w:rsidR="001B03B8" w:rsidRPr="00313B24" w:rsidRDefault="001B03B8" w:rsidP="00297E09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313B24">
              <w:rPr>
                <w:i/>
                <w:iCs/>
                <w:szCs w:val="22"/>
              </w:rPr>
              <w:t>(in million Baht)</w:t>
            </w:r>
          </w:p>
        </w:tc>
      </w:tr>
      <w:tr w:rsidR="001B03B8" w:rsidRPr="00313B24" w14:paraId="714E4B92" w14:textId="77777777" w:rsidTr="004E12EF">
        <w:tc>
          <w:tcPr>
            <w:tcW w:w="2340" w:type="dxa"/>
            <w:vAlign w:val="bottom"/>
          </w:tcPr>
          <w:p w14:paraId="41A03FFB" w14:textId="173D331F" w:rsidR="001B03B8" w:rsidRPr="00313B24" w:rsidRDefault="001B03B8" w:rsidP="00297E09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3BC36975" w14:textId="77777777" w:rsidR="001B03B8" w:rsidRPr="00313B24" w:rsidRDefault="001B03B8" w:rsidP="00297E0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52B18F36" w14:textId="77777777" w:rsidR="001B03B8" w:rsidRPr="00313B24" w:rsidRDefault="001B03B8" w:rsidP="00297E09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</w:p>
        </w:tc>
        <w:tc>
          <w:tcPr>
            <w:tcW w:w="275" w:type="dxa"/>
          </w:tcPr>
          <w:p w14:paraId="00CFDF11" w14:textId="77777777" w:rsidR="001B03B8" w:rsidRPr="00313B24" w:rsidRDefault="001B03B8" w:rsidP="00297E0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02" w:type="dxa"/>
            <w:vAlign w:val="bottom"/>
          </w:tcPr>
          <w:p w14:paraId="41AD377D" w14:textId="77777777" w:rsidR="001B03B8" w:rsidRPr="00313B24" w:rsidRDefault="001B03B8" w:rsidP="00297E0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39" w:type="dxa"/>
          </w:tcPr>
          <w:p w14:paraId="2D36859D" w14:textId="77777777" w:rsidR="001B03B8" w:rsidRPr="00313B24" w:rsidRDefault="001B03B8" w:rsidP="00297E0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466" w:type="dxa"/>
            <w:vAlign w:val="bottom"/>
          </w:tcPr>
          <w:p w14:paraId="1FB096C1" w14:textId="77777777" w:rsidR="001B03B8" w:rsidRPr="00313B24" w:rsidRDefault="001B03B8" w:rsidP="00297E0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941EDD" w14:textId="77777777" w:rsidR="001B03B8" w:rsidRPr="00313B24" w:rsidRDefault="001B03B8" w:rsidP="00297E0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04" w:type="dxa"/>
            <w:vAlign w:val="bottom"/>
          </w:tcPr>
          <w:p w14:paraId="5170D954" w14:textId="77777777" w:rsidR="001B03B8" w:rsidRPr="00313B24" w:rsidRDefault="001B03B8" w:rsidP="00297E09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1B03B8" w:rsidRPr="00313B24" w14:paraId="2DEA2FAC" w14:textId="77777777" w:rsidTr="004E12EF">
        <w:tc>
          <w:tcPr>
            <w:tcW w:w="2340" w:type="dxa"/>
            <w:vAlign w:val="bottom"/>
          </w:tcPr>
          <w:p w14:paraId="63B61AFF" w14:textId="79D40FEE" w:rsidR="001B03B8" w:rsidRPr="00313B24" w:rsidRDefault="00970016" w:rsidP="00297E09">
            <w:pPr>
              <w:pStyle w:val="block"/>
              <w:tabs>
                <w:tab w:val="decimal" w:pos="158"/>
              </w:tabs>
              <w:spacing w:after="0" w:line="240" w:lineRule="auto"/>
              <w:ind w:left="0" w:right="-146"/>
              <w:rPr>
                <w:szCs w:val="22"/>
              </w:rPr>
            </w:pPr>
            <w:r>
              <w:rPr>
                <w:szCs w:val="22"/>
              </w:rPr>
              <w:t xml:space="preserve">2020 </w:t>
            </w:r>
            <w:r w:rsidR="001B03B8" w:rsidRPr="0001380E">
              <w:rPr>
                <w:szCs w:val="22"/>
              </w:rPr>
              <w:t>Annual dividend</w:t>
            </w:r>
          </w:p>
        </w:tc>
        <w:tc>
          <w:tcPr>
            <w:tcW w:w="270" w:type="dxa"/>
          </w:tcPr>
          <w:p w14:paraId="5C368552" w14:textId="77777777" w:rsidR="001B03B8" w:rsidRPr="00313B24" w:rsidRDefault="001B03B8" w:rsidP="00297E09">
            <w:pPr>
              <w:pStyle w:val="block"/>
              <w:tabs>
                <w:tab w:val="decimal" w:pos="158"/>
              </w:tabs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32A58F14" w14:textId="1BA450A8" w:rsidR="001B03B8" w:rsidRPr="00313B24" w:rsidRDefault="008F7938" w:rsidP="00297E09">
            <w:pPr>
              <w:pStyle w:val="block"/>
              <w:tabs>
                <w:tab w:val="decimal" w:pos="158"/>
              </w:tabs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>
              <w:rPr>
                <w:szCs w:val="22"/>
              </w:rPr>
              <w:t>27 April 2021</w:t>
            </w:r>
          </w:p>
        </w:tc>
        <w:tc>
          <w:tcPr>
            <w:tcW w:w="275" w:type="dxa"/>
          </w:tcPr>
          <w:p w14:paraId="146EC883" w14:textId="77777777" w:rsidR="001B03B8" w:rsidRPr="00313B24" w:rsidRDefault="001B03B8" w:rsidP="00297E0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02" w:type="dxa"/>
            <w:vAlign w:val="bottom"/>
          </w:tcPr>
          <w:p w14:paraId="790EFFAF" w14:textId="17D142FF" w:rsidR="001B03B8" w:rsidRPr="00313B24" w:rsidRDefault="008F7938" w:rsidP="00297E0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  <w:r>
              <w:rPr>
                <w:szCs w:val="22"/>
              </w:rPr>
              <w:t>May 2021</w:t>
            </w:r>
          </w:p>
        </w:tc>
        <w:tc>
          <w:tcPr>
            <w:tcW w:w="239" w:type="dxa"/>
          </w:tcPr>
          <w:p w14:paraId="4F73E252" w14:textId="77777777" w:rsidR="001B03B8" w:rsidRPr="00313B24" w:rsidRDefault="001B03B8" w:rsidP="00297E09">
            <w:pPr>
              <w:pStyle w:val="block"/>
              <w:tabs>
                <w:tab w:val="decimal" w:pos="1883"/>
              </w:tabs>
              <w:spacing w:after="0" w:line="240" w:lineRule="auto"/>
              <w:ind w:left="-96" w:right="-83"/>
              <w:rPr>
                <w:szCs w:val="22"/>
              </w:rPr>
            </w:pPr>
          </w:p>
        </w:tc>
        <w:tc>
          <w:tcPr>
            <w:tcW w:w="1466" w:type="dxa"/>
            <w:vAlign w:val="bottom"/>
          </w:tcPr>
          <w:p w14:paraId="2BBE4679" w14:textId="5D7F6FB4" w:rsidR="001B03B8" w:rsidRPr="0001380E" w:rsidRDefault="008F7938" w:rsidP="00297E09">
            <w:pPr>
              <w:pStyle w:val="block"/>
              <w:tabs>
                <w:tab w:val="decimal" w:pos="1883"/>
              </w:tabs>
              <w:spacing w:after="0" w:line="240" w:lineRule="auto"/>
              <w:ind w:left="-96" w:right="50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0.11</w:t>
            </w:r>
          </w:p>
        </w:tc>
        <w:tc>
          <w:tcPr>
            <w:tcW w:w="236" w:type="dxa"/>
            <w:vAlign w:val="bottom"/>
          </w:tcPr>
          <w:p w14:paraId="3DA24BE6" w14:textId="77777777" w:rsidR="001B03B8" w:rsidRPr="00313B24" w:rsidRDefault="001B03B8" w:rsidP="00297E0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04" w:type="dxa"/>
            <w:vAlign w:val="bottom"/>
          </w:tcPr>
          <w:p w14:paraId="16469C63" w14:textId="352DFFBF" w:rsidR="001B03B8" w:rsidRPr="00313B24" w:rsidRDefault="008F7938" w:rsidP="00297E09">
            <w:pPr>
              <w:pStyle w:val="block"/>
              <w:tabs>
                <w:tab w:val="decimal" w:pos="964"/>
              </w:tabs>
              <w:spacing w:after="0" w:line="240" w:lineRule="auto"/>
              <w:ind w:left="-96" w:right="-83"/>
              <w:rPr>
                <w:szCs w:val="22"/>
              </w:rPr>
            </w:pPr>
            <w:r>
              <w:rPr>
                <w:szCs w:val="22"/>
              </w:rPr>
              <w:t>217.53</w:t>
            </w:r>
          </w:p>
        </w:tc>
      </w:tr>
    </w:tbl>
    <w:p w14:paraId="54D1CADC" w14:textId="77777777" w:rsidR="001B03B8" w:rsidRPr="001B03B8" w:rsidRDefault="001B03B8" w:rsidP="001B03B8">
      <w:pPr>
        <w:pStyle w:val="BodyText2"/>
        <w:spacing w:line="260" w:lineRule="atLeast"/>
        <w:ind w:left="547" w:right="-25"/>
        <w:jc w:val="both"/>
      </w:pPr>
    </w:p>
    <w:p w14:paraId="39850DCE" w14:textId="4E26658F" w:rsidR="007F6D4E" w:rsidRPr="00BB79F5" w:rsidRDefault="00DB1023" w:rsidP="00BB79F5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1</w:t>
      </w:r>
      <w:r w:rsidR="00F27AED">
        <w:rPr>
          <w:rFonts w:ascii="Times New Roman" w:hAnsi="Times New Roman"/>
          <w:i w:val="0"/>
          <w:iCs w:val="0"/>
          <w:sz w:val="24"/>
          <w:szCs w:val="24"/>
          <w:u w:val="none"/>
        </w:rPr>
        <w:t>0</w:t>
      </w:r>
      <w:r w:rsidR="007F6D4E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="007F6D4E" w:rsidRPr="00EA1E56">
        <w:rPr>
          <w:rFonts w:ascii="Times New Roman" w:hAnsi="Times New Roman"/>
          <w:i w:val="0"/>
          <w:iCs w:val="0"/>
          <w:sz w:val="24"/>
          <w:szCs w:val="24"/>
          <w:u w:val="none"/>
        </w:rPr>
        <w:t>Financial instruments</w:t>
      </w:r>
    </w:p>
    <w:p w14:paraId="406F64CA" w14:textId="77777777" w:rsidR="007F6D4E" w:rsidRPr="007E537C" w:rsidRDefault="007F6D4E" w:rsidP="001B03B8">
      <w:pPr>
        <w:pStyle w:val="BodyText2"/>
        <w:spacing w:line="260" w:lineRule="atLeast"/>
        <w:ind w:left="547" w:right="-25"/>
        <w:jc w:val="both"/>
        <w:rPr>
          <w:b/>
          <w:bCs/>
        </w:rPr>
      </w:pPr>
    </w:p>
    <w:p w14:paraId="0C7A61C4" w14:textId="77777777" w:rsidR="00514D32" w:rsidRPr="00514D32" w:rsidRDefault="00514D32" w:rsidP="00DD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</w:pPr>
      <w:r w:rsidRPr="00514D32"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  <w:t>The carrying amounts and fair values</w:t>
      </w:r>
    </w:p>
    <w:p w14:paraId="4E056183" w14:textId="77777777" w:rsidR="00514D32" w:rsidRDefault="00514D32" w:rsidP="001B03B8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lang w:val="en-GB"/>
        </w:rPr>
      </w:pPr>
    </w:p>
    <w:p w14:paraId="3F7AB91B" w14:textId="46D45054" w:rsidR="00D35C77" w:rsidRDefault="00693346" w:rsidP="00693346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lang w:val="en-GB"/>
        </w:rPr>
        <w:sectPr w:rsidR="00D35C77" w:rsidSect="00B85661">
          <w:footerReference w:type="default" r:id="rId22"/>
          <w:footerReference w:type="first" r:id="rId2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93346">
        <w:rPr>
          <w:rFonts w:ascii="Times New Roman" w:hAnsi="Times New Roman"/>
          <w:sz w:val="22"/>
          <w:lang w:val="en-GB"/>
        </w:rPr>
        <w:t>The following table shows the carrying amounts and fair values of financial assets and financial liabilities, including their levels in the fair value hierarchy</w:t>
      </w:r>
      <w:r w:rsidR="00246F68">
        <w:rPr>
          <w:rFonts w:ascii="Times New Roman" w:hAnsi="Times New Roman"/>
          <w:sz w:val="22"/>
          <w:lang w:val="en-GB"/>
        </w:rPr>
        <w:t xml:space="preserve">. </w:t>
      </w:r>
      <w:r w:rsidRPr="00693346">
        <w:rPr>
          <w:rFonts w:ascii="Times New Roman" w:hAnsi="Times New Roman"/>
          <w:sz w:val="22"/>
          <w:lang w:val="en-GB"/>
        </w:rPr>
        <w:t xml:space="preserve">It does not include fair value information for financial assets and financial liabilities measured at </w:t>
      </w:r>
      <w:r w:rsidR="00246F68">
        <w:rPr>
          <w:rFonts w:ascii="Times New Roman" w:hAnsi="Times New Roman"/>
          <w:sz w:val="22"/>
          <w:lang w:val="en-GB"/>
        </w:rPr>
        <w:t>amortised cost</w:t>
      </w:r>
      <w:r w:rsidRPr="00693346">
        <w:rPr>
          <w:rFonts w:ascii="Times New Roman" w:hAnsi="Times New Roman"/>
          <w:sz w:val="22"/>
          <w:lang w:val="en-GB"/>
        </w:rPr>
        <w:t xml:space="preserve"> if the carrying amount is </w:t>
      </w:r>
      <w:r w:rsidR="004B5E7B">
        <w:rPr>
          <w:rFonts w:ascii="Times New Roman" w:hAnsi="Times New Roman"/>
          <w:sz w:val="22"/>
          <w:lang w:val="en-GB"/>
        </w:rPr>
        <w:br/>
      </w:r>
      <w:r w:rsidRPr="00693346">
        <w:rPr>
          <w:rFonts w:ascii="Times New Roman" w:hAnsi="Times New Roman"/>
          <w:sz w:val="22"/>
          <w:lang w:val="en-GB"/>
        </w:rPr>
        <w:t>a reasonable approximation of fair value.</w:t>
      </w:r>
    </w:p>
    <w:p w14:paraId="621C0478" w14:textId="77777777" w:rsidR="002623BD" w:rsidRPr="000C421B" w:rsidRDefault="002623BD" w:rsidP="002623BD">
      <w:pPr>
        <w:spacing w:line="240" w:lineRule="auto"/>
        <w:rPr>
          <w:sz w:val="2"/>
          <w:szCs w:val="2"/>
        </w:rPr>
      </w:pPr>
    </w:p>
    <w:tbl>
      <w:tblPr>
        <w:tblStyle w:val="TableGrid"/>
        <w:tblW w:w="1395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440"/>
        <w:gridCol w:w="270"/>
        <w:gridCol w:w="1170"/>
        <w:gridCol w:w="270"/>
        <w:gridCol w:w="900"/>
        <w:gridCol w:w="270"/>
        <w:gridCol w:w="990"/>
        <w:gridCol w:w="270"/>
        <w:gridCol w:w="900"/>
        <w:gridCol w:w="270"/>
        <w:gridCol w:w="990"/>
      </w:tblGrid>
      <w:tr w:rsidR="007E2D44" w:rsidRPr="007E2D44" w14:paraId="2420B4D3" w14:textId="77777777" w:rsidTr="00A23A6D">
        <w:trPr>
          <w:tblHeader/>
        </w:trPr>
        <w:tc>
          <w:tcPr>
            <w:tcW w:w="4410" w:type="dxa"/>
            <w:shd w:val="clear" w:color="auto" w:fill="auto"/>
          </w:tcPr>
          <w:p w14:paraId="67E44A41" w14:textId="77777777" w:rsidR="007E2D44" w:rsidRPr="007E2D44" w:rsidRDefault="007E2D44" w:rsidP="0083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540" w:type="dxa"/>
            <w:gridSpan w:val="13"/>
          </w:tcPr>
          <w:p w14:paraId="3C019793" w14:textId="77777777" w:rsidR="007E2D44" w:rsidRPr="007E2D44" w:rsidRDefault="00927168" w:rsidP="0083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</w:t>
            </w:r>
            <w:r w:rsidR="00D018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/Separate financial statements</w:t>
            </w:r>
          </w:p>
        </w:tc>
      </w:tr>
      <w:tr w:rsidR="007E2D44" w:rsidRPr="007E2D44" w14:paraId="0A7FE2AB" w14:textId="77777777" w:rsidTr="00A23A6D">
        <w:trPr>
          <w:tblHeader/>
        </w:trPr>
        <w:tc>
          <w:tcPr>
            <w:tcW w:w="4410" w:type="dxa"/>
            <w:shd w:val="clear" w:color="auto" w:fill="auto"/>
          </w:tcPr>
          <w:p w14:paraId="15C5D500" w14:textId="77777777" w:rsidR="007E2D44" w:rsidRPr="007E2D44" w:rsidRDefault="007E2D44" w:rsidP="0083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</w:tcPr>
          <w:p w14:paraId="61892C60" w14:textId="77777777" w:rsidR="007E2D44" w:rsidRPr="007E2D44" w:rsidRDefault="007E2D44" w:rsidP="0083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667854BC" w14:textId="77777777" w:rsidR="007E2D44" w:rsidRPr="007E2D44" w:rsidRDefault="007E2D44" w:rsidP="0083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4590" w:type="dxa"/>
            <w:gridSpan w:val="7"/>
          </w:tcPr>
          <w:p w14:paraId="3157A5C9" w14:textId="77777777" w:rsidR="007E2D44" w:rsidRPr="007E2D44" w:rsidRDefault="007E2D44" w:rsidP="00830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A23A6D" w:rsidRPr="007E2D44" w14:paraId="3C1C2F58" w14:textId="77777777" w:rsidTr="00A23A6D">
        <w:trPr>
          <w:tblHeader/>
        </w:trPr>
        <w:tc>
          <w:tcPr>
            <w:tcW w:w="4410" w:type="dxa"/>
            <w:shd w:val="clear" w:color="auto" w:fill="auto"/>
          </w:tcPr>
          <w:p w14:paraId="67277B02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  <w:r w:rsidRPr="007E2D44"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530" w:type="dxa"/>
          </w:tcPr>
          <w:p w14:paraId="70A6E11A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4D16996E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708FBE1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EB3EEA9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D7900D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BE2794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1011EFA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30E17DD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B65839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4633B82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EE9190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4532903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5940EA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A23A6D" w:rsidRPr="007E2D44" w14:paraId="67DD96B1" w14:textId="77777777" w:rsidTr="00A23A6D">
        <w:trPr>
          <w:tblHeader/>
        </w:trPr>
        <w:tc>
          <w:tcPr>
            <w:tcW w:w="4410" w:type="dxa"/>
            <w:shd w:val="clear" w:color="auto" w:fill="auto"/>
          </w:tcPr>
          <w:p w14:paraId="205110BF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0FC37B1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46F16601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5E31300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635CAA49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FD90B4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A52F98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21FAAC4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3E70528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0BDB537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8DD9ED4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3922E610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AE0B7E3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FB46F2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A23A6D" w:rsidRPr="007E2D44" w14:paraId="0E7537F0" w14:textId="77777777" w:rsidTr="00A23A6D">
        <w:trPr>
          <w:tblHeader/>
        </w:trPr>
        <w:tc>
          <w:tcPr>
            <w:tcW w:w="4410" w:type="dxa"/>
            <w:shd w:val="clear" w:color="auto" w:fill="auto"/>
          </w:tcPr>
          <w:p w14:paraId="3AEAE9E7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11C2872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10487BFA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7C8E223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00983B06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1D14A4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5ADD203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85E9AD4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0667369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66460E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F9A68CB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01B30832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C4E0E7A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8E2D85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A23A6D" w:rsidRPr="007E2D44" w14:paraId="3153463E" w14:textId="77777777" w:rsidTr="00A23A6D">
        <w:trPr>
          <w:tblHeader/>
        </w:trPr>
        <w:tc>
          <w:tcPr>
            <w:tcW w:w="4410" w:type="dxa"/>
            <w:shd w:val="clear" w:color="auto" w:fill="auto"/>
          </w:tcPr>
          <w:p w14:paraId="41EFA5E3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1BBDC0B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3EF55F06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64B3887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6EC47A97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9FF41C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649663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6EA20FF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00969F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9F569C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CA7A75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15C8C7E7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2A9A3E3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101136E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3A6D" w:rsidRPr="007E2D44" w14:paraId="3BE99D6D" w14:textId="77777777" w:rsidTr="00A23A6D">
        <w:trPr>
          <w:tblHeader/>
        </w:trPr>
        <w:tc>
          <w:tcPr>
            <w:tcW w:w="4410" w:type="dxa"/>
            <w:shd w:val="clear" w:color="auto" w:fill="auto"/>
          </w:tcPr>
          <w:p w14:paraId="62BA85D9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8ADC10E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2CD40D27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E096D8E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amortised</w:t>
            </w:r>
            <w:proofErr w:type="spellEnd"/>
          </w:p>
        </w:tc>
        <w:tc>
          <w:tcPr>
            <w:tcW w:w="270" w:type="dxa"/>
          </w:tcPr>
          <w:p w14:paraId="2ABCB901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121BBB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2BE8989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2AF13E1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19A60AD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7BA0B2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D089F5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4945CF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07ECD1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B14E6DF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3A6D" w:rsidRPr="007E2D44" w14:paraId="2C718E7F" w14:textId="77777777" w:rsidTr="00A23A6D">
        <w:trPr>
          <w:tblHeader/>
        </w:trPr>
        <w:tc>
          <w:tcPr>
            <w:tcW w:w="4410" w:type="dxa"/>
            <w:shd w:val="clear" w:color="auto" w:fill="auto"/>
          </w:tcPr>
          <w:p w14:paraId="0C494314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19F1FFE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009B494A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05752A7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cost - net</w:t>
            </w:r>
          </w:p>
        </w:tc>
        <w:tc>
          <w:tcPr>
            <w:tcW w:w="270" w:type="dxa"/>
          </w:tcPr>
          <w:p w14:paraId="110AC868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B706C2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398B3D88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DC46A51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1</w:t>
            </w:r>
          </w:p>
        </w:tc>
        <w:tc>
          <w:tcPr>
            <w:tcW w:w="270" w:type="dxa"/>
          </w:tcPr>
          <w:p w14:paraId="632F6C15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D52467C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4866C941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2A43A406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7FF832BF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BFCEE8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A23A6D" w:rsidRPr="007E2D44" w14:paraId="77DE6978" w14:textId="77777777" w:rsidTr="00A23A6D">
        <w:trPr>
          <w:tblHeader/>
        </w:trPr>
        <w:tc>
          <w:tcPr>
            <w:tcW w:w="4410" w:type="dxa"/>
            <w:shd w:val="clear" w:color="auto" w:fill="auto"/>
          </w:tcPr>
          <w:p w14:paraId="1B746D7D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540" w:type="dxa"/>
            <w:gridSpan w:val="13"/>
          </w:tcPr>
          <w:p w14:paraId="5C991599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A23A6D" w:rsidRPr="007E2D44" w14:paraId="3E4A088C" w14:textId="77777777" w:rsidTr="00A23A6D">
        <w:trPr>
          <w:tblHeader/>
        </w:trPr>
        <w:tc>
          <w:tcPr>
            <w:tcW w:w="4410" w:type="dxa"/>
            <w:shd w:val="clear" w:color="auto" w:fill="auto"/>
          </w:tcPr>
          <w:p w14:paraId="2A810719" w14:textId="4D3FD5D8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7E2D4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336A92">
              <w:rPr>
                <w:rFonts w:ascii="Times New Roman" w:hAnsi="Times New Roman"/>
                <w:b/>
                <w:bCs/>
                <w:i/>
                <w:iCs/>
                <w:sz w:val="22"/>
                <w:lang w:val="en-GB"/>
              </w:rPr>
              <w:t>30 June</w:t>
            </w:r>
            <w:r>
              <w:rPr>
                <w:rFonts w:ascii="Times New Roman" w:hAnsi="Times New Roman"/>
                <w:b/>
                <w:bCs/>
                <w:i/>
                <w:iCs/>
                <w:sz w:val="22"/>
                <w:lang w:val="en-GB"/>
              </w:rPr>
              <w:t xml:space="preserve"> 2021</w:t>
            </w:r>
          </w:p>
        </w:tc>
        <w:tc>
          <w:tcPr>
            <w:tcW w:w="9540" w:type="dxa"/>
            <w:gridSpan w:val="13"/>
          </w:tcPr>
          <w:p w14:paraId="32FA1024" w14:textId="77777777" w:rsidR="00A23A6D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A23A6D" w:rsidRPr="007E2D44" w14:paraId="21196675" w14:textId="77777777" w:rsidTr="00A23A6D">
        <w:tc>
          <w:tcPr>
            <w:tcW w:w="4410" w:type="dxa"/>
          </w:tcPr>
          <w:p w14:paraId="3936CA09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Financial </w:t>
            </w:r>
            <w:r w:rsidRPr="009666C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asset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530" w:type="dxa"/>
          </w:tcPr>
          <w:p w14:paraId="05F199AF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A17CF5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E438730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A62184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60A025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CEC6116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13558B4C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CD914A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4BA3F2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DD2925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804D0D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818D90A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C4B556F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3A6D" w:rsidRPr="007E2D44" w14:paraId="1B1A5F08" w14:textId="77777777" w:rsidTr="00A23A6D">
        <w:tc>
          <w:tcPr>
            <w:tcW w:w="4410" w:type="dxa"/>
          </w:tcPr>
          <w:p w14:paraId="667C55F7" w14:textId="77777777" w:rsidR="00A23A6D" w:rsidRPr="00BC4748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C4748"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proofErr w:type="gramEnd"/>
            <w:r w:rsidRPr="00BC4748">
              <w:rPr>
                <w:rFonts w:ascii="Times New Roman" w:hAnsi="Times New Roman" w:cs="Times New Roman"/>
                <w:sz w:val="22"/>
                <w:szCs w:val="22"/>
              </w:rPr>
              <w:t xml:space="preserve"> current financial asset</w:t>
            </w:r>
          </w:p>
        </w:tc>
        <w:tc>
          <w:tcPr>
            <w:tcW w:w="1530" w:type="dxa"/>
          </w:tcPr>
          <w:p w14:paraId="4AFADF2A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502075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DF9E5F2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F74CA8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449768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A714A79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42C7B1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F3B2EF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24484C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F684C5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504877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F8E156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9E96D7E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3A6D" w:rsidRPr="007E2D44" w14:paraId="6015F907" w14:textId="77777777" w:rsidTr="00A23A6D">
        <w:tc>
          <w:tcPr>
            <w:tcW w:w="4410" w:type="dxa"/>
          </w:tcPr>
          <w:p w14:paraId="5DBC6ABB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9666C4">
              <w:rPr>
                <w:rFonts w:ascii="Times New Roman" w:hAnsi="Times New Roman" w:cs="Times New Roman"/>
                <w:sz w:val="22"/>
                <w:szCs w:val="22"/>
              </w:rPr>
              <w:t>Debt securities</w:t>
            </w:r>
          </w:p>
        </w:tc>
        <w:tc>
          <w:tcPr>
            <w:tcW w:w="1530" w:type="dxa"/>
            <w:vAlign w:val="bottom"/>
          </w:tcPr>
          <w:p w14:paraId="205763F3" w14:textId="7C3F6558" w:rsidR="00A23A6D" w:rsidRPr="007E2D44" w:rsidRDefault="00F27AED" w:rsidP="0026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137,014</w:t>
            </w:r>
          </w:p>
        </w:tc>
        <w:tc>
          <w:tcPr>
            <w:tcW w:w="270" w:type="dxa"/>
          </w:tcPr>
          <w:p w14:paraId="53A216DA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C537E2B" w14:textId="271FEDE9" w:rsidR="00A23A6D" w:rsidRPr="007E2D44" w:rsidRDefault="00F27AED" w:rsidP="0026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A1BEA58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BFA310D" w14:textId="5B87CF19" w:rsidR="00A23A6D" w:rsidRPr="007E2D44" w:rsidRDefault="00F27AE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137,014</w:t>
            </w:r>
          </w:p>
        </w:tc>
        <w:tc>
          <w:tcPr>
            <w:tcW w:w="270" w:type="dxa"/>
          </w:tcPr>
          <w:p w14:paraId="68387598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904390F" w14:textId="0420C7BB" w:rsidR="00A23A6D" w:rsidRPr="007E2D44" w:rsidRDefault="00F27AED" w:rsidP="0011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0DE36C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9DA5A16" w14:textId="1E547989" w:rsidR="00A23A6D" w:rsidRPr="007E2D44" w:rsidRDefault="00F27AED" w:rsidP="0011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137,014</w:t>
            </w:r>
          </w:p>
        </w:tc>
        <w:tc>
          <w:tcPr>
            <w:tcW w:w="270" w:type="dxa"/>
            <w:vAlign w:val="bottom"/>
          </w:tcPr>
          <w:p w14:paraId="08BECC25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AAA6C3A" w14:textId="29C749A6" w:rsidR="00A23A6D" w:rsidRPr="007E2D44" w:rsidRDefault="00F27AED" w:rsidP="0011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706BD2C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93FB20" w14:textId="5EB8E0C8" w:rsidR="00A23A6D" w:rsidRPr="007E2D44" w:rsidRDefault="00F27AED" w:rsidP="0011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137,014</w:t>
            </w:r>
          </w:p>
        </w:tc>
      </w:tr>
      <w:tr w:rsidR="00A23A6D" w:rsidRPr="007E2D44" w14:paraId="57C09196" w14:textId="77777777" w:rsidTr="00A23A6D">
        <w:tc>
          <w:tcPr>
            <w:tcW w:w="4410" w:type="dxa"/>
          </w:tcPr>
          <w:p w14:paraId="45FF6BDE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2D9F3D2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6BA6C4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2E98132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30E4CC2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6A3700A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0E0700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2F73E6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77E23C8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2F98B5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02248E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B413C66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0B6BC3E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D607049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3A6D" w:rsidRPr="007E2D44" w14:paraId="26930A4F" w14:textId="77777777" w:rsidTr="00A23A6D">
        <w:tc>
          <w:tcPr>
            <w:tcW w:w="4410" w:type="dxa"/>
          </w:tcPr>
          <w:p w14:paraId="119E0501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inancial liabilities</w:t>
            </w:r>
          </w:p>
        </w:tc>
        <w:tc>
          <w:tcPr>
            <w:tcW w:w="1530" w:type="dxa"/>
            <w:vAlign w:val="bottom"/>
          </w:tcPr>
          <w:p w14:paraId="7632C536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C49E42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5F80458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CB90EB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A833EE4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10A185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1114C59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FAAD4CA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B216C8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20E8D9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7919FC8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8AB720F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4357FC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3A6D" w:rsidRPr="007E2D44" w14:paraId="7FDC8BCB" w14:textId="77777777" w:rsidTr="00A23A6D">
        <w:tc>
          <w:tcPr>
            <w:tcW w:w="4410" w:type="dxa"/>
          </w:tcPr>
          <w:p w14:paraId="71FF2F2B" w14:textId="77777777" w:rsidR="00A23A6D" w:rsidRPr="006203E9" w:rsidRDefault="00A23A6D" w:rsidP="00A23A6D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bottom"/>
          </w:tcPr>
          <w:p w14:paraId="65C186D8" w14:textId="578E6C6F" w:rsidR="00A23A6D" w:rsidRPr="007E2D44" w:rsidRDefault="00F61567" w:rsidP="0026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C5F00FB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3B58854" w14:textId="2D684DF3" w:rsidR="00A23A6D" w:rsidRPr="007E2D44" w:rsidRDefault="00F61567" w:rsidP="0026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251,038</w:t>
            </w:r>
          </w:p>
        </w:tc>
        <w:tc>
          <w:tcPr>
            <w:tcW w:w="270" w:type="dxa"/>
          </w:tcPr>
          <w:p w14:paraId="163BF4FB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531FB68" w14:textId="158320CC" w:rsidR="00A23A6D" w:rsidRPr="007E2D44" w:rsidRDefault="00F61567" w:rsidP="0026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9867D6E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786A4B9" w14:textId="628DEA74" w:rsidR="00A23A6D" w:rsidRPr="007E2D44" w:rsidRDefault="00F61567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36A3D27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DB8C308" w14:textId="796854C1" w:rsidR="00A23A6D" w:rsidRPr="007E2D44" w:rsidRDefault="00F61567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41ED6C8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229E6F" w14:textId="5E87966E" w:rsidR="00A23A6D" w:rsidRPr="007E2D44" w:rsidRDefault="00F61567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211,561</w:t>
            </w:r>
          </w:p>
        </w:tc>
        <w:tc>
          <w:tcPr>
            <w:tcW w:w="270" w:type="dxa"/>
            <w:vAlign w:val="bottom"/>
          </w:tcPr>
          <w:p w14:paraId="5124D1C1" w14:textId="77777777" w:rsidR="00A23A6D" w:rsidRPr="007E2D44" w:rsidRDefault="00A23A6D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8FB341" w14:textId="757BD529" w:rsidR="00A23A6D" w:rsidRPr="007E2D44" w:rsidRDefault="00F61567" w:rsidP="00A2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211,561</w:t>
            </w:r>
          </w:p>
        </w:tc>
      </w:tr>
    </w:tbl>
    <w:p w14:paraId="4AEBDA04" w14:textId="77777777" w:rsidR="00756557" w:rsidRPr="00B27478" w:rsidRDefault="00756557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1395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440"/>
        <w:gridCol w:w="270"/>
        <w:gridCol w:w="1170"/>
        <w:gridCol w:w="270"/>
        <w:gridCol w:w="900"/>
        <w:gridCol w:w="270"/>
        <w:gridCol w:w="990"/>
        <w:gridCol w:w="270"/>
        <w:gridCol w:w="900"/>
        <w:gridCol w:w="270"/>
        <w:gridCol w:w="990"/>
      </w:tblGrid>
      <w:tr w:rsidR="00BA0253" w:rsidRPr="007E2D44" w14:paraId="2B87466A" w14:textId="77777777" w:rsidTr="00FB4ADD">
        <w:tc>
          <w:tcPr>
            <w:tcW w:w="4410" w:type="dxa"/>
          </w:tcPr>
          <w:p w14:paraId="55179B40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540" w:type="dxa"/>
            <w:gridSpan w:val="13"/>
          </w:tcPr>
          <w:p w14:paraId="05ABD140" w14:textId="77777777" w:rsidR="00BA0253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</w:t>
            </w:r>
            <w:r w:rsidR="00BA02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inancial statements</w:t>
            </w:r>
            <w:r w:rsidR="00E5574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in which the equity method is applied</w:t>
            </w:r>
            <w:r w:rsidR="00BA02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/Separate financial statements</w:t>
            </w:r>
          </w:p>
        </w:tc>
      </w:tr>
      <w:tr w:rsidR="00E26CB6" w:rsidRPr="007E2D44" w14:paraId="6D77A79F" w14:textId="77777777" w:rsidTr="00FB4ADD">
        <w:tc>
          <w:tcPr>
            <w:tcW w:w="4410" w:type="dxa"/>
          </w:tcPr>
          <w:p w14:paraId="7FA512E4" w14:textId="77777777" w:rsidR="00E26CB6" w:rsidRPr="007E2D44" w:rsidRDefault="00E26CB6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</w:tcPr>
          <w:p w14:paraId="7AD2B27B" w14:textId="77777777" w:rsidR="00E26CB6" w:rsidRPr="007E2D44" w:rsidRDefault="00E26CB6" w:rsidP="00E2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00160A0E" w14:textId="77777777" w:rsidR="00E26CB6" w:rsidRPr="007E2D44" w:rsidRDefault="00E26CB6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688C67D1" w14:textId="77777777" w:rsidR="00E26CB6" w:rsidRPr="007E2D44" w:rsidRDefault="00E26CB6" w:rsidP="00E2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BA0253" w:rsidRPr="007E2D44" w14:paraId="5EC1E089" w14:textId="77777777" w:rsidTr="00FB4ADD">
        <w:tc>
          <w:tcPr>
            <w:tcW w:w="4410" w:type="dxa"/>
          </w:tcPr>
          <w:p w14:paraId="22667F6A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  <w:r w:rsidRPr="007E2D44"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530" w:type="dxa"/>
          </w:tcPr>
          <w:p w14:paraId="5132DAB3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26FCF306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103F988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088B3C5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654C7B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33E233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5799E5D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5BD1579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EDABEE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5E9B5BB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EDB2E8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6F53E4F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9640FE1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BA0253" w:rsidRPr="007E2D44" w14:paraId="7DA97A88" w14:textId="77777777" w:rsidTr="00FB4ADD">
        <w:tc>
          <w:tcPr>
            <w:tcW w:w="4410" w:type="dxa"/>
          </w:tcPr>
          <w:p w14:paraId="4ECFD1A5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5AA73AC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472440F6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4DCEF0A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3ACB2C06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F64B068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D05188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6D4C0BE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AF3406B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0FB2B67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EBCE2C9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2F552717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0C970BF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AF755F4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BA0253" w:rsidRPr="007E2D44" w14:paraId="079BBD2A" w14:textId="77777777" w:rsidTr="00FB4ADD">
        <w:tc>
          <w:tcPr>
            <w:tcW w:w="4410" w:type="dxa"/>
          </w:tcPr>
          <w:p w14:paraId="69CEAE36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8FE42BB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0D52D61B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DEC78F0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33E872B1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84D287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8D8A44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9FE2B0A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6C624C2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A7CDF5A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3912E00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9E9995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676ABF7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AFFD77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BA0253" w:rsidRPr="007E2D44" w14:paraId="1BD8D192" w14:textId="77777777" w:rsidTr="00FB4ADD">
        <w:tc>
          <w:tcPr>
            <w:tcW w:w="4410" w:type="dxa"/>
          </w:tcPr>
          <w:p w14:paraId="7CB49C57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7DEBCA1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76F72C40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3698332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01DAD708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77F46B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E894A6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49B84BD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D4017CE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EDE2F2C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CC49635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5CC34652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6D942D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DA5AC3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0253" w:rsidRPr="007E2D44" w14:paraId="1E81A2EC" w14:textId="77777777" w:rsidTr="00FB4ADD">
        <w:tc>
          <w:tcPr>
            <w:tcW w:w="4410" w:type="dxa"/>
          </w:tcPr>
          <w:p w14:paraId="67EC82A3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75C94AF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35C0E5E0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43F9638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amortised</w:t>
            </w:r>
            <w:proofErr w:type="spellEnd"/>
          </w:p>
        </w:tc>
        <w:tc>
          <w:tcPr>
            <w:tcW w:w="270" w:type="dxa"/>
          </w:tcPr>
          <w:p w14:paraId="5672C5FF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22B7CF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F23074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839AB15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650F68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B0CED43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9F6ED13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60F19B30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DB5D80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9EC1E8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0253" w:rsidRPr="007E2D44" w14:paraId="0C922A8E" w14:textId="77777777" w:rsidTr="00FB4ADD">
        <w:tc>
          <w:tcPr>
            <w:tcW w:w="4410" w:type="dxa"/>
          </w:tcPr>
          <w:p w14:paraId="6E53EFB4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51FC088" w14:textId="77777777" w:rsidR="00BA0253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4E29E9DD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8FD8F90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cost - net</w:t>
            </w:r>
          </w:p>
        </w:tc>
        <w:tc>
          <w:tcPr>
            <w:tcW w:w="270" w:type="dxa"/>
          </w:tcPr>
          <w:p w14:paraId="72795DB4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0CACCA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424D9886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5E13009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1</w:t>
            </w:r>
          </w:p>
        </w:tc>
        <w:tc>
          <w:tcPr>
            <w:tcW w:w="270" w:type="dxa"/>
          </w:tcPr>
          <w:p w14:paraId="1AFC9D91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358469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6825ADF2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8F1C25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75377B40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C802ED9" w14:textId="77777777" w:rsidR="00BA0253" w:rsidRPr="007E2D44" w:rsidRDefault="00BA0253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756557" w:rsidRPr="007E2D44" w14:paraId="0043E810" w14:textId="77777777" w:rsidTr="00FB4ADD">
        <w:tc>
          <w:tcPr>
            <w:tcW w:w="4410" w:type="dxa"/>
          </w:tcPr>
          <w:p w14:paraId="5E773677" w14:textId="77777777" w:rsidR="00756557" w:rsidRPr="007E2D44" w:rsidRDefault="00756557" w:rsidP="00BA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540" w:type="dxa"/>
            <w:gridSpan w:val="13"/>
          </w:tcPr>
          <w:p w14:paraId="1E716BDE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756557" w:rsidRPr="007E2D44" w14:paraId="10504B71" w14:textId="77777777" w:rsidTr="00FB4ADD">
        <w:tc>
          <w:tcPr>
            <w:tcW w:w="4410" w:type="dxa"/>
          </w:tcPr>
          <w:p w14:paraId="482A5B12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7E2D4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0C421B">
              <w:rPr>
                <w:rFonts w:ascii="Times New Roman" w:hAnsi="Times New Roman"/>
                <w:b/>
                <w:bCs/>
                <w:i/>
                <w:iCs/>
                <w:sz w:val="22"/>
                <w:lang w:val="en-GB"/>
              </w:rPr>
              <w:t>3</w:t>
            </w:r>
            <w:r>
              <w:rPr>
                <w:rFonts w:ascii="Times New Roman" w:hAnsi="Times New Roman"/>
                <w:b/>
                <w:bCs/>
                <w:i/>
                <w:iCs/>
                <w:sz w:val="22"/>
                <w:lang w:val="en-GB"/>
              </w:rPr>
              <w:t>1 December 2020</w:t>
            </w:r>
          </w:p>
        </w:tc>
        <w:tc>
          <w:tcPr>
            <w:tcW w:w="9540" w:type="dxa"/>
            <w:gridSpan w:val="13"/>
          </w:tcPr>
          <w:p w14:paraId="1BF4904B" w14:textId="77777777" w:rsidR="00756557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756557" w:rsidRPr="007E2D44" w14:paraId="2A070EFE" w14:textId="77777777" w:rsidTr="00A23A6D">
        <w:tc>
          <w:tcPr>
            <w:tcW w:w="4410" w:type="dxa"/>
          </w:tcPr>
          <w:p w14:paraId="736AD862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Financial </w:t>
            </w:r>
            <w:r w:rsidRPr="009666C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asset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530" w:type="dxa"/>
            <w:vAlign w:val="bottom"/>
          </w:tcPr>
          <w:p w14:paraId="64FC197E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6AD436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B5BE280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0D1BE5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4F40066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C02B95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A54EDDC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735FEFE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842998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23C8575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D8C028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4509288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2121046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557" w:rsidRPr="007E2D44" w14:paraId="4BA418F5" w14:textId="77777777" w:rsidTr="00A23A6D">
        <w:tc>
          <w:tcPr>
            <w:tcW w:w="4410" w:type="dxa"/>
          </w:tcPr>
          <w:p w14:paraId="6BD6FDA3" w14:textId="77777777" w:rsidR="00756557" w:rsidRPr="00BC4748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C4748"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proofErr w:type="gramEnd"/>
            <w:r w:rsidRPr="00BC4748">
              <w:rPr>
                <w:rFonts w:ascii="Times New Roman" w:hAnsi="Times New Roman" w:cs="Times New Roman"/>
                <w:sz w:val="22"/>
                <w:szCs w:val="22"/>
              </w:rPr>
              <w:t xml:space="preserve"> current financial asset</w:t>
            </w:r>
          </w:p>
        </w:tc>
        <w:tc>
          <w:tcPr>
            <w:tcW w:w="1530" w:type="dxa"/>
            <w:vAlign w:val="bottom"/>
          </w:tcPr>
          <w:p w14:paraId="31CD4E7A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486654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08A6D58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991B817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6500C38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F18D39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C3851F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FD6BFB2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84C371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C4A8D3B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318FFB3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166C1D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3E7890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557" w:rsidRPr="007E2D44" w14:paraId="58E0B73F" w14:textId="77777777" w:rsidTr="00A23A6D">
        <w:tc>
          <w:tcPr>
            <w:tcW w:w="4410" w:type="dxa"/>
          </w:tcPr>
          <w:p w14:paraId="715E5760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9666C4">
              <w:rPr>
                <w:rFonts w:ascii="Times New Roman" w:hAnsi="Times New Roman" w:cs="Times New Roman"/>
                <w:sz w:val="22"/>
                <w:szCs w:val="22"/>
              </w:rPr>
              <w:t>Debt securities</w:t>
            </w:r>
          </w:p>
        </w:tc>
        <w:tc>
          <w:tcPr>
            <w:tcW w:w="1530" w:type="dxa"/>
            <w:vAlign w:val="bottom"/>
          </w:tcPr>
          <w:p w14:paraId="4B4AFF0D" w14:textId="77777777" w:rsidR="00756557" w:rsidRPr="007E2D44" w:rsidRDefault="00FA240B" w:rsidP="0019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136,858</w:t>
            </w:r>
          </w:p>
        </w:tc>
        <w:tc>
          <w:tcPr>
            <w:tcW w:w="270" w:type="dxa"/>
          </w:tcPr>
          <w:p w14:paraId="17277542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FCA2F27" w14:textId="77777777" w:rsidR="00756557" w:rsidRPr="007E2D44" w:rsidRDefault="00FA240B" w:rsidP="0011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A7FE4A0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772B8D3" w14:textId="77777777" w:rsidR="00756557" w:rsidRPr="007E2D44" w:rsidRDefault="00212D35" w:rsidP="0011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136,858</w:t>
            </w:r>
          </w:p>
        </w:tc>
        <w:tc>
          <w:tcPr>
            <w:tcW w:w="270" w:type="dxa"/>
          </w:tcPr>
          <w:p w14:paraId="1729434F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507DA35" w14:textId="77777777" w:rsidR="00756557" w:rsidRPr="007E2D44" w:rsidRDefault="00212D35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4AF90C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411A61" w14:textId="77777777" w:rsidR="00756557" w:rsidRPr="007E2D44" w:rsidRDefault="00212D35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136,858</w:t>
            </w:r>
          </w:p>
        </w:tc>
        <w:tc>
          <w:tcPr>
            <w:tcW w:w="270" w:type="dxa"/>
            <w:vAlign w:val="bottom"/>
          </w:tcPr>
          <w:p w14:paraId="389DA69F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0E021F" w14:textId="77777777" w:rsidR="00756557" w:rsidRPr="007E2D44" w:rsidRDefault="00212D35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B74295E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63C746" w14:textId="77777777" w:rsidR="00756557" w:rsidRPr="007E2D44" w:rsidRDefault="00212D35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136,858</w:t>
            </w:r>
          </w:p>
        </w:tc>
      </w:tr>
      <w:tr w:rsidR="00756557" w:rsidRPr="007E2D44" w14:paraId="4D0EDFBD" w14:textId="77777777" w:rsidTr="00A23A6D">
        <w:tc>
          <w:tcPr>
            <w:tcW w:w="4410" w:type="dxa"/>
          </w:tcPr>
          <w:p w14:paraId="3FE2DE87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D7FB76F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AD07B9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40E1B5A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C3C08B1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6261C3B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15EA89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D36136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452D7C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EEB1DC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E2A0728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D617941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F755F6B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DA7D8B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557" w:rsidRPr="007E2D44" w14:paraId="7B7D0A64" w14:textId="77777777" w:rsidTr="00A23A6D">
        <w:tc>
          <w:tcPr>
            <w:tcW w:w="4410" w:type="dxa"/>
          </w:tcPr>
          <w:p w14:paraId="4EAA2FE0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inancial liabilities</w:t>
            </w:r>
          </w:p>
        </w:tc>
        <w:tc>
          <w:tcPr>
            <w:tcW w:w="1530" w:type="dxa"/>
            <w:vAlign w:val="bottom"/>
          </w:tcPr>
          <w:p w14:paraId="71FB7286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6569D3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B99BA44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38B8AC9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B5810D2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C8A0CED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1EA243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D43A6BB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6004DC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9A75D37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4AFD308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3FC1C2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F8FFE0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6557" w:rsidRPr="007E2D44" w14:paraId="24A05F03" w14:textId="77777777" w:rsidTr="00A23A6D">
        <w:tc>
          <w:tcPr>
            <w:tcW w:w="4410" w:type="dxa"/>
          </w:tcPr>
          <w:p w14:paraId="07048C40" w14:textId="77777777" w:rsidR="00756557" w:rsidRPr="006203E9" w:rsidRDefault="00756557" w:rsidP="00756557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bottom"/>
          </w:tcPr>
          <w:p w14:paraId="548538B5" w14:textId="77777777" w:rsidR="00756557" w:rsidRPr="007E2D44" w:rsidRDefault="00FA240B" w:rsidP="00195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5DD6035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8C08CAB" w14:textId="77777777" w:rsidR="00756557" w:rsidRPr="007E2D44" w:rsidRDefault="00FA240B" w:rsidP="00FA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272,023</w:t>
            </w:r>
          </w:p>
        </w:tc>
        <w:tc>
          <w:tcPr>
            <w:tcW w:w="270" w:type="dxa"/>
          </w:tcPr>
          <w:p w14:paraId="3DE17DE6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A7AB1D" w14:textId="77777777" w:rsidR="00756557" w:rsidRPr="007E2D44" w:rsidRDefault="00212D35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272,023</w:t>
            </w:r>
          </w:p>
        </w:tc>
        <w:tc>
          <w:tcPr>
            <w:tcW w:w="270" w:type="dxa"/>
          </w:tcPr>
          <w:p w14:paraId="515C20BF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661157A" w14:textId="77777777" w:rsidR="00756557" w:rsidRPr="007E2D44" w:rsidRDefault="00212D35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581DE35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367EE1" w14:textId="77777777" w:rsidR="00756557" w:rsidRPr="007E2D44" w:rsidRDefault="00212D35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AE5F98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962C9A" w14:textId="77777777" w:rsidR="00756557" w:rsidRPr="007E2D44" w:rsidRDefault="00212D35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226,131</w:t>
            </w:r>
          </w:p>
        </w:tc>
        <w:tc>
          <w:tcPr>
            <w:tcW w:w="270" w:type="dxa"/>
            <w:vAlign w:val="bottom"/>
          </w:tcPr>
          <w:p w14:paraId="5F39D660" w14:textId="77777777" w:rsidR="00756557" w:rsidRPr="007E2D44" w:rsidRDefault="00756557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8E21730" w14:textId="77777777" w:rsidR="00756557" w:rsidRPr="007E2D44" w:rsidRDefault="00212D35" w:rsidP="0075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226,131</w:t>
            </w:r>
          </w:p>
        </w:tc>
      </w:tr>
    </w:tbl>
    <w:p w14:paraId="3769B003" w14:textId="77777777" w:rsidR="007E2D44" w:rsidRDefault="007E2D44" w:rsidP="00DD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="Times New Roman" w:hAnsi="Times New Roman" w:cs="Times New Roman"/>
          <w:sz w:val="22"/>
          <w:szCs w:val="20"/>
          <w:lang w:val="en-GB"/>
        </w:rPr>
        <w:sectPr w:rsidR="007E2D44" w:rsidSect="00D35C77">
          <w:headerReference w:type="default" r:id="rId24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6C922639" w14:textId="77777777" w:rsidR="00544AD9" w:rsidRPr="007B7F8D" w:rsidRDefault="00544AD9" w:rsidP="00227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i/>
          <w:iCs/>
          <w:sz w:val="22"/>
          <w:szCs w:val="22"/>
        </w:rPr>
      </w:pPr>
      <w:r w:rsidRPr="007B7F8D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>Financial instruments measured at fair value</w:t>
      </w:r>
    </w:p>
    <w:p w14:paraId="3DD14F52" w14:textId="77777777" w:rsidR="00544AD9" w:rsidRPr="00544AD9" w:rsidRDefault="00544AD9" w:rsidP="00544AD9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46"/>
        <w:gridCol w:w="6594"/>
      </w:tblGrid>
      <w:tr w:rsidR="00EA1E56" w:rsidRPr="002F1846" w14:paraId="6F8444E4" w14:textId="77777777" w:rsidTr="002272EC">
        <w:trPr>
          <w:tblHeader/>
        </w:trPr>
        <w:tc>
          <w:tcPr>
            <w:tcW w:w="2340" w:type="dxa"/>
          </w:tcPr>
          <w:p w14:paraId="21DCC4F2" w14:textId="77777777" w:rsidR="00EA1E56" w:rsidRPr="00952FA9" w:rsidRDefault="00EA1E56" w:rsidP="004D1BEA">
            <w:pPr>
              <w:pStyle w:val="block"/>
              <w:spacing w:after="0" w:line="240" w:lineRule="auto"/>
              <w:ind w:left="166" w:right="-112" w:hanging="166"/>
              <w:rPr>
                <w:b/>
                <w:bCs/>
                <w:szCs w:val="22"/>
                <w:lang w:bidi="th-TH"/>
              </w:rPr>
            </w:pPr>
            <w:r w:rsidRPr="00952FA9">
              <w:rPr>
                <w:b/>
                <w:bCs/>
                <w:szCs w:val="22"/>
                <w:lang w:bidi="th-TH"/>
              </w:rPr>
              <w:t>Type</w:t>
            </w:r>
          </w:p>
        </w:tc>
        <w:tc>
          <w:tcPr>
            <w:tcW w:w="246" w:type="dxa"/>
          </w:tcPr>
          <w:p w14:paraId="2D7C4EAF" w14:textId="77777777" w:rsidR="00EA1E56" w:rsidRPr="00952FA9" w:rsidRDefault="00EA1E56" w:rsidP="004D1BEA">
            <w:pPr>
              <w:pStyle w:val="block"/>
              <w:spacing w:after="0" w:line="240" w:lineRule="auto"/>
              <w:ind w:left="0" w:right="-7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6594" w:type="dxa"/>
          </w:tcPr>
          <w:p w14:paraId="14E35017" w14:textId="77777777" w:rsidR="00EA1E56" w:rsidRPr="00952FA9" w:rsidRDefault="00EA1E56" w:rsidP="004D1BEA">
            <w:pPr>
              <w:pStyle w:val="block"/>
              <w:spacing w:after="0" w:line="240" w:lineRule="auto"/>
              <w:ind w:left="0"/>
              <w:jc w:val="thaiDistribute"/>
              <w:rPr>
                <w:b/>
                <w:bCs/>
                <w:szCs w:val="22"/>
                <w:lang w:bidi="th-TH"/>
              </w:rPr>
            </w:pPr>
            <w:r w:rsidRPr="00952FA9">
              <w:rPr>
                <w:b/>
                <w:bCs/>
                <w:szCs w:val="22"/>
                <w:lang w:bidi="th-TH"/>
              </w:rPr>
              <w:t>Valuation technique</w:t>
            </w:r>
          </w:p>
        </w:tc>
      </w:tr>
      <w:tr w:rsidR="00EA1E56" w:rsidRPr="002F1846" w14:paraId="1C9C77A7" w14:textId="77777777" w:rsidTr="002272EC">
        <w:tc>
          <w:tcPr>
            <w:tcW w:w="2340" w:type="dxa"/>
          </w:tcPr>
          <w:p w14:paraId="4053C40E" w14:textId="77777777" w:rsidR="00EA1E56" w:rsidRPr="00952FA9" w:rsidRDefault="00EA1E56" w:rsidP="004D1BEA">
            <w:pPr>
              <w:pStyle w:val="block"/>
              <w:spacing w:after="0" w:line="240" w:lineRule="auto"/>
              <w:ind w:left="166" w:right="-112" w:hanging="166"/>
              <w:rPr>
                <w:szCs w:val="22"/>
              </w:rPr>
            </w:pPr>
            <w:r w:rsidRPr="00952FA9">
              <w:rPr>
                <w:szCs w:val="22"/>
              </w:rPr>
              <w:t>Investments in marketable unit trusts classified as financial assets measured at FVTPL</w:t>
            </w:r>
          </w:p>
        </w:tc>
        <w:tc>
          <w:tcPr>
            <w:tcW w:w="246" w:type="dxa"/>
          </w:tcPr>
          <w:p w14:paraId="68953635" w14:textId="77777777" w:rsidR="00EA1E56" w:rsidRPr="00952FA9" w:rsidRDefault="00EA1E56" w:rsidP="004D1BEA">
            <w:pPr>
              <w:pStyle w:val="block"/>
              <w:spacing w:after="0" w:line="240" w:lineRule="auto"/>
              <w:ind w:left="0" w:right="-7"/>
              <w:rPr>
                <w:szCs w:val="22"/>
                <w:lang w:bidi="th-TH"/>
              </w:rPr>
            </w:pPr>
          </w:p>
        </w:tc>
        <w:tc>
          <w:tcPr>
            <w:tcW w:w="6594" w:type="dxa"/>
          </w:tcPr>
          <w:p w14:paraId="3F4D8963" w14:textId="77777777" w:rsidR="00EA1E56" w:rsidRPr="00952FA9" w:rsidRDefault="00EA1E56" w:rsidP="004D1BEA">
            <w:pPr>
              <w:pStyle w:val="block"/>
              <w:spacing w:after="0" w:line="240" w:lineRule="auto"/>
              <w:ind w:left="0"/>
              <w:jc w:val="thaiDistribute"/>
              <w:rPr>
                <w:szCs w:val="22"/>
              </w:rPr>
            </w:pPr>
            <w:r w:rsidRPr="00952FA9">
              <w:rPr>
                <w:szCs w:val="22"/>
              </w:rPr>
              <w:t>The net asset value as of the reporting date.</w:t>
            </w:r>
          </w:p>
        </w:tc>
      </w:tr>
    </w:tbl>
    <w:p w14:paraId="39A70F98" w14:textId="77777777" w:rsidR="00507DFD" w:rsidRPr="00507DFD" w:rsidRDefault="0050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590E1076" w14:textId="419983DA" w:rsidR="005450D5" w:rsidRPr="00BB79F5" w:rsidRDefault="00DB1023" w:rsidP="00BB79F5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1</w:t>
      </w:r>
      <w:r w:rsidR="008D5166">
        <w:rPr>
          <w:rFonts w:ascii="Times New Roman" w:hAnsi="Times New Roman"/>
          <w:i w:val="0"/>
          <w:iCs w:val="0"/>
          <w:sz w:val="24"/>
          <w:szCs w:val="24"/>
          <w:u w:val="none"/>
        </w:rPr>
        <w:t>1</w:t>
      </w:r>
      <w:r w:rsidR="005450D5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Commitments with non-related parties</w:t>
      </w:r>
    </w:p>
    <w:p w14:paraId="0B9A5B55" w14:textId="77777777" w:rsidR="005450D5" w:rsidRPr="00BB79F5" w:rsidRDefault="005450D5" w:rsidP="00BB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Times New Roman" w:hAnsi="Times New Roman"/>
          <w:sz w:val="22"/>
          <w:szCs w:val="22"/>
        </w:rPr>
      </w:pPr>
    </w:p>
    <w:p w14:paraId="3BAE84E6" w14:textId="77777777" w:rsidR="00282E10" w:rsidRPr="006827EE" w:rsidRDefault="00282E10" w:rsidP="00D436A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17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827EE">
        <w:rPr>
          <w:rFonts w:ascii="Times New Roman" w:hAnsi="Times New Roman" w:cs="Times New Roman"/>
          <w:b/>
          <w:bCs/>
          <w:i/>
          <w:iCs/>
          <w:sz w:val="22"/>
          <w:szCs w:val="22"/>
        </w:rPr>
        <w:t>Capital commitme</w:t>
      </w:r>
      <w:r w:rsidRPr="00AB29D7">
        <w:rPr>
          <w:rFonts w:ascii="Times New Roman" w:hAnsi="Times New Roman" w:cs="Times New Roman"/>
          <w:b/>
          <w:bCs/>
          <w:i/>
          <w:iCs/>
          <w:sz w:val="22"/>
          <w:szCs w:val="22"/>
        </w:rPr>
        <w:t>nts</w:t>
      </w:r>
    </w:p>
    <w:p w14:paraId="312D4E29" w14:textId="77777777" w:rsidR="00282E10" w:rsidRDefault="00282E10" w:rsidP="00282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Times New Roman" w:hAnsi="Times New Roman"/>
          <w:sz w:val="22"/>
          <w:szCs w:val="22"/>
        </w:rPr>
      </w:pP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7110"/>
        <w:gridCol w:w="1710"/>
      </w:tblGrid>
      <w:tr w:rsidR="002F7945" w:rsidRPr="00CF07BA" w14:paraId="269E609C" w14:textId="77777777" w:rsidTr="00150F13">
        <w:trPr>
          <w:trHeight w:val="80"/>
        </w:trPr>
        <w:tc>
          <w:tcPr>
            <w:tcW w:w="7110" w:type="dxa"/>
          </w:tcPr>
          <w:p w14:paraId="321C563C" w14:textId="77777777" w:rsidR="002F7945" w:rsidRDefault="002F7945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24FF63" w14:textId="77777777" w:rsidR="002F7945" w:rsidRDefault="002F7945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1A66264D" w14:textId="77777777" w:rsidR="00150F13" w:rsidRDefault="00150F13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5BD80753" w14:textId="77777777" w:rsidR="00150F13" w:rsidRDefault="00150F13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99DF391" w14:textId="77777777" w:rsidR="00F14262" w:rsidRDefault="00F14262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B95B12F" w14:textId="53AD6B3A" w:rsidR="002F7945" w:rsidRPr="00717A7D" w:rsidRDefault="002F7945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717A7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E4736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 June</w:t>
            </w:r>
            <w:r w:rsidR="0022119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2021</w:t>
            </w:r>
          </w:p>
        </w:tc>
        <w:tc>
          <w:tcPr>
            <w:tcW w:w="1710" w:type="dxa"/>
          </w:tcPr>
          <w:p w14:paraId="08BB11B3" w14:textId="77777777" w:rsidR="00221198" w:rsidRDefault="00221198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0BA2A74B" w14:textId="77777777" w:rsidR="00221198" w:rsidRDefault="00221198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  <w:p w14:paraId="79F8A29D" w14:textId="77777777" w:rsidR="00150F13" w:rsidRDefault="00221198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  <w:r w:rsidR="002F794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  <w:p w14:paraId="52834DFB" w14:textId="77777777" w:rsidR="002F7945" w:rsidRPr="00422C49" w:rsidRDefault="002F7945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2C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  <w:p w14:paraId="12537439" w14:textId="77777777" w:rsidR="002F7945" w:rsidRPr="00CF07BA" w:rsidRDefault="002F7945" w:rsidP="0042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2C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F7945" w:rsidRPr="007C6BEF" w14:paraId="2F744A43" w14:textId="77777777" w:rsidTr="00150F13">
        <w:trPr>
          <w:trHeight w:val="80"/>
        </w:trPr>
        <w:tc>
          <w:tcPr>
            <w:tcW w:w="7110" w:type="dxa"/>
          </w:tcPr>
          <w:p w14:paraId="24ED1977" w14:textId="77777777" w:rsidR="002F7945" w:rsidRPr="00016ED7" w:rsidRDefault="002F7945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36F6A713" w14:textId="77777777" w:rsidR="002F7945" w:rsidRPr="002F7945" w:rsidRDefault="002F7945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9" w:right="-114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22C49">
              <w:rPr>
                <w:rFonts w:ascii="Times New Roman" w:hAnsi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C13726" w:rsidRPr="007C6BEF" w14:paraId="7EC80B97" w14:textId="77777777" w:rsidTr="00150F13">
        <w:trPr>
          <w:trHeight w:val="80"/>
        </w:trPr>
        <w:tc>
          <w:tcPr>
            <w:tcW w:w="7110" w:type="dxa"/>
          </w:tcPr>
          <w:p w14:paraId="1B51B553" w14:textId="77777777" w:rsidR="00C13726" w:rsidRPr="00E9578E" w:rsidRDefault="00C13726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 xml:space="preserve">Contracted but not provided for (mainly </w:t>
            </w:r>
            <w:r>
              <w:rPr>
                <w:rFonts w:ascii="Times New Roman" w:hAnsi="Times New Roman"/>
                <w:sz w:val="22"/>
                <w:szCs w:val="22"/>
              </w:rPr>
              <w:t>represents real estate</w:t>
            </w:r>
          </w:p>
        </w:tc>
        <w:tc>
          <w:tcPr>
            <w:tcW w:w="1710" w:type="dxa"/>
          </w:tcPr>
          <w:p w14:paraId="28A5E17C" w14:textId="77777777" w:rsidR="00C13726" w:rsidRPr="007C6BEF" w:rsidRDefault="00C13726" w:rsidP="00F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60" w:lineRule="atLeast"/>
              <w:ind w:right="9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3726" w:rsidRPr="007C6BEF" w14:paraId="75004782" w14:textId="77777777" w:rsidTr="00150F13">
        <w:trPr>
          <w:trHeight w:val="80"/>
        </w:trPr>
        <w:tc>
          <w:tcPr>
            <w:tcW w:w="7110" w:type="dxa"/>
          </w:tcPr>
          <w:p w14:paraId="5B718CE0" w14:textId="1A73143C" w:rsidR="00C13726" w:rsidRPr="00E9578E" w:rsidRDefault="00C13726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 xml:space="preserve">  development </w:t>
            </w:r>
            <w:r w:rsidR="00B26A21">
              <w:rPr>
                <w:rFonts w:ascii="Times New Roman" w:hAnsi="Times New Roman"/>
                <w:sz w:val="22"/>
                <w:szCs w:val="22"/>
              </w:rPr>
              <w:t>for sale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and contracts for construction costs of</w:t>
            </w:r>
          </w:p>
        </w:tc>
        <w:tc>
          <w:tcPr>
            <w:tcW w:w="1710" w:type="dxa"/>
          </w:tcPr>
          <w:p w14:paraId="2E36524E" w14:textId="77777777" w:rsidR="00C13726" w:rsidRPr="007C6BEF" w:rsidRDefault="00C13726" w:rsidP="00CD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7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3726" w:rsidRPr="007C6BEF" w14:paraId="30AAF615" w14:textId="77777777" w:rsidTr="00150F13">
        <w:trPr>
          <w:trHeight w:val="80"/>
        </w:trPr>
        <w:tc>
          <w:tcPr>
            <w:tcW w:w="7110" w:type="dxa"/>
          </w:tcPr>
          <w:p w14:paraId="26C449E1" w14:textId="77777777" w:rsidR="00C13726" w:rsidRPr="00E9578E" w:rsidRDefault="00C13726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water treatment and water production for industry systems)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352F5C2" w14:textId="42A871E7" w:rsidR="00C13726" w:rsidRPr="007C6BEF" w:rsidRDefault="002C4100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7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299,918</w:t>
            </w:r>
          </w:p>
        </w:tc>
      </w:tr>
      <w:tr w:rsidR="00C13726" w:rsidRPr="000A7C0A" w14:paraId="3A8ECDE8" w14:textId="77777777" w:rsidTr="00150F13">
        <w:trPr>
          <w:trHeight w:val="80"/>
        </w:trPr>
        <w:tc>
          <w:tcPr>
            <w:tcW w:w="7110" w:type="dxa"/>
          </w:tcPr>
          <w:p w14:paraId="29AF5EF8" w14:textId="77777777" w:rsidR="00C13726" w:rsidRPr="00E9578E" w:rsidRDefault="00C13726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7DB13AE" w14:textId="67F0794B" w:rsidR="00C13726" w:rsidRPr="00150F13" w:rsidRDefault="002C4100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299,918</w:t>
            </w:r>
          </w:p>
        </w:tc>
      </w:tr>
    </w:tbl>
    <w:p w14:paraId="137E1301" w14:textId="77777777" w:rsidR="00150F13" w:rsidRDefault="00282E10" w:rsidP="0059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06"/>
        </w:tabs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66ABB90B" w14:textId="77777777" w:rsidR="00282E10" w:rsidRPr="00AB29D7" w:rsidRDefault="0071746B" w:rsidP="00746BF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Lease commitments</w:t>
      </w:r>
    </w:p>
    <w:p w14:paraId="64E6D73A" w14:textId="77777777" w:rsidR="00282E10" w:rsidRDefault="00282E10" w:rsidP="00AB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7110"/>
        <w:gridCol w:w="1710"/>
      </w:tblGrid>
      <w:tr w:rsidR="005C0456" w:rsidRPr="00CF07BA" w14:paraId="04988D58" w14:textId="77777777" w:rsidTr="00150F13">
        <w:trPr>
          <w:trHeight w:val="80"/>
        </w:trPr>
        <w:tc>
          <w:tcPr>
            <w:tcW w:w="7110" w:type="dxa"/>
          </w:tcPr>
          <w:p w14:paraId="06DBAC0F" w14:textId="77777777" w:rsidR="005C0456" w:rsidRDefault="005C04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6462B6" w14:textId="77777777" w:rsidR="005C0456" w:rsidRDefault="005C04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A2BC0DA" w14:textId="77777777" w:rsidR="00150F13" w:rsidRDefault="00150F13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4B9231C7" w14:textId="77777777" w:rsidR="00150F13" w:rsidRDefault="00150F13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428C7D2E" w14:textId="77777777" w:rsidR="00E15B6A" w:rsidRDefault="00E15B6A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22AB180B" w14:textId="615FC6E9" w:rsidR="005C0456" w:rsidRPr="00717A7D" w:rsidRDefault="00594D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717A7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E4736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 June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2021</w:t>
            </w:r>
          </w:p>
        </w:tc>
        <w:tc>
          <w:tcPr>
            <w:tcW w:w="1710" w:type="dxa"/>
          </w:tcPr>
          <w:p w14:paraId="18C618AB" w14:textId="77777777" w:rsidR="00594D56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02AD1438" w14:textId="77777777" w:rsidR="00594D56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  <w:p w14:paraId="44ED4F62" w14:textId="77777777" w:rsidR="00594D56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statements/</w:t>
            </w:r>
          </w:p>
          <w:p w14:paraId="5F0B2E6E" w14:textId="77777777" w:rsidR="00594D56" w:rsidRPr="00422C49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2C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  <w:p w14:paraId="4B011BE9" w14:textId="77777777" w:rsidR="005C0456" w:rsidRPr="00CF07BA" w:rsidRDefault="00594D56" w:rsidP="005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2C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5C0456" w:rsidRPr="007C6BEF" w14:paraId="71234C78" w14:textId="77777777" w:rsidTr="00150F13">
        <w:trPr>
          <w:trHeight w:val="80"/>
        </w:trPr>
        <w:tc>
          <w:tcPr>
            <w:tcW w:w="7110" w:type="dxa"/>
          </w:tcPr>
          <w:p w14:paraId="6B731852" w14:textId="77777777" w:rsidR="005C0456" w:rsidRPr="00016ED7" w:rsidRDefault="005C04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3978FA33" w14:textId="77777777" w:rsidR="005C0456" w:rsidRPr="002F7945" w:rsidRDefault="005C0456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9" w:right="-114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22C49">
              <w:rPr>
                <w:rFonts w:ascii="Times New Roman" w:hAnsi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CD66AD" w:rsidRPr="007C6BEF" w14:paraId="1CA6B2B6" w14:textId="77777777" w:rsidTr="00150F13">
        <w:trPr>
          <w:trHeight w:val="80"/>
        </w:trPr>
        <w:tc>
          <w:tcPr>
            <w:tcW w:w="7110" w:type="dxa"/>
          </w:tcPr>
          <w:p w14:paraId="72397E8B" w14:textId="77777777" w:rsidR="00CD66AD" w:rsidRPr="00016ED7" w:rsidRDefault="00CD66AD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22B88A84" w14:textId="77777777" w:rsidR="00CD66AD" w:rsidRPr="00422C49" w:rsidRDefault="00CD66AD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9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</w:tc>
      </w:tr>
      <w:tr w:rsidR="00E81CC2" w:rsidRPr="007C6BEF" w14:paraId="22BF3856" w14:textId="77777777" w:rsidTr="00150F13">
        <w:trPr>
          <w:trHeight w:val="80"/>
        </w:trPr>
        <w:tc>
          <w:tcPr>
            <w:tcW w:w="7110" w:type="dxa"/>
          </w:tcPr>
          <w:p w14:paraId="4222B1E8" w14:textId="77777777" w:rsidR="00E81CC2" w:rsidRPr="00E9578E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>Within one year</w:t>
            </w:r>
          </w:p>
        </w:tc>
        <w:tc>
          <w:tcPr>
            <w:tcW w:w="1710" w:type="dxa"/>
          </w:tcPr>
          <w:p w14:paraId="480FD730" w14:textId="7AF0DF7C" w:rsidR="00E81CC2" w:rsidRPr="00422C49" w:rsidRDefault="00EF3FF7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558</w:t>
            </w:r>
          </w:p>
        </w:tc>
      </w:tr>
      <w:tr w:rsidR="00E81CC2" w:rsidRPr="007C6BEF" w14:paraId="552CF3DA" w14:textId="77777777" w:rsidTr="00150F13">
        <w:trPr>
          <w:trHeight w:val="80"/>
        </w:trPr>
        <w:tc>
          <w:tcPr>
            <w:tcW w:w="7110" w:type="dxa"/>
          </w:tcPr>
          <w:p w14:paraId="1CE1044D" w14:textId="77777777" w:rsidR="00E81CC2" w:rsidRPr="00E9578E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>After one year but within five years</w:t>
            </w:r>
          </w:p>
        </w:tc>
        <w:tc>
          <w:tcPr>
            <w:tcW w:w="1710" w:type="dxa"/>
          </w:tcPr>
          <w:p w14:paraId="7F6EB544" w14:textId="00178A93" w:rsidR="00E81CC2" w:rsidRPr="00422C49" w:rsidRDefault="00EF3FF7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1,781</w:t>
            </w:r>
          </w:p>
        </w:tc>
      </w:tr>
      <w:tr w:rsidR="00E81CC2" w:rsidRPr="007C6BEF" w14:paraId="2349C44C" w14:textId="77777777" w:rsidTr="00150F13">
        <w:trPr>
          <w:trHeight w:val="80"/>
        </w:trPr>
        <w:tc>
          <w:tcPr>
            <w:tcW w:w="7110" w:type="dxa"/>
          </w:tcPr>
          <w:p w14:paraId="3893DFAB" w14:textId="77777777" w:rsidR="00E81CC2" w:rsidRPr="00E9578E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 xml:space="preserve">After five years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BF8650F" w14:textId="629685D5" w:rsidR="00E81CC2" w:rsidRPr="00422C49" w:rsidRDefault="00EF3FF7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2,893</w:t>
            </w:r>
          </w:p>
        </w:tc>
      </w:tr>
      <w:tr w:rsidR="00E81CC2" w:rsidRPr="000A7C0A" w14:paraId="57CCEED3" w14:textId="77777777" w:rsidTr="00150F13">
        <w:trPr>
          <w:trHeight w:val="80"/>
        </w:trPr>
        <w:tc>
          <w:tcPr>
            <w:tcW w:w="7110" w:type="dxa"/>
          </w:tcPr>
          <w:p w14:paraId="5FFC54E6" w14:textId="77777777" w:rsidR="00E81CC2" w:rsidRPr="00E9578E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E51EBB8" w14:textId="21328484" w:rsidR="00E81CC2" w:rsidRPr="00E81CC2" w:rsidRDefault="00EF3FF7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5,232</w:t>
            </w:r>
          </w:p>
        </w:tc>
      </w:tr>
    </w:tbl>
    <w:p w14:paraId="6BF2ED97" w14:textId="77777777" w:rsidR="008F1056" w:rsidRPr="00AB29D7" w:rsidRDefault="008F1056" w:rsidP="00AB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6191AAFF" w14:textId="3B669CFA" w:rsidR="00AE52AC" w:rsidRPr="00672AFC" w:rsidRDefault="00AE52AC" w:rsidP="00537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="Times New Roman" w:hAnsi="Times New Roman"/>
          <w:sz w:val="22"/>
          <w:szCs w:val="22"/>
        </w:rPr>
      </w:pPr>
      <w:r w:rsidRPr="00E20220">
        <w:rPr>
          <w:rFonts w:ascii="Times New Roman" w:hAnsi="Times New Roman"/>
          <w:spacing w:val="-2"/>
          <w:sz w:val="22"/>
          <w:szCs w:val="22"/>
        </w:rPr>
        <w:t xml:space="preserve">The </w:t>
      </w:r>
      <w:r w:rsidR="00591154">
        <w:rPr>
          <w:rFonts w:ascii="Times New Roman" w:hAnsi="Times New Roman"/>
          <w:spacing w:val="-2"/>
          <w:sz w:val="22"/>
          <w:szCs w:val="22"/>
        </w:rPr>
        <w:t>Company</w:t>
      </w:r>
      <w:r w:rsidRPr="00E20220">
        <w:rPr>
          <w:rFonts w:ascii="Times New Roman" w:hAnsi="Times New Roman"/>
          <w:spacing w:val="-2"/>
          <w:sz w:val="22"/>
          <w:szCs w:val="22"/>
        </w:rPr>
        <w:t xml:space="preserve"> has lease agreements covering office equipment</w:t>
      </w:r>
      <w:r w:rsidR="00BE48C3" w:rsidRPr="00E20220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20220">
        <w:rPr>
          <w:rFonts w:ascii="Times New Roman" w:hAnsi="Times New Roman"/>
          <w:spacing w:val="-2"/>
          <w:sz w:val="22"/>
          <w:szCs w:val="22"/>
        </w:rPr>
        <w:t>for period</w:t>
      </w:r>
      <w:r w:rsidR="00DB1023" w:rsidRPr="00E20220">
        <w:rPr>
          <w:rFonts w:ascii="Times New Roman" w:hAnsi="Times New Roman"/>
          <w:spacing w:val="-2"/>
          <w:sz w:val="22"/>
          <w:szCs w:val="22"/>
        </w:rPr>
        <w:t>s</w:t>
      </w:r>
      <w:r w:rsidRPr="00E20220">
        <w:rPr>
          <w:rFonts w:ascii="Times New Roman" w:hAnsi="Times New Roman"/>
          <w:spacing w:val="-2"/>
          <w:sz w:val="22"/>
          <w:szCs w:val="22"/>
        </w:rPr>
        <w:t xml:space="preserve"> of</w:t>
      </w:r>
      <w:r w:rsidR="00BE48C3" w:rsidRPr="00E20220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7773EC" w:rsidRPr="00E20220">
        <w:rPr>
          <w:rFonts w:ascii="Times New Roman" w:hAnsi="Times New Roman"/>
          <w:spacing w:val="-2"/>
          <w:sz w:val="22"/>
          <w:szCs w:val="22"/>
        </w:rPr>
        <w:t>2</w:t>
      </w:r>
      <w:r w:rsidR="00DB1023" w:rsidRPr="00E20220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601491" w:rsidRPr="00E20220">
        <w:rPr>
          <w:rFonts w:ascii="Times New Roman" w:hAnsi="Times New Roman"/>
          <w:spacing w:val="-2"/>
          <w:sz w:val="22"/>
          <w:szCs w:val="22"/>
        </w:rPr>
        <w:t>to</w:t>
      </w:r>
      <w:r w:rsidR="00DB1023" w:rsidRPr="00E20220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BE365F" w:rsidRPr="00E20220">
        <w:rPr>
          <w:rFonts w:ascii="Times New Roman" w:hAnsi="Times New Roman"/>
          <w:spacing w:val="-2"/>
          <w:sz w:val="22"/>
          <w:szCs w:val="22"/>
        </w:rPr>
        <w:t>5</w:t>
      </w:r>
      <w:r w:rsidR="00781FAE" w:rsidRPr="00E20220">
        <w:rPr>
          <w:rFonts w:ascii="Times New Roman" w:hAnsi="Times New Roman"/>
          <w:spacing w:val="-2"/>
          <w:sz w:val="22"/>
          <w:szCs w:val="22"/>
        </w:rPr>
        <w:t xml:space="preserve"> year</w:t>
      </w:r>
      <w:r w:rsidR="00D46200" w:rsidRPr="00E20220">
        <w:rPr>
          <w:rFonts w:ascii="Times New Roman" w:hAnsi="Times New Roman"/>
          <w:spacing w:val="-2"/>
          <w:sz w:val="22"/>
          <w:szCs w:val="22"/>
        </w:rPr>
        <w:t>s</w:t>
      </w:r>
      <w:r w:rsidR="007708D5" w:rsidRPr="00E20220">
        <w:rPr>
          <w:rFonts w:ascii="Times New Roman" w:hAnsi="Times New Roman"/>
          <w:spacing w:val="-2"/>
          <w:sz w:val="22"/>
          <w:szCs w:val="22"/>
        </w:rPr>
        <w:t xml:space="preserve">, </w:t>
      </w:r>
      <w:r w:rsidR="00591154">
        <w:rPr>
          <w:rFonts w:ascii="Times New Roman" w:hAnsi="Times New Roman"/>
          <w:spacing w:val="-2"/>
          <w:sz w:val="22"/>
          <w:szCs w:val="22"/>
        </w:rPr>
        <w:t xml:space="preserve">which will expire during 2022 to 2024 </w:t>
      </w:r>
      <w:r w:rsidRPr="00E20220">
        <w:rPr>
          <w:rFonts w:ascii="Times New Roman" w:hAnsi="Times New Roman"/>
          <w:spacing w:val="-2"/>
          <w:sz w:val="22"/>
          <w:szCs w:val="22"/>
        </w:rPr>
        <w:t xml:space="preserve">and a </w:t>
      </w:r>
      <w:r w:rsidR="00DB1023" w:rsidRPr="00E20220">
        <w:rPr>
          <w:rFonts w:ascii="Times New Roman" w:hAnsi="Times New Roman"/>
          <w:spacing w:val="-2"/>
          <w:sz w:val="22"/>
          <w:szCs w:val="22"/>
        </w:rPr>
        <w:t>piece</w:t>
      </w:r>
      <w:r w:rsidRPr="00E20220">
        <w:rPr>
          <w:rFonts w:ascii="Times New Roman" w:hAnsi="Times New Roman"/>
          <w:spacing w:val="-2"/>
          <w:sz w:val="22"/>
          <w:szCs w:val="22"/>
        </w:rPr>
        <w:t xml:space="preserve"> of</w:t>
      </w:r>
      <w:r w:rsidRPr="00672AFC">
        <w:rPr>
          <w:rFonts w:ascii="Times New Roman" w:hAnsi="Times New Roman"/>
          <w:sz w:val="22"/>
          <w:szCs w:val="22"/>
        </w:rPr>
        <w:t xml:space="preserve"> land for a period of 30 years, which will</w:t>
      </w:r>
      <w:r w:rsidR="00781FAE">
        <w:rPr>
          <w:rFonts w:ascii="Times New Roman" w:hAnsi="Times New Roman"/>
          <w:sz w:val="22"/>
          <w:szCs w:val="22"/>
        </w:rPr>
        <w:t xml:space="preserve"> expire </w:t>
      </w:r>
      <w:r w:rsidR="00DB1023">
        <w:rPr>
          <w:rFonts w:ascii="Times New Roman" w:hAnsi="Times New Roman"/>
          <w:sz w:val="22"/>
          <w:szCs w:val="22"/>
        </w:rPr>
        <w:t>during</w:t>
      </w:r>
      <w:r w:rsidR="00A4316D">
        <w:rPr>
          <w:rFonts w:ascii="Times New Roman" w:hAnsi="Times New Roman"/>
          <w:sz w:val="22"/>
          <w:szCs w:val="22"/>
        </w:rPr>
        <w:t xml:space="preserve"> </w:t>
      </w:r>
      <w:r w:rsidR="00DB1023">
        <w:rPr>
          <w:rFonts w:ascii="Times New Roman" w:hAnsi="Times New Roman"/>
          <w:sz w:val="22"/>
          <w:szCs w:val="22"/>
        </w:rPr>
        <w:t>2036</w:t>
      </w:r>
      <w:r w:rsidR="00591154">
        <w:rPr>
          <w:rFonts w:ascii="Times New Roman" w:hAnsi="Times New Roman"/>
          <w:sz w:val="22"/>
          <w:szCs w:val="22"/>
        </w:rPr>
        <w:t>.</w:t>
      </w:r>
    </w:p>
    <w:p w14:paraId="2C59DD44" w14:textId="77777777" w:rsidR="00AB29D7" w:rsidRPr="00672AFC" w:rsidRDefault="00AB29D7" w:rsidP="00AE5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/>
        <w:jc w:val="both"/>
        <w:rPr>
          <w:rFonts w:ascii="Times New Roman" w:hAnsi="Times New Roman"/>
          <w:sz w:val="22"/>
          <w:szCs w:val="22"/>
        </w:rPr>
      </w:pPr>
    </w:p>
    <w:p w14:paraId="0E8A515F" w14:textId="77777777" w:rsidR="00B85A5B" w:rsidRPr="00E81473" w:rsidRDefault="00D82C97" w:rsidP="00E81473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81473">
        <w:rPr>
          <w:rFonts w:ascii="Times New Roman" w:hAnsi="Times New Roman" w:cs="Times New Roman"/>
          <w:b/>
          <w:bCs/>
          <w:i/>
          <w:iCs/>
          <w:sz w:val="22"/>
          <w:szCs w:val="22"/>
        </w:rPr>
        <w:t>Other commitment</w:t>
      </w:r>
      <w:r w:rsidR="005F30FF">
        <w:rPr>
          <w:rFonts w:ascii="Times New Roman" w:hAnsi="Times New Roman" w:cs="Times New Roman"/>
          <w:b/>
          <w:bCs/>
          <w:i/>
          <w:iCs/>
          <w:sz w:val="22"/>
          <w:szCs w:val="22"/>
        </w:rPr>
        <w:t>s</w:t>
      </w:r>
    </w:p>
    <w:p w14:paraId="6B6070EB" w14:textId="77777777" w:rsidR="0053700F" w:rsidRDefault="0053700F" w:rsidP="00537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990" w:hanging="54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6DD8C52E" w14:textId="55B81D74" w:rsidR="00AE52AC" w:rsidRPr="00841513" w:rsidRDefault="00BE48C3" w:rsidP="00537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E20220">
        <w:rPr>
          <w:rFonts w:ascii="Times New Roman" w:hAnsi="Times New Roman" w:cs="Times New Roman"/>
          <w:spacing w:val="-4"/>
          <w:sz w:val="22"/>
          <w:szCs w:val="22"/>
        </w:rPr>
        <w:t xml:space="preserve">As at </w:t>
      </w:r>
      <w:r w:rsidR="006577C5">
        <w:rPr>
          <w:rFonts w:ascii="Times New Roman" w:hAnsi="Times New Roman"/>
          <w:spacing w:val="-4"/>
          <w:sz w:val="22"/>
          <w:lang w:val="en-GB"/>
        </w:rPr>
        <w:t>30 June</w:t>
      </w:r>
      <w:r w:rsidR="00926C1D" w:rsidRPr="00E20220">
        <w:rPr>
          <w:rFonts w:ascii="Times New Roman" w:hAnsi="Times New Roman"/>
          <w:spacing w:val="-4"/>
          <w:sz w:val="22"/>
          <w:lang w:val="en-GB"/>
        </w:rPr>
        <w:t xml:space="preserve"> 2021</w:t>
      </w:r>
      <w:r w:rsidRPr="00E20220">
        <w:rPr>
          <w:rFonts w:ascii="Times New Roman" w:hAnsi="Times New Roman" w:cs="Times New Roman"/>
          <w:spacing w:val="-4"/>
          <w:sz w:val="22"/>
          <w:szCs w:val="22"/>
        </w:rPr>
        <w:t>, the Company had commitments under service agreements with lo</w:t>
      </w:r>
      <w:r w:rsidR="009458D3" w:rsidRPr="00E20220">
        <w:rPr>
          <w:rFonts w:ascii="Times New Roman" w:hAnsi="Times New Roman" w:cs="Times New Roman"/>
          <w:spacing w:val="-4"/>
          <w:sz w:val="22"/>
          <w:szCs w:val="22"/>
        </w:rPr>
        <w:t>cal companies</w:t>
      </w:r>
      <w:r w:rsidR="0053700F">
        <w:rPr>
          <w:rFonts w:ascii="Times New Roman" w:hAnsi="Times New Roman" w:cs="Times New Roman"/>
          <w:sz w:val="22"/>
          <w:szCs w:val="22"/>
        </w:rPr>
        <w:t xml:space="preserve"> </w:t>
      </w:r>
      <w:r w:rsidR="009458D3" w:rsidRPr="00841513">
        <w:rPr>
          <w:rFonts w:ascii="Times New Roman" w:hAnsi="Times New Roman" w:cs="Times New Roman"/>
          <w:sz w:val="22"/>
          <w:szCs w:val="22"/>
        </w:rPr>
        <w:t>totaling Baht</w:t>
      </w:r>
      <w:r w:rsidR="00CA498C">
        <w:rPr>
          <w:rFonts w:ascii="Times New Roman" w:hAnsi="Times New Roman" w:cs="Times New Roman"/>
          <w:sz w:val="22"/>
          <w:szCs w:val="22"/>
        </w:rPr>
        <w:t xml:space="preserve"> </w:t>
      </w:r>
      <w:r w:rsidR="007A2D63">
        <w:rPr>
          <w:rFonts w:ascii="Times New Roman" w:hAnsi="Times New Roman" w:cs="Times New Roman"/>
          <w:sz w:val="22"/>
          <w:szCs w:val="22"/>
        </w:rPr>
        <w:t>68.3</w:t>
      </w:r>
      <w:r w:rsidRPr="00841513">
        <w:rPr>
          <w:rFonts w:ascii="Times New Roman" w:hAnsi="Times New Roman" w:cs="Times New Roman"/>
          <w:sz w:val="22"/>
          <w:szCs w:val="22"/>
        </w:rPr>
        <w:t xml:space="preserve"> million</w:t>
      </w:r>
      <w:r w:rsidR="002C55D4">
        <w:rPr>
          <w:rFonts w:ascii="Times New Roman" w:hAnsi="Times New Roman" w:cs="Times New Roman"/>
          <w:sz w:val="22"/>
          <w:szCs w:val="22"/>
        </w:rPr>
        <w:t>.</w:t>
      </w:r>
    </w:p>
    <w:p w14:paraId="30115F70" w14:textId="77777777" w:rsidR="00AE52AC" w:rsidRPr="00CD0455" w:rsidRDefault="00AE52AC" w:rsidP="00AE5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Times New Roman" w:hAnsi="Times New Roman"/>
          <w:i/>
          <w:iCs/>
          <w:sz w:val="22"/>
          <w:szCs w:val="22"/>
        </w:rPr>
      </w:pPr>
    </w:p>
    <w:p w14:paraId="19610A94" w14:textId="77777777" w:rsidR="005F066A" w:rsidRDefault="005F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br w:type="page"/>
      </w:r>
    </w:p>
    <w:p w14:paraId="25870A8E" w14:textId="21501C79" w:rsidR="00DF2A22" w:rsidRPr="00E81473" w:rsidRDefault="00D82C97" w:rsidP="00E81473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81473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>Letter of guarantee</w:t>
      </w:r>
    </w:p>
    <w:p w14:paraId="48ACAC46" w14:textId="77777777" w:rsidR="00B85A5B" w:rsidRPr="00CD0455" w:rsidRDefault="00B85A5B" w:rsidP="00B85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2359C63C" w14:textId="2D299CF1" w:rsidR="00AE52AC" w:rsidRDefault="00BE48C3" w:rsidP="00537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="Times New Roman" w:hAnsi="Times New Roman"/>
          <w:sz w:val="22"/>
          <w:szCs w:val="22"/>
        </w:rPr>
      </w:pPr>
      <w:r w:rsidRPr="00CD0455">
        <w:rPr>
          <w:rFonts w:ascii="Times New Roman" w:hAnsi="Times New Roman"/>
          <w:sz w:val="22"/>
          <w:szCs w:val="22"/>
        </w:rPr>
        <w:t xml:space="preserve">As at </w:t>
      </w:r>
      <w:r w:rsidR="0034765B">
        <w:rPr>
          <w:rFonts w:ascii="Times New Roman" w:hAnsi="Times New Roman"/>
          <w:sz w:val="22"/>
          <w:lang w:val="en-GB"/>
        </w:rPr>
        <w:t>30 June</w:t>
      </w:r>
      <w:r w:rsidR="00926C1D">
        <w:rPr>
          <w:rFonts w:ascii="Times New Roman" w:hAnsi="Times New Roman"/>
          <w:sz w:val="22"/>
          <w:lang w:val="en-GB"/>
        </w:rPr>
        <w:t xml:space="preserve"> 2021</w:t>
      </w:r>
      <w:r w:rsidRPr="00CD0455">
        <w:rPr>
          <w:rFonts w:ascii="Times New Roman" w:hAnsi="Times New Roman"/>
          <w:sz w:val="22"/>
          <w:szCs w:val="22"/>
        </w:rPr>
        <w:t>, the Company had letters of guarantee issued by</w:t>
      </w:r>
      <w:r w:rsidR="00952FA9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local financial institution</w:t>
      </w:r>
      <w:r w:rsidR="00AF6F81">
        <w:rPr>
          <w:rFonts w:ascii="Times New Roman" w:hAnsi="Times New Roman"/>
          <w:sz w:val="22"/>
          <w:szCs w:val="22"/>
        </w:rPr>
        <w:t>s</w:t>
      </w:r>
      <w:r w:rsidRPr="00CD0455">
        <w:rPr>
          <w:rFonts w:ascii="Times New Roman" w:hAnsi="Times New Roman"/>
          <w:sz w:val="22"/>
          <w:szCs w:val="22"/>
        </w:rPr>
        <w:t xml:space="preserve"> </w:t>
      </w:r>
      <w:r w:rsidR="00916F9D">
        <w:rPr>
          <w:rFonts w:ascii="Times New Roman" w:hAnsi="Times New Roman"/>
          <w:sz w:val="22"/>
          <w:szCs w:val="22"/>
        </w:rPr>
        <w:br/>
      </w:r>
      <w:r w:rsidRPr="00CD0455">
        <w:rPr>
          <w:rFonts w:ascii="Times New Roman" w:hAnsi="Times New Roman"/>
          <w:sz w:val="22"/>
          <w:szCs w:val="22"/>
        </w:rPr>
        <w:t>to</w:t>
      </w:r>
      <w:r w:rsidR="00E81473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government agencies for land allocation for utilities</w:t>
      </w:r>
      <w:r w:rsidR="00F429B7">
        <w:rPr>
          <w:rFonts w:ascii="Times New Roman" w:hAnsi="Times New Roman"/>
          <w:sz w:val="22"/>
          <w:szCs w:val="22"/>
        </w:rPr>
        <w:t xml:space="preserve">, </w:t>
      </w:r>
      <w:r w:rsidRPr="00CD0455">
        <w:rPr>
          <w:rFonts w:ascii="Times New Roman" w:hAnsi="Times New Roman"/>
          <w:sz w:val="22"/>
          <w:szCs w:val="22"/>
        </w:rPr>
        <w:t xml:space="preserve">land lease </w:t>
      </w:r>
      <w:r w:rsidR="00F429B7">
        <w:rPr>
          <w:rFonts w:ascii="Times New Roman" w:hAnsi="Times New Roman"/>
          <w:sz w:val="22"/>
          <w:szCs w:val="22"/>
        </w:rPr>
        <w:t xml:space="preserve">and </w:t>
      </w:r>
      <w:r w:rsidR="005F066A">
        <w:rPr>
          <w:rFonts w:ascii="Times New Roman" w:hAnsi="Times New Roman"/>
          <w:sz w:val="22"/>
          <w:szCs w:val="22"/>
        </w:rPr>
        <w:t>to guarantee compliance with Provincial Waterworks Authority</w:t>
      </w:r>
      <w:r w:rsidR="00F429B7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CD0455">
        <w:rPr>
          <w:rFonts w:ascii="Times New Roman" w:hAnsi="Times New Roman"/>
          <w:sz w:val="22"/>
          <w:szCs w:val="22"/>
        </w:rPr>
        <w:t>totaling</w:t>
      </w:r>
      <w:proofErr w:type="gramEnd"/>
      <w:r w:rsidRPr="00CD0455">
        <w:rPr>
          <w:rFonts w:ascii="Times New Roman" w:hAnsi="Times New Roman"/>
          <w:sz w:val="22"/>
          <w:szCs w:val="22"/>
        </w:rPr>
        <w:t xml:space="preserve"> Baht</w:t>
      </w:r>
      <w:r w:rsidR="008F5811">
        <w:rPr>
          <w:rFonts w:ascii="Times New Roman" w:hAnsi="Times New Roman"/>
          <w:sz w:val="22"/>
          <w:szCs w:val="22"/>
        </w:rPr>
        <w:t xml:space="preserve"> </w:t>
      </w:r>
      <w:r w:rsidR="00E4242D">
        <w:rPr>
          <w:rFonts w:ascii="Times New Roman" w:hAnsi="Times New Roman"/>
          <w:sz w:val="22"/>
          <w:szCs w:val="22"/>
        </w:rPr>
        <w:t>87.</w:t>
      </w:r>
      <w:r w:rsidR="003941E8">
        <w:rPr>
          <w:rFonts w:ascii="Times New Roman" w:hAnsi="Times New Roman"/>
          <w:sz w:val="22"/>
          <w:szCs w:val="22"/>
        </w:rPr>
        <w:t>3</w:t>
      </w:r>
      <w:r w:rsidR="0034765B" w:rsidRPr="00841513">
        <w:rPr>
          <w:rFonts w:ascii="Times New Roman" w:hAnsi="Times New Roman" w:cs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5620C656" w14:textId="77777777" w:rsidR="005F066A" w:rsidRPr="0053700F" w:rsidRDefault="005F066A" w:rsidP="00537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="Times New Roman" w:hAnsi="Times New Roman"/>
          <w:sz w:val="22"/>
          <w:szCs w:val="22"/>
        </w:rPr>
      </w:pPr>
    </w:p>
    <w:p w14:paraId="4616A63E" w14:textId="17D12ADE" w:rsidR="00EC5BED" w:rsidRPr="005F066A" w:rsidRDefault="00EC5BED" w:rsidP="002E11FA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thaiDistribute"/>
        <w:rPr>
          <w:rFonts w:ascii="Times New Roman" w:hAnsi="Times New Roman" w:cstheme="minorBidi"/>
          <w:i w:val="0"/>
          <w:iCs w:val="0"/>
          <w:sz w:val="24"/>
          <w:szCs w:val="24"/>
          <w:u w:val="none"/>
          <w:cs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1</w:t>
      </w:r>
      <w:r w:rsidR="0067188D">
        <w:rPr>
          <w:rFonts w:ascii="Times New Roman" w:hAnsi="Times New Roman" w:cstheme="minorBidi"/>
          <w:i w:val="0"/>
          <w:iCs w:val="0"/>
          <w:sz w:val="24"/>
          <w:szCs w:val="24"/>
          <w:u w:val="none"/>
        </w:rPr>
        <w:t>2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>Significant agreement</w:t>
      </w:r>
      <w:r w:rsidR="00B667A2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with non-related part</w:t>
      </w:r>
      <w:r w:rsidR="00356F5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6DF46612" w14:textId="77777777" w:rsidR="00EC5BED" w:rsidRPr="00672AFC" w:rsidRDefault="00EC5BED" w:rsidP="00EC5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 w:hanging="540"/>
        <w:jc w:val="both"/>
        <w:rPr>
          <w:rFonts w:ascii="Times New Roman" w:hAnsi="Times New Roman"/>
          <w:sz w:val="22"/>
          <w:szCs w:val="22"/>
        </w:rPr>
      </w:pPr>
    </w:p>
    <w:p w14:paraId="53FCC0AA" w14:textId="794A95D4" w:rsidR="00EC5BED" w:rsidRDefault="00EC5BED" w:rsidP="002C55D4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On 1 September 2017, </w:t>
      </w:r>
      <w:r w:rsidRPr="00255C4B">
        <w:rPr>
          <w:rFonts w:ascii="Times New Roman" w:hAnsi="Times New Roman"/>
          <w:sz w:val="22"/>
          <w:szCs w:val="22"/>
        </w:rPr>
        <w:t>the Company entered into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an agreement of right to use property to install the </w:t>
      </w:r>
      <w:r w:rsidR="001C22DD" w:rsidRPr="00255C4B">
        <w:rPr>
          <w:rFonts w:ascii="Times New Roman" w:hAnsi="Times New Roman"/>
          <w:sz w:val="22"/>
          <w:szCs w:val="22"/>
        </w:rPr>
        <w:t>high-speed</w:t>
      </w:r>
      <w:r w:rsidRPr="00255C4B">
        <w:rPr>
          <w:rFonts w:ascii="Times New Roman" w:hAnsi="Times New Roman"/>
          <w:sz w:val="22"/>
          <w:szCs w:val="22"/>
        </w:rPr>
        <w:t xml:space="preserve"> fiber optic network</w:t>
      </w:r>
      <w:r>
        <w:rPr>
          <w:rFonts w:ascii="Times New Roman" w:hAnsi="Times New Roman"/>
          <w:sz w:val="22"/>
          <w:szCs w:val="22"/>
        </w:rPr>
        <w:t xml:space="preserve"> with a company </w:t>
      </w:r>
      <w:r w:rsidRPr="00255C4B">
        <w:rPr>
          <w:rFonts w:ascii="Times New Roman" w:hAnsi="Times New Roman"/>
          <w:sz w:val="22"/>
          <w:szCs w:val="22"/>
        </w:rPr>
        <w:t xml:space="preserve">in which the Company provided areas and infrastructure </w:t>
      </w:r>
      <w:proofErr w:type="spellStart"/>
      <w:r w:rsidRPr="00255C4B">
        <w:rPr>
          <w:rFonts w:ascii="Times New Roman" w:hAnsi="Times New Roman"/>
          <w:sz w:val="22"/>
          <w:szCs w:val="22"/>
        </w:rPr>
        <w:t>utilisation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 Nava </w:t>
      </w:r>
      <w:proofErr w:type="spellStart"/>
      <w:r w:rsidRPr="00255C4B">
        <w:rPr>
          <w:rFonts w:ascii="Times New Roman" w:hAnsi="Times New Roman"/>
          <w:sz w:val="22"/>
          <w:szCs w:val="22"/>
        </w:rPr>
        <w:t>Nakorn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Industrial Promotion Zone in </w:t>
      </w:r>
      <w:proofErr w:type="spellStart"/>
      <w:r w:rsidRPr="00255C4B">
        <w:rPr>
          <w:rFonts w:ascii="Times New Roman" w:hAnsi="Times New Roman"/>
          <w:sz w:val="22"/>
          <w:szCs w:val="22"/>
        </w:rPr>
        <w:t>Phathumthani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province, as stated condition in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/>
          <w:sz w:val="22"/>
          <w:szCs w:val="22"/>
        </w:rPr>
        <w:t>15</w:t>
      </w:r>
      <w:r w:rsidRPr="00255C4B">
        <w:rPr>
          <w:rFonts w:ascii="Times New Roman" w:hAnsi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255C4B">
        <w:rPr>
          <w:rFonts w:ascii="Times New Roman" w:hAnsi="Times New Roman"/>
          <w:sz w:val="22"/>
          <w:szCs w:val="22"/>
        </w:rPr>
        <w:t>recognised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as income by a </w:t>
      </w:r>
      <w:proofErr w:type="gramStart"/>
      <w:r w:rsidR="0068578C" w:rsidRPr="00255C4B">
        <w:rPr>
          <w:rFonts w:ascii="Times New Roman" w:hAnsi="Times New Roman"/>
          <w:sz w:val="22"/>
          <w:szCs w:val="22"/>
        </w:rPr>
        <w:t>straight</w:t>
      </w:r>
      <w:r w:rsidR="00B667A2">
        <w:rPr>
          <w:rFonts w:ascii="Times New Roman" w:hAnsi="Times New Roman"/>
          <w:sz w:val="22"/>
          <w:szCs w:val="22"/>
        </w:rPr>
        <w:t xml:space="preserve"> </w:t>
      </w:r>
      <w:r w:rsidR="0068578C">
        <w:rPr>
          <w:rFonts w:ascii="Times New Roman" w:hAnsi="Times New Roman"/>
          <w:sz w:val="22"/>
          <w:szCs w:val="22"/>
        </w:rPr>
        <w:t>line</w:t>
      </w:r>
      <w:proofErr w:type="gramEnd"/>
      <w:r w:rsidRPr="00255C4B">
        <w:rPr>
          <w:rFonts w:ascii="Times New Roman" w:hAnsi="Times New Roman"/>
          <w:sz w:val="22"/>
          <w:szCs w:val="22"/>
        </w:rPr>
        <w:t xml:space="preserve"> basis over </w:t>
      </w:r>
      <w:r>
        <w:rPr>
          <w:rFonts w:ascii="Times New Roman" w:hAnsi="Times New Roman"/>
          <w:sz w:val="22"/>
          <w:szCs w:val="22"/>
        </w:rPr>
        <w:t>16</w:t>
      </w:r>
      <w:r w:rsidRPr="00255C4B">
        <w:rPr>
          <w:rFonts w:ascii="Times New Roman" w:hAnsi="Times New Roman"/>
          <w:sz w:val="22"/>
          <w:szCs w:val="22"/>
        </w:rPr>
        <w:t xml:space="preserve"> years according to the term of the agreement.</w:t>
      </w:r>
      <w:r>
        <w:rPr>
          <w:rFonts w:ascii="Times New Roman" w:hAnsi="Times New Roman"/>
          <w:sz w:val="22"/>
          <w:szCs w:val="22"/>
        </w:rPr>
        <w:t xml:space="preserve"> As at </w:t>
      </w:r>
      <w:r w:rsidR="004A6886">
        <w:rPr>
          <w:rFonts w:ascii="Times New Roman" w:hAnsi="Times New Roman"/>
          <w:sz w:val="22"/>
          <w:lang w:val="en-GB"/>
        </w:rPr>
        <w:t>30 June</w:t>
      </w:r>
      <w:r w:rsidR="00F749AC">
        <w:rPr>
          <w:rFonts w:ascii="Times New Roman" w:hAnsi="Times New Roman"/>
          <w:sz w:val="22"/>
          <w:lang w:val="en-GB"/>
        </w:rPr>
        <w:t xml:space="preserve"> 2021</w:t>
      </w:r>
      <w:r>
        <w:rPr>
          <w:rFonts w:ascii="Times New Roman" w:hAnsi="Times New Roman"/>
          <w:sz w:val="22"/>
          <w:szCs w:val="22"/>
        </w:rPr>
        <w:t xml:space="preserve">, 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>the agreement in the amount of Baht</w:t>
      </w:r>
      <w:r w:rsidR="001C22DD">
        <w:rPr>
          <w:rFonts w:ascii="Times New Roman" w:hAnsi="Times New Roman"/>
          <w:sz w:val="22"/>
          <w:szCs w:val="22"/>
        </w:rPr>
        <w:t xml:space="preserve"> </w:t>
      </w:r>
      <w:r w:rsidR="007854EB">
        <w:rPr>
          <w:rFonts w:ascii="Times New Roman" w:hAnsi="Times New Roman"/>
          <w:sz w:val="22"/>
          <w:szCs w:val="22"/>
        </w:rPr>
        <w:t>11.4</w:t>
      </w:r>
      <w:r w:rsidR="004A6886" w:rsidRPr="0084151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22782AFA" w14:textId="77777777" w:rsidR="00751932" w:rsidRPr="00783AF6" w:rsidRDefault="00751932" w:rsidP="0002291C">
      <w:pPr>
        <w:pStyle w:val="Heading1"/>
        <w:keepLines/>
        <w:numPr>
          <w:ilvl w:val="0"/>
          <w:numId w:val="0"/>
        </w:numPr>
        <w:shd w:val="clear" w:color="auto" w:fill="auto"/>
        <w:jc w:val="thaiDistribute"/>
        <w:rPr>
          <w:rFonts w:ascii="Times New Roman" w:hAnsi="Times New Roman"/>
          <w:b w:val="0"/>
          <w:bCs w:val="0"/>
          <w:i w:val="0"/>
          <w:iCs w:val="0"/>
          <w:sz w:val="22"/>
          <w:szCs w:val="22"/>
          <w:u w:val="none"/>
        </w:rPr>
      </w:pPr>
    </w:p>
    <w:p w14:paraId="77157DE7" w14:textId="7C6DE816" w:rsidR="00B04A01" w:rsidRDefault="00B04A01" w:rsidP="00B04A01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On 21 October 2019, t</w:t>
      </w:r>
      <w:r w:rsidRPr="00502386">
        <w:rPr>
          <w:rFonts w:ascii="Times New Roman" w:hAnsi="Times New Roman" w:cs="Times New Roman"/>
          <w:sz w:val="22"/>
          <w:szCs w:val="22"/>
        </w:rPr>
        <w:t xml:space="preserve">he Company entered into </w:t>
      </w:r>
      <w:r w:rsidRPr="00255C4B">
        <w:rPr>
          <w:rFonts w:ascii="Times New Roman" w:hAnsi="Times New Roman"/>
          <w:sz w:val="22"/>
          <w:szCs w:val="22"/>
        </w:rPr>
        <w:t>an agreement of</w:t>
      </w:r>
      <w:r w:rsidRPr="00502386">
        <w:rPr>
          <w:rFonts w:ascii="Times New Roman" w:hAnsi="Times New Roman" w:cs="Times New Roman"/>
          <w:sz w:val="22"/>
          <w:szCs w:val="22"/>
        </w:rPr>
        <w:t xml:space="preserve"> infrastructure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utilisation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with </w:t>
      </w:r>
      <w:r>
        <w:rPr>
          <w:rFonts w:ascii="Times New Roman" w:hAnsi="Times New Roman" w:cs="Cordia New" w:hint="cs"/>
          <w:sz w:val="22"/>
          <w:szCs w:val="22"/>
          <w:cs/>
        </w:rPr>
        <w:t xml:space="preserve">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a company in which the Company provided areas and infrastructure </w:t>
      </w:r>
      <w:proofErr w:type="spellStart"/>
      <w:r>
        <w:rPr>
          <w:rFonts w:ascii="Times New Roman" w:hAnsi="Times New Roman" w:cs="Times New Roman"/>
          <w:sz w:val="22"/>
          <w:szCs w:val="22"/>
        </w:rPr>
        <w:t>utili</w:t>
      </w:r>
      <w:r>
        <w:rPr>
          <w:rFonts w:ascii="Times New Roman" w:hAnsi="Times New Roman"/>
          <w:sz w:val="22"/>
          <w:szCs w:val="28"/>
        </w:rPr>
        <w:t>s</w:t>
      </w:r>
      <w:r>
        <w:rPr>
          <w:rFonts w:ascii="Times New Roman" w:hAnsi="Times New Roman" w:cs="Times New Roman"/>
          <w:sz w:val="22"/>
          <w:szCs w:val="22"/>
        </w:rPr>
        <w:t>ation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</w:t>
      </w:r>
      <w:r w:rsidRPr="00502386">
        <w:rPr>
          <w:rFonts w:ascii="Times New Roman" w:hAnsi="Times New Roman" w:cs="Times New Roman"/>
          <w:sz w:val="22"/>
          <w:szCs w:val="22"/>
        </w:rPr>
        <w:t xml:space="preserve"> Nava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Industrial Promotion Zone in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Phathumthani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province, as stated condition in the agreement. The Company received compensation in advance of Baht </w:t>
      </w:r>
      <w:r>
        <w:rPr>
          <w:rFonts w:ascii="Times New Roman" w:hAnsi="Times New Roman" w:cs="Times New Roman"/>
          <w:sz w:val="22"/>
          <w:szCs w:val="22"/>
        </w:rPr>
        <w:t>50</w:t>
      </w:r>
      <w:r w:rsidRPr="00502386">
        <w:rPr>
          <w:rFonts w:ascii="Times New Roman" w:hAnsi="Times New Roman" w:cs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recognised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as income by a </w:t>
      </w:r>
      <w:proofErr w:type="gramStart"/>
      <w:r w:rsidRPr="00502386">
        <w:rPr>
          <w:rFonts w:ascii="Times New Roman" w:hAnsi="Times New Roman" w:cs="Times New Roman"/>
          <w:sz w:val="22"/>
          <w:szCs w:val="22"/>
        </w:rPr>
        <w:t>straight</w:t>
      </w:r>
      <w:r w:rsidR="00B667A2">
        <w:rPr>
          <w:rFonts w:ascii="Times New Roman" w:hAnsi="Times New Roman" w:cs="Times New Roman"/>
          <w:sz w:val="22"/>
          <w:szCs w:val="22"/>
        </w:rPr>
        <w:t xml:space="preserve"> </w:t>
      </w:r>
      <w:r w:rsidRPr="00502386">
        <w:rPr>
          <w:rFonts w:ascii="Times New Roman" w:hAnsi="Times New Roman" w:cs="Times New Roman"/>
          <w:sz w:val="22"/>
          <w:szCs w:val="22"/>
        </w:rPr>
        <w:t>line</w:t>
      </w:r>
      <w:proofErr w:type="gramEnd"/>
      <w:r w:rsidRPr="00502386">
        <w:rPr>
          <w:rFonts w:ascii="Times New Roman" w:hAnsi="Times New Roman" w:cs="Times New Roman"/>
          <w:sz w:val="22"/>
          <w:szCs w:val="22"/>
        </w:rPr>
        <w:t xml:space="preserve"> basis</w:t>
      </w:r>
      <w:r>
        <w:rPr>
          <w:rFonts w:ascii="Times New Roman" w:hAnsi="Times New Roman" w:cs="Times New Roman"/>
          <w:sz w:val="22"/>
          <w:szCs w:val="22"/>
        </w:rPr>
        <w:t xml:space="preserve"> over 19 years </w:t>
      </w:r>
      <w:r w:rsidRPr="00502386">
        <w:rPr>
          <w:rFonts w:ascii="Times New Roman" w:hAnsi="Times New Roman" w:cs="Times New Roman"/>
          <w:sz w:val="22"/>
          <w:szCs w:val="22"/>
        </w:rPr>
        <w:t xml:space="preserve">according to the term of the agreement. </w:t>
      </w:r>
      <w:r>
        <w:rPr>
          <w:rFonts w:ascii="Times New Roman" w:hAnsi="Times New Roman"/>
          <w:sz w:val="22"/>
          <w:szCs w:val="22"/>
        </w:rPr>
        <w:t xml:space="preserve">As at </w:t>
      </w:r>
      <w:r w:rsidR="004A6886">
        <w:rPr>
          <w:rFonts w:ascii="Times New Roman" w:hAnsi="Times New Roman"/>
          <w:sz w:val="22"/>
          <w:lang w:val="en-GB"/>
        </w:rPr>
        <w:t>30 June</w:t>
      </w:r>
      <w:r w:rsidR="00F749AC">
        <w:rPr>
          <w:rFonts w:ascii="Times New Roman" w:hAnsi="Times New Roman"/>
          <w:sz w:val="22"/>
          <w:lang w:val="en-GB"/>
        </w:rPr>
        <w:t xml:space="preserve"> 2021</w:t>
      </w:r>
      <w:r>
        <w:rPr>
          <w:rFonts w:ascii="Times New Roman" w:hAnsi="Times New Roman"/>
          <w:sz w:val="22"/>
          <w:szCs w:val="22"/>
        </w:rPr>
        <w:t xml:space="preserve">, 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 xml:space="preserve">the agreement in the amount of Baht </w:t>
      </w:r>
      <w:r w:rsidR="004A5371">
        <w:rPr>
          <w:rFonts w:ascii="Times New Roman" w:hAnsi="Times New Roman"/>
          <w:sz w:val="22"/>
          <w:szCs w:val="22"/>
        </w:rPr>
        <w:t>45.5</w:t>
      </w:r>
      <w:r w:rsidR="004A6886" w:rsidRPr="0084151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million.</w:t>
      </w:r>
    </w:p>
    <w:p w14:paraId="0E8BF2E5" w14:textId="77777777" w:rsidR="001819B4" w:rsidRPr="00783AF6" w:rsidRDefault="001819B4" w:rsidP="001819B4">
      <w:pPr>
        <w:rPr>
          <w:rFonts w:ascii="Times New Roman" w:hAnsi="Times New Roman" w:cs="Times New Roman"/>
          <w:sz w:val="22"/>
          <w:szCs w:val="22"/>
        </w:rPr>
      </w:pPr>
    </w:p>
    <w:p w14:paraId="29F1E4EE" w14:textId="43F55C1A" w:rsidR="00837A75" w:rsidRDefault="00837A75" w:rsidP="00837A7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ind w:left="540" w:hanging="540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1</w:t>
      </w:r>
      <w:r w:rsidR="007E448B">
        <w:rPr>
          <w:rFonts w:ascii="Times New Roman" w:hAnsi="Times New Roman"/>
          <w:i w:val="0"/>
          <w:iCs w:val="0"/>
          <w:sz w:val="24"/>
          <w:szCs w:val="24"/>
          <w:u w:val="none"/>
        </w:rPr>
        <w:t>3</w:t>
      </w:r>
      <w:r w:rsidRPr="001A6D5B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Contingent liabilit</w:t>
      </w:r>
      <w:r w:rsidR="008A0BFE">
        <w:rPr>
          <w:rFonts w:ascii="Times New Roman" w:hAnsi="Times New Roman"/>
          <w:i w:val="0"/>
          <w:iCs w:val="0"/>
          <w:sz w:val="24"/>
          <w:szCs w:val="24"/>
          <w:u w:val="none"/>
        </w:rPr>
        <w:t>y</w:t>
      </w:r>
    </w:p>
    <w:p w14:paraId="3FE8389B" w14:textId="77777777" w:rsidR="00837A75" w:rsidRPr="00FE2715" w:rsidRDefault="00837A75" w:rsidP="00837A7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ind w:left="540" w:hanging="540"/>
        <w:rPr>
          <w:rFonts w:ascii="Times New Roman" w:hAnsi="Times New Roman"/>
          <w:i w:val="0"/>
          <w:iCs w:val="0"/>
          <w:sz w:val="22"/>
          <w:szCs w:val="22"/>
          <w:u w:val="none"/>
        </w:rPr>
      </w:pPr>
    </w:p>
    <w:p w14:paraId="4AD06A59" w14:textId="4E318A38" w:rsidR="001819B4" w:rsidRDefault="007F4F09" w:rsidP="002A401E">
      <w:pPr>
        <w:tabs>
          <w:tab w:val="left" w:pos="540"/>
        </w:tabs>
        <w:ind w:left="540"/>
        <w:jc w:val="both"/>
        <w:rPr>
          <w:szCs w:val="22"/>
        </w:rPr>
      </w:pPr>
      <w:r w:rsidRPr="00060722">
        <w:rPr>
          <w:rFonts w:ascii="Times New Roman" w:hAnsi="Times New Roman" w:cs="Times New Roman"/>
          <w:sz w:val="22"/>
          <w:szCs w:val="22"/>
        </w:rPr>
        <w:t>The Company is a defendant in a lawsuit involving the</w:t>
      </w:r>
      <w:r w:rsidR="004270CD" w:rsidRPr="00060722">
        <w:rPr>
          <w:rFonts w:ascii="Times New Roman" w:hAnsi="Times New Roman" w:cs="Times New Roman"/>
          <w:sz w:val="22"/>
          <w:szCs w:val="22"/>
        </w:rPr>
        <w:t xml:space="preserve"> unfair termination of a former employee of Baht 10.8 million. As at the </w:t>
      </w:r>
      <w:r w:rsidR="00E46693" w:rsidRPr="00060722">
        <w:rPr>
          <w:rFonts w:ascii="Times New Roman" w:hAnsi="Times New Roman" w:cs="Times New Roman"/>
          <w:sz w:val="22"/>
          <w:szCs w:val="22"/>
        </w:rPr>
        <w:t xml:space="preserve">reporting </w:t>
      </w:r>
      <w:r w:rsidR="004270CD" w:rsidRPr="00060722">
        <w:rPr>
          <w:rFonts w:ascii="Times New Roman" w:hAnsi="Times New Roman" w:cs="Times New Roman"/>
          <w:sz w:val="22"/>
          <w:szCs w:val="22"/>
        </w:rPr>
        <w:t xml:space="preserve">date, the legal case was </w:t>
      </w:r>
      <w:r w:rsidR="00E46693" w:rsidRPr="00060722">
        <w:rPr>
          <w:rFonts w:ascii="Times New Roman" w:hAnsi="Times New Roman" w:cs="Times New Roman"/>
          <w:sz w:val="22"/>
          <w:szCs w:val="22"/>
        </w:rPr>
        <w:t xml:space="preserve">in the process of consideration by </w:t>
      </w:r>
      <w:r w:rsidR="00E20220">
        <w:rPr>
          <w:rFonts w:ascii="Times New Roman" w:hAnsi="Times New Roman" w:cs="Times New Roman"/>
          <w:sz w:val="22"/>
          <w:szCs w:val="22"/>
        </w:rPr>
        <w:br/>
      </w:r>
      <w:r w:rsidR="004270CD" w:rsidRPr="00060722">
        <w:rPr>
          <w:rFonts w:ascii="Times New Roman" w:hAnsi="Times New Roman" w:cs="Times New Roman"/>
          <w:sz w:val="22"/>
          <w:szCs w:val="22"/>
        </w:rPr>
        <w:t xml:space="preserve">the Central </w:t>
      </w:r>
      <w:proofErr w:type="spellStart"/>
      <w:r w:rsidR="004270CD" w:rsidRPr="00060722">
        <w:rPr>
          <w:rFonts w:ascii="Times New Roman" w:hAnsi="Times New Roman" w:cs="Times New Roman"/>
          <w:sz w:val="22"/>
          <w:szCs w:val="22"/>
        </w:rPr>
        <w:t>Labour</w:t>
      </w:r>
      <w:proofErr w:type="spellEnd"/>
      <w:r w:rsidR="004270CD" w:rsidRPr="00060722">
        <w:rPr>
          <w:rFonts w:ascii="Times New Roman" w:hAnsi="Times New Roman" w:cs="Times New Roman"/>
          <w:sz w:val="22"/>
          <w:szCs w:val="22"/>
        </w:rPr>
        <w:t xml:space="preserve"> Court.</w:t>
      </w:r>
      <w:r w:rsidR="004270CD" w:rsidRPr="00145D74">
        <w:rPr>
          <w:szCs w:val="22"/>
        </w:rPr>
        <w:t xml:space="preserve"> </w:t>
      </w:r>
    </w:p>
    <w:p w14:paraId="388CC295" w14:textId="52D433BA" w:rsidR="0092489B" w:rsidRDefault="0092489B" w:rsidP="002A401E">
      <w:pPr>
        <w:tabs>
          <w:tab w:val="left" w:pos="540"/>
        </w:tabs>
        <w:ind w:left="540"/>
        <w:jc w:val="both"/>
        <w:rPr>
          <w:szCs w:val="22"/>
        </w:rPr>
      </w:pPr>
    </w:p>
    <w:p w14:paraId="45A91669" w14:textId="0713AD5B" w:rsidR="003E2BF6" w:rsidRDefault="003E2BF6" w:rsidP="003E2BF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ind w:left="540" w:hanging="540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14</w:t>
      </w:r>
      <w:r w:rsidRPr="001A6D5B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Event after the reporting period</w:t>
      </w:r>
    </w:p>
    <w:p w14:paraId="02CD8288" w14:textId="77777777" w:rsidR="003E2BF6" w:rsidRPr="00FE2715" w:rsidRDefault="003E2BF6" w:rsidP="003E2BF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ind w:left="540" w:hanging="540"/>
        <w:rPr>
          <w:rFonts w:ascii="Times New Roman" w:hAnsi="Times New Roman"/>
          <w:i w:val="0"/>
          <w:iCs w:val="0"/>
          <w:sz w:val="22"/>
          <w:szCs w:val="22"/>
          <w:u w:val="none"/>
        </w:rPr>
      </w:pPr>
    </w:p>
    <w:p w14:paraId="31D14DF9" w14:textId="60F97F88" w:rsidR="003E2BF6" w:rsidRDefault="003E2BF6" w:rsidP="002A401E">
      <w:pPr>
        <w:tabs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3E2BF6">
        <w:rPr>
          <w:rFonts w:ascii="Times New Roman" w:hAnsi="Times New Roman" w:cs="Times New Roman"/>
          <w:sz w:val="22"/>
          <w:szCs w:val="22"/>
        </w:rPr>
        <w:t xml:space="preserve">At the Board of Directors’ meeting of the Company held on </w:t>
      </w:r>
      <w:r>
        <w:rPr>
          <w:rFonts w:ascii="Times New Roman" w:hAnsi="Times New Roman" w:cs="Times New Roman"/>
          <w:sz w:val="22"/>
          <w:szCs w:val="22"/>
        </w:rPr>
        <w:t>15 June 2021</w:t>
      </w:r>
      <w:r w:rsidRPr="003E2BF6">
        <w:rPr>
          <w:rFonts w:ascii="Times New Roman" w:hAnsi="Times New Roman" w:cs="Times New Roman"/>
          <w:sz w:val="22"/>
          <w:szCs w:val="22"/>
        </w:rPr>
        <w:t xml:space="preserve">, the Board of Directors approved </w:t>
      </w:r>
      <w:r>
        <w:rPr>
          <w:rFonts w:ascii="Times New Roman" w:hAnsi="Times New Roman" w:cs="Times New Roman"/>
          <w:sz w:val="22"/>
          <w:szCs w:val="22"/>
        </w:rPr>
        <w:t xml:space="preserve">the shares resale period </w:t>
      </w:r>
      <w:r w:rsidR="00461D5F">
        <w:rPr>
          <w:rFonts w:ascii="Times New Roman" w:hAnsi="Times New Roman" w:cs="Times New Roman"/>
          <w:sz w:val="22"/>
          <w:szCs w:val="22"/>
        </w:rPr>
        <w:t xml:space="preserve">to be from 1 July 2021 to 24 February 2023 (6 months after the completion date of the share repurchase, but not later than 3 years). In addition, at the end of </w:t>
      </w:r>
      <w:r w:rsidR="00291652">
        <w:rPr>
          <w:rFonts w:ascii="Times New Roman" w:hAnsi="Times New Roman" w:cs="Times New Roman"/>
          <w:sz w:val="22"/>
          <w:szCs w:val="22"/>
        </w:rPr>
        <w:t xml:space="preserve">the </w:t>
      </w:r>
      <w:r w:rsidR="00461D5F">
        <w:rPr>
          <w:rFonts w:ascii="Times New Roman" w:hAnsi="Times New Roman" w:cs="Times New Roman"/>
          <w:sz w:val="22"/>
          <w:szCs w:val="22"/>
        </w:rPr>
        <w:t xml:space="preserve">share resale period, if the Company does not resale the repurchased shares or unable to sell the entire repurchase shares, the Company </w:t>
      </w:r>
      <w:r w:rsidR="00291652">
        <w:rPr>
          <w:rFonts w:ascii="Times New Roman" w:hAnsi="Times New Roman" w:cs="Times New Roman"/>
          <w:sz w:val="22"/>
          <w:szCs w:val="22"/>
        </w:rPr>
        <w:t>shall reduce</w:t>
      </w:r>
      <w:r w:rsidR="00461D5F">
        <w:rPr>
          <w:rFonts w:ascii="Times New Roman" w:hAnsi="Times New Roman" w:cs="Times New Roman"/>
          <w:sz w:val="22"/>
          <w:szCs w:val="22"/>
        </w:rPr>
        <w:t xml:space="preserve"> its paid-up shares </w:t>
      </w:r>
      <w:r w:rsidR="00291652">
        <w:rPr>
          <w:rFonts w:ascii="Times New Roman" w:hAnsi="Times New Roman" w:cs="Times New Roman"/>
          <w:sz w:val="22"/>
          <w:szCs w:val="22"/>
        </w:rPr>
        <w:t xml:space="preserve">capital </w:t>
      </w:r>
      <w:r w:rsidR="00461D5F">
        <w:rPr>
          <w:rFonts w:ascii="Times New Roman" w:hAnsi="Times New Roman" w:cs="Times New Roman"/>
          <w:sz w:val="22"/>
          <w:szCs w:val="22"/>
        </w:rPr>
        <w:t xml:space="preserve">by </w:t>
      </w:r>
      <w:r w:rsidR="00291652">
        <w:rPr>
          <w:rFonts w:ascii="Times New Roman" w:hAnsi="Times New Roman" w:cs="Times New Roman"/>
          <w:sz w:val="22"/>
          <w:szCs w:val="22"/>
        </w:rPr>
        <w:t xml:space="preserve">deducting therefrom the registered treasury shares not </w:t>
      </w:r>
      <w:r w:rsidR="00044BA0">
        <w:rPr>
          <w:rFonts w:ascii="Times New Roman" w:hAnsi="Times New Roman" w:cs="Times New Roman"/>
          <w:sz w:val="22"/>
          <w:szCs w:val="22"/>
        </w:rPr>
        <w:t>resold</w:t>
      </w:r>
      <w:r w:rsidR="000F04ED">
        <w:rPr>
          <w:rFonts w:ascii="Times New Roman" w:hAnsi="Times New Roman" w:cs="Times New Roman"/>
          <w:sz w:val="22"/>
          <w:szCs w:val="22"/>
        </w:rPr>
        <w:t>.</w:t>
      </w:r>
    </w:p>
    <w:p w14:paraId="41038DE8" w14:textId="4067DDDD" w:rsidR="003E2BF6" w:rsidRDefault="003E2BF6" w:rsidP="002A401E">
      <w:pPr>
        <w:tabs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6BB7464B" w14:textId="1B29AE67" w:rsidR="003E2BF6" w:rsidRDefault="003E2BF6" w:rsidP="003E2BF6">
      <w:pPr>
        <w:tabs>
          <w:tab w:val="left" w:pos="540"/>
        </w:tabs>
        <w:ind w:left="540"/>
        <w:jc w:val="both"/>
        <w:rPr>
          <w:szCs w:val="22"/>
        </w:rPr>
      </w:pPr>
    </w:p>
    <w:sectPr w:rsidR="003E2BF6" w:rsidSect="00B85661">
      <w:headerReference w:type="default" r:id="rId2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FB45E4" w14:textId="77777777" w:rsidR="00002529" w:rsidRDefault="00002529">
      <w:r>
        <w:separator/>
      </w:r>
    </w:p>
  </w:endnote>
  <w:endnote w:type="continuationSeparator" w:id="0">
    <w:p w14:paraId="2E00B9C3" w14:textId="77777777" w:rsidR="00002529" w:rsidRDefault="0000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14D75" w14:textId="77777777" w:rsidR="00C843C3" w:rsidRPr="00255E1D" w:rsidRDefault="00C843C3" w:rsidP="00941B0E">
    <w:pPr>
      <w:pStyle w:val="Footer"/>
      <w:framePr w:w="331" w:wrap="around" w:vAnchor="text" w:hAnchor="margin" w:xAlign="center" w:y="-3"/>
      <w:rPr>
        <w:rStyle w:val="PageNumber"/>
        <w:rFonts w:ascii="Times New Roman" w:hAnsi="Times New Roman"/>
        <w:sz w:val="22"/>
        <w:szCs w:val="22"/>
        <w:lang w:val="en-US"/>
      </w:rPr>
    </w:pPr>
    <w:r w:rsidRPr="00D05E04">
      <w:rPr>
        <w:rStyle w:val="PageNumber"/>
        <w:rFonts w:ascii="Times New Roman" w:hAnsi="Times New Roman"/>
        <w:sz w:val="22"/>
        <w:szCs w:val="22"/>
      </w:rPr>
      <w:fldChar w:fldCharType="begin"/>
    </w:r>
    <w:r w:rsidRPr="00D05E04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D05E04">
      <w:rPr>
        <w:rStyle w:val="PageNumber"/>
        <w:rFonts w:ascii="Times New Roman" w:hAnsi="Times New Roman"/>
        <w:sz w:val="22"/>
        <w:szCs w:val="22"/>
      </w:rPr>
      <w:fldChar w:fldCharType="separate"/>
    </w:r>
    <w:r w:rsidRPr="00D05E04">
      <w:rPr>
        <w:rStyle w:val="PageNumber"/>
        <w:rFonts w:ascii="Times New Roman" w:hAnsi="Times New Roman"/>
        <w:noProof/>
        <w:sz w:val="22"/>
        <w:szCs w:val="22"/>
      </w:rPr>
      <w:t>2</w:t>
    </w:r>
    <w:r w:rsidRPr="00D05E04">
      <w:rPr>
        <w:rStyle w:val="PageNumber"/>
        <w:rFonts w:ascii="Times New Roman" w:hAnsi="Times New Roman"/>
        <w:noProof/>
        <w:sz w:val="22"/>
        <w:szCs w:val="22"/>
      </w:rPr>
      <w:t>0</w:t>
    </w:r>
    <w:r w:rsidRPr="00D05E04">
      <w:rPr>
        <w:rStyle w:val="PageNumber"/>
        <w:rFonts w:ascii="Times New Roman" w:hAnsi="Times New Roman"/>
        <w:sz w:val="22"/>
        <w:szCs w:val="22"/>
      </w:rPr>
      <w:fldChar w:fldCharType="end"/>
    </w:r>
  </w:p>
  <w:p w14:paraId="3ED584EE" w14:textId="77777777" w:rsidR="00C843C3" w:rsidRPr="009A4A9E" w:rsidRDefault="00C843C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BBE35" w14:textId="0CD83F01" w:rsidR="00C843C3" w:rsidRPr="00103D91" w:rsidRDefault="00C843C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>
      <w:rPr>
        <w:rFonts w:ascii="Times New Roman" w:hAnsi="Times New Roman"/>
        <w:noProof/>
        <w:sz w:val="22"/>
        <w:szCs w:val="22"/>
      </w:rPr>
      <w:t>nav001a211b-06e-1 Rev7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34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23E8F" w14:textId="2FE25F02" w:rsidR="00C843C3" w:rsidRPr="00103D91" w:rsidRDefault="00C843C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5930BD">
      <w:rPr>
        <w:rFonts w:ascii="Times New Roman" w:hAnsi="Times New Roman"/>
        <w:i/>
        <w:iCs/>
        <w:sz w:val="22"/>
        <w:szCs w:val="22"/>
      </w:rPr>
      <w:fldChar w:fldCharType="begin"/>
    </w:r>
    <w:r w:rsidRPr="005930BD">
      <w:rPr>
        <w:rFonts w:ascii="Times New Roman" w:hAnsi="Times New Roman"/>
        <w:i/>
        <w:iCs/>
        <w:sz w:val="22"/>
        <w:szCs w:val="22"/>
      </w:rPr>
      <w:instrText xml:space="preserve"> FILENAME </w:instrText>
    </w:r>
    <w:r w:rsidRPr="005930BD">
      <w:rPr>
        <w:rFonts w:ascii="Times New Roman" w:hAnsi="Times New Roman"/>
        <w:i/>
        <w:iCs/>
        <w:sz w:val="22"/>
        <w:szCs w:val="22"/>
      </w:rPr>
      <w:fldChar w:fldCharType="separate"/>
    </w:r>
    <w:r>
      <w:rPr>
        <w:rFonts w:ascii="Times New Roman" w:hAnsi="Times New Roman"/>
        <w:i/>
        <w:iCs/>
        <w:noProof/>
        <w:sz w:val="22"/>
        <w:szCs w:val="22"/>
      </w:rPr>
      <w:t>nav001a211b-06e-1 Rev7</w:t>
    </w:r>
    <w:r w:rsidRPr="005930BD">
      <w:rPr>
        <w:rFonts w:ascii="Times New Roman" w:hAnsi="Times New Roman"/>
        <w:i/>
        <w:iCs/>
        <w:sz w:val="22"/>
        <w:szCs w:val="22"/>
      </w:rPr>
      <w:fldChar w:fldCharType="end"/>
    </w:r>
    <w:r w:rsidRPr="005930BD">
      <w:rPr>
        <w:rFonts w:ascii="Times New Roman" w:hAnsi="Times New Roman"/>
        <w:i/>
        <w:iCs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03D91">
      <w:rPr>
        <w:rStyle w:val="PageNumber"/>
        <w:rFonts w:ascii="Times New Roman" w:hAnsi="Times New Roman"/>
        <w:sz w:val="22"/>
        <w:szCs w:val="22"/>
      </w:rPr>
      <w:fldChar w:fldCharType="begin"/>
    </w:r>
    <w:r w:rsidRPr="00103D9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03D9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103D9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92795" w14:textId="77777777" w:rsidR="00C843C3" w:rsidRPr="00786600" w:rsidRDefault="00C843C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>
      <w:rPr>
        <w:rStyle w:val="PageNumber"/>
        <w:rFonts w:ascii="Times New Roman" w:hAnsi="Times New Roman"/>
        <w:noProof/>
        <w:sz w:val="22"/>
        <w:szCs w:val="22"/>
      </w:rPr>
      <w:t>4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03803169" w14:textId="77777777" w:rsidR="00C843C3" w:rsidRPr="009A4A9E" w:rsidRDefault="00C843C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171953" w14:textId="7B30BF92" w:rsidR="00C843C3" w:rsidRPr="00103D91" w:rsidRDefault="00C843C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>
      <w:rPr>
        <w:rFonts w:ascii="Times New Roman" w:hAnsi="Times New Roman"/>
        <w:noProof/>
        <w:sz w:val="22"/>
        <w:szCs w:val="22"/>
      </w:rPr>
      <w:t>nav001a211b-06e-1 Rev7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FED83" w14:textId="77777777" w:rsidR="00C843C3" w:rsidRPr="00786600" w:rsidRDefault="00C843C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>
      <w:rPr>
        <w:rStyle w:val="PageNumber"/>
        <w:rFonts w:ascii="Times New Roman" w:hAnsi="Times New Roman"/>
        <w:noProof/>
        <w:sz w:val="22"/>
        <w:szCs w:val="22"/>
      </w:rPr>
      <w:t>7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2C27B70C" w14:textId="77777777" w:rsidR="00C843C3" w:rsidRPr="009A4A9E" w:rsidRDefault="00C843C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266BB" w14:textId="5A515D34" w:rsidR="00C843C3" w:rsidRPr="00103D91" w:rsidRDefault="00C843C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>
      <w:rPr>
        <w:rFonts w:ascii="Times New Roman" w:hAnsi="Times New Roman"/>
        <w:noProof/>
        <w:sz w:val="22"/>
        <w:szCs w:val="22"/>
      </w:rPr>
      <w:t>nav001a211b-06e-1 Rev7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116BD" w14:textId="77777777" w:rsidR="00C843C3" w:rsidRPr="00786600" w:rsidRDefault="00C843C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>
      <w:rPr>
        <w:rStyle w:val="PageNumber"/>
        <w:rFonts w:ascii="Times New Roman" w:hAnsi="Times New Roman"/>
        <w:noProof/>
        <w:sz w:val="22"/>
        <w:szCs w:val="22"/>
      </w:rPr>
      <w:t>5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66921B96" w14:textId="77777777" w:rsidR="00C843C3" w:rsidRPr="009A4A9E" w:rsidRDefault="00C843C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C1B22" w14:textId="600A166C" w:rsidR="00C843C3" w:rsidRPr="00103D91" w:rsidRDefault="00C843C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>
      <w:rPr>
        <w:rFonts w:ascii="Times New Roman" w:hAnsi="Times New Roman"/>
        <w:noProof/>
        <w:sz w:val="22"/>
        <w:szCs w:val="22"/>
      </w:rPr>
      <w:t>nav001a211b-06e-1 Rev7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B16C5" w14:textId="77777777" w:rsidR="00C843C3" w:rsidRPr="00786600" w:rsidRDefault="00C843C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>
      <w:rPr>
        <w:rStyle w:val="PageNumber"/>
        <w:rFonts w:ascii="Times New Roman" w:hAnsi="Times New Roman"/>
        <w:noProof/>
        <w:sz w:val="22"/>
        <w:szCs w:val="22"/>
      </w:rPr>
      <w:t>8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45654B1F" w14:textId="77777777" w:rsidR="00C843C3" w:rsidRPr="009A4A9E" w:rsidRDefault="00C843C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BDFA5" w14:textId="77777777" w:rsidR="00002529" w:rsidRDefault="00002529">
      <w:r>
        <w:separator/>
      </w:r>
    </w:p>
  </w:footnote>
  <w:footnote w:type="continuationSeparator" w:id="0">
    <w:p w14:paraId="670A7A28" w14:textId="77777777" w:rsidR="00002529" w:rsidRDefault="00002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827BA" w14:textId="77777777" w:rsidR="00C843C3" w:rsidRDefault="00C843C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138ED68" w14:textId="77777777" w:rsidR="00C843C3" w:rsidRDefault="00C843C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7FF8525E" w14:textId="0B7FD5CA" w:rsidR="00C843C3" w:rsidRDefault="00C843C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six-month periods ended 30 June 2021 (Unaudited)</w:t>
    </w:r>
  </w:p>
  <w:p w14:paraId="747CEB10" w14:textId="77777777" w:rsidR="00C843C3" w:rsidRPr="003C7A17" w:rsidRDefault="00C843C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752C769" w14:textId="77777777" w:rsidR="00C843C3" w:rsidRPr="003C7A17" w:rsidRDefault="00C843C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E8E07" w14:textId="77777777" w:rsidR="00C843C3" w:rsidRPr="00171033" w:rsidRDefault="00C843C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</w:p>
  <w:p w14:paraId="2C3B78A3" w14:textId="77777777" w:rsidR="00C843C3" w:rsidRPr="00D35545" w:rsidRDefault="00C843C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 w:rsidRPr="00D35545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interim </w:t>
    </w:r>
    <w:r w:rsidRPr="00D35545">
      <w:rPr>
        <w:rFonts w:ascii="Times New Roman" w:hAnsi="Times New Roman"/>
        <w:b/>
        <w:bCs/>
        <w:sz w:val="24"/>
        <w:szCs w:val="24"/>
      </w:rPr>
      <w:t>financial statements</w:t>
    </w:r>
  </w:p>
  <w:p w14:paraId="008FD3BE" w14:textId="77777777" w:rsidR="00C843C3" w:rsidRDefault="00C843C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</w:t>
    </w:r>
    <w:r w:rsidRPr="00D35545">
      <w:rPr>
        <w:rFonts w:ascii="Times New Roman" w:hAnsi="Times New Roman"/>
        <w:b/>
        <w:bCs/>
        <w:sz w:val="24"/>
        <w:szCs w:val="24"/>
      </w:rPr>
      <w:t xml:space="preserve"> ended </w:t>
    </w:r>
    <w:smartTag w:uri="urn:schemas-microsoft-com:office:smarttags" w:element="date">
      <w:smartTagPr>
        <w:attr w:name="Month" w:val="3"/>
        <w:attr w:name="Day" w:val="31"/>
        <w:attr w:name="Year" w:val="2007"/>
      </w:smartTagPr>
      <w:r w:rsidRPr="00D35545">
        <w:rPr>
          <w:rFonts w:ascii="Times New Roman" w:hAnsi="Times New Roman"/>
          <w:b/>
          <w:bCs/>
          <w:sz w:val="24"/>
          <w:szCs w:val="24"/>
        </w:rPr>
        <w:t>31 March 200</w:t>
      </w:r>
      <w:r>
        <w:rPr>
          <w:rFonts w:ascii="Times New Roman" w:hAnsi="Times New Roman"/>
          <w:b/>
          <w:bCs/>
          <w:sz w:val="24"/>
          <w:szCs w:val="24"/>
        </w:rPr>
        <w:t>7</w:t>
      </w:r>
    </w:smartTag>
    <w:r w:rsidRPr="00D35545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28BAE14A" w14:textId="77777777" w:rsidR="00C843C3" w:rsidRPr="00D35545" w:rsidRDefault="00C843C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  <w:p w14:paraId="24618F61" w14:textId="77777777" w:rsidR="00C843C3" w:rsidRPr="00D35545" w:rsidRDefault="00C843C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4807B" w14:textId="77777777" w:rsidR="00C843C3" w:rsidRDefault="00C843C3" w:rsidP="004C3BE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CA1BA5D" w14:textId="77777777" w:rsidR="00C843C3" w:rsidRDefault="00C843C3" w:rsidP="004C3BE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 w:hanging="270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337746CC" w14:textId="59C831B3" w:rsidR="00C843C3" w:rsidRDefault="00C843C3" w:rsidP="004C3BE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 w:hanging="270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six-month periods ended 30 June 2021 (Unaudited)</w:t>
    </w:r>
  </w:p>
  <w:p w14:paraId="01E3BEC1" w14:textId="77777777" w:rsidR="00C843C3" w:rsidRPr="003C7A17" w:rsidRDefault="00C843C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19199FE6" w14:textId="77777777" w:rsidR="00C843C3" w:rsidRPr="003C7A17" w:rsidRDefault="00C843C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9B2BF" w14:textId="77777777" w:rsidR="00C843C3" w:rsidRDefault="00C843C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754B186F" w14:textId="77777777" w:rsidR="00C843C3" w:rsidRDefault="00C843C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5CF54C5D" w14:textId="45FBE81E" w:rsidR="00C843C3" w:rsidRDefault="00C843C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six-month periods ended 30 June 2021 (Unaudited)</w:t>
    </w:r>
  </w:p>
  <w:p w14:paraId="497F774F" w14:textId="77777777" w:rsidR="00C843C3" w:rsidRPr="003C7A17" w:rsidRDefault="00C843C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3A10DE47" w14:textId="77777777" w:rsidR="00C843C3" w:rsidRPr="003C7A17" w:rsidRDefault="00C843C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C8656" w14:textId="2FCE76B1" w:rsidR="00C843C3" w:rsidRDefault="00C843C3" w:rsidP="001627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7A2A73FF" w14:textId="77777777" w:rsidR="00C843C3" w:rsidRDefault="00C843C3" w:rsidP="001627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50CE8D1C" w14:textId="77777777" w:rsidR="00C843C3" w:rsidRDefault="00C843C3" w:rsidP="000322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six-month periods ended 30 June 2021 (Unaudited)</w:t>
    </w:r>
  </w:p>
  <w:p w14:paraId="22975A6E" w14:textId="77777777" w:rsidR="00C843C3" w:rsidRPr="003C7A17" w:rsidRDefault="00C843C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2374E303" w14:textId="77777777" w:rsidR="00C843C3" w:rsidRPr="003C7A17" w:rsidRDefault="00C843C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16AFB" w14:textId="704EA461" w:rsidR="00C843C3" w:rsidRDefault="00C843C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4851E59E" w14:textId="77777777" w:rsidR="00C843C3" w:rsidRDefault="00C843C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3C4A31F5" w14:textId="77777777" w:rsidR="00C843C3" w:rsidRDefault="00C843C3" w:rsidP="000D55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six-month periods ended 30 June 2021 (Unaudited)</w:t>
    </w:r>
  </w:p>
  <w:p w14:paraId="7B475EE6" w14:textId="77777777" w:rsidR="00C843C3" w:rsidRPr="003C7A17" w:rsidRDefault="00C843C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7C10A433" w14:textId="77777777" w:rsidR="00C843C3" w:rsidRPr="003C7A17" w:rsidRDefault="00C843C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D2291" w14:textId="1C712B9E" w:rsidR="00C843C3" w:rsidRDefault="00C843C3" w:rsidP="007E2D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7004091D" w14:textId="77777777" w:rsidR="00C843C3" w:rsidRDefault="00C843C3" w:rsidP="007E2D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65DE81B6" w14:textId="501BFCAD" w:rsidR="00C843C3" w:rsidRDefault="00C843C3" w:rsidP="007E2D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six-month periods ended 30 June 2021 (Unaudited)</w:t>
    </w:r>
  </w:p>
  <w:p w14:paraId="24231DC7" w14:textId="77777777" w:rsidR="00C843C3" w:rsidRPr="003C7A17" w:rsidRDefault="00C843C3" w:rsidP="007E2D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23A1C07" w14:textId="77777777" w:rsidR="00C843C3" w:rsidRPr="003C7A17" w:rsidRDefault="00C843C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BCD45" w14:textId="01FA1EC3" w:rsidR="00C843C3" w:rsidRDefault="00C843C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CFEC136" w14:textId="77777777" w:rsidR="00C843C3" w:rsidRDefault="00C843C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7446F2E1" w14:textId="30B91B2C" w:rsidR="00C843C3" w:rsidRDefault="00C843C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six-month periods ended 30 June 2021 (Unaudited)</w:t>
    </w:r>
  </w:p>
  <w:p w14:paraId="60E09FC4" w14:textId="77777777" w:rsidR="00C843C3" w:rsidRPr="003C7A17" w:rsidRDefault="00C843C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45E1020" w14:textId="77777777" w:rsidR="00C843C3" w:rsidRPr="003C7A17" w:rsidRDefault="00C843C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6"/>
  </w:num>
  <w:num w:numId="13">
    <w:abstractNumId w:val="31"/>
  </w:num>
  <w:num w:numId="14">
    <w:abstractNumId w:val="17"/>
  </w:num>
  <w:num w:numId="15">
    <w:abstractNumId w:val="26"/>
  </w:num>
  <w:num w:numId="16">
    <w:abstractNumId w:val="10"/>
  </w:num>
  <w:num w:numId="17">
    <w:abstractNumId w:val="20"/>
  </w:num>
  <w:num w:numId="18">
    <w:abstractNumId w:val="12"/>
  </w:num>
  <w:num w:numId="19">
    <w:abstractNumId w:val="36"/>
  </w:num>
  <w:num w:numId="20">
    <w:abstractNumId w:val="34"/>
  </w:num>
  <w:num w:numId="21">
    <w:abstractNumId w:val="30"/>
  </w:num>
  <w:num w:numId="22">
    <w:abstractNumId w:val="19"/>
  </w:num>
  <w:num w:numId="23">
    <w:abstractNumId w:val="28"/>
  </w:num>
  <w:num w:numId="24">
    <w:abstractNumId w:val="13"/>
  </w:num>
  <w:num w:numId="25">
    <w:abstractNumId w:val="17"/>
  </w:num>
  <w:num w:numId="26">
    <w:abstractNumId w:val="33"/>
  </w:num>
  <w:num w:numId="27">
    <w:abstractNumId w:val="35"/>
  </w:num>
  <w:num w:numId="28">
    <w:abstractNumId w:val="17"/>
  </w:num>
  <w:num w:numId="29">
    <w:abstractNumId w:val="15"/>
  </w:num>
  <w:num w:numId="30">
    <w:abstractNumId w:val="22"/>
  </w:num>
  <w:num w:numId="31">
    <w:abstractNumId w:val="18"/>
  </w:num>
  <w:num w:numId="32">
    <w:abstractNumId w:val="21"/>
  </w:num>
  <w:num w:numId="33">
    <w:abstractNumId w:val="17"/>
  </w:num>
  <w:num w:numId="34">
    <w:abstractNumId w:val="32"/>
  </w:num>
  <w:num w:numId="35">
    <w:abstractNumId w:val="24"/>
  </w:num>
  <w:num w:numId="36">
    <w:abstractNumId w:val="29"/>
  </w:num>
  <w:num w:numId="37">
    <w:abstractNumId w:val="37"/>
  </w:num>
  <w:num w:numId="38">
    <w:abstractNumId w:val="27"/>
  </w:num>
  <w:num w:numId="39">
    <w:abstractNumId w:val="14"/>
  </w:num>
  <w:num w:numId="40">
    <w:abstractNumId w:val="11"/>
  </w:num>
  <w:num w:numId="41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529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6189"/>
    <w:rsid w:val="00376295"/>
    <w:rsid w:val="00376334"/>
    <w:rsid w:val="00376881"/>
    <w:rsid w:val="003768E7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523"/>
    <w:rsid w:val="00437581"/>
    <w:rsid w:val="004377CF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C0D"/>
    <w:rsid w:val="00444C1F"/>
    <w:rsid w:val="00444CA7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1A5"/>
    <w:rsid w:val="005B3787"/>
    <w:rsid w:val="005B3A8A"/>
    <w:rsid w:val="005B3C54"/>
    <w:rsid w:val="005B3C80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2FA0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5DE"/>
    <w:rsid w:val="006D2704"/>
    <w:rsid w:val="006D2874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DB3"/>
    <w:rsid w:val="007D6128"/>
    <w:rsid w:val="007D64CD"/>
    <w:rsid w:val="007D6ACE"/>
    <w:rsid w:val="007D6D8A"/>
    <w:rsid w:val="007D6DBF"/>
    <w:rsid w:val="007D7734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101C"/>
    <w:rsid w:val="008A1087"/>
    <w:rsid w:val="008A1245"/>
    <w:rsid w:val="008A14E7"/>
    <w:rsid w:val="008A19F3"/>
    <w:rsid w:val="008A1AB3"/>
    <w:rsid w:val="008A1F83"/>
    <w:rsid w:val="008A20AC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FB5"/>
    <w:rsid w:val="0090431B"/>
    <w:rsid w:val="00904465"/>
    <w:rsid w:val="009045B2"/>
    <w:rsid w:val="00904B19"/>
    <w:rsid w:val="009051A2"/>
    <w:rsid w:val="00906187"/>
    <w:rsid w:val="0090667F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100A"/>
    <w:rsid w:val="00AA102B"/>
    <w:rsid w:val="00AA1182"/>
    <w:rsid w:val="00AA158A"/>
    <w:rsid w:val="00AA1AA8"/>
    <w:rsid w:val="00AA1F45"/>
    <w:rsid w:val="00AA2732"/>
    <w:rsid w:val="00AA2C77"/>
    <w:rsid w:val="00AA2E1B"/>
    <w:rsid w:val="00AA2F48"/>
    <w:rsid w:val="00AA32B3"/>
    <w:rsid w:val="00AA3378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2E7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DEB"/>
    <w:rsid w:val="00DB3397"/>
    <w:rsid w:val="00DB393E"/>
    <w:rsid w:val="00DB5302"/>
    <w:rsid w:val="00DB534E"/>
    <w:rsid w:val="00DB5587"/>
    <w:rsid w:val="00DB5975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F50"/>
    <w:rsid w:val="00DE11C8"/>
    <w:rsid w:val="00DE14CB"/>
    <w:rsid w:val="00DE17BD"/>
    <w:rsid w:val="00DE18D5"/>
    <w:rsid w:val="00DE1A29"/>
    <w:rsid w:val="00DE1AD4"/>
    <w:rsid w:val="00DE1FD2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324A"/>
    <w:rsid w:val="00FB3544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AEA"/>
    <w:rsid w:val="00FD50C0"/>
    <w:rsid w:val="00FD55B1"/>
    <w:rsid w:val="00FD55CB"/>
    <w:rsid w:val="00FD5700"/>
    <w:rsid w:val="00FD588A"/>
    <w:rsid w:val="00FD59BF"/>
    <w:rsid w:val="00FD5AE1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E21"/>
    <w:rsid w:val="00FE6E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country-region"/>
  <w:smartTagType w:namespaceuri="urn:schemas-microsoft-com:office:smarttags" w:name="place"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7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9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651</TotalTime>
  <Pages>18</Pages>
  <Words>3505</Words>
  <Characters>22226</Characters>
  <Application>Microsoft Office Word</Application>
  <DocSecurity>0</DocSecurity>
  <Lines>185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ศุภนิตา อาดำ</cp:lastModifiedBy>
  <cp:revision>292</cp:revision>
  <cp:lastPrinted>2021-08-09T03:32:00Z</cp:lastPrinted>
  <dcterms:created xsi:type="dcterms:W3CDTF">2021-05-07T05:30:00Z</dcterms:created>
  <dcterms:modified xsi:type="dcterms:W3CDTF">2021-08-09T08:41:00Z</dcterms:modified>
</cp:coreProperties>
</file>