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270"/>
        <w:gridCol w:w="7920"/>
      </w:tblGrid>
      <w:tr w:rsidR="0049161F" w:rsidRPr="00483087" w14:paraId="50E9F35A" w14:textId="77777777" w:rsidTr="00FF34E4">
        <w:trPr>
          <w:tblHeader/>
        </w:trPr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EACA54B" w14:textId="14712C4C" w:rsidR="0049161F" w:rsidRPr="00483087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4DEFF5" w14:textId="77777777" w:rsidR="0049161F" w:rsidRPr="00483087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8FB6F4F" w14:textId="77777777" w:rsidR="0049161F" w:rsidRPr="00483087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49161F" w:rsidRPr="00483087" w14:paraId="655800A8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368" w:type="dxa"/>
          </w:tcPr>
          <w:p w14:paraId="3A29B2BD" w14:textId="77777777" w:rsidR="0049161F" w:rsidRPr="00483087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BADDD7" w14:textId="77777777" w:rsidR="0049161F" w:rsidRPr="00483087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7DD717F" w14:textId="77777777" w:rsidR="0049161F" w:rsidRPr="00483087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635FFE" w:rsidRPr="00483087" w14:paraId="26CE69C1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7C1E1FF8" w14:textId="59C05012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F36C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ABD5F5C" w14:textId="77777777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E002669" w14:textId="6357E41E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F36C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635FFE" w:rsidRPr="00483087" w14:paraId="74EF1AD8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57BBE242" w14:textId="5CDA07A6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F36C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DE3F350" w14:textId="77777777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CFA2F23" w14:textId="03889894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F36C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635FFE" w:rsidRPr="00483087" w14:paraId="31D6E162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3A6EDF0A" w14:textId="4E038C35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F36C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A6F6072" w14:textId="77777777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DD3CFC7" w14:textId="27FE8F76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35FF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635FFE" w:rsidRPr="00483087" w14:paraId="0307CE63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13E5B51A" w14:textId="639BC59D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F36C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E6157D2" w14:textId="77777777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7730807" w14:textId="7FD8DA5C" w:rsidR="00635FFE" w:rsidRPr="00635FFE" w:rsidRDefault="00635FFE" w:rsidP="00635FFE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35FF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สินค้าคงเหลือ</w:t>
            </w:r>
          </w:p>
        </w:tc>
      </w:tr>
      <w:tr w:rsidR="00635FFE" w:rsidRPr="00483087" w14:paraId="25C477F7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70C4A598" w14:textId="2AE616D7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F36C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3119B59" w14:textId="77777777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5818B2A" w14:textId="0E97731E" w:rsidR="00635FFE" w:rsidRPr="00635FFE" w:rsidRDefault="00635FFE" w:rsidP="00635FFE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35FF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ที่ดิน อาคารและอุปกรณ์</w:t>
            </w:r>
          </w:p>
        </w:tc>
      </w:tr>
      <w:tr w:rsidR="00635FFE" w:rsidRPr="00483087" w14:paraId="51E68B51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23DACF5C" w14:textId="1268F4DA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F36C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C51CAB9" w14:textId="77777777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8DAEDEE" w14:textId="03E05641" w:rsidR="00635FFE" w:rsidRPr="00635FFE" w:rsidRDefault="00635FFE" w:rsidP="00635FF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สัญญาเช่า</w:t>
            </w:r>
          </w:p>
        </w:tc>
      </w:tr>
      <w:tr w:rsidR="00635FFE" w:rsidRPr="00483087" w14:paraId="6C0065CE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706DE6FC" w14:textId="344964D6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F36C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34350DA" w14:textId="77777777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881860D" w14:textId="57669EE1" w:rsidR="00635FFE" w:rsidRPr="005F36C9" w:rsidRDefault="00635FFE" w:rsidP="00635FFE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246C2">
              <w:rPr>
                <w:rFonts w:ascii="Angsana New" w:hAnsi="Angsana New" w:cs="Angsana New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635FFE" w:rsidRPr="00483087" w14:paraId="67C60834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625D0A26" w14:textId="7D59EDD7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F36C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65B2DCC" w14:textId="77777777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2F8A45C" w14:textId="294754E1" w:rsidR="00635FFE" w:rsidRPr="00635FFE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35FFE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635FFE" w:rsidRPr="00483087" w14:paraId="28B30DAB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3335A83B" w14:textId="5472898C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F36C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C83A425" w14:textId="77777777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13CE892" w14:textId="1EF82A36" w:rsidR="00635FFE" w:rsidRPr="005F36C9" w:rsidRDefault="00635FFE" w:rsidP="00635FFE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5F36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635FFE" w:rsidRPr="00483087" w14:paraId="6F043512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00C364A9" w14:textId="11A5A690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F36C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62F9473D" w14:textId="77777777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02ED092" w14:textId="698C15FF" w:rsidR="00635FFE" w:rsidRPr="005F36C9" w:rsidRDefault="00635FFE" w:rsidP="00635FFE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F36C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ภาระผูกพันกับบุคคลหรือกิจการที่ไม่เกี่ยวข้องกัน</w:t>
            </w:r>
          </w:p>
        </w:tc>
      </w:tr>
    </w:tbl>
    <w:p w14:paraId="25FBE5FD" w14:textId="77777777" w:rsidR="009D38B0" w:rsidRPr="00483087" w:rsidRDefault="0049161F" w:rsidP="00256D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  <w:r w:rsidRPr="00483087">
        <w:rPr>
          <w:rFonts w:ascii="Angsana New" w:hAnsi="Angsana New" w:cs="Angsana New"/>
          <w:sz w:val="30"/>
          <w:szCs w:val="30"/>
          <w:cs/>
        </w:rPr>
        <w:br w:type="page"/>
      </w:r>
      <w:r w:rsidR="009D38B0" w:rsidRPr="00483087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4BB2DB6C" w14:textId="77777777" w:rsidR="009D38B0" w:rsidRPr="00256D3B" w:rsidRDefault="009D38B0" w:rsidP="00256D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4"/>
          <w:szCs w:val="24"/>
        </w:rPr>
      </w:pPr>
    </w:p>
    <w:p w14:paraId="2798A723" w14:textId="64FB3C5C" w:rsidR="00820DA6" w:rsidRPr="00483087" w:rsidRDefault="009D38B0" w:rsidP="00256D3B">
      <w:pPr>
        <w:spacing w:line="240" w:lineRule="auto"/>
        <w:ind w:left="550"/>
        <w:jc w:val="both"/>
        <w:rPr>
          <w:rFonts w:ascii="Angsana New" w:hAnsi="Angsana New" w:cs="Angsana New"/>
          <w:sz w:val="30"/>
          <w:szCs w:val="30"/>
        </w:rPr>
      </w:pPr>
      <w:r w:rsidRPr="00483087">
        <w:rPr>
          <w:rFonts w:ascii="Angsana New" w:hAnsi="Angsana New" w:cs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</w:t>
      </w:r>
      <w:r w:rsidR="0092033E">
        <w:rPr>
          <w:rFonts w:ascii="Angsana New" w:hAnsi="Angsana New" w:cs="Angsana New"/>
          <w:sz w:val="30"/>
          <w:szCs w:val="30"/>
          <w:cs/>
        </w:rPr>
        <w:t>คณะ</w:t>
      </w:r>
      <w:r w:rsidRPr="00483087">
        <w:rPr>
          <w:rFonts w:ascii="Angsana New" w:hAnsi="Angsana New" w:cs="Angsana New"/>
          <w:sz w:val="30"/>
          <w:szCs w:val="30"/>
          <w:cs/>
        </w:rPr>
        <w:t>กรรมการเมื่อ</w:t>
      </w:r>
      <w:r w:rsidRPr="0042593A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844A1D">
        <w:rPr>
          <w:rFonts w:ascii="Angsana New" w:hAnsi="Angsana New" w:cs="Angsana New"/>
          <w:sz w:val="30"/>
          <w:szCs w:val="30"/>
        </w:rPr>
        <w:t xml:space="preserve">9 </w:t>
      </w:r>
      <w:r w:rsidR="00844A1D">
        <w:rPr>
          <w:rFonts w:ascii="Angsana New" w:hAnsi="Angsana New" w:cs="Angsana New" w:hint="cs"/>
          <w:sz w:val="30"/>
          <w:szCs w:val="30"/>
          <w:cs/>
        </w:rPr>
        <w:t xml:space="preserve">สิงหาคม </w:t>
      </w:r>
      <w:r w:rsidR="00844A1D">
        <w:rPr>
          <w:rFonts w:ascii="Angsana New" w:hAnsi="Angsana New" w:cs="Angsana New"/>
          <w:sz w:val="30"/>
          <w:szCs w:val="30"/>
        </w:rPr>
        <w:t>2564</w:t>
      </w:r>
    </w:p>
    <w:p w14:paraId="2650A895" w14:textId="77777777" w:rsidR="00BA4E25" w:rsidRPr="00256D3B" w:rsidRDefault="00BA4E25" w:rsidP="00256D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6A276D32" w14:textId="63AC824B" w:rsidR="00135923" w:rsidRPr="00483087" w:rsidRDefault="00152F09" w:rsidP="001B675A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483087">
        <w:rPr>
          <w:rFonts w:ascii="Angsana New" w:hAnsi="Angsana New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05950DA1" w14:textId="77777777" w:rsidR="00135923" w:rsidRPr="00B5078C" w:rsidRDefault="00135923" w:rsidP="00B507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4"/>
          <w:szCs w:val="24"/>
        </w:rPr>
      </w:pPr>
    </w:p>
    <w:p w14:paraId="06281265" w14:textId="298A933B" w:rsidR="005850A4" w:rsidRPr="00414E6C" w:rsidRDefault="00414E6C" w:rsidP="009203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bookmarkStart w:id="0" w:name="_Hlk66464858"/>
      <w:r w:rsidRPr="00414E6C">
        <w:rPr>
          <w:rFonts w:ascii="Angsana New" w:hAnsi="Angsana New" w:cs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E576C8">
        <w:rPr>
          <w:rFonts w:ascii="Angsana New" w:hAnsi="Angsana New" w:cs="Angsana New"/>
          <w:sz w:val="30"/>
          <w:szCs w:val="30"/>
          <w:cs/>
        </w:rPr>
        <w:br/>
      </w:r>
      <w:r w:rsidRPr="00E576C8">
        <w:rPr>
          <w:rFonts w:ascii="Angsana New" w:hAnsi="Angsana New" w:cs="Angsana New"/>
          <w:spacing w:val="-2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E576C8">
        <w:rPr>
          <w:rFonts w:ascii="Angsana New" w:hAnsi="Angsana New" w:cs="Angsana New"/>
          <w:spacing w:val="-2"/>
          <w:sz w:val="30"/>
          <w:szCs w:val="30"/>
        </w:rPr>
        <w:t xml:space="preserve">34 </w:t>
      </w:r>
      <w:r w:rsidRPr="00414E6C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414E6C">
        <w:rPr>
          <w:rFonts w:ascii="Angsana New" w:hAnsi="Angsana New" w:cs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414E6C">
        <w:rPr>
          <w:rFonts w:ascii="Angsana New" w:hAnsi="Angsana New" w:cs="Angsana New"/>
          <w:sz w:val="30"/>
          <w:szCs w:val="30"/>
          <w:cs/>
        </w:rPr>
        <w:t xml:space="preserve"> </w:t>
      </w:r>
      <w:r w:rsidRPr="00414E6C">
        <w:rPr>
          <w:rFonts w:ascii="Angsana New" w:hAnsi="Angsana New" w:cs="Angsana New"/>
          <w:sz w:val="30"/>
          <w:szCs w:val="30"/>
        </w:rPr>
        <w:t xml:space="preserve"> </w:t>
      </w:r>
      <w:bookmarkEnd w:id="0"/>
      <w:r w:rsidRPr="00414E6C">
        <w:rPr>
          <w:rFonts w:ascii="Angsana New" w:hAnsi="Angsana New" w:cs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414E6C">
        <w:rPr>
          <w:rFonts w:ascii="Angsana New" w:hAnsi="Angsana New" w:cs="Angsana New"/>
          <w:color w:val="FF0000"/>
          <w:sz w:val="30"/>
          <w:szCs w:val="30"/>
          <w:cs/>
        </w:rPr>
        <w:t xml:space="preserve"> </w:t>
      </w:r>
      <w:r w:rsidRPr="00414E6C">
        <w:rPr>
          <w:rFonts w:ascii="Angsana New" w:hAnsi="Angsana New" w:cs="Angsana New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414E6C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414E6C">
        <w:rPr>
          <w:rFonts w:ascii="Angsana New" w:hAnsi="Angsana New" w:cs="Angsana New" w:hint="cs"/>
          <w:spacing w:val="-2"/>
          <w:sz w:val="30"/>
          <w:szCs w:val="30"/>
          <w:cs/>
        </w:rPr>
        <w:t>โดย</w:t>
      </w:r>
      <w:r w:rsidRPr="00414E6C">
        <w:rPr>
          <w:rFonts w:ascii="Angsana New" w:hAnsi="Angsana New" w:cs="Angsana New"/>
          <w:spacing w:val="-2"/>
          <w:sz w:val="30"/>
          <w:szCs w:val="30"/>
          <w:cs/>
        </w:rPr>
        <w:t>งบการเงินระหว่างกาลนี้</w:t>
      </w:r>
      <w:r w:rsidRPr="00414E6C">
        <w:rPr>
          <w:rFonts w:ascii="Angsana New" w:hAnsi="Angsana New" w:cs="Angsana New"/>
          <w:sz w:val="30"/>
          <w:szCs w:val="30"/>
          <w:cs/>
        </w:rPr>
        <w:t>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</w:t>
      </w:r>
      <w:r w:rsidRPr="00414E6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14E6C">
        <w:rPr>
          <w:rFonts w:ascii="Angsana New" w:hAnsi="Angsana New" w:cs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414E6C">
        <w:rPr>
          <w:rFonts w:ascii="Angsana New" w:hAnsi="Angsana New" w:cs="Angsana New"/>
          <w:sz w:val="30"/>
          <w:szCs w:val="30"/>
        </w:rPr>
        <w:t xml:space="preserve"> 31 </w:t>
      </w:r>
      <w:r w:rsidRPr="00414E6C">
        <w:rPr>
          <w:rFonts w:ascii="Angsana New" w:hAnsi="Angsana New" w:cs="Angsana New"/>
          <w:sz w:val="30"/>
          <w:szCs w:val="30"/>
          <w:cs/>
        </w:rPr>
        <w:t>ธันวาคม</w:t>
      </w:r>
      <w:r w:rsidRPr="00414E6C">
        <w:rPr>
          <w:rFonts w:ascii="Angsana New" w:hAnsi="Angsana New" w:cs="Angsana New"/>
          <w:sz w:val="30"/>
          <w:szCs w:val="30"/>
        </w:rPr>
        <w:t xml:space="preserve"> 2563</w:t>
      </w:r>
    </w:p>
    <w:p w14:paraId="4C262E60" w14:textId="6FCDF39C" w:rsidR="00414E6C" w:rsidRPr="00B5078C" w:rsidRDefault="00414E6C" w:rsidP="00B507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4"/>
          <w:szCs w:val="24"/>
        </w:rPr>
      </w:pPr>
    </w:p>
    <w:p w14:paraId="4B07A69A" w14:textId="4B7D8600" w:rsidR="00414E6C" w:rsidRPr="00414E6C" w:rsidRDefault="00414E6C" w:rsidP="009203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14E6C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414E6C">
        <w:rPr>
          <w:rFonts w:ascii="Angsana New" w:hAnsi="Angsana New" w:cs="Angsana New" w:hint="cs"/>
          <w:sz w:val="30"/>
          <w:szCs w:val="30"/>
          <w:cs/>
        </w:rPr>
        <w:t>ที่</w:t>
      </w:r>
      <w:r w:rsidRPr="00414E6C">
        <w:rPr>
          <w:rFonts w:ascii="Angsana New" w:hAnsi="Angsana New" w:cs="Angsana New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414E6C">
        <w:rPr>
          <w:rFonts w:ascii="Angsana New" w:hAnsi="Angsana New" w:cs="Angsana New" w:hint="cs"/>
          <w:sz w:val="30"/>
          <w:szCs w:val="30"/>
          <w:cs/>
        </w:rPr>
        <w:t>ไว้</w:t>
      </w:r>
      <w:r w:rsidRPr="00414E6C">
        <w:rPr>
          <w:rFonts w:ascii="Angsana New" w:hAnsi="Angsana New" w:cs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414E6C">
        <w:rPr>
          <w:rFonts w:ascii="Angsana New" w:hAnsi="Angsana New" w:cs="Angsana New"/>
          <w:sz w:val="30"/>
          <w:szCs w:val="30"/>
        </w:rPr>
        <w:t xml:space="preserve">31 </w:t>
      </w:r>
      <w:r w:rsidRPr="00414E6C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414E6C">
        <w:rPr>
          <w:rFonts w:ascii="Angsana New" w:hAnsi="Angsana New" w:cs="Angsana New"/>
          <w:sz w:val="30"/>
          <w:szCs w:val="30"/>
        </w:rPr>
        <w:t>2563</w:t>
      </w:r>
    </w:p>
    <w:p w14:paraId="36BA1A15" w14:textId="1C875AB1" w:rsidR="00414E6C" w:rsidRPr="00B5078C" w:rsidRDefault="00414E6C" w:rsidP="00B507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4"/>
          <w:szCs w:val="24"/>
        </w:rPr>
      </w:pPr>
    </w:p>
    <w:p w14:paraId="462EC7F2" w14:textId="508A6FB7" w:rsidR="00717DC6" w:rsidRPr="00717DC6" w:rsidRDefault="00FF03ED" w:rsidP="004137D6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483087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15B1F7AD" w14:textId="77777777" w:rsidR="00BF1BD5" w:rsidRPr="00B5078C" w:rsidRDefault="00BF1BD5" w:rsidP="00B507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20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5"/>
        <w:gridCol w:w="1124"/>
        <w:gridCol w:w="285"/>
        <w:gridCol w:w="1123"/>
        <w:gridCol w:w="271"/>
        <w:gridCol w:w="1149"/>
        <w:gridCol w:w="243"/>
        <w:gridCol w:w="9"/>
        <w:gridCol w:w="1114"/>
      </w:tblGrid>
      <w:tr w:rsidR="00E576C8" w:rsidRPr="00483087" w14:paraId="06AF22D0" w14:textId="77777777" w:rsidTr="00F246C2">
        <w:trPr>
          <w:tblHeader/>
        </w:trPr>
        <w:tc>
          <w:tcPr>
            <w:tcW w:w="2111" w:type="pct"/>
          </w:tcPr>
          <w:p w14:paraId="763754D3" w14:textId="210C396A" w:rsidR="00E576C8" w:rsidRDefault="00E576C8" w:rsidP="00B50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4137D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</w:t>
            </w:r>
          </w:p>
        </w:tc>
        <w:tc>
          <w:tcPr>
            <w:tcW w:w="1376" w:type="pct"/>
            <w:gridSpan w:val="3"/>
          </w:tcPr>
          <w:p w14:paraId="43BE13B8" w14:textId="77777777" w:rsidR="00E576C8" w:rsidRPr="00483087" w:rsidRDefault="00E576C8" w:rsidP="00B50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7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6E07576D" w14:textId="77777777" w:rsidR="00E576C8" w:rsidRPr="00483087" w:rsidRDefault="00E576C8" w:rsidP="00B50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6" w:type="pct"/>
            <w:gridSpan w:val="4"/>
          </w:tcPr>
          <w:p w14:paraId="2AB1EBC8" w14:textId="77777777" w:rsidR="00E576C8" w:rsidRPr="00483087" w:rsidRDefault="00E576C8" w:rsidP="00B50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0" w:hanging="5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4137D6" w:rsidRPr="00483087" w14:paraId="48407137" w14:textId="77777777" w:rsidTr="00F246C2">
        <w:trPr>
          <w:tblHeader/>
        </w:trPr>
        <w:tc>
          <w:tcPr>
            <w:tcW w:w="2111" w:type="pct"/>
          </w:tcPr>
          <w:p w14:paraId="312FBDA9" w14:textId="6B1B4249" w:rsidR="004137D6" w:rsidRPr="00483087" w:rsidRDefault="002C0570" w:rsidP="00B50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E576C8" w:rsidRPr="004137D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76" w:type="pct"/>
            <w:gridSpan w:val="3"/>
          </w:tcPr>
          <w:p w14:paraId="158068C4" w14:textId="25B6E17B" w:rsidR="004137D6" w:rsidRPr="00483087" w:rsidRDefault="004137D6" w:rsidP="00B50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7A3FDE33" w14:textId="77777777" w:rsidR="004137D6" w:rsidRPr="00483087" w:rsidRDefault="004137D6" w:rsidP="00B50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6" w:type="pct"/>
            <w:gridSpan w:val="4"/>
          </w:tcPr>
          <w:p w14:paraId="5B222709" w14:textId="19D07821" w:rsidR="004137D6" w:rsidRPr="00483087" w:rsidRDefault="004137D6" w:rsidP="00B50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0" w:hanging="5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137D6" w:rsidRPr="00483087" w14:paraId="5CD385DA" w14:textId="77777777" w:rsidTr="00F246C2">
        <w:trPr>
          <w:tblHeader/>
        </w:trPr>
        <w:tc>
          <w:tcPr>
            <w:tcW w:w="2111" w:type="pct"/>
          </w:tcPr>
          <w:p w14:paraId="7640FB35" w14:textId="7DE17A32" w:rsidR="004137D6" w:rsidRPr="00483087" w:rsidRDefault="002C0570" w:rsidP="00B50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8308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414E6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48308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414E6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414E6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11" w:type="pct"/>
          </w:tcPr>
          <w:p w14:paraId="35F224A7" w14:textId="50B5D1FC" w:rsidR="004137D6" w:rsidRPr="00483087" w:rsidRDefault="004137D6" w:rsidP="00B50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55" w:type="pct"/>
          </w:tcPr>
          <w:p w14:paraId="2574F303" w14:textId="77777777" w:rsidR="004137D6" w:rsidRPr="00483087" w:rsidRDefault="004137D6" w:rsidP="00B50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129B737D" w14:textId="7F85BF7E" w:rsidR="004137D6" w:rsidRPr="00483087" w:rsidRDefault="004137D6" w:rsidP="00B50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70AA3B21" w14:textId="77777777" w:rsidR="004137D6" w:rsidRPr="00483087" w:rsidRDefault="004137D6" w:rsidP="00B50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4DAB4E15" w14:textId="6A459F10" w:rsidR="004137D6" w:rsidRPr="00483087" w:rsidRDefault="004137D6" w:rsidP="00B50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2" w:type="pct"/>
          </w:tcPr>
          <w:p w14:paraId="3FDF6773" w14:textId="77777777" w:rsidR="004137D6" w:rsidRPr="00483087" w:rsidRDefault="004137D6" w:rsidP="00B5078C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0" w:type="pct"/>
            <w:gridSpan w:val="2"/>
          </w:tcPr>
          <w:p w14:paraId="78908F39" w14:textId="4910505D" w:rsidR="004137D6" w:rsidRPr="00483087" w:rsidRDefault="004137D6" w:rsidP="00B50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02" w:firstLine="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4137D6" w:rsidRPr="00483087" w14:paraId="2DE519DD" w14:textId="77777777" w:rsidTr="00F246C2">
        <w:trPr>
          <w:tblHeader/>
        </w:trPr>
        <w:tc>
          <w:tcPr>
            <w:tcW w:w="2111" w:type="pct"/>
          </w:tcPr>
          <w:p w14:paraId="0632A4F4" w14:textId="77777777" w:rsidR="004137D6" w:rsidRPr="00483087" w:rsidRDefault="004137D6" w:rsidP="00B50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89" w:type="pct"/>
            <w:gridSpan w:val="8"/>
          </w:tcPr>
          <w:p w14:paraId="485CDF08" w14:textId="7DD51772" w:rsidR="004137D6" w:rsidRPr="00483087" w:rsidRDefault="004137D6" w:rsidP="00B50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00" w:firstLine="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137D6" w:rsidRPr="00483087" w14:paraId="7B1DD449" w14:textId="77777777" w:rsidTr="00F246C2">
        <w:tc>
          <w:tcPr>
            <w:tcW w:w="2111" w:type="pct"/>
          </w:tcPr>
          <w:p w14:paraId="32B58A8D" w14:textId="77777777" w:rsidR="00185E54" w:rsidRPr="00483087" w:rsidRDefault="005513E6" w:rsidP="00B50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1" w:type="pct"/>
          </w:tcPr>
          <w:p w14:paraId="7990FF16" w14:textId="77777777" w:rsidR="00185E54" w:rsidRPr="00483087" w:rsidRDefault="00185E54" w:rsidP="00B50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4A96F437" w14:textId="77777777" w:rsidR="00185E54" w:rsidRPr="00483087" w:rsidRDefault="00185E54" w:rsidP="00B50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1C23BA53" w14:textId="77777777" w:rsidR="00185E54" w:rsidRPr="00483087" w:rsidRDefault="00185E54" w:rsidP="00B50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1AFBB8D" w14:textId="77777777" w:rsidR="00185E54" w:rsidRPr="00483087" w:rsidRDefault="00185E54" w:rsidP="00B50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6DBAC8F1" w14:textId="77777777" w:rsidR="00185E54" w:rsidRPr="00483087" w:rsidRDefault="00185E54" w:rsidP="00B50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" w:type="pct"/>
          </w:tcPr>
          <w:p w14:paraId="31BBB2A6" w14:textId="77777777" w:rsidR="00185E54" w:rsidRPr="00483087" w:rsidRDefault="00185E54" w:rsidP="00B5078C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0" w:type="pct"/>
            <w:gridSpan w:val="2"/>
          </w:tcPr>
          <w:p w14:paraId="08C14FC4" w14:textId="77777777" w:rsidR="00185E54" w:rsidRPr="00483087" w:rsidRDefault="00185E54" w:rsidP="00B50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00" w:firstLine="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B4419" w:rsidRPr="00483087" w14:paraId="1A1638AC" w14:textId="77777777" w:rsidTr="00F246C2">
        <w:tc>
          <w:tcPr>
            <w:tcW w:w="2111" w:type="pct"/>
          </w:tcPr>
          <w:p w14:paraId="4265FCAA" w14:textId="77777777" w:rsidR="006B4419" w:rsidRPr="00483087" w:rsidRDefault="006B4419" w:rsidP="006B4419">
            <w:pPr>
              <w:spacing w:line="240" w:lineRule="auto"/>
              <w:ind w:left="-18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</w:rPr>
            </w:pP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จาก</w:t>
            </w: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611" w:type="pct"/>
          </w:tcPr>
          <w:p w14:paraId="5D9AE13E" w14:textId="63C0FE4C" w:rsidR="006B4419" w:rsidRPr="006B4419" w:rsidRDefault="006B4419" w:rsidP="006B4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1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419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5" w:type="pct"/>
          </w:tcPr>
          <w:p w14:paraId="19BFFF69" w14:textId="77777777" w:rsidR="006B4419" w:rsidRPr="006B4419" w:rsidRDefault="006B4419" w:rsidP="006B4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75B62A98" w14:textId="2E4D685C" w:rsidR="006B4419" w:rsidRPr="006B4419" w:rsidRDefault="006B4419" w:rsidP="006B4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1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419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688D060C" w14:textId="77777777" w:rsidR="006B4419" w:rsidRPr="006B4419" w:rsidRDefault="006B4419" w:rsidP="006B4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052DEBE1" w14:textId="320E012F" w:rsidR="006B4419" w:rsidRPr="006B4419" w:rsidRDefault="006B4419" w:rsidP="006B4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419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 w:rsidRPr="006B441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B4419">
              <w:rPr>
                <w:rFonts w:ascii="Angsana New" w:hAnsi="Angsana New" w:cs="Angsana New"/>
                <w:sz w:val="30"/>
                <w:szCs w:val="30"/>
                <w:cs/>
              </w:rPr>
              <w:t>418</w:t>
            </w:r>
          </w:p>
        </w:tc>
        <w:tc>
          <w:tcPr>
            <w:tcW w:w="132" w:type="pct"/>
          </w:tcPr>
          <w:p w14:paraId="4DBED155" w14:textId="77777777" w:rsidR="006B4419" w:rsidRPr="00483087" w:rsidRDefault="006B4419" w:rsidP="006B4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0" w:type="pct"/>
            <w:gridSpan w:val="2"/>
          </w:tcPr>
          <w:p w14:paraId="2C71855E" w14:textId="1DD8E6BC" w:rsidR="006B4419" w:rsidRPr="00483087" w:rsidRDefault="006B4419" w:rsidP="006B4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23,237</w:t>
            </w:r>
          </w:p>
        </w:tc>
      </w:tr>
      <w:tr w:rsidR="006B4419" w:rsidRPr="00483087" w14:paraId="52F8D54A" w14:textId="77777777" w:rsidTr="00F246C2">
        <w:tc>
          <w:tcPr>
            <w:tcW w:w="2111" w:type="pct"/>
          </w:tcPr>
          <w:p w14:paraId="216881ED" w14:textId="47C71E6A" w:rsidR="006B4419" w:rsidRPr="00483087" w:rsidRDefault="006B4419" w:rsidP="006B4419">
            <w:pPr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7E8F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11" w:type="pct"/>
          </w:tcPr>
          <w:p w14:paraId="414D2CDA" w14:textId="7DE88EB9" w:rsidR="006B4419" w:rsidRPr="006B4419" w:rsidRDefault="006B4419" w:rsidP="006B4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419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5" w:type="pct"/>
          </w:tcPr>
          <w:p w14:paraId="48BE732C" w14:textId="77777777" w:rsidR="006B4419" w:rsidRPr="006B4419" w:rsidRDefault="006B4419" w:rsidP="006B4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4D553FDE" w14:textId="7D62BF17" w:rsidR="006B4419" w:rsidRPr="006B4419" w:rsidRDefault="006B4419" w:rsidP="006B4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419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5A7FFC2B" w14:textId="77777777" w:rsidR="006B4419" w:rsidRPr="006B4419" w:rsidRDefault="006B4419" w:rsidP="006B4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7AF9D343" w14:textId="725FCACD" w:rsidR="006B4419" w:rsidRPr="006B4419" w:rsidRDefault="006B4419" w:rsidP="006B4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419">
              <w:rPr>
                <w:rFonts w:ascii="Angsana New" w:hAnsi="Angsana New" w:cs="Angsana New"/>
                <w:sz w:val="30"/>
                <w:szCs w:val="30"/>
                <w:cs/>
              </w:rPr>
              <w:t>161</w:t>
            </w:r>
          </w:p>
        </w:tc>
        <w:tc>
          <w:tcPr>
            <w:tcW w:w="132" w:type="pct"/>
          </w:tcPr>
          <w:p w14:paraId="5D2AA2C8" w14:textId="77777777" w:rsidR="006B4419" w:rsidRPr="00483087" w:rsidRDefault="006B4419" w:rsidP="006B4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0" w:type="pct"/>
            <w:gridSpan w:val="2"/>
          </w:tcPr>
          <w:p w14:paraId="47B3ACCB" w14:textId="543B00B2" w:rsidR="006B4419" w:rsidRPr="00483087" w:rsidRDefault="006B4419" w:rsidP="006B4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D52E0" w:rsidRPr="00483087" w14:paraId="7776E89B" w14:textId="77777777" w:rsidTr="005C4626">
        <w:tc>
          <w:tcPr>
            <w:tcW w:w="2111" w:type="pct"/>
          </w:tcPr>
          <w:p w14:paraId="01571612" w14:textId="77777777" w:rsidR="00DD52E0" w:rsidRPr="00483087" w:rsidRDefault="00DD52E0" w:rsidP="005C4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47ACA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11" w:type="pct"/>
          </w:tcPr>
          <w:p w14:paraId="04F6696A" w14:textId="77777777" w:rsidR="00DD52E0" w:rsidRPr="006B4419" w:rsidRDefault="00DD52E0" w:rsidP="005C4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419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5" w:type="pct"/>
          </w:tcPr>
          <w:p w14:paraId="7C36B5D0" w14:textId="77777777" w:rsidR="00DD52E0" w:rsidRPr="006B4419" w:rsidRDefault="00DD52E0" w:rsidP="005C4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59E9DBA3" w14:textId="77777777" w:rsidR="00DD52E0" w:rsidRPr="006B4419" w:rsidRDefault="00DD52E0" w:rsidP="005C4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1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419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7B9BEC87" w14:textId="77777777" w:rsidR="00DD52E0" w:rsidRPr="006B4419" w:rsidRDefault="00DD52E0" w:rsidP="005C4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27CE01F6" w14:textId="77777777" w:rsidR="00DD52E0" w:rsidRPr="006B4419" w:rsidRDefault="00DD52E0" w:rsidP="005C4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4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419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32" w:type="pct"/>
          </w:tcPr>
          <w:p w14:paraId="252E0B37" w14:textId="77777777" w:rsidR="00DD52E0" w:rsidRPr="00483087" w:rsidRDefault="00DD52E0" w:rsidP="005C4626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0" w:type="pct"/>
            <w:gridSpan w:val="2"/>
          </w:tcPr>
          <w:p w14:paraId="72711671" w14:textId="77777777" w:rsidR="00DD52E0" w:rsidRPr="00483087" w:rsidRDefault="00DD52E0" w:rsidP="005C4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59,847</w:t>
            </w:r>
          </w:p>
        </w:tc>
      </w:tr>
      <w:tr w:rsidR="006B4419" w:rsidRPr="00483087" w14:paraId="39C89F17" w14:textId="77777777" w:rsidTr="00F246C2">
        <w:trPr>
          <w:trHeight w:val="74"/>
        </w:trPr>
        <w:tc>
          <w:tcPr>
            <w:tcW w:w="2111" w:type="pct"/>
          </w:tcPr>
          <w:p w14:paraId="787EF591" w14:textId="3C1930AD" w:rsidR="006B4419" w:rsidRDefault="006B4419" w:rsidP="006B4419">
            <w:pPr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611" w:type="pct"/>
          </w:tcPr>
          <w:p w14:paraId="399FAFF7" w14:textId="5DB840F2" w:rsidR="006B4419" w:rsidRPr="006B4419" w:rsidRDefault="006B4419" w:rsidP="006B4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419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5" w:type="pct"/>
          </w:tcPr>
          <w:p w14:paraId="3E2E6CF9" w14:textId="77777777" w:rsidR="006B4419" w:rsidRPr="006B4419" w:rsidRDefault="006B4419" w:rsidP="006B4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161768EC" w14:textId="3E99F4FA" w:rsidR="006B4419" w:rsidRPr="006B4419" w:rsidRDefault="006B4419" w:rsidP="006B4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419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1B20DEC2" w14:textId="77777777" w:rsidR="006B4419" w:rsidRPr="006B4419" w:rsidRDefault="006B4419" w:rsidP="006B4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570E74B8" w14:textId="0746BE9D" w:rsidR="006B4419" w:rsidRPr="006B4419" w:rsidRDefault="006B4419" w:rsidP="006B4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419">
              <w:rPr>
                <w:rFonts w:ascii="Angsana New" w:hAnsi="Angsana New" w:cs="Angsana New"/>
                <w:sz w:val="30"/>
                <w:szCs w:val="30"/>
              </w:rPr>
              <w:t>735</w:t>
            </w:r>
          </w:p>
        </w:tc>
        <w:tc>
          <w:tcPr>
            <w:tcW w:w="132" w:type="pct"/>
          </w:tcPr>
          <w:p w14:paraId="60A0922E" w14:textId="77777777" w:rsidR="006B4419" w:rsidRPr="00483087" w:rsidRDefault="006B4419" w:rsidP="006B4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0" w:type="pct"/>
            <w:gridSpan w:val="2"/>
          </w:tcPr>
          <w:p w14:paraId="0B14D8AA" w14:textId="76968E25" w:rsidR="006B4419" w:rsidRPr="00F363C1" w:rsidRDefault="006B4419" w:rsidP="006B4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0" w:hanging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486</w:t>
            </w:r>
          </w:p>
        </w:tc>
      </w:tr>
      <w:tr w:rsidR="006B4419" w:rsidRPr="00304D21" w14:paraId="2349DBD3" w14:textId="77777777" w:rsidTr="00F246C2">
        <w:tc>
          <w:tcPr>
            <w:tcW w:w="2111" w:type="pct"/>
          </w:tcPr>
          <w:p w14:paraId="2F1B6727" w14:textId="77777777" w:rsidR="006B4419" w:rsidRPr="00304D21" w:rsidRDefault="006B4419" w:rsidP="006B4419">
            <w:pPr>
              <w:spacing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611" w:type="pct"/>
          </w:tcPr>
          <w:p w14:paraId="495112E4" w14:textId="77777777" w:rsidR="006B4419" w:rsidRPr="00304D21" w:rsidRDefault="006B4419" w:rsidP="006B4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5" w:type="pct"/>
          </w:tcPr>
          <w:p w14:paraId="464E98DB" w14:textId="77777777" w:rsidR="006B4419" w:rsidRPr="00304D21" w:rsidRDefault="006B4419" w:rsidP="006B4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10" w:type="pct"/>
          </w:tcPr>
          <w:p w14:paraId="504AF634" w14:textId="77777777" w:rsidR="006B4419" w:rsidRPr="00304D21" w:rsidRDefault="006B4419" w:rsidP="006B4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pct"/>
          </w:tcPr>
          <w:p w14:paraId="66D41144" w14:textId="77777777" w:rsidR="006B4419" w:rsidRPr="00304D21" w:rsidRDefault="006B4419" w:rsidP="006B4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24" w:type="pct"/>
          </w:tcPr>
          <w:p w14:paraId="70A73883" w14:textId="77777777" w:rsidR="006B4419" w:rsidRPr="00304D21" w:rsidRDefault="006B4419" w:rsidP="006B4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2" w:type="pct"/>
          </w:tcPr>
          <w:p w14:paraId="5A2FFF7C" w14:textId="77777777" w:rsidR="006B4419" w:rsidRPr="00304D21" w:rsidRDefault="006B4419" w:rsidP="006B4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610" w:type="pct"/>
            <w:gridSpan w:val="2"/>
          </w:tcPr>
          <w:p w14:paraId="7E6928A9" w14:textId="77777777" w:rsidR="006B4419" w:rsidRPr="00304D21" w:rsidRDefault="006B4419" w:rsidP="006B4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6B4419" w:rsidRPr="00304D21" w14:paraId="007C26F0" w14:textId="77777777" w:rsidTr="00F246C2">
        <w:tc>
          <w:tcPr>
            <w:tcW w:w="2111" w:type="pct"/>
          </w:tcPr>
          <w:p w14:paraId="02FB8A89" w14:textId="22DE8845" w:rsidR="006B4419" w:rsidRPr="00304D21" w:rsidRDefault="006B4419" w:rsidP="006B4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04AA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611" w:type="pct"/>
          </w:tcPr>
          <w:p w14:paraId="06FE53E3" w14:textId="77777777" w:rsidR="006B4419" w:rsidRPr="00304D21" w:rsidRDefault="006B4419" w:rsidP="006B4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5" w:type="pct"/>
          </w:tcPr>
          <w:p w14:paraId="65E4D2B8" w14:textId="77777777" w:rsidR="006B4419" w:rsidRPr="00304D21" w:rsidRDefault="006B4419" w:rsidP="006B4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10" w:type="pct"/>
          </w:tcPr>
          <w:p w14:paraId="1674DC52" w14:textId="77777777" w:rsidR="006B4419" w:rsidRPr="00304D21" w:rsidRDefault="006B4419" w:rsidP="006B4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pct"/>
          </w:tcPr>
          <w:p w14:paraId="1C34E047" w14:textId="77777777" w:rsidR="006B4419" w:rsidRPr="00304D21" w:rsidRDefault="006B4419" w:rsidP="006B4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24" w:type="pct"/>
          </w:tcPr>
          <w:p w14:paraId="338CB6E5" w14:textId="77777777" w:rsidR="006B4419" w:rsidRPr="00304D21" w:rsidRDefault="006B4419" w:rsidP="006B4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2" w:type="pct"/>
          </w:tcPr>
          <w:p w14:paraId="38514463" w14:textId="77777777" w:rsidR="006B4419" w:rsidRPr="00304D21" w:rsidRDefault="006B4419" w:rsidP="006B4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610" w:type="pct"/>
            <w:gridSpan w:val="2"/>
          </w:tcPr>
          <w:p w14:paraId="20B95199" w14:textId="77777777" w:rsidR="006B4419" w:rsidRPr="00304D21" w:rsidRDefault="006B4419" w:rsidP="006B4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6B4419" w:rsidRPr="00304D21" w14:paraId="34142552" w14:textId="77777777" w:rsidTr="00F246C2">
        <w:trPr>
          <w:trHeight w:val="74"/>
        </w:trPr>
        <w:tc>
          <w:tcPr>
            <w:tcW w:w="2111" w:type="pct"/>
          </w:tcPr>
          <w:p w14:paraId="6E6967DB" w14:textId="3341817A" w:rsidR="006B4419" w:rsidRPr="00304D21" w:rsidRDefault="006B4419" w:rsidP="006B4419">
            <w:pPr>
              <w:spacing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47ACA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จ่าย</w:t>
            </w:r>
          </w:p>
        </w:tc>
        <w:tc>
          <w:tcPr>
            <w:tcW w:w="611" w:type="pct"/>
          </w:tcPr>
          <w:p w14:paraId="5CC22695" w14:textId="400B3426" w:rsidR="006B4419" w:rsidRPr="00F246C2" w:rsidRDefault="006B4419" w:rsidP="006B4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46C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1F4EFCDF" w14:textId="77777777" w:rsidR="006B4419" w:rsidRPr="00304D21" w:rsidRDefault="006B4419" w:rsidP="006B4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10" w:type="pct"/>
          </w:tcPr>
          <w:p w14:paraId="3447A937" w14:textId="6BE632E9" w:rsidR="006B4419" w:rsidRPr="00604AA8" w:rsidRDefault="006B4419" w:rsidP="006B4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04AA8">
              <w:rPr>
                <w:rFonts w:ascii="Angsana New" w:hAnsi="Angsana New" w:cs="Angsana New"/>
                <w:sz w:val="30"/>
                <w:szCs w:val="30"/>
              </w:rPr>
              <w:t>33</w:t>
            </w:r>
          </w:p>
        </w:tc>
        <w:tc>
          <w:tcPr>
            <w:tcW w:w="147" w:type="pct"/>
          </w:tcPr>
          <w:p w14:paraId="3C337148" w14:textId="77777777" w:rsidR="006B4419" w:rsidRPr="00304D21" w:rsidRDefault="006B4419" w:rsidP="006B4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24" w:type="pct"/>
          </w:tcPr>
          <w:p w14:paraId="1C8DA9E1" w14:textId="08DC689B" w:rsidR="006B4419" w:rsidRPr="00F246C2" w:rsidRDefault="006B4419" w:rsidP="006B4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46C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01BAE499" w14:textId="77777777" w:rsidR="006B4419" w:rsidRPr="00304D21" w:rsidRDefault="006B4419" w:rsidP="006B4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610" w:type="pct"/>
            <w:gridSpan w:val="2"/>
          </w:tcPr>
          <w:p w14:paraId="79E07C79" w14:textId="02E8ED94" w:rsidR="006B4419" w:rsidRPr="00604AA8" w:rsidRDefault="006B4419" w:rsidP="006B4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0"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4AA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246C2" w:rsidRPr="00304D21" w14:paraId="5CD629DF" w14:textId="77777777" w:rsidTr="00F246C2">
        <w:tc>
          <w:tcPr>
            <w:tcW w:w="2111" w:type="pct"/>
          </w:tcPr>
          <w:p w14:paraId="78877A8B" w14:textId="77777777" w:rsidR="00F246C2" w:rsidRPr="00304D21" w:rsidRDefault="00F246C2" w:rsidP="00F246C2">
            <w:pPr>
              <w:spacing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611" w:type="pct"/>
          </w:tcPr>
          <w:p w14:paraId="00752B33" w14:textId="77777777" w:rsidR="00F246C2" w:rsidRPr="00304D21" w:rsidRDefault="00F246C2" w:rsidP="00F2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5" w:type="pct"/>
          </w:tcPr>
          <w:p w14:paraId="2A06EB04" w14:textId="77777777" w:rsidR="00F246C2" w:rsidRPr="00304D21" w:rsidRDefault="00F246C2" w:rsidP="00F2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10" w:type="pct"/>
          </w:tcPr>
          <w:p w14:paraId="6672C7BA" w14:textId="77777777" w:rsidR="00F246C2" w:rsidRPr="00304D21" w:rsidRDefault="00F246C2" w:rsidP="00F2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pct"/>
          </w:tcPr>
          <w:p w14:paraId="5C6516A7" w14:textId="77777777" w:rsidR="00F246C2" w:rsidRPr="00304D21" w:rsidRDefault="00F246C2" w:rsidP="00F2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24" w:type="pct"/>
          </w:tcPr>
          <w:p w14:paraId="2D22F25D" w14:textId="77777777" w:rsidR="00F246C2" w:rsidRPr="00304D21" w:rsidRDefault="00F246C2" w:rsidP="00F2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2" w:type="pct"/>
          </w:tcPr>
          <w:p w14:paraId="30B8B0A1" w14:textId="77777777" w:rsidR="00F246C2" w:rsidRPr="00304D21" w:rsidRDefault="00F246C2" w:rsidP="00F2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610" w:type="pct"/>
            <w:gridSpan w:val="2"/>
          </w:tcPr>
          <w:p w14:paraId="385CD7F8" w14:textId="77777777" w:rsidR="00F246C2" w:rsidRPr="00304D21" w:rsidRDefault="00F246C2" w:rsidP="00F2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6B4419" w:rsidRPr="00483087" w14:paraId="13319768" w14:textId="77777777" w:rsidTr="00F246C2">
        <w:tc>
          <w:tcPr>
            <w:tcW w:w="2111" w:type="pct"/>
          </w:tcPr>
          <w:p w14:paraId="6382EE04" w14:textId="77777777" w:rsidR="006B4419" w:rsidRPr="00483087" w:rsidRDefault="006B4419" w:rsidP="006B4419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308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611" w:type="pct"/>
          </w:tcPr>
          <w:p w14:paraId="30F1EA6B" w14:textId="77777777" w:rsidR="006B4419" w:rsidRPr="00483087" w:rsidRDefault="006B4419" w:rsidP="006B4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4BBAD1FA" w14:textId="77777777" w:rsidR="006B4419" w:rsidRPr="00483087" w:rsidRDefault="006B4419" w:rsidP="006B4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59164C1F" w14:textId="77777777" w:rsidR="006B4419" w:rsidRPr="00483087" w:rsidRDefault="006B4419" w:rsidP="006B4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773151B" w14:textId="77777777" w:rsidR="006B4419" w:rsidRPr="00483087" w:rsidRDefault="006B4419" w:rsidP="006B4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24FD9077" w14:textId="77777777" w:rsidR="006B4419" w:rsidRPr="00483087" w:rsidRDefault="006B4419" w:rsidP="006B4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" w:type="pct"/>
          </w:tcPr>
          <w:p w14:paraId="2E9BEF09" w14:textId="77777777" w:rsidR="006B4419" w:rsidRPr="00483087" w:rsidRDefault="006B4419" w:rsidP="006B4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0" w:type="pct"/>
            <w:gridSpan w:val="2"/>
          </w:tcPr>
          <w:p w14:paraId="2F2E02E3" w14:textId="77777777" w:rsidR="006B4419" w:rsidRPr="00483087" w:rsidRDefault="006B4419" w:rsidP="006B4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6B4419" w:rsidRPr="00483087" w14:paraId="7A36941F" w14:textId="77777777" w:rsidTr="00F246C2">
        <w:tc>
          <w:tcPr>
            <w:tcW w:w="2111" w:type="pct"/>
          </w:tcPr>
          <w:p w14:paraId="1D01C02B" w14:textId="33A79E4C" w:rsidR="006B4419" w:rsidRPr="00483087" w:rsidRDefault="006B4419" w:rsidP="006B4419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611" w:type="pct"/>
          </w:tcPr>
          <w:p w14:paraId="6735EBFD" w14:textId="7034F85B" w:rsidR="006B4419" w:rsidRPr="00483087" w:rsidRDefault="006B4419" w:rsidP="006B4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419">
              <w:rPr>
                <w:rFonts w:ascii="Angsana New" w:hAnsi="Angsana New" w:cs="Angsana New"/>
                <w:sz w:val="30"/>
                <w:szCs w:val="30"/>
              </w:rPr>
              <w:t>16,762</w:t>
            </w:r>
          </w:p>
        </w:tc>
        <w:tc>
          <w:tcPr>
            <w:tcW w:w="155" w:type="pct"/>
          </w:tcPr>
          <w:p w14:paraId="1AAB35DC" w14:textId="77777777" w:rsidR="006B4419" w:rsidRPr="00483087" w:rsidRDefault="006B4419" w:rsidP="006B4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0" w:type="pct"/>
          </w:tcPr>
          <w:p w14:paraId="353DF072" w14:textId="39456300" w:rsidR="006B4419" w:rsidRPr="00483087" w:rsidRDefault="006B4419" w:rsidP="006B4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16,859</w:t>
            </w:r>
          </w:p>
        </w:tc>
        <w:tc>
          <w:tcPr>
            <w:tcW w:w="147" w:type="pct"/>
          </w:tcPr>
          <w:p w14:paraId="243E0FBF" w14:textId="77777777" w:rsidR="006B4419" w:rsidRPr="00483087" w:rsidRDefault="006B4419" w:rsidP="006B4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4" w:type="pct"/>
          </w:tcPr>
          <w:p w14:paraId="7BEECD0D" w14:textId="7FDA5F3F" w:rsidR="006B4419" w:rsidRPr="00483087" w:rsidRDefault="006B4419" w:rsidP="006B4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419">
              <w:rPr>
                <w:rFonts w:ascii="Angsana New" w:hAnsi="Angsana New" w:cs="Angsana New"/>
                <w:sz w:val="30"/>
                <w:szCs w:val="30"/>
              </w:rPr>
              <w:t>16,762</w:t>
            </w:r>
          </w:p>
        </w:tc>
        <w:tc>
          <w:tcPr>
            <w:tcW w:w="132" w:type="pct"/>
          </w:tcPr>
          <w:p w14:paraId="133D748B" w14:textId="77777777" w:rsidR="006B4419" w:rsidRPr="00483087" w:rsidRDefault="006B4419" w:rsidP="006B4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0" w:type="pct"/>
            <w:gridSpan w:val="2"/>
          </w:tcPr>
          <w:p w14:paraId="37ACC60C" w14:textId="52F38446" w:rsidR="006B4419" w:rsidRPr="00483087" w:rsidRDefault="006B4419" w:rsidP="006B4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16,739</w:t>
            </w:r>
          </w:p>
        </w:tc>
      </w:tr>
      <w:tr w:rsidR="006B4419" w:rsidRPr="00483087" w14:paraId="30B80181" w14:textId="77777777" w:rsidTr="00F246C2">
        <w:tc>
          <w:tcPr>
            <w:tcW w:w="2111" w:type="pct"/>
          </w:tcPr>
          <w:p w14:paraId="29291CAB" w14:textId="77777777" w:rsidR="006B4419" w:rsidRPr="00483087" w:rsidRDefault="006B4419" w:rsidP="006B4419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11" w:type="pct"/>
          </w:tcPr>
          <w:p w14:paraId="293D9A59" w14:textId="77777777" w:rsidR="006B4419" w:rsidRPr="00483087" w:rsidRDefault="006B4419" w:rsidP="006B4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" w:type="pct"/>
          </w:tcPr>
          <w:p w14:paraId="3B571416" w14:textId="77777777" w:rsidR="006B4419" w:rsidRPr="00483087" w:rsidRDefault="006B4419" w:rsidP="006B4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0" w:type="pct"/>
          </w:tcPr>
          <w:p w14:paraId="16AA5BF9" w14:textId="77777777" w:rsidR="006B4419" w:rsidRPr="00483087" w:rsidRDefault="006B4419" w:rsidP="006B4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209719FA" w14:textId="77777777" w:rsidR="006B4419" w:rsidRPr="00483087" w:rsidRDefault="006B4419" w:rsidP="006B4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4" w:type="pct"/>
          </w:tcPr>
          <w:p w14:paraId="5FCC6056" w14:textId="77777777" w:rsidR="006B4419" w:rsidRPr="00483087" w:rsidRDefault="006B4419" w:rsidP="006B4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" w:type="pct"/>
          </w:tcPr>
          <w:p w14:paraId="3E98BF40" w14:textId="77777777" w:rsidR="006B4419" w:rsidRPr="00483087" w:rsidRDefault="006B4419" w:rsidP="006B4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0" w:type="pct"/>
            <w:gridSpan w:val="2"/>
          </w:tcPr>
          <w:p w14:paraId="04EDC555" w14:textId="77777777" w:rsidR="006B4419" w:rsidRPr="00483087" w:rsidRDefault="006B4419" w:rsidP="006B4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6B4419" w:rsidRPr="00483087" w14:paraId="5D46766E" w14:textId="77777777" w:rsidTr="00F246C2">
        <w:tc>
          <w:tcPr>
            <w:tcW w:w="2111" w:type="pct"/>
          </w:tcPr>
          <w:p w14:paraId="1E1E9179" w14:textId="2688974F" w:rsidR="006B4419" w:rsidRPr="003A38BE" w:rsidRDefault="006B4419" w:rsidP="007E4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38BE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304D21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304D2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รวมค่าตอบแทน</w:t>
            </w:r>
          </w:p>
        </w:tc>
        <w:tc>
          <w:tcPr>
            <w:tcW w:w="611" w:type="pct"/>
          </w:tcPr>
          <w:p w14:paraId="15BFA01B" w14:textId="150D4DAF" w:rsidR="006B4419" w:rsidRPr="00483087" w:rsidRDefault="006B4419" w:rsidP="006B4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" w:type="pct"/>
          </w:tcPr>
          <w:p w14:paraId="736DFAC8" w14:textId="77777777" w:rsidR="006B4419" w:rsidRPr="00483087" w:rsidRDefault="006B4419" w:rsidP="006B4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0" w:type="pct"/>
          </w:tcPr>
          <w:p w14:paraId="5D3AB5BA" w14:textId="2174B33F" w:rsidR="006B4419" w:rsidRPr="00483087" w:rsidRDefault="006B4419" w:rsidP="006B4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305A9024" w14:textId="77777777" w:rsidR="006B4419" w:rsidRPr="00483087" w:rsidRDefault="006B4419" w:rsidP="006B4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4" w:type="pct"/>
          </w:tcPr>
          <w:p w14:paraId="1D587A50" w14:textId="227C9BE0" w:rsidR="006B4419" w:rsidRPr="00483087" w:rsidRDefault="006B4419" w:rsidP="006B4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7" w:type="pct"/>
            <w:gridSpan w:val="2"/>
          </w:tcPr>
          <w:p w14:paraId="6659229B" w14:textId="77777777" w:rsidR="006B4419" w:rsidRPr="00483087" w:rsidRDefault="006B4419" w:rsidP="006B4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05" w:type="pct"/>
          </w:tcPr>
          <w:p w14:paraId="04918275" w14:textId="3FFE868D" w:rsidR="006B4419" w:rsidRPr="00483087" w:rsidRDefault="006B4419" w:rsidP="006B4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246C2" w:rsidRPr="00483087" w14:paraId="4C95364F" w14:textId="77777777" w:rsidTr="00F246C2">
        <w:tc>
          <w:tcPr>
            <w:tcW w:w="2111" w:type="pct"/>
          </w:tcPr>
          <w:p w14:paraId="0E15777B" w14:textId="32FF41A2" w:rsidR="00F246C2" w:rsidRPr="00304D21" w:rsidRDefault="00F246C2" w:rsidP="007E4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304D2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  กรรมการ)</w:t>
            </w:r>
          </w:p>
        </w:tc>
        <w:tc>
          <w:tcPr>
            <w:tcW w:w="611" w:type="pct"/>
          </w:tcPr>
          <w:p w14:paraId="68956373" w14:textId="50D2B7FE" w:rsidR="00F246C2" w:rsidRPr="00483087" w:rsidRDefault="00F246C2" w:rsidP="00F2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419">
              <w:rPr>
                <w:rFonts w:ascii="Angsana New" w:hAnsi="Angsana New" w:cs="Angsana New"/>
                <w:sz w:val="30"/>
                <w:szCs w:val="30"/>
                <w:cs/>
              </w:rPr>
              <w:t>2</w:t>
            </w:r>
            <w:r w:rsidRPr="006B441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B4419">
              <w:rPr>
                <w:rFonts w:ascii="Angsana New" w:hAnsi="Angsana New" w:cs="Angsana New"/>
                <w:sz w:val="30"/>
                <w:szCs w:val="30"/>
                <w:cs/>
              </w:rPr>
              <w:t>640</w:t>
            </w:r>
          </w:p>
        </w:tc>
        <w:tc>
          <w:tcPr>
            <w:tcW w:w="155" w:type="pct"/>
          </w:tcPr>
          <w:p w14:paraId="461534B4" w14:textId="77777777" w:rsidR="00F246C2" w:rsidRPr="00483087" w:rsidRDefault="00F246C2" w:rsidP="00F2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0" w:type="pct"/>
          </w:tcPr>
          <w:p w14:paraId="3693B5E2" w14:textId="3EE97A51" w:rsidR="00F246C2" w:rsidRPr="00483087" w:rsidRDefault="00F246C2" w:rsidP="00F2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2,640</w:t>
            </w:r>
          </w:p>
        </w:tc>
        <w:tc>
          <w:tcPr>
            <w:tcW w:w="147" w:type="pct"/>
          </w:tcPr>
          <w:p w14:paraId="5BB5666F" w14:textId="77777777" w:rsidR="00F246C2" w:rsidRPr="00483087" w:rsidRDefault="00F246C2" w:rsidP="00F2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4" w:type="pct"/>
          </w:tcPr>
          <w:p w14:paraId="5927872A" w14:textId="1E06569C" w:rsidR="00F246C2" w:rsidRPr="00483087" w:rsidRDefault="00F246C2" w:rsidP="00F2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419">
              <w:rPr>
                <w:rFonts w:ascii="Angsana New" w:hAnsi="Angsana New" w:cs="Angsana New"/>
                <w:sz w:val="30"/>
                <w:szCs w:val="30"/>
                <w:cs/>
              </w:rPr>
              <w:t>2</w:t>
            </w:r>
            <w:r w:rsidRPr="006B441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B4419">
              <w:rPr>
                <w:rFonts w:ascii="Angsana New" w:hAnsi="Angsana New" w:cs="Angsana New"/>
                <w:sz w:val="30"/>
                <w:szCs w:val="30"/>
                <w:cs/>
              </w:rPr>
              <w:t>640</w:t>
            </w:r>
          </w:p>
        </w:tc>
        <w:tc>
          <w:tcPr>
            <w:tcW w:w="137" w:type="pct"/>
            <w:gridSpan w:val="2"/>
          </w:tcPr>
          <w:p w14:paraId="5C79441A" w14:textId="77777777" w:rsidR="00F246C2" w:rsidRPr="00483087" w:rsidRDefault="00F246C2" w:rsidP="00F2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05" w:type="pct"/>
          </w:tcPr>
          <w:p w14:paraId="33367E3A" w14:textId="743568B3" w:rsidR="00F246C2" w:rsidRPr="00483087" w:rsidRDefault="00F246C2" w:rsidP="00F2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2,640</w:t>
            </w:r>
          </w:p>
        </w:tc>
      </w:tr>
      <w:tr w:rsidR="006B4419" w:rsidRPr="00483087" w14:paraId="5649FB8A" w14:textId="77777777" w:rsidTr="00F246C2">
        <w:tc>
          <w:tcPr>
            <w:tcW w:w="2111" w:type="pct"/>
          </w:tcPr>
          <w:p w14:paraId="733A2F14" w14:textId="77777777" w:rsidR="006B4419" w:rsidRPr="00980976" w:rsidRDefault="006B4419" w:rsidP="007E4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A27F69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11" w:type="pct"/>
            <w:tcBorders>
              <w:bottom w:val="single" w:sz="4" w:space="0" w:color="auto"/>
            </w:tcBorders>
          </w:tcPr>
          <w:p w14:paraId="1A2CF94B" w14:textId="44B83D20" w:rsidR="006B4419" w:rsidRPr="007662F4" w:rsidRDefault="006B4419" w:rsidP="006B4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79</w:t>
            </w:r>
          </w:p>
        </w:tc>
        <w:tc>
          <w:tcPr>
            <w:tcW w:w="155" w:type="pct"/>
          </w:tcPr>
          <w:p w14:paraId="4A6482CB" w14:textId="77777777" w:rsidR="006B4419" w:rsidRPr="00483087" w:rsidRDefault="006B4419" w:rsidP="006B4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14:paraId="0CFA89B4" w14:textId="5FA1E733" w:rsidR="006B4419" w:rsidRPr="00483087" w:rsidRDefault="006B4419" w:rsidP="006B4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left="3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62</w:t>
            </w:r>
          </w:p>
        </w:tc>
        <w:tc>
          <w:tcPr>
            <w:tcW w:w="147" w:type="pct"/>
          </w:tcPr>
          <w:p w14:paraId="02817DB6" w14:textId="77777777" w:rsidR="006B4419" w:rsidRPr="00483087" w:rsidRDefault="006B4419" w:rsidP="006B4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3CC04EE3" w14:textId="096C174A" w:rsidR="006B4419" w:rsidRPr="00483087" w:rsidRDefault="006B4419" w:rsidP="006B4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left="3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79</w:t>
            </w:r>
          </w:p>
        </w:tc>
        <w:tc>
          <w:tcPr>
            <w:tcW w:w="137" w:type="pct"/>
            <w:gridSpan w:val="2"/>
          </w:tcPr>
          <w:p w14:paraId="389F34E8" w14:textId="77777777" w:rsidR="006B4419" w:rsidRPr="00483087" w:rsidRDefault="006B4419" w:rsidP="006B4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4EBD7BFA" w14:textId="612F7919" w:rsidR="006B4419" w:rsidRPr="00483087" w:rsidRDefault="006B4419" w:rsidP="006B4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left="3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62</w:t>
            </w:r>
          </w:p>
        </w:tc>
      </w:tr>
      <w:tr w:rsidR="00F246C2" w:rsidRPr="00483087" w14:paraId="5826CC5C" w14:textId="77777777" w:rsidTr="00F246C2">
        <w:tc>
          <w:tcPr>
            <w:tcW w:w="2111" w:type="pct"/>
          </w:tcPr>
          <w:p w14:paraId="4F3AF2A5" w14:textId="351283DD" w:rsidR="00F246C2" w:rsidRPr="00A27F69" w:rsidRDefault="00F246C2" w:rsidP="007E4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</w:tcPr>
          <w:p w14:paraId="237B9695" w14:textId="12ED9704" w:rsidR="00F246C2" w:rsidRDefault="007E4A67" w:rsidP="006B4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2,719</w:t>
            </w:r>
          </w:p>
        </w:tc>
        <w:tc>
          <w:tcPr>
            <w:tcW w:w="155" w:type="pct"/>
          </w:tcPr>
          <w:p w14:paraId="574CA885" w14:textId="77777777" w:rsidR="00F246C2" w:rsidRPr="00483087" w:rsidRDefault="00F246C2" w:rsidP="006B4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32E9E0B7" w14:textId="043B7B2F" w:rsidR="00F246C2" w:rsidRDefault="007E4A67" w:rsidP="006B4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left="3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2,702</w:t>
            </w:r>
          </w:p>
        </w:tc>
        <w:tc>
          <w:tcPr>
            <w:tcW w:w="147" w:type="pct"/>
          </w:tcPr>
          <w:p w14:paraId="515EA39F" w14:textId="77777777" w:rsidR="00F246C2" w:rsidRPr="00483087" w:rsidRDefault="00F246C2" w:rsidP="006B4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36B7EE1E" w14:textId="54EC574C" w:rsidR="00F246C2" w:rsidRDefault="007E4A67" w:rsidP="006B4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left="3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2,719</w:t>
            </w:r>
          </w:p>
        </w:tc>
        <w:tc>
          <w:tcPr>
            <w:tcW w:w="137" w:type="pct"/>
            <w:gridSpan w:val="2"/>
          </w:tcPr>
          <w:p w14:paraId="4936C931" w14:textId="77777777" w:rsidR="00F246C2" w:rsidRPr="00483087" w:rsidRDefault="00F246C2" w:rsidP="006B4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55D143E7" w14:textId="37794C9C" w:rsidR="00F246C2" w:rsidRDefault="007E4A67" w:rsidP="006B4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left="3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2,702</w:t>
            </w:r>
          </w:p>
        </w:tc>
      </w:tr>
    </w:tbl>
    <w:p w14:paraId="0F39C696" w14:textId="469A918B" w:rsidR="00397A68" w:rsidRPr="007E4A67" w:rsidRDefault="00397A68" w:rsidP="002C057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45"/>
        <w:jc w:val="thaiDistribute"/>
        <w:rPr>
          <w:rFonts w:ascii="Angsana New" w:hAnsi="Angsana New" w:cs="Angsana New"/>
          <w:bCs/>
          <w:sz w:val="28"/>
          <w:szCs w:val="28"/>
          <w:cs/>
        </w:rPr>
      </w:pPr>
    </w:p>
    <w:p w14:paraId="2CCD54ED" w14:textId="2E91B8AD" w:rsidR="00476CDB" w:rsidRDefault="00536D61" w:rsidP="00AD0442">
      <w:pPr>
        <w:pStyle w:val="block"/>
        <w:spacing w:after="0"/>
        <w:ind w:left="540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483087">
        <w:rPr>
          <w:rFonts w:ascii="Angsana New" w:hAnsi="Angsana New"/>
          <w:sz w:val="30"/>
          <w:szCs w:val="30"/>
          <w:cs/>
          <w:lang w:val="en-US" w:bidi="th-TH"/>
        </w:rPr>
        <w:t xml:space="preserve">ยอดคงเหลือกับกิจการที่เกี่ยวข้องกัน ณ วันที่ </w:t>
      </w:r>
      <w:r w:rsidR="00F363C1" w:rsidRPr="00F363C1">
        <w:rPr>
          <w:rFonts w:ascii="Angsana New" w:hAnsi="Angsana New"/>
          <w:sz w:val="30"/>
          <w:szCs w:val="30"/>
          <w:lang w:val="en-US" w:bidi="th-TH"/>
        </w:rPr>
        <w:t>3</w:t>
      </w:r>
      <w:r w:rsidR="00304D21">
        <w:rPr>
          <w:rFonts w:ascii="Angsana New" w:hAnsi="Angsana New"/>
          <w:sz w:val="30"/>
          <w:szCs w:val="30"/>
          <w:lang w:val="en-US" w:bidi="th-TH"/>
        </w:rPr>
        <w:t xml:space="preserve">0 </w:t>
      </w:r>
      <w:r w:rsidR="00304D21">
        <w:rPr>
          <w:rFonts w:ascii="Angsana New" w:hAnsi="Angsana New" w:hint="cs"/>
          <w:sz w:val="30"/>
          <w:szCs w:val="30"/>
          <w:cs/>
          <w:lang w:val="en-US" w:bidi="th-TH"/>
        </w:rPr>
        <w:t>มิถุนายน</w:t>
      </w:r>
      <w:r w:rsidRPr="00483087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F363C1" w:rsidRPr="00F363C1">
        <w:rPr>
          <w:rFonts w:ascii="Angsana New" w:hAnsi="Angsana New"/>
          <w:sz w:val="30"/>
          <w:szCs w:val="30"/>
          <w:lang w:val="en-US" w:bidi="th-TH"/>
        </w:rPr>
        <w:t>256</w:t>
      </w:r>
      <w:r w:rsidR="00DA585A">
        <w:rPr>
          <w:rFonts w:ascii="Angsana New" w:hAnsi="Angsana New"/>
          <w:sz w:val="30"/>
          <w:szCs w:val="30"/>
          <w:lang w:val="en-US" w:bidi="th-TH"/>
        </w:rPr>
        <w:t>4</w:t>
      </w:r>
      <w:r w:rsidR="00DE4575" w:rsidRPr="00483087">
        <w:rPr>
          <w:rFonts w:ascii="Angsana New" w:hAnsi="Angsana New"/>
          <w:sz w:val="30"/>
          <w:szCs w:val="30"/>
          <w:cs/>
          <w:lang w:val="en-US" w:bidi="th-TH"/>
        </w:rPr>
        <w:t xml:space="preserve"> และ </w:t>
      </w:r>
      <w:r w:rsidR="00F363C1" w:rsidRPr="00F363C1">
        <w:rPr>
          <w:rFonts w:ascii="Angsana New" w:hAnsi="Angsana New"/>
          <w:sz w:val="30"/>
          <w:szCs w:val="30"/>
          <w:lang w:val="en-US" w:bidi="th-TH"/>
        </w:rPr>
        <w:t>31</w:t>
      </w:r>
      <w:r w:rsidRPr="00483087">
        <w:rPr>
          <w:rFonts w:ascii="Angsana New" w:hAnsi="Angsana New"/>
          <w:sz w:val="30"/>
          <w:szCs w:val="30"/>
          <w:cs/>
          <w:lang w:val="en-US" w:bidi="th-TH"/>
        </w:rPr>
        <w:t xml:space="preserve"> ธันวาคม </w:t>
      </w:r>
      <w:r w:rsidR="00F363C1" w:rsidRPr="00F363C1">
        <w:rPr>
          <w:rFonts w:ascii="Angsana New" w:hAnsi="Angsana New"/>
          <w:sz w:val="30"/>
          <w:szCs w:val="30"/>
          <w:lang w:val="en-US" w:bidi="th-TH"/>
        </w:rPr>
        <w:t>256</w:t>
      </w:r>
      <w:r w:rsidR="00DA585A">
        <w:rPr>
          <w:rFonts w:ascii="Angsana New" w:hAnsi="Angsana New"/>
          <w:sz w:val="30"/>
          <w:szCs w:val="30"/>
          <w:lang w:val="en-US" w:bidi="th-TH"/>
        </w:rPr>
        <w:t>3</w:t>
      </w:r>
      <w:r w:rsidRPr="00483087">
        <w:rPr>
          <w:rFonts w:ascii="Angsana New" w:hAnsi="Angsana New"/>
          <w:sz w:val="30"/>
          <w:szCs w:val="30"/>
          <w:cs/>
          <w:lang w:val="en-US" w:bidi="th-TH"/>
        </w:rPr>
        <w:t xml:space="preserve"> มีดังนี้</w:t>
      </w:r>
    </w:p>
    <w:p w14:paraId="5C3FC04B" w14:textId="46795D97" w:rsidR="00DE4575" w:rsidRPr="002C0570" w:rsidRDefault="00DE4575" w:rsidP="002C057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45"/>
        <w:jc w:val="thaiDistribute"/>
        <w:rPr>
          <w:rFonts w:ascii="Angsana New" w:hAnsi="Angsana New" w:cs="Angsana New"/>
          <w:bCs/>
          <w:sz w:val="28"/>
          <w:szCs w:val="28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70"/>
        <w:gridCol w:w="1085"/>
        <w:gridCol w:w="275"/>
        <w:gridCol w:w="1148"/>
        <w:gridCol w:w="237"/>
        <w:gridCol w:w="1126"/>
      </w:tblGrid>
      <w:tr w:rsidR="00DA40F2" w:rsidRPr="00F205C4" w14:paraId="5A3AA90F" w14:textId="77777777" w:rsidTr="002C0570">
        <w:trPr>
          <w:tblHeader/>
        </w:trPr>
        <w:tc>
          <w:tcPr>
            <w:tcW w:w="2108" w:type="pct"/>
          </w:tcPr>
          <w:p w14:paraId="28920FA0" w14:textId="77777777" w:rsidR="00DA40F2" w:rsidRPr="00DA40F2" w:rsidRDefault="00DA40F2" w:rsidP="002C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5" w:type="pct"/>
            <w:gridSpan w:val="3"/>
          </w:tcPr>
          <w:p w14:paraId="066E47F1" w14:textId="77777777" w:rsidR="00DA40F2" w:rsidRPr="00DA40F2" w:rsidRDefault="00DA40F2" w:rsidP="002C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4FCAA1B8" w14:textId="77777777" w:rsidR="00DA40F2" w:rsidRPr="00DA40F2" w:rsidRDefault="00DA40F2" w:rsidP="002C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7" w:type="pct"/>
            <w:gridSpan w:val="3"/>
          </w:tcPr>
          <w:p w14:paraId="2BAB0063" w14:textId="77777777" w:rsidR="00DA40F2" w:rsidRPr="00DA40F2" w:rsidRDefault="00DA40F2" w:rsidP="002C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A40F2" w:rsidRPr="00F205C4" w14:paraId="6D4E905C" w14:textId="77777777" w:rsidTr="002C0570">
        <w:trPr>
          <w:tblHeader/>
        </w:trPr>
        <w:tc>
          <w:tcPr>
            <w:tcW w:w="2108" w:type="pct"/>
          </w:tcPr>
          <w:p w14:paraId="1D10CA5D" w14:textId="77777777" w:rsidR="00DA40F2" w:rsidRPr="00DA40F2" w:rsidRDefault="00DA40F2" w:rsidP="002C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</w:tcPr>
          <w:p w14:paraId="283001F7" w14:textId="3E58CE14" w:rsidR="00DA40F2" w:rsidRPr="00DA40F2" w:rsidRDefault="00304D21" w:rsidP="002C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pct"/>
          </w:tcPr>
          <w:p w14:paraId="54C832B3" w14:textId="77777777" w:rsidR="00DA40F2" w:rsidRPr="00DA40F2" w:rsidRDefault="00DA40F2" w:rsidP="002C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F4DF24B" w14:textId="3E9CAAD0" w:rsidR="00DA40F2" w:rsidRPr="00DA40F2" w:rsidRDefault="00F363C1" w:rsidP="002C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DA40F2" w:rsidRPr="00483087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0" w:type="pct"/>
          </w:tcPr>
          <w:p w14:paraId="0C54E4FE" w14:textId="77777777" w:rsidR="00DA40F2" w:rsidRPr="00DA40F2" w:rsidRDefault="00DA40F2" w:rsidP="002C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2FE18B2A" w14:textId="6B386166" w:rsidR="00DA40F2" w:rsidRPr="00DA40F2" w:rsidRDefault="00304D21" w:rsidP="002C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9" w:type="pct"/>
          </w:tcPr>
          <w:p w14:paraId="7AA48825" w14:textId="77777777" w:rsidR="00DA40F2" w:rsidRPr="00DA40F2" w:rsidRDefault="00DA40F2" w:rsidP="002C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1507F4FF" w14:textId="4C575F0B" w:rsidR="00DA40F2" w:rsidRPr="00DA40F2" w:rsidRDefault="00F363C1" w:rsidP="002C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DA40F2" w:rsidRPr="00483087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A40F2" w:rsidRPr="00F205C4" w14:paraId="51091F49" w14:textId="77777777" w:rsidTr="002C0570">
        <w:trPr>
          <w:tblHeader/>
        </w:trPr>
        <w:tc>
          <w:tcPr>
            <w:tcW w:w="2108" w:type="pct"/>
          </w:tcPr>
          <w:p w14:paraId="17748F26" w14:textId="77777777" w:rsidR="00DA40F2" w:rsidRPr="00DA40F2" w:rsidRDefault="00DA40F2" w:rsidP="002C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</w:tcPr>
          <w:p w14:paraId="6DA47174" w14:textId="55772813" w:rsidR="00DA40F2" w:rsidRPr="00DA40F2" w:rsidRDefault="001E014B" w:rsidP="002C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7" w:type="pct"/>
          </w:tcPr>
          <w:p w14:paraId="58A16860" w14:textId="77777777" w:rsidR="00DA40F2" w:rsidRPr="00DA40F2" w:rsidRDefault="00DA40F2" w:rsidP="002C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432E00D1" w14:textId="1084D1FD" w:rsidR="00DA40F2" w:rsidRPr="00DA40F2" w:rsidRDefault="001E014B" w:rsidP="002C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50" w:type="pct"/>
          </w:tcPr>
          <w:p w14:paraId="56E238E0" w14:textId="77777777" w:rsidR="00DA40F2" w:rsidRPr="00DA40F2" w:rsidRDefault="00DA40F2" w:rsidP="002C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3FACD93E" w14:textId="5C56A9E9" w:rsidR="00DA40F2" w:rsidRPr="00DA40F2" w:rsidRDefault="001E014B" w:rsidP="002C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29" w:type="pct"/>
          </w:tcPr>
          <w:p w14:paraId="651700A1" w14:textId="77777777" w:rsidR="00DA40F2" w:rsidRPr="00DA40F2" w:rsidRDefault="00DA40F2" w:rsidP="002C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3E8009EA" w14:textId="35B2D4DA" w:rsidR="00DA40F2" w:rsidRPr="00DA40F2" w:rsidRDefault="001E014B" w:rsidP="002C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DA40F2" w:rsidRPr="00F205C4" w14:paraId="5BB67607" w14:textId="77777777" w:rsidTr="002C0570">
        <w:trPr>
          <w:tblHeader/>
        </w:trPr>
        <w:tc>
          <w:tcPr>
            <w:tcW w:w="2108" w:type="pct"/>
          </w:tcPr>
          <w:p w14:paraId="66022615" w14:textId="77777777" w:rsidR="00DA40F2" w:rsidRPr="00DA40F2" w:rsidRDefault="00DA40F2" w:rsidP="002C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 w:hanging="18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92" w:type="pct"/>
            <w:gridSpan w:val="7"/>
          </w:tcPr>
          <w:p w14:paraId="7B7BE96A" w14:textId="77777777" w:rsidR="00DA40F2" w:rsidRPr="00DA40F2" w:rsidRDefault="00DA40F2" w:rsidP="002C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 w:hanging="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A40F2" w:rsidRPr="00F205C4" w14:paraId="01B28C33" w14:textId="77777777" w:rsidTr="002C0570">
        <w:tc>
          <w:tcPr>
            <w:tcW w:w="2108" w:type="pct"/>
          </w:tcPr>
          <w:p w14:paraId="01DAC164" w14:textId="467089EB" w:rsidR="00DA40F2" w:rsidRPr="00DA40F2" w:rsidRDefault="00DA40F2" w:rsidP="002C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="002C057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DA40F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2892" w:type="pct"/>
            <w:gridSpan w:val="7"/>
          </w:tcPr>
          <w:p w14:paraId="4039BA72" w14:textId="77777777" w:rsidR="00DA40F2" w:rsidRPr="00DA40F2" w:rsidRDefault="00DA40F2" w:rsidP="002C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EB1436" w:rsidRPr="00F205C4" w14:paraId="41CE4AA8" w14:textId="77777777" w:rsidTr="00304D21">
        <w:trPr>
          <w:trHeight w:val="236"/>
        </w:trPr>
        <w:tc>
          <w:tcPr>
            <w:tcW w:w="2108" w:type="pct"/>
          </w:tcPr>
          <w:p w14:paraId="39B93068" w14:textId="77777777" w:rsidR="00EB1436" w:rsidRPr="00DA40F2" w:rsidRDefault="00EB1436" w:rsidP="00EB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7" w:type="pct"/>
            <w:tcBorders>
              <w:bottom w:val="double" w:sz="4" w:space="0" w:color="auto"/>
            </w:tcBorders>
          </w:tcPr>
          <w:p w14:paraId="1082E240" w14:textId="12C621C4" w:rsidR="00EB1436" w:rsidRPr="00DA40F2" w:rsidRDefault="006B4419" w:rsidP="00EB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82E5AEA" w14:textId="77777777" w:rsidR="00EB1436" w:rsidRPr="00DA40F2" w:rsidRDefault="00EB1436" w:rsidP="00EB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</w:tcPr>
          <w:p w14:paraId="7562762E" w14:textId="17B178BE" w:rsidR="00EB1436" w:rsidRPr="00DA40F2" w:rsidRDefault="00EB1436" w:rsidP="00EB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5D5CC53C" w14:textId="77777777" w:rsidR="00EB1436" w:rsidRPr="00DA40F2" w:rsidRDefault="00EB1436" w:rsidP="00EB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double" w:sz="4" w:space="0" w:color="auto"/>
            </w:tcBorders>
          </w:tcPr>
          <w:p w14:paraId="4B0778D2" w14:textId="44F886EE" w:rsidR="00EB1436" w:rsidRPr="00DA40F2" w:rsidRDefault="006B4419" w:rsidP="00EB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419">
              <w:rPr>
                <w:rFonts w:ascii="Angsana New" w:hAnsi="Angsana New" w:cs="Angsana New"/>
                <w:sz w:val="30"/>
                <w:szCs w:val="30"/>
              </w:rPr>
              <w:t>4,943</w:t>
            </w:r>
          </w:p>
        </w:tc>
        <w:tc>
          <w:tcPr>
            <w:tcW w:w="129" w:type="pct"/>
          </w:tcPr>
          <w:p w14:paraId="78B2EAF3" w14:textId="77777777" w:rsidR="00EB1436" w:rsidRPr="00DA40F2" w:rsidRDefault="00EB1436" w:rsidP="00EB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3" w:type="pct"/>
            <w:tcBorders>
              <w:bottom w:val="double" w:sz="4" w:space="0" w:color="auto"/>
            </w:tcBorders>
          </w:tcPr>
          <w:p w14:paraId="02EC643E" w14:textId="15BC33AC" w:rsidR="00EB1436" w:rsidRPr="00DA40F2" w:rsidRDefault="00EB1436" w:rsidP="00EB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4,396</w:t>
            </w:r>
          </w:p>
        </w:tc>
      </w:tr>
      <w:tr w:rsidR="00304D21" w:rsidRPr="00F205C4" w14:paraId="1CF0BBCA" w14:textId="77777777" w:rsidTr="00304D21">
        <w:trPr>
          <w:trHeight w:val="236"/>
        </w:trPr>
        <w:tc>
          <w:tcPr>
            <w:tcW w:w="2108" w:type="pct"/>
          </w:tcPr>
          <w:p w14:paraId="508F3300" w14:textId="77777777" w:rsidR="00304D21" w:rsidRPr="00DA40F2" w:rsidRDefault="00304D21" w:rsidP="00EB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</w:tcPr>
          <w:p w14:paraId="20A47094" w14:textId="77777777" w:rsidR="00304D21" w:rsidRPr="00DA40F2" w:rsidRDefault="00304D21" w:rsidP="00EB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5F7F8E9E" w14:textId="77777777" w:rsidR="00304D21" w:rsidRPr="00DA40F2" w:rsidRDefault="00304D21" w:rsidP="00EB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</w:tcPr>
          <w:p w14:paraId="3B8F2DB9" w14:textId="77777777" w:rsidR="00304D21" w:rsidRPr="00DA40F2" w:rsidRDefault="00304D21" w:rsidP="00EB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14:paraId="7ED9E260" w14:textId="77777777" w:rsidR="00304D21" w:rsidRPr="00DA40F2" w:rsidRDefault="00304D21" w:rsidP="00EB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double" w:sz="4" w:space="0" w:color="auto"/>
            </w:tcBorders>
          </w:tcPr>
          <w:p w14:paraId="07CE8AB8" w14:textId="77777777" w:rsidR="00304D21" w:rsidRPr="00DA40F2" w:rsidRDefault="00304D21" w:rsidP="00EB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19AC627A" w14:textId="77777777" w:rsidR="00304D21" w:rsidRPr="00DA40F2" w:rsidRDefault="00304D21" w:rsidP="00EB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3" w:type="pct"/>
            <w:tcBorders>
              <w:top w:val="double" w:sz="4" w:space="0" w:color="auto"/>
            </w:tcBorders>
          </w:tcPr>
          <w:p w14:paraId="054AAD8D" w14:textId="77777777" w:rsidR="00304D21" w:rsidRDefault="00304D21" w:rsidP="00EB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04D21" w:rsidRPr="00F205C4" w14:paraId="58833C97" w14:textId="77777777" w:rsidTr="00304D21">
        <w:trPr>
          <w:trHeight w:val="236"/>
        </w:trPr>
        <w:tc>
          <w:tcPr>
            <w:tcW w:w="2108" w:type="pct"/>
          </w:tcPr>
          <w:p w14:paraId="50FF1414" w14:textId="5758D8AE" w:rsidR="00304D21" w:rsidRPr="00DA40F2" w:rsidRDefault="00304D21" w:rsidP="00304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637" w:type="pct"/>
          </w:tcPr>
          <w:p w14:paraId="64B21D54" w14:textId="77777777" w:rsidR="00304D21" w:rsidRPr="00DA40F2" w:rsidRDefault="00304D21" w:rsidP="00304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201C0618" w14:textId="77777777" w:rsidR="00304D21" w:rsidRPr="00DA40F2" w:rsidRDefault="00304D21" w:rsidP="00304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6E2293BE" w14:textId="77777777" w:rsidR="00304D21" w:rsidRPr="00DA40F2" w:rsidRDefault="00304D21" w:rsidP="00304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14:paraId="3F8AD5BC" w14:textId="77777777" w:rsidR="00304D21" w:rsidRPr="00DA40F2" w:rsidRDefault="00304D21" w:rsidP="00304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4C3674EC" w14:textId="77777777" w:rsidR="00304D21" w:rsidRPr="00DA40F2" w:rsidRDefault="00304D21" w:rsidP="00304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60306397" w14:textId="77777777" w:rsidR="00304D21" w:rsidRPr="00DA40F2" w:rsidRDefault="00304D21" w:rsidP="00304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3B697A3D" w14:textId="77777777" w:rsidR="00304D21" w:rsidRDefault="00304D21" w:rsidP="00304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04D21" w:rsidRPr="00F205C4" w14:paraId="6FFFF3ED" w14:textId="77777777" w:rsidTr="00304D21">
        <w:trPr>
          <w:trHeight w:val="236"/>
        </w:trPr>
        <w:tc>
          <w:tcPr>
            <w:tcW w:w="2108" w:type="pct"/>
          </w:tcPr>
          <w:p w14:paraId="12104F22" w14:textId="0248C0A3" w:rsidR="00304D21" w:rsidRPr="00DA40F2" w:rsidRDefault="00304D21" w:rsidP="00304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7" w:type="pct"/>
            <w:tcBorders>
              <w:bottom w:val="double" w:sz="4" w:space="0" w:color="auto"/>
            </w:tcBorders>
          </w:tcPr>
          <w:p w14:paraId="16B87487" w14:textId="0D5D24AB" w:rsidR="00304D21" w:rsidRPr="00304D21" w:rsidRDefault="006B4419" w:rsidP="00304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D5B1E78" w14:textId="77777777" w:rsidR="00304D21" w:rsidRPr="00304D21" w:rsidRDefault="00304D21" w:rsidP="00304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</w:tcPr>
          <w:p w14:paraId="6BACC55C" w14:textId="1BCFCD61" w:rsidR="00304D21" w:rsidRPr="00304D21" w:rsidRDefault="00304D21" w:rsidP="00304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4D2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5E1C41D2" w14:textId="77777777" w:rsidR="00304D21" w:rsidRPr="00304D21" w:rsidRDefault="00304D21" w:rsidP="00304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double" w:sz="4" w:space="0" w:color="auto"/>
            </w:tcBorders>
          </w:tcPr>
          <w:p w14:paraId="7D16089A" w14:textId="3E0C0B54" w:rsidR="00304D21" w:rsidRPr="00304D21" w:rsidRDefault="006B4419" w:rsidP="00304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419">
              <w:rPr>
                <w:rFonts w:ascii="Angsana New" w:hAnsi="Angsana New" w:cs="Angsana New"/>
                <w:sz w:val="30"/>
                <w:szCs w:val="30"/>
              </w:rPr>
              <w:t>35,000</w:t>
            </w:r>
          </w:p>
        </w:tc>
        <w:tc>
          <w:tcPr>
            <w:tcW w:w="129" w:type="pct"/>
          </w:tcPr>
          <w:p w14:paraId="5154EAB0" w14:textId="77777777" w:rsidR="00304D21" w:rsidRPr="00304D21" w:rsidRDefault="00304D21" w:rsidP="00304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3" w:type="pct"/>
            <w:tcBorders>
              <w:bottom w:val="double" w:sz="4" w:space="0" w:color="auto"/>
            </w:tcBorders>
          </w:tcPr>
          <w:p w14:paraId="41BC4DC2" w14:textId="2436C18F" w:rsidR="00304D21" w:rsidRPr="00304D21" w:rsidRDefault="00304D21" w:rsidP="00304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10,000</w:t>
            </w:r>
          </w:p>
        </w:tc>
      </w:tr>
    </w:tbl>
    <w:p w14:paraId="394AF9DD" w14:textId="4B3F1662" w:rsidR="002C0570" w:rsidRPr="00304D21" w:rsidRDefault="002C0570" w:rsidP="00304D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45"/>
        <w:jc w:val="thaiDistribute"/>
        <w:rPr>
          <w:rFonts w:ascii="Angsana New" w:hAnsi="Angsana New" w:cs="Angsana New"/>
          <w:bCs/>
          <w:sz w:val="28"/>
          <w:szCs w:val="28"/>
        </w:rPr>
      </w:pPr>
    </w:p>
    <w:p w14:paraId="7BB5B6AF" w14:textId="77777777" w:rsidR="007E4A67" w:rsidRDefault="007E4A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47A721CF" w14:textId="1D57AA34" w:rsidR="00DE4575" w:rsidRPr="00483087" w:rsidRDefault="00DE4575" w:rsidP="00F3795A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48308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สัญญาสำคัญที่ทำกับกิจการที่เกี่ยวข้องกัน</w:t>
      </w:r>
      <w:r w:rsidR="007E4A67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ในระหว่างงวด</w:t>
      </w:r>
    </w:p>
    <w:p w14:paraId="71C8E986" w14:textId="77777777" w:rsidR="00DE4575" w:rsidRPr="007E4A67" w:rsidRDefault="00DE4575" w:rsidP="00DE4575">
      <w:pPr>
        <w:tabs>
          <w:tab w:val="left" w:pos="540"/>
        </w:tabs>
        <w:ind w:left="540"/>
        <w:rPr>
          <w:rFonts w:ascii="Angsana New" w:hAnsi="Angsana New"/>
          <w:sz w:val="28"/>
          <w:szCs w:val="28"/>
        </w:rPr>
      </w:pPr>
    </w:p>
    <w:p w14:paraId="1E701230" w14:textId="77777777" w:rsidR="00930E61" w:rsidRPr="007E4A67" w:rsidRDefault="00930E61" w:rsidP="00930E61">
      <w:pPr>
        <w:tabs>
          <w:tab w:val="left" w:pos="540"/>
        </w:tabs>
        <w:ind w:left="540"/>
        <w:rPr>
          <w:rFonts w:ascii="Angsana New" w:hAnsi="Angsana New"/>
          <w:i/>
          <w:iCs/>
          <w:sz w:val="30"/>
          <w:szCs w:val="30"/>
        </w:rPr>
      </w:pPr>
      <w:r w:rsidRPr="007E4A67">
        <w:rPr>
          <w:rFonts w:ascii="Angsana New" w:hAnsi="Angsana New" w:cs="Angsana New" w:hint="cs"/>
          <w:i/>
          <w:iCs/>
          <w:sz w:val="30"/>
          <w:szCs w:val="30"/>
          <w:cs/>
        </w:rPr>
        <w:t>สัญญาให้กู้ยืมเงินระยะยาว</w:t>
      </w:r>
    </w:p>
    <w:p w14:paraId="4C767EDF" w14:textId="77777777" w:rsidR="00930E61" w:rsidRPr="007E4A67" w:rsidRDefault="00930E61" w:rsidP="00930E61">
      <w:pPr>
        <w:tabs>
          <w:tab w:val="left" w:pos="540"/>
        </w:tabs>
        <w:ind w:left="540"/>
        <w:rPr>
          <w:rFonts w:ascii="Angsana New" w:hAnsi="Angsana New"/>
          <w:sz w:val="28"/>
          <w:szCs w:val="28"/>
        </w:rPr>
      </w:pPr>
    </w:p>
    <w:p w14:paraId="31C7A269" w14:textId="454D71A8" w:rsidR="00930E61" w:rsidRPr="007E4A67" w:rsidRDefault="006D355D" w:rsidP="007E4A67">
      <w:pPr>
        <w:tabs>
          <w:tab w:val="left" w:pos="540"/>
        </w:tabs>
        <w:ind w:left="540"/>
        <w:jc w:val="thaiDistribute"/>
        <w:rPr>
          <w:rFonts w:ascii="Angsana New" w:hAnsi="Angsana New" w:cstheme="minorBidi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cs="Angsana New"/>
          <w:sz w:val="30"/>
          <w:szCs w:val="30"/>
        </w:rPr>
        <w:t xml:space="preserve">4 </w:t>
      </w:r>
      <w:r>
        <w:rPr>
          <w:rFonts w:ascii="Angsana New" w:hAnsi="Angsana New" w:cs="Angsana New" w:hint="cs"/>
          <w:sz w:val="30"/>
          <w:szCs w:val="30"/>
          <w:cs/>
        </w:rPr>
        <w:t xml:space="preserve">สิงหาคม </w:t>
      </w:r>
      <w:r>
        <w:rPr>
          <w:rFonts w:ascii="Angsana New" w:hAnsi="Angsana New" w:cs="Angsana New"/>
          <w:sz w:val="30"/>
          <w:szCs w:val="30"/>
        </w:rPr>
        <w:t xml:space="preserve">2563 </w:t>
      </w:r>
      <w:r w:rsidR="00930E61" w:rsidRPr="00C90E26">
        <w:rPr>
          <w:rFonts w:ascii="Angsana New" w:hAnsi="Angsana New" w:cs="Angsana New" w:hint="cs"/>
          <w:sz w:val="30"/>
          <w:szCs w:val="30"/>
          <w:cs/>
        </w:rPr>
        <w:t>บริษัท</w:t>
      </w:r>
      <w:r>
        <w:rPr>
          <w:rFonts w:ascii="Angsana New" w:hAnsi="Angsana New" w:cs="Angsana New" w:hint="cs"/>
          <w:sz w:val="30"/>
          <w:szCs w:val="30"/>
          <w:cs/>
        </w:rPr>
        <w:t>ได้ทำ</w:t>
      </w:r>
      <w:r w:rsidR="00930E61" w:rsidRPr="00C90E26">
        <w:rPr>
          <w:rFonts w:ascii="Angsana New" w:hAnsi="Angsana New" w:cs="Angsana New" w:hint="cs"/>
          <w:sz w:val="30"/>
          <w:szCs w:val="30"/>
          <w:cs/>
        </w:rPr>
        <w:t>สัญญาให้กู้ยืมเงินระยะยาวกับบริษัทย่อยแห่งหนึ่งชนิดไม่มีหลักประกัน</w:t>
      </w:r>
      <w:r w:rsidR="00930E61" w:rsidRPr="00C90E26">
        <w:rPr>
          <w:rFonts w:ascii="Angsana New" w:hAnsi="Angsana New" w:cs="Angsana New"/>
          <w:sz w:val="30"/>
          <w:szCs w:val="30"/>
          <w:cs/>
        </w:rPr>
        <w:t xml:space="preserve"> </w:t>
      </w:r>
      <w:r w:rsidR="00930E61" w:rsidRPr="00C90E26">
        <w:rPr>
          <w:rFonts w:ascii="Angsana New" w:hAnsi="Angsana New" w:cs="Angsana New" w:hint="cs"/>
          <w:sz w:val="30"/>
          <w:szCs w:val="30"/>
          <w:cs/>
        </w:rPr>
        <w:t>โดยมีวงเงินให้กู้ยืมเป็นจำนวน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930E61" w:rsidRPr="00C90E26">
        <w:rPr>
          <w:rFonts w:ascii="Angsana New" w:hAnsi="Angsana New"/>
          <w:sz w:val="30"/>
          <w:szCs w:val="30"/>
        </w:rPr>
        <w:t>35</w:t>
      </w:r>
      <w:r w:rsidR="00930E61" w:rsidRPr="00C90E26">
        <w:rPr>
          <w:rFonts w:ascii="Angsana New" w:hAnsi="Angsana New" w:cs="Angsana New"/>
          <w:sz w:val="30"/>
          <w:szCs w:val="30"/>
        </w:rPr>
        <w:t xml:space="preserve"> </w:t>
      </w:r>
      <w:r w:rsidR="00930E61" w:rsidRPr="00C90E26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930E61" w:rsidRPr="00C90E26">
        <w:rPr>
          <w:rFonts w:ascii="Angsana New" w:hAnsi="Angsana New" w:cs="Angsana New"/>
          <w:sz w:val="30"/>
          <w:szCs w:val="30"/>
          <w:cs/>
        </w:rPr>
        <w:t xml:space="preserve"> </w:t>
      </w:r>
      <w:r w:rsidR="00930E61" w:rsidRPr="00C90E26">
        <w:rPr>
          <w:rFonts w:ascii="Angsana New" w:hAnsi="Angsana New" w:cs="Angsana New" w:hint="cs"/>
          <w:sz w:val="30"/>
          <w:szCs w:val="30"/>
          <w:cs/>
        </w:rPr>
        <w:t>เงินให้กู้ยืมนี้มีอัตราดอกเบี้ยในอัตราร้อยละ</w:t>
      </w:r>
      <w:r w:rsidR="00930E61" w:rsidRPr="00C90E26">
        <w:rPr>
          <w:rFonts w:ascii="Angsana New" w:hAnsi="Angsana New" w:cs="Angsana New"/>
          <w:sz w:val="30"/>
          <w:szCs w:val="30"/>
          <w:cs/>
        </w:rPr>
        <w:t xml:space="preserve"> </w:t>
      </w:r>
      <w:r w:rsidR="007E4A67">
        <w:rPr>
          <w:rFonts w:ascii="Angsana New" w:hAnsi="Angsana New" w:cstheme="minorBidi"/>
          <w:sz w:val="30"/>
          <w:szCs w:val="30"/>
        </w:rPr>
        <w:t>0.5</w:t>
      </w:r>
      <w:r w:rsidR="00930E61" w:rsidRPr="00C90E26">
        <w:rPr>
          <w:rFonts w:ascii="Angsana New" w:hAnsi="Angsana New" w:cs="Angsana New"/>
          <w:sz w:val="30"/>
          <w:szCs w:val="30"/>
        </w:rPr>
        <w:t xml:space="preserve"> </w:t>
      </w:r>
      <w:r w:rsidR="00930E61" w:rsidRPr="00C90E26">
        <w:rPr>
          <w:rFonts w:ascii="Angsana New" w:hAnsi="Angsana New" w:cs="Angsana New" w:hint="cs"/>
          <w:sz w:val="30"/>
          <w:szCs w:val="30"/>
          <w:cs/>
        </w:rPr>
        <w:t>ต่อปี</w:t>
      </w:r>
      <w:r w:rsidR="00930E61" w:rsidRPr="00C90E26">
        <w:rPr>
          <w:rFonts w:ascii="Angsana New" w:hAnsi="Angsana New" w:cs="Angsana New"/>
          <w:sz w:val="30"/>
          <w:szCs w:val="30"/>
          <w:cs/>
        </w:rPr>
        <w:t xml:space="preserve"> </w:t>
      </w:r>
      <w:r w:rsidR="00930E61" w:rsidRPr="00C90E26">
        <w:rPr>
          <w:rFonts w:ascii="Angsana New" w:hAnsi="Angsana New" w:cs="Angsana New" w:hint="cs"/>
          <w:sz w:val="30"/>
          <w:szCs w:val="30"/>
          <w:cs/>
        </w:rPr>
        <w:t>ซึ่งมีกำหนดจ่ายชำระดอกเบี้ยเป็นรายเดือน</w:t>
      </w:r>
      <w:r w:rsidR="00930E61" w:rsidRPr="00C90E26">
        <w:rPr>
          <w:rFonts w:ascii="Angsana New" w:hAnsi="Angsana New" w:cs="Angsana New"/>
          <w:sz w:val="30"/>
          <w:szCs w:val="30"/>
          <w:cs/>
        </w:rPr>
        <w:t xml:space="preserve"> </w:t>
      </w:r>
      <w:r w:rsidR="00930E61" w:rsidRPr="00C90E26">
        <w:rPr>
          <w:rFonts w:ascii="Angsana New" w:hAnsi="Angsana New" w:cs="Angsana New" w:hint="cs"/>
          <w:sz w:val="30"/>
          <w:szCs w:val="30"/>
          <w:cs/>
        </w:rPr>
        <w:t>และกำหนดจ่ายชำระเงินต้นภายในเดือนสิงหาคม</w:t>
      </w:r>
      <w:r w:rsidR="00930E61" w:rsidRPr="00C90E26">
        <w:rPr>
          <w:rFonts w:ascii="Angsana New" w:hAnsi="Angsana New" w:cs="Angsana New"/>
          <w:sz w:val="30"/>
          <w:szCs w:val="30"/>
          <w:cs/>
        </w:rPr>
        <w:t xml:space="preserve"> </w:t>
      </w:r>
      <w:r w:rsidR="00930E61" w:rsidRPr="007E4A67">
        <w:rPr>
          <w:rFonts w:ascii="Angsana New" w:hAnsi="Angsana New" w:cs="Angsana New"/>
          <w:sz w:val="30"/>
          <w:szCs w:val="30"/>
        </w:rPr>
        <w:t>2568</w:t>
      </w:r>
      <w:r w:rsidR="007E4A67" w:rsidRPr="007E4A67">
        <w:rPr>
          <w:rFonts w:ascii="Angsana New" w:hAnsi="Angsana New" w:cs="Angsana New"/>
          <w:sz w:val="30"/>
          <w:szCs w:val="30"/>
        </w:rPr>
        <w:t xml:space="preserve"> </w:t>
      </w:r>
      <w:r w:rsidR="007E4A67" w:rsidRPr="007E4A67">
        <w:rPr>
          <w:rFonts w:ascii="Angsana New" w:hAnsi="Angsana New" w:cs="Angsana New" w:hint="cs"/>
          <w:sz w:val="30"/>
          <w:szCs w:val="30"/>
          <w:cs/>
        </w:rPr>
        <w:t xml:space="preserve">ต่อมาเมื่อวันที่ </w:t>
      </w:r>
      <w:r w:rsidR="007E4A67" w:rsidRPr="007E4A67">
        <w:rPr>
          <w:rFonts w:ascii="Angsana New" w:hAnsi="Angsana New" w:cs="Angsana New"/>
          <w:sz w:val="30"/>
          <w:szCs w:val="30"/>
        </w:rPr>
        <w:t xml:space="preserve">29 </w:t>
      </w:r>
      <w:r w:rsidR="007E4A67" w:rsidRPr="007E4A67">
        <w:rPr>
          <w:rFonts w:ascii="Angsana New" w:hAnsi="Angsana New" w:cs="Angsana New" w:hint="cs"/>
          <w:sz w:val="30"/>
          <w:szCs w:val="30"/>
          <w:cs/>
        </w:rPr>
        <w:t xml:space="preserve">กรกฎาคม </w:t>
      </w:r>
      <w:r w:rsidR="007E4A67" w:rsidRPr="007E4A67">
        <w:rPr>
          <w:rFonts w:ascii="Angsana New" w:hAnsi="Angsana New" w:cs="Angsana New"/>
          <w:sz w:val="30"/>
          <w:szCs w:val="30"/>
        </w:rPr>
        <w:t>2564</w:t>
      </w:r>
      <w:r w:rsidR="007E4A67">
        <w:rPr>
          <w:rFonts w:ascii="Angsana New" w:hAnsi="Angsana New" w:cs="Angsana New"/>
          <w:sz w:val="30"/>
          <w:szCs w:val="30"/>
        </w:rPr>
        <w:t xml:space="preserve"> </w:t>
      </w:r>
      <w:r w:rsidR="007E4A67">
        <w:rPr>
          <w:rFonts w:ascii="Angsana New" w:hAnsi="Angsana New" w:cs="Angsana New" w:hint="cs"/>
          <w:sz w:val="30"/>
          <w:szCs w:val="30"/>
          <w:cs/>
        </w:rPr>
        <w:t xml:space="preserve">บริษัทได้ทำบันทึกแนบท้ายสัญญา เพื่อเปลี่ยนแปลงอัตราดอกเบี้ยเป็นร้อยละ </w:t>
      </w:r>
      <w:r w:rsidR="007E4A67">
        <w:rPr>
          <w:rFonts w:ascii="Angsana New" w:hAnsi="Angsana New" w:cs="Angsana New"/>
          <w:sz w:val="30"/>
          <w:szCs w:val="30"/>
        </w:rPr>
        <w:t xml:space="preserve">1.27 </w:t>
      </w:r>
      <w:r w:rsidR="007E4A67">
        <w:rPr>
          <w:rFonts w:ascii="Angsana New" w:hAnsi="Angsana New" w:cs="Angsana New" w:hint="cs"/>
          <w:sz w:val="30"/>
          <w:szCs w:val="30"/>
          <w:cs/>
        </w:rPr>
        <w:t>ต่อปี ซึ่งมีผลย้อนหลังตั้งแต่วันที่ทำสัญญา</w:t>
      </w:r>
    </w:p>
    <w:p w14:paraId="76C7B9F6" w14:textId="77777777" w:rsidR="00930E61" w:rsidRPr="007E4A67" w:rsidRDefault="00930E61" w:rsidP="007E4A67">
      <w:pPr>
        <w:tabs>
          <w:tab w:val="left" w:pos="540"/>
        </w:tabs>
        <w:ind w:left="540"/>
        <w:rPr>
          <w:rFonts w:ascii="Angsana New" w:hAnsi="Angsana New"/>
          <w:sz w:val="28"/>
          <w:szCs w:val="28"/>
        </w:rPr>
      </w:pPr>
    </w:p>
    <w:p w14:paraId="5E21ADD7" w14:textId="21BC5114" w:rsidR="00AB5EBA" w:rsidRDefault="00AB5EBA" w:rsidP="0027229D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t>ลูกหนี้การค้า</w:t>
      </w:r>
    </w:p>
    <w:p w14:paraId="44F2553E" w14:textId="77777777" w:rsidR="007E04D5" w:rsidRPr="007E4A67" w:rsidRDefault="007E04D5" w:rsidP="007E4A67">
      <w:pPr>
        <w:tabs>
          <w:tab w:val="left" w:pos="540"/>
        </w:tabs>
        <w:ind w:left="540"/>
        <w:rPr>
          <w:rFonts w:ascii="Angsana New" w:hAnsi="Angsana New"/>
          <w:sz w:val="28"/>
          <w:szCs w:val="28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2"/>
        <w:gridCol w:w="1168"/>
        <w:gridCol w:w="270"/>
        <w:gridCol w:w="1170"/>
        <w:gridCol w:w="272"/>
        <w:gridCol w:w="1170"/>
        <w:gridCol w:w="268"/>
        <w:gridCol w:w="1171"/>
      </w:tblGrid>
      <w:tr w:rsidR="00E1746A" w:rsidRPr="00F205C4" w14:paraId="206F90B3" w14:textId="77777777" w:rsidTr="001F5245">
        <w:trPr>
          <w:tblHeader/>
        </w:trPr>
        <w:tc>
          <w:tcPr>
            <w:tcW w:w="2011" w:type="pct"/>
          </w:tcPr>
          <w:p w14:paraId="4C9719B5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0" w:type="pct"/>
            <w:gridSpan w:val="3"/>
          </w:tcPr>
          <w:p w14:paraId="5BC20740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3D9CFB91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1" w:type="pct"/>
            <w:gridSpan w:val="3"/>
          </w:tcPr>
          <w:p w14:paraId="4A6BB0EF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8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746A" w:rsidRPr="00F205C4" w14:paraId="260E8E75" w14:textId="77777777" w:rsidTr="001F5245">
        <w:trPr>
          <w:tblHeader/>
        </w:trPr>
        <w:tc>
          <w:tcPr>
            <w:tcW w:w="2011" w:type="pct"/>
          </w:tcPr>
          <w:p w14:paraId="730EEEA1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36" w:type="pct"/>
          </w:tcPr>
          <w:p w14:paraId="1EE57AE5" w14:textId="17E06E9D" w:rsidR="00E1746A" w:rsidRPr="00DA40F2" w:rsidRDefault="00F363C1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02448E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E1746A" w:rsidRPr="0048308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02448E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pct"/>
          </w:tcPr>
          <w:p w14:paraId="64A865F3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2B5C1569" w14:textId="3F57E7C1" w:rsidR="00E1746A" w:rsidRPr="00DA40F2" w:rsidRDefault="00F363C1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E1746A" w:rsidRPr="00483087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8" w:type="pct"/>
          </w:tcPr>
          <w:p w14:paraId="06AE39D6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64ED6E4D" w14:textId="091B8061" w:rsidR="00E1746A" w:rsidRPr="00DA40F2" w:rsidRDefault="00F363C1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02448E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02448E" w:rsidRPr="0048308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02448E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6" w:type="pct"/>
          </w:tcPr>
          <w:p w14:paraId="03AD7C95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3191163A" w14:textId="67ED6E51" w:rsidR="00E1746A" w:rsidRPr="00DA40F2" w:rsidRDefault="00F363C1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E1746A" w:rsidRPr="00483087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66D97" w:rsidRPr="00F205C4" w14:paraId="33CDA1B4" w14:textId="77777777" w:rsidTr="001F5245">
        <w:trPr>
          <w:tblHeader/>
        </w:trPr>
        <w:tc>
          <w:tcPr>
            <w:tcW w:w="2011" w:type="pct"/>
          </w:tcPr>
          <w:p w14:paraId="177BDAC0" w14:textId="77777777" w:rsidR="00C66D97" w:rsidRPr="00DA40F2" w:rsidRDefault="00C66D97" w:rsidP="00C66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36" w:type="pct"/>
          </w:tcPr>
          <w:p w14:paraId="0583ACBA" w14:textId="700BA106" w:rsidR="00C66D97" w:rsidRPr="00DA40F2" w:rsidRDefault="00C66D97" w:rsidP="00C66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7" w:type="pct"/>
          </w:tcPr>
          <w:p w14:paraId="27861F28" w14:textId="77777777" w:rsidR="00C66D97" w:rsidRPr="00DA40F2" w:rsidRDefault="00C66D97" w:rsidP="00C66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5F661539" w14:textId="2BEBC821" w:rsidR="00C66D97" w:rsidRPr="00DA40F2" w:rsidRDefault="00C66D97" w:rsidP="00C66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8" w:type="pct"/>
          </w:tcPr>
          <w:p w14:paraId="6A4927C9" w14:textId="77777777" w:rsidR="00C66D97" w:rsidRPr="00DA40F2" w:rsidRDefault="00C66D97" w:rsidP="00C66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1388426F" w14:textId="5762EDAB" w:rsidR="00C66D97" w:rsidRPr="00DA40F2" w:rsidRDefault="00C66D97" w:rsidP="00C66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6" w:type="pct"/>
          </w:tcPr>
          <w:p w14:paraId="6D694BD4" w14:textId="77777777" w:rsidR="00C66D97" w:rsidRPr="00DA40F2" w:rsidRDefault="00C66D97" w:rsidP="00C66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7B8EE3FF" w14:textId="25DDE384" w:rsidR="00C66D97" w:rsidRPr="00DA40F2" w:rsidRDefault="00C66D97" w:rsidP="00C66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E1746A" w:rsidRPr="00F205C4" w14:paraId="3D3241D8" w14:textId="77777777" w:rsidTr="00A9141A">
        <w:trPr>
          <w:tblHeader/>
        </w:trPr>
        <w:tc>
          <w:tcPr>
            <w:tcW w:w="2011" w:type="pct"/>
          </w:tcPr>
          <w:p w14:paraId="72C137CD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 w:hanging="18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89" w:type="pct"/>
            <w:gridSpan w:val="7"/>
          </w:tcPr>
          <w:p w14:paraId="7986A343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1746A" w:rsidRPr="00F205C4" w14:paraId="6C2ABAD7" w14:textId="77777777" w:rsidTr="001F5245">
        <w:tc>
          <w:tcPr>
            <w:tcW w:w="2011" w:type="pct"/>
          </w:tcPr>
          <w:p w14:paraId="4C14C2BA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636" w:type="pct"/>
          </w:tcPr>
          <w:p w14:paraId="537F2971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5065C604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6B6A6BDB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6CB899AE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00ECA26C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111FC69B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14:paraId="0B12D2B9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firstLine="1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80976" w:rsidRPr="00F205C4" w14:paraId="092E64D0" w14:textId="77777777" w:rsidTr="001F5245">
        <w:tc>
          <w:tcPr>
            <w:tcW w:w="2011" w:type="pct"/>
          </w:tcPr>
          <w:p w14:paraId="3E4EB212" w14:textId="77777777" w:rsidR="00980976" w:rsidRPr="00DA40F2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636" w:type="pct"/>
          </w:tcPr>
          <w:p w14:paraId="6C12243E" w14:textId="0F1CA6E5" w:rsidR="00980976" w:rsidRPr="00DA40F2" w:rsidRDefault="00930E61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0E61">
              <w:rPr>
                <w:rFonts w:ascii="Angsana New" w:hAnsi="Angsana New" w:cs="Angsana New"/>
                <w:sz w:val="30"/>
                <w:szCs w:val="30"/>
              </w:rPr>
              <w:t>36,740</w:t>
            </w:r>
          </w:p>
        </w:tc>
        <w:tc>
          <w:tcPr>
            <w:tcW w:w="147" w:type="pct"/>
          </w:tcPr>
          <w:p w14:paraId="0F055836" w14:textId="77777777" w:rsidR="00980976" w:rsidRPr="00DA40F2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15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5B15C27E" w14:textId="1A6A5F2A" w:rsidR="00980976" w:rsidRPr="00DA40F2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</w:rPr>
              <w:t>972</w:t>
            </w:r>
          </w:p>
        </w:tc>
        <w:tc>
          <w:tcPr>
            <w:tcW w:w="148" w:type="pct"/>
          </w:tcPr>
          <w:p w14:paraId="6CD3426C" w14:textId="77777777" w:rsidR="00980976" w:rsidRPr="00DA40F2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7FA82397" w14:textId="446C605B" w:rsidR="00980976" w:rsidRPr="00E1746A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14:paraId="706A4985" w14:textId="77777777" w:rsidR="00980976" w:rsidRPr="00DA40F2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14:paraId="38936249" w14:textId="77777777" w:rsidR="00980976" w:rsidRPr="00DA40F2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980976" w:rsidRPr="00F205C4" w14:paraId="1D76C074" w14:textId="77777777" w:rsidTr="001F5245">
        <w:tc>
          <w:tcPr>
            <w:tcW w:w="2011" w:type="pct"/>
          </w:tcPr>
          <w:p w14:paraId="53DE2E51" w14:textId="77777777" w:rsidR="00980976" w:rsidRPr="00DA40F2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636" w:type="pct"/>
          </w:tcPr>
          <w:p w14:paraId="0DA3C075" w14:textId="77777777" w:rsidR="00980976" w:rsidRPr="00DA40F2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E1AF29D" w14:textId="77777777" w:rsidR="00980976" w:rsidRPr="00DA40F2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15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4ADA4E05" w14:textId="77777777" w:rsidR="00980976" w:rsidRPr="00DA40F2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33EFFF9E" w14:textId="77777777" w:rsidR="00980976" w:rsidRPr="00DA40F2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192E1629" w14:textId="77777777" w:rsidR="00980976" w:rsidRPr="00DA40F2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1814DA7E" w14:textId="77777777" w:rsidR="00980976" w:rsidRPr="00DA40F2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14:paraId="730EE511" w14:textId="77777777" w:rsidR="00980976" w:rsidRPr="00DA40F2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80976" w:rsidRPr="00F205C4" w14:paraId="59D18827" w14:textId="77777777" w:rsidTr="001F5245">
        <w:tc>
          <w:tcPr>
            <w:tcW w:w="2011" w:type="pct"/>
          </w:tcPr>
          <w:p w14:paraId="6FC1DE9B" w14:textId="229C9120" w:rsidR="00980976" w:rsidRPr="00DA40F2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น้อยกว่า </w:t>
            </w:r>
            <w:r w:rsidRPr="00F363C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36" w:type="pct"/>
            <w:vAlign w:val="bottom"/>
          </w:tcPr>
          <w:p w14:paraId="7B85D08C" w14:textId="63469058" w:rsidR="00980976" w:rsidRPr="00DA40F2" w:rsidRDefault="00930E61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0E61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930E6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30E61">
              <w:rPr>
                <w:rFonts w:ascii="Angsana New" w:hAnsi="Angsana New" w:cs="Angsana New"/>
                <w:sz w:val="30"/>
                <w:szCs w:val="30"/>
                <w:cs/>
              </w:rPr>
              <w:t>288</w:t>
            </w:r>
          </w:p>
        </w:tc>
        <w:tc>
          <w:tcPr>
            <w:tcW w:w="147" w:type="pct"/>
          </w:tcPr>
          <w:p w14:paraId="579E8EF5" w14:textId="77777777" w:rsidR="00980976" w:rsidRPr="00DA40F2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15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78DF2FD5" w14:textId="7DD183E7" w:rsidR="00980976" w:rsidRPr="00DA40F2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814</w:t>
            </w:r>
          </w:p>
        </w:tc>
        <w:tc>
          <w:tcPr>
            <w:tcW w:w="148" w:type="pct"/>
          </w:tcPr>
          <w:p w14:paraId="253AEEA0" w14:textId="77777777" w:rsidR="00980976" w:rsidRPr="00DA40F2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60E1277F" w14:textId="0CB95316" w:rsidR="00980976" w:rsidRPr="00E1746A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14:paraId="38B515E5" w14:textId="77777777" w:rsidR="00980976" w:rsidRPr="00DA40F2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14:paraId="1615B51B" w14:textId="77777777" w:rsidR="00980976" w:rsidRPr="00DA40F2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980976" w:rsidRPr="00F205C4" w14:paraId="20F13E42" w14:textId="77777777" w:rsidTr="001F5245">
        <w:tc>
          <w:tcPr>
            <w:tcW w:w="2011" w:type="pct"/>
          </w:tcPr>
          <w:p w14:paraId="5661149C" w14:textId="6E391C84" w:rsidR="00980976" w:rsidRPr="00DA40F2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F363C1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DA40F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36" w:type="pct"/>
            <w:vAlign w:val="bottom"/>
          </w:tcPr>
          <w:p w14:paraId="656099B5" w14:textId="4DA3A5B0" w:rsidR="00980976" w:rsidRPr="00DA40F2" w:rsidRDefault="00930E61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sz w:val="30"/>
                <w:szCs w:val="30"/>
              </w:rPr>
            </w:pPr>
            <w:r w:rsidRPr="00930E6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45F5AA51" w14:textId="77777777" w:rsidR="00980976" w:rsidRPr="00DA40F2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15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7C93BF09" w14:textId="69BE3737" w:rsidR="00980976" w:rsidRPr="00DA40F2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92</w:t>
            </w:r>
          </w:p>
        </w:tc>
        <w:tc>
          <w:tcPr>
            <w:tcW w:w="148" w:type="pct"/>
          </w:tcPr>
          <w:p w14:paraId="4B14C5C3" w14:textId="77777777" w:rsidR="00980976" w:rsidRPr="00DA40F2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76F3AFAA" w14:textId="3CB5262B" w:rsidR="00980976" w:rsidRPr="00E1746A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14:paraId="7DA70730" w14:textId="77777777" w:rsidR="00980976" w:rsidRPr="00DA40F2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14:paraId="0BCBB527" w14:textId="77777777" w:rsidR="00980976" w:rsidRPr="00DA40F2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980976" w:rsidRPr="00F205C4" w14:paraId="172C3E59" w14:textId="77777777" w:rsidTr="001F5245">
        <w:tc>
          <w:tcPr>
            <w:tcW w:w="2011" w:type="pct"/>
          </w:tcPr>
          <w:p w14:paraId="61EE4071" w14:textId="6BC13931" w:rsidR="00980976" w:rsidRPr="00DA40F2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F363C1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36" w:type="pct"/>
            <w:vAlign w:val="bottom"/>
          </w:tcPr>
          <w:p w14:paraId="0C2B206C" w14:textId="18F09D52" w:rsidR="00980976" w:rsidRPr="00DA40F2" w:rsidRDefault="00930E61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sz w:val="30"/>
                <w:szCs w:val="30"/>
              </w:rPr>
            </w:pPr>
            <w:r w:rsidRPr="00930E61">
              <w:rPr>
                <w:rFonts w:ascii="Angsana New" w:hAnsi="Angsana New" w:cs="Angsana New"/>
                <w:sz w:val="30"/>
                <w:szCs w:val="30"/>
              </w:rPr>
              <w:t>93</w:t>
            </w:r>
          </w:p>
        </w:tc>
        <w:tc>
          <w:tcPr>
            <w:tcW w:w="147" w:type="pct"/>
          </w:tcPr>
          <w:p w14:paraId="6D877BE4" w14:textId="77777777" w:rsidR="00980976" w:rsidRPr="00DA40F2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15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01A8BD90" w14:textId="41593463" w:rsidR="00980976" w:rsidRPr="00DA40F2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103</w:t>
            </w:r>
          </w:p>
        </w:tc>
        <w:tc>
          <w:tcPr>
            <w:tcW w:w="148" w:type="pct"/>
          </w:tcPr>
          <w:p w14:paraId="417CE7CC" w14:textId="77777777" w:rsidR="00980976" w:rsidRPr="00DA40F2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6FD55693" w14:textId="0C861BC9" w:rsidR="00980976" w:rsidRPr="00E1746A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14:paraId="6667260F" w14:textId="77777777" w:rsidR="00980976" w:rsidRPr="00DA40F2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14:paraId="1E2BF394" w14:textId="77777777" w:rsidR="00980976" w:rsidRPr="00DA40F2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980976" w:rsidRPr="00F205C4" w14:paraId="086BAE2E" w14:textId="77777777" w:rsidTr="001F5245">
        <w:tc>
          <w:tcPr>
            <w:tcW w:w="2011" w:type="pct"/>
          </w:tcPr>
          <w:p w14:paraId="17609E0C" w14:textId="5C32AD4D" w:rsidR="00980976" w:rsidRPr="00DA40F2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F363C1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DA40F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36" w:type="pct"/>
            <w:tcBorders>
              <w:bottom w:val="single" w:sz="4" w:space="0" w:color="auto"/>
            </w:tcBorders>
            <w:vAlign w:val="bottom"/>
          </w:tcPr>
          <w:p w14:paraId="709BF14C" w14:textId="243188E7" w:rsidR="00980976" w:rsidRPr="00DA40F2" w:rsidRDefault="00930E61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sz w:val="30"/>
                <w:szCs w:val="30"/>
              </w:rPr>
            </w:pPr>
            <w:r w:rsidRPr="00930E61">
              <w:rPr>
                <w:rFonts w:ascii="Angsana New" w:hAnsi="Angsana New" w:cs="Angsana New"/>
                <w:sz w:val="30"/>
                <w:szCs w:val="30"/>
              </w:rPr>
              <w:t>228</w:t>
            </w:r>
          </w:p>
        </w:tc>
        <w:tc>
          <w:tcPr>
            <w:tcW w:w="147" w:type="pct"/>
          </w:tcPr>
          <w:p w14:paraId="2984E0A1" w14:textId="77777777" w:rsidR="00980976" w:rsidRPr="00DA40F2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15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vAlign w:val="bottom"/>
          </w:tcPr>
          <w:p w14:paraId="69AA493E" w14:textId="163B9A07" w:rsidR="00980976" w:rsidRPr="00DA40F2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124</w:t>
            </w:r>
          </w:p>
        </w:tc>
        <w:tc>
          <w:tcPr>
            <w:tcW w:w="148" w:type="pct"/>
          </w:tcPr>
          <w:p w14:paraId="44C8B7AC" w14:textId="77777777" w:rsidR="00980976" w:rsidRPr="00DA40F2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633B2DC1" w14:textId="0FE4B188" w:rsidR="00980976" w:rsidRPr="00E1746A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14:paraId="70573102" w14:textId="77777777" w:rsidR="00980976" w:rsidRPr="00DA40F2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5C000925" w14:textId="77777777" w:rsidR="00980976" w:rsidRPr="00DA40F2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980976" w:rsidRPr="00F205C4" w14:paraId="040CF0CF" w14:textId="77777777" w:rsidTr="00C30C35">
        <w:tc>
          <w:tcPr>
            <w:tcW w:w="2011" w:type="pct"/>
          </w:tcPr>
          <w:p w14:paraId="2605D71B" w14:textId="77777777" w:rsidR="00980976" w:rsidRPr="00DA40F2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6" w:type="pct"/>
            <w:tcBorders>
              <w:top w:val="single" w:sz="4" w:space="0" w:color="auto"/>
            </w:tcBorders>
            <w:vAlign w:val="bottom"/>
          </w:tcPr>
          <w:p w14:paraId="4919E9B8" w14:textId="3F22E6AD" w:rsidR="00980976" w:rsidRPr="008B4126" w:rsidRDefault="00930E61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30E6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38,349</w:t>
            </w:r>
          </w:p>
        </w:tc>
        <w:tc>
          <w:tcPr>
            <w:tcW w:w="147" w:type="pct"/>
          </w:tcPr>
          <w:p w14:paraId="0228198E" w14:textId="77777777" w:rsidR="00980976" w:rsidRPr="00DA40F2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15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  <w:vAlign w:val="bottom"/>
          </w:tcPr>
          <w:p w14:paraId="57690AAA" w14:textId="0790ACC7" w:rsidR="00980976" w:rsidRPr="00DA40F2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</w:t>
            </w:r>
          </w:p>
        </w:tc>
        <w:tc>
          <w:tcPr>
            <w:tcW w:w="148" w:type="pct"/>
          </w:tcPr>
          <w:p w14:paraId="73CB10CC" w14:textId="77777777" w:rsidR="00980976" w:rsidRPr="00DA40F2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50504850" w14:textId="537B7B22" w:rsidR="00980976" w:rsidRPr="00DA40F2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14:paraId="32F2F59D" w14:textId="77777777" w:rsidR="00980976" w:rsidRPr="00DA40F2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</w:tcPr>
          <w:p w14:paraId="2DC545A1" w14:textId="77777777" w:rsidR="00980976" w:rsidRPr="00DA40F2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980976" w:rsidRPr="00F205C4" w14:paraId="5E58FC10" w14:textId="77777777" w:rsidTr="00C30C35">
        <w:tc>
          <w:tcPr>
            <w:tcW w:w="2011" w:type="pct"/>
          </w:tcPr>
          <w:p w14:paraId="53CBEF2F" w14:textId="6B59A375" w:rsidR="00980976" w:rsidRPr="00DA40F2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95BA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38525C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ค่าเผื่อผลขาดทุน</w:t>
            </w:r>
            <w:r w:rsidR="007E5C7D">
              <w:rPr>
                <w:rFonts w:ascii="Angsana New" w:hAnsi="Angsana New" w:cs="Angsana New" w:hint="cs"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636" w:type="pct"/>
            <w:vAlign w:val="bottom"/>
          </w:tcPr>
          <w:p w14:paraId="51A3B969" w14:textId="77777777" w:rsidR="00980976" w:rsidRPr="008B4126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110CDB19" w14:textId="77777777" w:rsidR="00980976" w:rsidRPr="00DA40F2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15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353DFB6A" w14:textId="77777777" w:rsidR="00980976" w:rsidRPr="00ED3ABA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25E2E73A" w14:textId="77777777" w:rsidR="00980976" w:rsidRPr="00DA40F2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0CCD6E1F" w14:textId="77777777" w:rsidR="00980976" w:rsidRPr="00DA40F2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40064AC4" w14:textId="77777777" w:rsidR="00980976" w:rsidRPr="00DA40F2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14:paraId="4C6F2130" w14:textId="77777777" w:rsidR="00980976" w:rsidRPr="00DA40F2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980976" w:rsidRPr="00F205C4" w14:paraId="7C1B65CF" w14:textId="77777777" w:rsidTr="00C30C35">
        <w:tc>
          <w:tcPr>
            <w:tcW w:w="2011" w:type="pct"/>
          </w:tcPr>
          <w:p w14:paraId="7EE72199" w14:textId="54436A9C" w:rsidR="00980976" w:rsidRPr="00A95BA4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</w:t>
            </w:r>
            <w:r w:rsidRPr="001F5245">
              <w:rPr>
                <w:rFonts w:ascii="Angsana New" w:hAnsi="Angsana New" w:cs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636" w:type="pct"/>
            <w:tcBorders>
              <w:bottom w:val="single" w:sz="4" w:space="0" w:color="auto"/>
            </w:tcBorders>
            <w:vAlign w:val="bottom"/>
          </w:tcPr>
          <w:p w14:paraId="0400D881" w14:textId="46A3F1AD" w:rsidR="00980976" w:rsidRPr="008B4126" w:rsidRDefault="00930E61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sz w:val="30"/>
                <w:szCs w:val="30"/>
              </w:rPr>
            </w:pPr>
            <w:r w:rsidRPr="00930E61">
              <w:rPr>
                <w:rFonts w:ascii="Angsana New" w:hAnsi="Angsana New" w:cs="Angsana New"/>
                <w:sz w:val="30"/>
                <w:szCs w:val="30"/>
              </w:rPr>
              <w:t>(319)</w:t>
            </w:r>
          </w:p>
        </w:tc>
        <w:tc>
          <w:tcPr>
            <w:tcW w:w="147" w:type="pct"/>
          </w:tcPr>
          <w:p w14:paraId="2F7E9253" w14:textId="77777777" w:rsidR="00980976" w:rsidRPr="00A95BA4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15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vAlign w:val="bottom"/>
          </w:tcPr>
          <w:p w14:paraId="25C03C3E" w14:textId="0AFB7E15" w:rsidR="00980976" w:rsidRPr="00A95BA4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sz w:val="30"/>
                <w:szCs w:val="30"/>
              </w:rPr>
            </w:pPr>
            <w:r w:rsidRPr="007413BE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ED3ABA">
              <w:rPr>
                <w:rFonts w:asciiTheme="majorBidi" w:hAnsiTheme="majorBidi" w:cstheme="majorBidi"/>
                <w:sz w:val="30"/>
                <w:szCs w:val="30"/>
              </w:rPr>
              <w:t>319</w:t>
            </w:r>
            <w:r w:rsidRPr="007413BE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8" w:type="pct"/>
          </w:tcPr>
          <w:p w14:paraId="5AD3D1F1" w14:textId="77777777" w:rsidR="00980976" w:rsidRPr="00DA40F2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0B29E5F8" w14:textId="432FA131" w:rsidR="00980976" w:rsidRPr="00EF4751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167FF48" w14:textId="77777777" w:rsidR="00980976" w:rsidRPr="00EF4751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6DB96317" w14:textId="0645AD16" w:rsidR="00980976" w:rsidRPr="00EF4751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80976" w:rsidRPr="00F205C4" w14:paraId="372744CF" w14:textId="77777777" w:rsidTr="00C30C35">
        <w:tc>
          <w:tcPr>
            <w:tcW w:w="2011" w:type="pct"/>
          </w:tcPr>
          <w:p w14:paraId="11039C4D" w14:textId="5947907D" w:rsidR="00980976" w:rsidRPr="00DA40F2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8FEC99" w14:textId="5133D3B9" w:rsidR="00980976" w:rsidRPr="008B4126" w:rsidRDefault="00930E61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30E6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38,030</w:t>
            </w:r>
          </w:p>
        </w:tc>
        <w:tc>
          <w:tcPr>
            <w:tcW w:w="147" w:type="pct"/>
          </w:tcPr>
          <w:p w14:paraId="76747884" w14:textId="77777777" w:rsidR="00980976" w:rsidRPr="0009720F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15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405AAF" w14:textId="6D20A219" w:rsidR="00980976" w:rsidRPr="0009720F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786</w:t>
            </w:r>
          </w:p>
        </w:tc>
        <w:tc>
          <w:tcPr>
            <w:tcW w:w="148" w:type="pct"/>
          </w:tcPr>
          <w:p w14:paraId="58E3D9CB" w14:textId="77777777" w:rsidR="00980976" w:rsidRPr="0009720F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38272214" w14:textId="1547A67A" w:rsidR="00980976" w:rsidRPr="0009720F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053313B" w14:textId="77777777" w:rsidR="00980976" w:rsidRPr="0009720F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229487B7" w14:textId="614D8AFC" w:rsidR="00980976" w:rsidRPr="0009720F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324FCA44" w14:textId="77777777" w:rsidR="00C30C35" w:rsidRPr="003315F0" w:rsidRDefault="00C30C35" w:rsidP="003315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28"/>
          <w:szCs w:val="28"/>
        </w:rPr>
      </w:pPr>
    </w:p>
    <w:p w14:paraId="2585F851" w14:textId="77777777" w:rsidR="00347E8F" w:rsidRDefault="00347E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00B3A7E6" w14:textId="16D932FE" w:rsidR="00AB5EBA" w:rsidRDefault="00AB5EBA" w:rsidP="00AB5EBA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สินค้าคงเหลือ</w:t>
      </w:r>
    </w:p>
    <w:p w14:paraId="417EDE84" w14:textId="426798E8" w:rsidR="00AB5EBA" w:rsidRPr="00C30C35" w:rsidRDefault="00AB5EBA" w:rsidP="00C30C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28"/>
          <w:szCs w:val="28"/>
          <w:cs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3"/>
        <w:gridCol w:w="1197"/>
        <w:gridCol w:w="275"/>
        <w:gridCol w:w="1230"/>
        <w:gridCol w:w="275"/>
        <w:gridCol w:w="1148"/>
        <w:gridCol w:w="237"/>
        <w:gridCol w:w="1126"/>
      </w:tblGrid>
      <w:tr w:rsidR="00A01A68" w:rsidRPr="00F205C4" w14:paraId="623F423C" w14:textId="77777777" w:rsidTr="00A9141A">
        <w:trPr>
          <w:tblHeader/>
        </w:trPr>
        <w:tc>
          <w:tcPr>
            <w:tcW w:w="2011" w:type="pct"/>
          </w:tcPr>
          <w:p w14:paraId="136E944A" w14:textId="77777777" w:rsidR="00A01A68" w:rsidRPr="00DA40F2" w:rsidRDefault="00A01A6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2" w:type="pct"/>
            <w:gridSpan w:val="3"/>
          </w:tcPr>
          <w:p w14:paraId="143B9FAC" w14:textId="77777777" w:rsidR="00A01A68" w:rsidRPr="00DA40F2" w:rsidRDefault="00A01A6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4E693338" w14:textId="77777777" w:rsidR="00A01A68" w:rsidRPr="00DA40F2" w:rsidRDefault="00A01A6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7" w:type="pct"/>
            <w:gridSpan w:val="3"/>
          </w:tcPr>
          <w:p w14:paraId="34DECBDA" w14:textId="77777777" w:rsidR="00A01A68" w:rsidRPr="00DA40F2" w:rsidRDefault="00A01A68" w:rsidP="00902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01A68" w:rsidRPr="00F205C4" w14:paraId="4EEFB9A9" w14:textId="77777777" w:rsidTr="00A9141A">
        <w:trPr>
          <w:tblHeader/>
        </w:trPr>
        <w:tc>
          <w:tcPr>
            <w:tcW w:w="2011" w:type="pct"/>
          </w:tcPr>
          <w:p w14:paraId="2FDCE20C" w14:textId="77777777" w:rsidR="00A01A68" w:rsidRPr="00DA40F2" w:rsidRDefault="00A01A6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52" w:type="pct"/>
          </w:tcPr>
          <w:p w14:paraId="47D8AF90" w14:textId="1665048B" w:rsidR="00A01A68" w:rsidRPr="00DA40F2" w:rsidRDefault="0002448E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0" w:type="pct"/>
          </w:tcPr>
          <w:p w14:paraId="5ED412E8" w14:textId="77777777" w:rsidR="00A01A68" w:rsidRPr="00DA40F2" w:rsidRDefault="00A01A6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" w:type="pct"/>
          </w:tcPr>
          <w:p w14:paraId="08E64831" w14:textId="54E20F8D" w:rsidR="00A01A68" w:rsidRPr="00DA40F2" w:rsidRDefault="00F363C1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A01A68" w:rsidRPr="00483087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0" w:type="pct"/>
          </w:tcPr>
          <w:p w14:paraId="056C4796" w14:textId="77777777" w:rsidR="00A01A68" w:rsidRPr="00DA40F2" w:rsidRDefault="00A01A6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2602F96B" w14:textId="33CCECB6" w:rsidR="00A01A68" w:rsidRPr="00DA40F2" w:rsidRDefault="0002448E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9" w:type="pct"/>
          </w:tcPr>
          <w:p w14:paraId="5B2752FD" w14:textId="77777777" w:rsidR="00A01A68" w:rsidRPr="00DA40F2" w:rsidRDefault="00A01A6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0EA79AF1" w14:textId="47D7AA51" w:rsidR="00A01A68" w:rsidRPr="00DA40F2" w:rsidRDefault="00F363C1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A01A68" w:rsidRPr="00483087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6336E" w:rsidRPr="00F205C4" w14:paraId="4A61A6B5" w14:textId="77777777" w:rsidTr="00A9141A">
        <w:trPr>
          <w:tblHeader/>
        </w:trPr>
        <w:tc>
          <w:tcPr>
            <w:tcW w:w="2011" w:type="pct"/>
          </w:tcPr>
          <w:p w14:paraId="5DB26561" w14:textId="77777777" w:rsidR="0096336E" w:rsidRPr="00DA40F2" w:rsidRDefault="0096336E" w:rsidP="0096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52" w:type="pct"/>
          </w:tcPr>
          <w:p w14:paraId="1FE8240A" w14:textId="6921D7DC" w:rsidR="0096336E" w:rsidRPr="00DA40F2" w:rsidRDefault="0096336E" w:rsidP="0096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50" w:type="pct"/>
          </w:tcPr>
          <w:p w14:paraId="27BB5965" w14:textId="77777777" w:rsidR="0096336E" w:rsidRPr="00DA40F2" w:rsidRDefault="0096336E" w:rsidP="0096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" w:type="pct"/>
          </w:tcPr>
          <w:p w14:paraId="59612F49" w14:textId="3DF88343" w:rsidR="0096336E" w:rsidRPr="00DA40F2" w:rsidRDefault="0096336E" w:rsidP="0096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50" w:type="pct"/>
          </w:tcPr>
          <w:p w14:paraId="005FFB2F" w14:textId="77777777" w:rsidR="0096336E" w:rsidRPr="00DA40F2" w:rsidRDefault="0096336E" w:rsidP="0096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7D33F09E" w14:textId="36D01CD9" w:rsidR="0096336E" w:rsidRPr="00DA40F2" w:rsidRDefault="0096336E" w:rsidP="0096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29" w:type="pct"/>
          </w:tcPr>
          <w:p w14:paraId="4CA2E698" w14:textId="77777777" w:rsidR="0096336E" w:rsidRPr="00DA40F2" w:rsidRDefault="0096336E" w:rsidP="0096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20752D90" w14:textId="481257E2" w:rsidR="0096336E" w:rsidRPr="00DA40F2" w:rsidRDefault="0096336E" w:rsidP="0096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A01A68" w:rsidRPr="00F205C4" w14:paraId="12BDEF91" w14:textId="77777777" w:rsidTr="00A9141A">
        <w:trPr>
          <w:tblHeader/>
        </w:trPr>
        <w:tc>
          <w:tcPr>
            <w:tcW w:w="2011" w:type="pct"/>
          </w:tcPr>
          <w:p w14:paraId="1F454CD7" w14:textId="77777777" w:rsidR="00A01A68" w:rsidRPr="00DA40F2" w:rsidRDefault="00A01A6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 w:hanging="18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89" w:type="pct"/>
            <w:gridSpan w:val="7"/>
          </w:tcPr>
          <w:p w14:paraId="40A19AD7" w14:textId="77777777" w:rsidR="00A01A68" w:rsidRPr="00DA40F2" w:rsidRDefault="00A01A6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D1EE5" w:rsidRPr="00F205C4" w14:paraId="0579D1D3" w14:textId="77777777" w:rsidTr="00A9141A">
        <w:tc>
          <w:tcPr>
            <w:tcW w:w="2011" w:type="pct"/>
          </w:tcPr>
          <w:p w14:paraId="1B9C4FC4" w14:textId="77777777" w:rsidR="003D1EE5" w:rsidRPr="00DA40F2" w:rsidRDefault="003D1EE5" w:rsidP="003D1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รถยนต์</w:t>
            </w:r>
          </w:p>
        </w:tc>
        <w:tc>
          <w:tcPr>
            <w:tcW w:w="652" w:type="pct"/>
          </w:tcPr>
          <w:p w14:paraId="56ACCD9F" w14:textId="08B98DA5" w:rsidR="003D1EE5" w:rsidRPr="00DA40F2" w:rsidRDefault="00930E61" w:rsidP="00A20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78"/>
              <w:rPr>
                <w:rFonts w:ascii="Angsana New" w:hAnsi="Angsana New" w:cs="Angsana New"/>
                <w:sz w:val="30"/>
                <w:szCs w:val="30"/>
              </w:rPr>
            </w:pPr>
            <w:r w:rsidRPr="00930E61">
              <w:rPr>
                <w:rFonts w:ascii="Angsana New" w:hAnsi="Angsana New" w:cs="Angsana New"/>
                <w:sz w:val="30"/>
                <w:szCs w:val="30"/>
                <w:cs/>
              </w:rPr>
              <w:t>113</w:t>
            </w:r>
            <w:r w:rsidRPr="00930E6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30E61">
              <w:rPr>
                <w:rFonts w:ascii="Angsana New" w:hAnsi="Angsana New" w:cs="Angsana New"/>
                <w:sz w:val="30"/>
                <w:szCs w:val="30"/>
                <w:cs/>
              </w:rPr>
              <w:t>823</w:t>
            </w:r>
          </w:p>
        </w:tc>
        <w:tc>
          <w:tcPr>
            <w:tcW w:w="150" w:type="pct"/>
          </w:tcPr>
          <w:p w14:paraId="3E59282D" w14:textId="77777777" w:rsidR="003D1EE5" w:rsidRPr="00DA40F2" w:rsidRDefault="003D1EE5" w:rsidP="003D1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" w:type="pct"/>
          </w:tcPr>
          <w:p w14:paraId="7D6710E6" w14:textId="2E267D12" w:rsidR="003D1EE5" w:rsidRPr="00DA40F2" w:rsidRDefault="003D1EE5" w:rsidP="00A20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ED3ABA">
              <w:rPr>
                <w:rFonts w:asciiTheme="majorBidi" w:hAnsiTheme="majorBidi" w:cs="Angsana New"/>
                <w:sz w:val="30"/>
                <w:szCs w:val="30"/>
              </w:rPr>
              <w:t>213</w:t>
            </w:r>
            <w:r>
              <w:rPr>
                <w:rFonts w:asciiTheme="majorBidi" w:hAnsiTheme="majorBidi" w:cs="Angsana New"/>
                <w:sz w:val="30"/>
                <w:szCs w:val="30"/>
                <w:lang w:val="en-GB"/>
              </w:rPr>
              <w:t>,</w:t>
            </w:r>
            <w:r w:rsidRPr="00ED3ABA">
              <w:rPr>
                <w:rFonts w:asciiTheme="majorBidi" w:hAnsiTheme="majorBidi" w:cs="Angsana New"/>
                <w:sz w:val="30"/>
                <w:szCs w:val="30"/>
              </w:rPr>
              <w:t>112</w:t>
            </w:r>
          </w:p>
        </w:tc>
        <w:tc>
          <w:tcPr>
            <w:tcW w:w="150" w:type="pct"/>
          </w:tcPr>
          <w:p w14:paraId="76003D7D" w14:textId="77777777" w:rsidR="003D1EE5" w:rsidRPr="00DA40F2" w:rsidRDefault="003D1EE5" w:rsidP="003D1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0243E105" w14:textId="69D38382" w:rsidR="003D1EE5" w:rsidRPr="00DA40F2" w:rsidRDefault="003D1EE5" w:rsidP="003D1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011C32FE" w14:textId="77777777" w:rsidR="003D1EE5" w:rsidRPr="00DA40F2" w:rsidRDefault="003D1EE5" w:rsidP="003D1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31DCFA44" w14:textId="77777777" w:rsidR="003D1EE5" w:rsidRPr="00DA40F2" w:rsidRDefault="003D1EE5" w:rsidP="003D1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3D1EE5" w:rsidRPr="00F205C4" w14:paraId="618EF003" w14:textId="77777777" w:rsidTr="00A9141A">
        <w:tc>
          <w:tcPr>
            <w:tcW w:w="2011" w:type="pct"/>
          </w:tcPr>
          <w:p w14:paraId="2D734B28" w14:textId="7CEF1DCD" w:rsidR="003D1EE5" w:rsidRPr="00DA40F2" w:rsidRDefault="003D1EE5" w:rsidP="003D1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อะไหล่รถยนต์</w:t>
            </w:r>
            <w:r w:rsidRPr="00DA40F2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และอื่น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 xml:space="preserve"> </w:t>
            </w:r>
            <w:r w:rsidRPr="00DA40F2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ๆ</w:t>
            </w:r>
          </w:p>
        </w:tc>
        <w:tc>
          <w:tcPr>
            <w:tcW w:w="652" w:type="pct"/>
            <w:tcBorders>
              <w:bottom w:val="single" w:sz="4" w:space="0" w:color="auto"/>
            </w:tcBorders>
          </w:tcPr>
          <w:p w14:paraId="3B1701E7" w14:textId="7EBB2919" w:rsidR="003D1EE5" w:rsidRPr="00DA40F2" w:rsidRDefault="00930E61" w:rsidP="00A20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78"/>
              <w:rPr>
                <w:rFonts w:ascii="Angsana New" w:hAnsi="Angsana New" w:cs="Angsana New"/>
                <w:sz w:val="30"/>
                <w:szCs w:val="30"/>
              </w:rPr>
            </w:pPr>
            <w:r w:rsidRPr="00930E61">
              <w:rPr>
                <w:rFonts w:ascii="Angsana New" w:hAnsi="Angsana New" w:cs="Angsana New"/>
                <w:sz w:val="30"/>
                <w:szCs w:val="30"/>
              </w:rPr>
              <w:t>32,892</w:t>
            </w:r>
          </w:p>
        </w:tc>
        <w:tc>
          <w:tcPr>
            <w:tcW w:w="150" w:type="pct"/>
          </w:tcPr>
          <w:p w14:paraId="7CB0DE3B" w14:textId="77777777" w:rsidR="003D1EE5" w:rsidRPr="00DA40F2" w:rsidRDefault="003D1EE5" w:rsidP="003D1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</w:tcPr>
          <w:p w14:paraId="284A87C1" w14:textId="1598ED37" w:rsidR="003D1EE5" w:rsidRPr="00DA40F2" w:rsidRDefault="003D1EE5" w:rsidP="00A20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</w:rPr>
              <w:t>749</w:t>
            </w:r>
          </w:p>
        </w:tc>
        <w:tc>
          <w:tcPr>
            <w:tcW w:w="150" w:type="pct"/>
          </w:tcPr>
          <w:p w14:paraId="4E46B694" w14:textId="77777777" w:rsidR="003D1EE5" w:rsidRPr="00DA40F2" w:rsidRDefault="003D1EE5" w:rsidP="003D1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09D71FD7" w14:textId="7268FF3F" w:rsidR="003D1EE5" w:rsidRPr="00DA40F2" w:rsidRDefault="003D1EE5" w:rsidP="003D1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1CED26F1" w14:textId="77777777" w:rsidR="003D1EE5" w:rsidRPr="00DA40F2" w:rsidRDefault="003D1EE5" w:rsidP="003D1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50FBA8FE" w14:textId="77777777" w:rsidR="003D1EE5" w:rsidRPr="00DA40F2" w:rsidRDefault="003D1EE5" w:rsidP="003D1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3D1EE5" w:rsidRPr="00F205C4" w14:paraId="3D413EE5" w14:textId="77777777" w:rsidTr="00A9141A">
        <w:tc>
          <w:tcPr>
            <w:tcW w:w="2011" w:type="pct"/>
            <w:vAlign w:val="bottom"/>
          </w:tcPr>
          <w:p w14:paraId="439A97D4" w14:textId="77777777" w:rsidR="003D1EE5" w:rsidRPr="00DA40F2" w:rsidRDefault="003D1EE5" w:rsidP="003D1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2" w:type="pct"/>
            <w:tcBorders>
              <w:top w:val="single" w:sz="4" w:space="0" w:color="auto"/>
            </w:tcBorders>
          </w:tcPr>
          <w:p w14:paraId="1CBF79B5" w14:textId="383E8625" w:rsidR="003D1EE5" w:rsidRPr="00DA40F2" w:rsidRDefault="00930E61" w:rsidP="00A20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7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30E6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146,715</w:t>
            </w:r>
          </w:p>
        </w:tc>
        <w:tc>
          <w:tcPr>
            <w:tcW w:w="150" w:type="pct"/>
          </w:tcPr>
          <w:p w14:paraId="78ACD87C" w14:textId="77777777" w:rsidR="003D1EE5" w:rsidRPr="00DA40F2" w:rsidRDefault="003D1EE5" w:rsidP="003D1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" w:type="pct"/>
            <w:tcBorders>
              <w:top w:val="single" w:sz="4" w:space="0" w:color="auto"/>
            </w:tcBorders>
          </w:tcPr>
          <w:p w14:paraId="19FA150B" w14:textId="26D11583" w:rsidR="003D1EE5" w:rsidRPr="00DA40F2" w:rsidRDefault="003D1EE5" w:rsidP="00A20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861</w:t>
            </w:r>
          </w:p>
        </w:tc>
        <w:tc>
          <w:tcPr>
            <w:tcW w:w="150" w:type="pct"/>
          </w:tcPr>
          <w:p w14:paraId="2A06148C" w14:textId="77777777" w:rsidR="003D1EE5" w:rsidRPr="00DA40F2" w:rsidRDefault="003D1EE5" w:rsidP="003D1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</w:tcPr>
          <w:p w14:paraId="464F18A0" w14:textId="4114F8BE" w:rsidR="003D1EE5" w:rsidRPr="00DA40F2" w:rsidRDefault="003D1EE5" w:rsidP="003D1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63707CD4" w14:textId="77777777" w:rsidR="003D1EE5" w:rsidRPr="00DA40F2" w:rsidRDefault="003D1EE5" w:rsidP="003D1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</w:tcPr>
          <w:p w14:paraId="6D71AE86" w14:textId="77777777" w:rsidR="003D1EE5" w:rsidRPr="00DA40F2" w:rsidRDefault="003D1EE5" w:rsidP="003D1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3D1EE5" w:rsidRPr="00F205C4" w14:paraId="06153169" w14:textId="77777777" w:rsidTr="00A9141A">
        <w:tc>
          <w:tcPr>
            <w:tcW w:w="2011" w:type="pct"/>
            <w:vAlign w:val="bottom"/>
          </w:tcPr>
          <w:p w14:paraId="0B16A68B" w14:textId="77777777" w:rsidR="003D1EE5" w:rsidRPr="00DA40F2" w:rsidRDefault="003D1EE5" w:rsidP="003D1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652" w:type="pct"/>
            <w:tcBorders>
              <w:bottom w:val="single" w:sz="4" w:space="0" w:color="auto"/>
            </w:tcBorders>
          </w:tcPr>
          <w:p w14:paraId="7EFFE3AE" w14:textId="2DABF590" w:rsidR="003D1EE5" w:rsidRPr="00DA40F2" w:rsidRDefault="00930E61" w:rsidP="00A20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7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930E61">
              <w:rPr>
                <w:rFonts w:ascii="Angsana New" w:hAnsi="Angsana New" w:cs="Angsana New"/>
                <w:sz w:val="30"/>
                <w:szCs w:val="30"/>
              </w:rPr>
              <w:t>5,583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0" w:type="pct"/>
          </w:tcPr>
          <w:p w14:paraId="39CE8B77" w14:textId="77777777" w:rsidR="003D1EE5" w:rsidRPr="00DA40F2" w:rsidRDefault="003D1EE5" w:rsidP="003D1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</w:tcPr>
          <w:p w14:paraId="43C91472" w14:textId="3E32F91A" w:rsidR="003D1EE5" w:rsidRPr="00DA40F2" w:rsidRDefault="003D1EE5" w:rsidP="00A20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ED3ABA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</w:rPr>
              <w:t>786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0" w:type="pct"/>
          </w:tcPr>
          <w:p w14:paraId="14222671" w14:textId="77777777" w:rsidR="003D1EE5" w:rsidRPr="00DA40F2" w:rsidRDefault="003D1EE5" w:rsidP="003D1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7D298C65" w14:textId="5C975761" w:rsidR="003D1EE5" w:rsidRPr="00DA40F2" w:rsidRDefault="003D1EE5" w:rsidP="003D1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3DFC0C9B" w14:textId="77777777" w:rsidR="003D1EE5" w:rsidRPr="00DA40F2" w:rsidRDefault="003D1EE5" w:rsidP="003D1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097C715A" w14:textId="77777777" w:rsidR="003D1EE5" w:rsidRPr="00DA40F2" w:rsidRDefault="003D1EE5" w:rsidP="003D1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3D1EE5" w:rsidRPr="00F205C4" w14:paraId="75B184A8" w14:textId="77777777" w:rsidTr="00A9141A">
        <w:tc>
          <w:tcPr>
            <w:tcW w:w="2011" w:type="pct"/>
          </w:tcPr>
          <w:p w14:paraId="761546F5" w14:textId="77777777" w:rsidR="003D1EE5" w:rsidRPr="00DA40F2" w:rsidRDefault="003D1EE5" w:rsidP="003D1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52" w:type="pct"/>
            <w:tcBorders>
              <w:top w:val="single" w:sz="4" w:space="0" w:color="auto"/>
              <w:bottom w:val="double" w:sz="4" w:space="0" w:color="auto"/>
            </w:tcBorders>
          </w:tcPr>
          <w:p w14:paraId="29501F97" w14:textId="7EDD61B4" w:rsidR="003D1EE5" w:rsidRPr="00DA40F2" w:rsidRDefault="00930E61" w:rsidP="00A20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7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30E6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141,132</w:t>
            </w:r>
          </w:p>
        </w:tc>
        <w:tc>
          <w:tcPr>
            <w:tcW w:w="150" w:type="pct"/>
          </w:tcPr>
          <w:p w14:paraId="01D89DA1" w14:textId="77777777" w:rsidR="003D1EE5" w:rsidRPr="00DA40F2" w:rsidRDefault="003D1EE5" w:rsidP="003D1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" w:type="pct"/>
            <w:tcBorders>
              <w:top w:val="single" w:sz="4" w:space="0" w:color="auto"/>
              <w:bottom w:val="double" w:sz="4" w:space="0" w:color="auto"/>
            </w:tcBorders>
          </w:tcPr>
          <w:p w14:paraId="6E23DEAF" w14:textId="448B269C" w:rsidR="003D1EE5" w:rsidRPr="00DA40F2" w:rsidRDefault="003D1EE5" w:rsidP="00A20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075</w:t>
            </w:r>
          </w:p>
        </w:tc>
        <w:tc>
          <w:tcPr>
            <w:tcW w:w="150" w:type="pct"/>
          </w:tcPr>
          <w:p w14:paraId="7122DE6D" w14:textId="77777777" w:rsidR="003D1EE5" w:rsidRPr="00DA40F2" w:rsidRDefault="003D1EE5" w:rsidP="003D1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61BC004B" w14:textId="35001395" w:rsidR="003D1EE5" w:rsidRPr="00DA40F2" w:rsidRDefault="003D1EE5" w:rsidP="003D1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04643177" w14:textId="77777777" w:rsidR="003D1EE5" w:rsidRPr="00DA40F2" w:rsidRDefault="003D1EE5" w:rsidP="003D1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12CA4B25" w14:textId="77777777" w:rsidR="003D1EE5" w:rsidRPr="00DA40F2" w:rsidRDefault="003D1EE5" w:rsidP="003D1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1B61D67F" w14:textId="77777777" w:rsidR="00A01A68" w:rsidRPr="00B35B17" w:rsidRDefault="00A01A68" w:rsidP="00B35B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28"/>
          <w:szCs w:val="28"/>
        </w:rPr>
      </w:pPr>
    </w:p>
    <w:p w14:paraId="24D90B0D" w14:textId="77777777" w:rsidR="005F36C9" w:rsidRDefault="005F36C9" w:rsidP="005F36C9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483087">
        <w:rPr>
          <w:rFonts w:ascii="Angsana New" w:hAnsi="Angsana New"/>
          <w:b/>
          <w:bCs/>
          <w:sz w:val="30"/>
          <w:szCs w:val="30"/>
          <w:cs/>
          <w:lang w:val="th-TH"/>
        </w:rPr>
        <w:t>ที่ดิน อาคารและอุปกรณ์</w:t>
      </w:r>
    </w:p>
    <w:p w14:paraId="3589AF51" w14:textId="77777777" w:rsidR="005F36C9" w:rsidRPr="00EE69B2" w:rsidRDefault="005F36C9" w:rsidP="005F36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040"/>
        <w:gridCol w:w="1170"/>
        <w:gridCol w:w="1350"/>
        <w:gridCol w:w="180"/>
        <w:gridCol w:w="1440"/>
      </w:tblGrid>
      <w:tr w:rsidR="005F36C9" w:rsidRPr="001E26F9" w14:paraId="11F9A836" w14:textId="77777777" w:rsidTr="00347E8F">
        <w:trPr>
          <w:cantSplit/>
          <w:tblHeader/>
        </w:trPr>
        <w:tc>
          <w:tcPr>
            <w:tcW w:w="5040" w:type="dxa"/>
            <w:vAlign w:val="bottom"/>
          </w:tcPr>
          <w:p w14:paraId="7E1775BD" w14:textId="77777777" w:rsidR="005F36C9" w:rsidRPr="00EE69B2" w:rsidRDefault="005F36C9" w:rsidP="0002448E">
            <w:pPr>
              <w:pStyle w:val="acctfourfigures"/>
              <w:tabs>
                <w:tab w:val="left" w:pos="720"/>
              </w:tabs>
              <w:spacing w:line="240" w:lineRule="auto"/>
              <w:ind w:left="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EE6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สำหรับงวดหกเดือนสิ้นสุดวันที่ </w:t>
            </w:r>
            <w:r w:rsidRPr="00EE6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Pr="00EE6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มิถุนายน </w:t>
            </w:r>
            <w:r w:rsidRPr="00EE6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170" w:type="dxa"/>
            <w:vAlign w:val="bottom"/>
          </w:tcPr>
          <w:p w14:paraId="650CC028" w14:textId="77777777" w:rsidR="005F36C9" w:rsidRPr="001E26F9" w:rsidRDefault="005F36C9" w:rsidP="0002448E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353498F8" w14:textId="77777777" w:rsidR="005F36C9" w:rsidRPr="001E26F9" w:rsidRDefault="005F36C9" w:rsidP="00024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E26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1E26F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  <w:vAlign w:val="bottom"/>
          </w:tcPr>
          <w:p w14:paraId="3DDD4526" w14:textId="77777777" w:rsidR="005F36C9" w:rsidRPr="001E26F9" w:rsidRDefault="005F36C9" w:rsidP="0002448E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CB2A196" w14:textId="77777777" w:rsidR="005F36C9" w:rsidRPr="001E26F9" w:rsidRDefault="005F36C9" w:rsidP="0002448E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1E26F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1BEDEF15" w14:textId="77777777" w:rsidR="005F36C9" w:rsidRPr="001E26F9" w:rsidRDefault="005F36C9" w:rsidP="0002448E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1E26F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F36C9" w:rsidRPr="001E26F9" w14:paraId="019CEE8F" w14:textId="77777777" w:rsidTr="00347E8F">
        <w:trPr>
          <w:cantSplit/>
        </w:trPr>
        <w:tc>
          <w:tcPr>
            <w:tcW w:w="5040" w:type="dxa"/>
          </w:tcPr>
          <w:p w14:paraId="31B6E035" w14:textId="77777777" w:rsidR="005F36C9" w:rsidRPr="00EE69B2" w:rsidRDefault="005F36C9" w:rsidP="0002448E">
            <w:pPr>
              <w:spacing w:line="240" w:lineRule="auto"/>
              <w:ind w:lef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FC41AC2" w14:textId="77777777" w:rsidR="005F36C9" w:rsidRPr="001E26F9" w:rsidRDefault="005F36C9" w:rsidP="0002448E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970" w:type="dxa"/>
            <w:gridSpan w:val="3"/>
          </w:tcPr>
          <w:p w14:paraId="31436596" w14:textId="77777777" w:rsidR="005F36C9" w:rsidRPr="001E26F9" w:rsidRDefault="005F36C9" w:rsidP="0002448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1E26F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F36C9" w:rsidRPr="001E26F9" w14:paraId="40370986" w14:textId="77777777" w:rsidTr="00347E8F">
        <w:trPr>
          <w:cantSplit/>
        </w:trPr>
        <w:tc>
          <w:tcPr>
            <w:tcW w:w="5040" w:type="dxa"/>
          </w:tcPr>
          <w:p w14:paraId="7C7886DD" w14:textId="77777777" w:rsidR="005F36C9" w:rsidRPr="00EE69B2" w:rsidRDefault="005F36C9" w:rsidP="0002448E">
            <w:pPr>
              <w:spacing w:line="240" w:lineRule="auto"/>
              <w:ind w:lef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69B2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170" w:type="dxa"/>
          </w:tcPr>
          <w:p w14:paraId="36DABEDA" w14:textId="77777777" w:rsidR="005F36C9" w:rsidRPr="001E26F9" w:rsidRDefault="005F36C9" w:rsidP="0002448E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00D88C3D" w14:textId="21BCE80E" w:rsidR="005F36C9" w:rsidRPr="001E26F9" w:rsidRDefault="006D355D" w:rsidP="007E4A67">
            <w:pPr>
              <w:pStyle w:val="acctfourfigures"/>
              <w:tabs>
                <w:tab w:val="clear" w:pos="765"/>
                <w:tab w:val="decimal" w:pos="10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22,734</w:t>
            </w:r>
          </w:p>
        </w:tc>
        <w:tc>
          <w:tcPr>
            <w:tcW w:w="180" w:type="dxa"/>
          </w:tcPr>
          <w:p w14:paraId="0E88A7E0" w14:textId="77777777" w:rsidR="005F36C9" w:rsidRPr="001E26F9" w:rsidRDefault="005F36C9" w:rsidP="0002448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B9CFA32" w14:textId="6C7351E0" w:rsidR="005F36C9" w:rsidRPr="001E26F9" w:rsidRDefault="00930E61" w:rsidP="0002448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F36C9" w:rsidRPr="001E26F9" w14:paraId="7988FB11" w14:textId="77777777" w:rsidTr="00347E8F">
        <w:trPr>
          <w:cantSplit/>
        </w:trPr>
        <w:tc>
          <w:tcPr>
            <w:tcW w:w="5040" w:type="dxa"/>
          </w:tcPr>
          <w:p w14:paraId="1A75221A" w14:textId="4B3FD4AB" w:rsidR="005F36C9" w:rsidRPr="00EE69B2" w:rsidRDefault="005F36C9" w:rsidP="0002448E">
            <w:pPr>
              <w:spacing w:line="240" w:lineRule="auto"/>
              <w:ind w:lef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69B2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จำหน่ายสินทรัพย์</w:t>
            </w:r>
            <w:r w:rsidR="006D355D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และตัดจำหน่าย</w:t>
            </w:r>
            <w:r w:rsidRPr="00EE69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ราคาตามบัญชีสุทธิ</w:t>
            </w:r>
          </w:p>
        </w:tc>
        <w:tc>
          <w:tcPr>
            <w:tcW w:w="1170" w:type="dxa"/>
          </w:tcPr>
          <w:p w14:paraId="1AA9F519" w14:textId="77777777" w:rsidR="005F36C9" w:rsidRPr="001E26F9" w:rsidRDefault="005F36C9" w:rsidP="0002448E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052C75A9" w14:textId="3275902E" w:rsidR="005F36C9" w:rsidRPr="001E26F9" w:rsidRDefault="006D355D" w:rsidP="007E4A67">
            <w:pPr>
              <w:pStyle w:val="acctfourfigures"/>
              <w:tabs>
                <w:tab w:val="clear" w:pos="765"/>
                <w:tab w:val="decimal" w:pos="10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(5,582)</w:t>
            </w:r>
          </w:p>
        </w:tc>
        <w:tc>
          <w:tcPr>
            <w:tcW w:w="180" w:type="dxa"/>
          </w:tcPr>
          <w:p w14:paraId="15AA8301" w14:textId="77777777" w:rsidR="005F36C9" w:rsidRPr="001E26F9" w:rsidRDefault="005F36C9" w:rsidP="0002448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9707017" w14:textId="1F18F537" w:rsidR="005F36C9" w:rsidRPr="001E26F9" w:rsidRDefault="00930E61" w:rsidP="0002448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157B6C92" w14:textId="77777777" w:rsidR="005F36C9" w:rsidRPr="00EE69B2" w:rsidRDefault="005F36C9" w:rsidP="005F36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3B00D90F" w14:textId="77777777" w:rsidR="005F36C9" w:rsidRPr="00483087" w:rsidRDefault="005F36C9" w:rsidP="005F36C9">
      <w:pPr>
        <w:tabs>
          <w:tab w:val="clear" w:pos="227"/>
          <w:tab w:val="clear" w:pos="454"/>
        </w:tabs>
        <w:spacing w:line="240" w:lineRule="auto"/>
        <w:ind w:left="540"/>
        <w:rPr>
          <w:rFonts w:ascii="Angsana New" w:hAnsi="Angsana New" w:cs="Angsana New"/>
          <w:i/>
          <w:iCs/>
          <w:sz w:val="30"/>
          <w:szCs w:val="30"/>
        </w:rPr>
      </w:pPr>
      <w:r w:rsidRPr="00483087">
        <w:rPr>
          <w:rFonts w:ascii="Angsana New" w:hAnsi="Angsana New" w:cs="Angsana New"/>
          <w:i/>
          <w:iCs/>
          <w:sz w:val="30"/>
          <w:szCs w:val="30"/>
          <w:cs/>
        </w:rPr>
        <w:t>การค้ำประกัน</w:t>
      </w:r>
    </w:p>
    <w:p w14:paraId="2A93DAE2" w14:textId="77777777" w:rsidR="005F36C9" w:rsidRPr="00EE69B2" w:rsidRDefault="005F36C9" w:rsidP="005F36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0540E00E" w14:textId="6ACE8287" w:rsidR="005F36C9" w:rsidRDefault="005F36C9" w:rsidP="005F36C9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83087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F363C1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 xml:space="preserve">0 </w:t>
      </w:r>
      <w:r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>
        <w:rPr>
          <w:rFonts w:ascii="Angsana New" w:hAnsi="Angsana New" w:cs="Angsana New"/>
          <w:sz w:val="30"/>
          <w:szCs w:val="30"/>
        </w:rPr>
        <w:t>2564</w:t>
      </w:r>
      <w:r w:rsidRPr="00483087">
        <w:rPr>
          <w:rFonts w:ascii="Angsana New" w:hAnsi="Angsana New" w:cs="Angsana New"/>
          <w:sz w:val="30"/>
          <w:szCs w:val="30"/>
          <w:cs/>
        </w:rPr>
        <w:t xml:space="preserve"> ทรัพย์สินของกลุ่มบริษัทมูลค่าตาม</w:t>
      </w:r>
      <w:r w:rsidRPr="005C685F">
        <w:rPr>
          <w:rFonts w:ascii="Angsana New" w:hAnsi="Angsana New" w:cs="Angsana New"/>
          <w:sz w:val="30"/>
          <w:szCs w:val="30"/>
          <w:cs/>
        </w:rPr>
        <w:t xml:space="preserve">บัญชีจำนวน </w:t>
      </w:r>
      <w:r w:rsidR="00930E61" w:rsidRPr="00930E61">
        <w:rPr>
          <w:rFonts w:asciiTheme="majorBidi" w:hAnsiTheme="majorBidi" w:cstheme="majorBidi"/>
          <w:bCs/>
          <w:sz w:val="30"/>
          <w:szCs w:val="30"/>
        </w:rPr>
        <w:t>498</w:t>
      </w:r>
      <w:r w:rsidR="00650B0D">
        <w:rPr>
          <w:rFonts w:ascii="Angsana New" w:hAnsi="Angsana New" w:cs="Angsana New"/>
          <w:sz w:val="30"/>
          <w:szCs w:val="30"/>
        </w:rPr>
        <w:t>.32</w:t>
      </w:r>
      <w:r w:rsidRPr="005C685F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483087">
        <w:rPr>
          <w:rFonts w:ascii="Angsana New" w:hAnsi="Angsana New" w:cs="Angsana New"/>
          <w:sz w:val="30"/>
          <w:szCs w:val="30"/>
          <w:cs/>
        </w:rPr>
        <w:t xml:space="preserve"> (</w:t>
      </w:r>
      <w:r w:rsidRPr="00F363C1">
        <w:rPr>
          <w:rFonts w:ascii="Angsana New" w:hAnsi="Angsana New" w:cs="Angsana New"/>
          <w:i/>
          <w:iCs/>
          <w:sz w:val="30"/>
          <w:szCs w:val="30"/>
        </w:rPr>
        <w:t>31</w:t>
      </w:r>
      <w:r w:rsidRPr="00483087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483087">
        <w:rPr>
          <w:rFonts w:ascii="Angsana New" w:hAnsi="Angsana New" w:cs="Angsana New"/>
          <w:i/>
          <w:iCs/>
          <w:sz w:val="30"/>
          <w:szCs w:val="30"/>
          <w:cs/>
        </w:rPr>
        <w:t xml:space="preserve">ธันวาคม </w:t>
      </w:r>
      <w:r w:rsidRPr="00F363C1">
        <w:rPr>
          <w:rFonts w:ascii="Angsana New" w:hAnsi="Angsana New" w:cs="Angsana New"/>
          <w:i/>
          <w:iCs/>
          <w:sz w:val="30"/>
          <w:szCs w:val="30"/>
        </w:rPr>
        <w:t>256</w:t>
      </w:r>
      <w:r>
        <w:rPr>
          <w:rFonts w:ascii="Angsana New" w:hAnsi="Angsana New" w:cs="Angsana New"/>
          <w:i/>
          <w:iCs/>
          <w:sz w:val="30"/>
          <w:szCs w:val="30"/>
        </w:rPr>
        <w:t>3</w:t>
      </w:r>
      <w:r w:rsidRPr="00483087">
        <w:rPr>
          <w:rFonts w:ascii="Angsana New" w:hAnsi="Angsana New" w:cs="Angsana New"/>
          <w:i/>
          <w:iCs/>
          <w:sz w:val="30"/>
          <w:szCs w:val="30"/>
          <w:cs/>
        </w:rPr>
        <w:t xml:space="preserve">: </w:t>
      </w:r>
      <w:r>
        <w:rPr>
          <w:rFonts w:ascii="Angsana New" w:hAnsi="Angsana New" w:cs="Angsana New"/>
          <w:i/>
          <w:iCs/>
          <w:sz w:val="30"/>
          <w:szCs w:val="30"/>
        </w:rPr>
        <w:t>502.21</w:t>
      </w:r>
      <w:r w:rsidRPr="00483087">
        <w:rPr>
          <w:rFonts w:ascii="Angsana New" w:hAnsi="Angsana New" w:cs="Angsana New"/>
          <w:i/>
          <w:iCs/>
          <w:sz w:val="30"/>
          <w:szCs w:val="30"/>
          <w:cs/>
        </w:rPr>
        <w:t xml:space="preserve"> ล้านบาท)</w:t>
      </w:r>
      <w:r w:rsidRPr="00483087">
        <w:rPr>
          <w:rFonts w:ascii="Angsana New" w:hAnsi="Angsana New" w:cs="Angsana New"/>
          <w:sz w:val="30"/>
          <w:szCs w:val="30"/>
          <w:cs/>
        </w:rPr>
        <w:t xml:space="preserve"> ได้จดจำนองไว้เป็นหลักประกันเงิน</w:t>
      </w:r>
      <w:r w:rsidRPr="002D7219">
        <w:rPr>
          <w:rFonts w:ascii="Angsana New" w:hAnsi="Angsana New" w:cs="Angsana New"/>
          <w:sz w:val="30"/>
          <w:szCs w:val="30"/>
          <w:cs/>
        </w:rPr>
        <w:t>เบิกเกินบัญชีและสินเชื่ออื่นจากธนาคาร</w:t>
      </w:r>
    </w:p>
    <w:p w14:paraId="19747C80" w14:textId="77777777" w:rsidR="005F36C9" w:rsidRPr="006C54B6" w:rsidRDefault="005F36C9" w:rsidP="006C54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3B1490FA" w14:textId="77777777" w:rsidR="006D355D" w:rsidRDefault="006D3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3D5A7148" w14:textId="6F556BC6" w:rsidR="00347E8F" w:rsidRDefault="006D355D" w:rsidP="003734B5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สัญญาเช่า</w:t>
      </w:r>
    </w:p>
    <w:p w14:paraId="307B9B8A" w14:textId="36B3B7B5" w:rsidR="007E4A67" w:rsidRDefault="007E4A67" w:rsidP="00B35B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9144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904"/>
        <w:gridCol w:w="1530"/>
        <w:gridCol w:w="180"/>
        <w:gridCol w:w="1530"/>
      </w:tblGrid>
      <w:tr w:rsidR="006D355D" w:rsidRPr="00F27806" w14:paraId="4F4838BC" w14:textId="77777777" w:rsidTr="004907A0">
        <w:trPr>
          <w:cantSplit/>
          <w:tblHeader/>
        </w:trPr>
        <w:tc>
          <w:tcPr>
            <w:tcW w:w="5904" w:type="dxa"/>
            <w:vAlign w:val="bottom"/>
            <w:hideMark/>
          </w:tcPr>
          <w:p w14:paraId="0E2BA70E" w14:textId="7085F658" w:rsidR="006D355D" w:rsidRPr="00F27806" w:rsidRDefault="006D355D" w:rsidP="008E57A8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F2780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มิถุนายน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530" w:type="dxa"/>
            <w:hideMark/>
          </w:tcPr>
          <w:p w14:paraId="3BB477DD" w14:textId="77777777" w:rsidR="006D355D" w:rsidRPr="00F27806" w:rsidRDefault="006D355D" w:rsidP="008E57A8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  <w:p w14:paraId="15672078" w14:textId="77777777" w:rsidR="006D355D" w:rsidRPr="00F27806" w:rsidRDefault="006D355D" w:rsidP="008E57A8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2780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30556480" w14:textId="77777777" w:rsidR="006D355D" w:rsidRPr="00F27806" w:rsidRDefault="006D355D" w:rsidP="008E57A8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hideMark/>
          </w:tcPr>
          <w:p w14:paraId="56FD5239" w14:textId="1EE9AEB8" w:rsidR="006D355D" w:rsidRPr="00F27806" w:rsidRDefault="006D355D" w:rsidP="008E57A8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F2780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="004907A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br/>
            </w:r>
            <w:r w:rsidRPr="00F2780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6D355D" w:rsidRPr="00F27806" w14:paraId="74E21FE8" w14:textId="77777777" w:rsidTr="004907A0">
        <w:trPr>
          <w:cantSplit/>
          <w:tblHeader/>
        </w:trPr>
        <w:tc>
          <w:tcPr>
            <w:tcW w:w="5904" w:type="dxa"/>
          </w:tcPr>
          <w:p w14:paraId="20B570F2" w14:textId="77777777" w:rsidR="006D355D" w:rsidRPr="00F27806" w:rsidRDefault="006D355D" w:rsidP="008E57A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hideMark/>
          </w:tcPr>
          <w:p w14:paraId="6BBAB5EC" w14:textId="77777777" w:rsidR="006D355D" w:rsidRPr="00F27806" w:rsidRDefault="006D355D" w:rsidP="008E57A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27806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F2780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6D355D" w:rsidRPr="00F27806" w14:paraId="490E4EEB" w14:textId="77777777" w:rsidTr="004907A0">
        <w:trPr>
          <w:cantSplit/>
        </w:trPr>
        <w:tc>
          <w:tcPr>
            <w:tcW w:w="5904" w:type="dxa"/>
            <w:hideMark/>
          </w:tcPr>
          <w:p w14:paraId="21EF0D2E" w14:textId="77777777" w:rsidR="006D355D" w:rsidRPr="00F27806" w:rsidRDefault="006D355D" w:rsidP="008E57A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211E1F"/>
                <w:sz w:val="30"/>
                <w:szCs w:val="30"/>
              </w:rPr>
            </w:pPr>
            <w:r w:rsidRPr="00F2780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530" w:type="dxa"/>
          </w:tcPr>
          <w:p w14:paraId="6AD967F6" w14:textId="77777777" w:rsidR="006D355D" w:rsidRPr="00F27806" w:rsidRDefault="006D355D" w:rsidP="008E57A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17648CC" w14:textId="77777777" w:rsidR="006D355D" w:rsidRPr="00F27806" w:rsidRDefault="006D355D" w:rsidP="008E57A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1D37A7A" w14:textId="77777777" w:rsidR="006D355D" w:rsidRPr="00F27806" w:rsidRDefault="006D355D" w:rsidP="008E57A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D355D" w:rsidRPr="00F27806" w14:paraId="6B61B675" w14:textId="77777777" w:rsidTr="004907A0">
        <w:trPr>
          <w:cantSplit/>
        </w:trPr>
        <w:tc>
          <w:tcPr>
            <w:tcW w:w="5904" w:type="dxa"/>
          </w:tcPr>
          <w:p w14:paraId="44F67AD7" w14:textId="77777777" w:rsidR="006D355D" w:rsidRPr="00F27806" w:rsidRDefault="006D355D" w:rsidP="008E57A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530" w:type="dxa"/>
          </w:tcPr>
          <w:p w14:paraId="3ED37268" w14:textId="7148FD80" w:rsidR="006D355D" w:rsidRPr="00F27806" w:rsidRDefault="006D355D" w:rsidP="008E57A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107,995</w:t>
            </w:r>
          </w:p>
        </w:tc>
        <w:tc>
          <w:tcPr>
            <w:tcW w:w="180" w:type="dxa"/>
          </w:tcPr>
          <w:p w14:paraId="50D8D3A0" w14:textId="77777777" w:rsidR="006D355D" w:rsidRPr="00F27806" w:rsidRDefault="006D355D" w:rsidP="008E57A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93B84C8" w14:textId="77777777" w:rsidR="006D355D" w:rsidRPr="00F27806" w:rsidRDefault="006D355D" w:rsidP="008E57A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6D355D" w:rsidRPr="00F27806" w14:paraId="387C0E9A" w14:textId="77777777" w:rsidTr="004907A0">
        <w:trPr>
          <w:cantSplit/>
        </w:trPr>
        <w:tc>
          <w:tcPr>
            <w:tcW w:w="5904" w:type="dxa"/>
            <w:hideMark/>
          </w:tcPr>
          <w:p w14:paraId="1EA1A37D" w14:textId="77777777" w:rsidR="006D355D" w:rsidRPr="00F27806" w:rsidRDefault="006D355D" w:rsidP="008E57A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78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09A4FD" w14:textId="53A1EA34" w:rsidR="006D355D" w:rsidRPr="006D355D" w:rsidRDefault="006D355D" w:rsidP="008E57A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3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107,995</w:t>
            </w:r>
          </w:p>
        </w:tc>
        <w:tc>
          <w:tcPr>
            <w:tcW w:w="180" w:type="dxa"/>
          </w:tcPr>
          <w:p w14:paraId="1F0B48B1" w14:textId="77777777" w:rsidR="006D355D" w:rsidRPr="00B47648" w:rsidRDefault="006D355D" w:rsidP="008E57A8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F06C6B" w14:textId="77777777" w:rsidR="006D355D" w:rsidRPr="00F27806" w:rsidRDefault="006D355D" w:rsidP="008E57A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</w:tr>
    </w:tbl>
    <w:p w14:paraId="0A48F999" w14:textId="77777777" w:rsidR="006D355D" w:rsidRPr="00CA4A86" w:rsidRDefault="006D355D" w:rsidP="006D3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2C9C1948" w14:textId="3E9B0A33" w:rsidR="006D355D" w:rsidRPr="00033891" w:rsidRDefault="006D355D" w:rsidP="006D355D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="Angsana New"/>
          <w:sz w:val="30"/>
          <w:szCs w:val="30"/>
          <w:cs/>
          <w:lang w:val="th-TH"/>
        </w:rPr>
      </w:pPr>
      <w:r w:rsidRPr="00DD5965">
        <w:rPr>
          <w:rFonts w:ascii="Angsana New" w:hAnsi="Angsana New" w:cs="Angsana New"/>
          <w:sz w:val="30"/>
          <w:szCs w:val="30"/>
          <w:cs/>
          <w:lang w:val="th-TH"/>
        </w:rPr>
        <w:t xml:space="preserve">ในระหว่างงวดหกเดือนสิ้นสุดวันที่ </w:t>
      </w:r>
      <w:r w:rsidRPr="00C10EA9">
        <w:rPr>
          <w:rFonts w:ascii="Angsana New" w:hAnsi="Angsana New" w:cs="Angsana New"/>
          <w:sz w:val="30"/>
          <w:szCs w:val="30"/>
        </w:rPr>
        <w:t>30</w:t>
      </w:r>
      <w:r w:rsidRPr="00DD5965">
        <w:rPr>
          <w:rFonts w:ascii="Angsana New" w:hAnsi="Angsana New" w:cs="Angsana New"/>
          <w:sz w:val="30"/>
          <w:szCs w:val="30"/>
          <w:cs/>
          <w:lang w:val="th-TH"/>
        </w:rPr>
        <w:t xml:space="preserve"> มิถุนายน </w:t>
      </w:r>
      <w:r w:rsidRPr="00C10EA9">
        <w:rPr>
          <w:rFonts w:ascii="Angsana New" w:hAnsi="Angsana New" w:cs="Angsana New"/>
          <w:sz w:val="30"/>
          <w:szCs w:val="30"/>
        </w:rPr>
        <w:t>2564</w:t>
      </w:r>
      <w:r w:rsidRPr="00033891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033891">
        <w:rPr>
          <w:rFonts w:asciiTheme="majorBidi" w:hAnsiTheme="majorBidi" w:cs="Angsana New" w:hint="cs"/>
          <w:sz w:val="30"/>
          <w:szCs w:val="30"/>
          <w:cs/>
          <w:lang w:val="th-TH"/>
        </w:rPr>
        <w:t>สินทรัพย์สิทธิการใช้ของกลุ่มบริษัทเพิ่มขึ้นเป็นจำนวน</w:t>
      </w:r>
      <w:r w:rsidRPr="00033891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5.59</w:t>
      </w:r>
      <w:r w:rsidRPr="00033891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033891">
        <w:rPr>
          <w:rFonts w:asciiTheme="majorBidi" w:hAnsiTheme="majorBidi" w:cs="Angsana New" w:hint="cs"/>
          <w:sz w:val="30"/>
          <w:szCs w:val="30"/>
          <w:cs/>
          <w:lang w:val="th-TH"/>
        </w:rPr>
        <w:t>ล้านบาท</w:t>
      </w:r>
    </w:p>
    <w:p w14:paraId="7B82A98F" w14:textId="77777777" w:rsidR="006D355D" w:rsidRPr="00CA4A86" w:rsidRDefault="006D355D" w:rsidP="006D3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EAFBAF3" w14:textId="77777777" w:rsidR="006D355D" w:rsidRDefault="006D355D" w:rsidP="006D355D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="Angsana New"/>
          <w:sz w:val="30"/>
          <w:szCs w:val="30"/>
          <w:cs/>
          <w:lang w:val="th-TH"/>
        </w:rPr>
      </w:pPr>
      <w:r w:rsidRPr="00AE2F47">
        <w:rPr>
          <w:rFonts w:asciiTheme="majorBidi" w:hAnsiTheme="majorBidi" w:cs="Angsana New" w:hint="cs"/>
          <w:sz w:val="30"/>
          <w:szCs w:val="30"/>
          <w:cs/>
          <w:lang w:val="th-TH"/>
        </w:rPr>
        <w:t>กลุ่มบริษัทเช่า</w:t>
      </w:r>
      <w:r>
        <w:rPr>
          <w:rFonts w:asciiTheme="majorBidi" w:hAnsiTheme="majorBidi" w:cs="Angsana New" w:hint="cs"/>
          <w:sz w:val="30"/>
          <w:szCs w:val="30"/>
          <w:cs/>
          <w:lang w:val="th-TH"/>
        </w:rPr>
        <w:t>ที่ดิน</w:t>
      </w:r>
      <w:r w:rsidRPr="00AE2F47">
        <w:rPr>
          <w:rFonts w:asciiTheme="majorBidi" w:hAnsiTheme="majorBidi" w:cs="Angsana New" w:hint="cs"/>
          <w:sz w:val="30"/>
          <w:szCs w:val="30"/>
          <w:cs/>
          <w:lang w:val="th-TH"/>
        </w:rPr>
        <w:t>หลายแห่งเป็นระยะเวลา</w:t>
      </w:r>
      <w:r w:rsidRPr="00AE2F47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ED3ABA">
        <w:rPr>
          <w:rFonts w:asciiTheme="majorBidi" w:hAnsiTheme="majorBidi" w:cs="Angsana New"/>
          <w:sz w:val="30"/>
          <w:szCs w:val="30"/>
        </w:rPr>
        <w:t>6</w:t>
      </w:r>
      <w:r>
        <w:rPr>
          <w:rFonts w:asciiTheme="majorBidi" w:hAnsiTheme="majorBidi" w:cs="Angsana New" w:hint="cs"/>
          <w:sz w:val="30"/>
          <w:szCs w:val="30"/>
          <w:cs/>
          <w:lang w:val="th-TH"/>
        </w:rPr>
        <w:t xml:space="preserve"> </w:t>
      </w:r>
      <w:r w:rsidRPr="00945FA6">
        <w:rPr>
          <w:rFonts w:asciiTheme="majorBidi" w:hAnsiTheme="majorBidi" w:cs="Angsana New"/>
          <w:sz w:val="30"/>
          <w:szCs w:val="30"/>
          <w:cs/>
        </w:rPr>
        <w:t>-</w:t>
      </w:r>
      <w:r w:rsidRPr="00945FA6">
        <w:rPr>
          <w:rFonts w:asciiTheme="majorBidi" w:hAnsiTheme="majorBidi" w:cs="Angsana New"/>
          <w:sz w:val="30"/>
          <w:szCs w:val="30"/>
        </w:rPr>
        <w:t xml:space="preserve"> </w:t>
      </w:r>
      <w:r w:rsidRPr="00ED3ABA">
        <w:rPr>
          <w:rFonts w:asciiTheme="majorBidi" w:hAnsiTheme="majorBidi" w:cs="Angsana New"/>
          <w:sz w:val="30"/>
          <w:szCs w:val="30"/>
        </w:rPr>
        <w:t>33</w:t>
      </w:r>
      <w:r w:rsidRPr="00AE2F47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AE2F47">
        <w:rPr>
          <w:rFonts w:asciiTheme="majorBidi" w:hAnsiTheme="majorBidi" w:cs="Angsana New" w:hint="cs"/>
          <w:sz w:val="30"/>
          <w:szCs w:val="30"/>
          <w:cs/>
          <w:lang w:val="th-TH"/>
        </w:rPr>
        <w:t>ปี</w:t>
      </w:r>
      <w:r w:rsidRPr="00AE2F47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AE2F47">
        <w:rPr>
          <w:rFonts w:asciiTheme="majorBidi" w:hAnsiTheme="majorBidi" w:cs="Angsana New" w:hint="cs"/>
          <w:sz w:val="30"/>
          <w:szCs w:val="30"/>
          <w:cs/>
          <w:lang w:val="th-TH"/>
        </w:rPr>
        <w:t>โดยมีสิทธิต่ออายุสัญญาเช่าเมื่อสิ้นสุดอายุสัญญา</w:t>
      </w:r>
      <w:r w:rsidRPr="00AE2F47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AE2F47">
        <w:rPr>
          <w:rFonts w:asciiTheme="majorBidi" w:hAnsiTheme="majorBidi" w:cs="Angsana New" w:hint="cs"/>
          <w:sz w:val="30"/>
          <w:szCs w:val="30"/>
          <w:cs/>
          <w:lang w:val="th-TH"/>
        </w:rPr>
        <w:t>ค่าเช่ากำหนดชำระเป็นรายเดือนตามอัตราที่ระบุไว้ในสัญญา</w:t>
      </w:r>
    </w:p>
    <w:p w14:paraId="16A3DA9D" w14:textId="77777777" w:rsidR="006D355D" w:rsidRPr="00CA4A86" w:rsidRDefault="006D355D" w:rsidP="006D3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15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92"/>
        <w:gridCol w:w="1080"/>
        <w:gridCol w:w="180"/>
        <w:gridCol w:w="990"/>
        <w:gridCol w:w="180"/>
        <w:gridCol w:w="1080"/>
        <w:gridCol w:w="180"/>
        <w:gridCol w:w="1075"/>
      </w:tblGrid>
      <w:tr w:rsidR="004907A0" w:rsidRPr="00065A19" w14:paraId="7E9E52EE" w14:textId="77777777" w:rsidTr="004907A0">
        <w:trPr>
          <w:cantSplit/>
          <w:tblHeader/>
        </w:trPr>
        <w:tc>
          <w:tcPr>
            <w:tcW w:w="4392" w:type="dxa"/>
            <w:shd w:val="clear" w:color="auto" w:fill="auto"/>
            <w:vAlign w:val="bottom"/>
          </w:tcPr>
          <w:p w14:paraId="24065333" w14:textId="77777777" w:rsidR="004907A0" w:rsidRPr="00065A19" w:rsidRDefault="004907A0" w:rsidP="008E57A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21B29256" w14:textId="77777777" w:rsidR="004907A0" w:rsidRPr="00065A19" w:rsidRDefault="004907A0" w:rsidP="008E57A8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065A1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5AA4B9AB" w14:textId="77777777" w:rsidR="004907A0" w:rsidRPr="00065A19" w:rsidRDefault="004907A0" w:rsidP="008E57A8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5" w:type="dxa"/>
            <w:gridSpan w:val="3"/>
          </w:tcPr>
          <w:p w14:paraId="7C73B972" w14:textId="77777777" w:rsidR="004907A0" w:rsidRPr="00065A19" w:rsidRDefault="004907A0" w:rsidP="008E57A8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065A1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907A0" w:rsidRPr="00065A19" w14:paraId="5F17B530" w14:textId="77777777" w:rsidTr="004907A0">
        <w:trPr>
          <w:cantSplit/>
          <w:tblHeader/>
        </w:trPr>
        <w:tc>
          <w:tcPr>
            <w:tcW w:w="4392" w:type="dxa"/>
          </w:tcPr>
          <w:p w14:paraId="1AE072DE" w14:textId="522FC4B9" w:rsidR="004907A0" w:rsidRPr="00065A19" w:rsidRDefault="004907A0" w:rsidP="008E57A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EE6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C10E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EE6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E6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</w:p>
        </w:tc>
        <w:tc>
          <w:tcPr>
            <w:tcW w:w="1080" w:type="dxa"/>
          </w:tcPr>
          <w:p w14:paraId="2FA3729C" w14:textId="5A9F72EE" w:rsidR="004907A0" w:rsidRPr="00065A19" w:rsidRDefault="004907A0" w:rsidP="008E57A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ED3AB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2C709AD9" w14:textId="77777777" w:rsidR="004907A0" w:rsidRPr="00065A19" w:rsidRDefault="004907A0" w:rsidP="008E57A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6F137F1" w14:textId="1B8E1E68" w:rsidR="004907A0" w:rsidRPr="00065A19" w:rsidRDefault="004907A0" w:rsidP="008E57A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180" w:type="dxa"/>
          </w:tcPr>
          <w:p w14:paraId="1EFC12D6" w14:textId="77777777" w:rsidR="004907A0" w:rsidRPr="00065A19" w:rsidRDefault="004907A0" w:rsidP="008E57A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6B6000" w14:textId="1717325A" w:rsidR="004907A0" w:rsidRPr="00065A19" w:rsidRDefault="004907A0" w:rsidP="008E57A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180" w:type="dxa"/>
          </w:tcPr>
          <w:p w14:paraId="7D4ECC0B" w14:textId="77777777" w:rsidR="004907A0" w:rsidRPr="00065A19" w:rsidRDefault="004907A0" w:rsidP="008E57A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75" w:type="dxa"/>
          </w:tcPr>
          <w:p w14:paraId="52F6BF5A" w14:textId="661938AE" w:rsidR="004907A0" w:rsidRPr="00065A19" w:rsidRDefault="004907A0" w:rsidP="008E57A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3</w:t>
            </w:r>
          </w:p>
        </w:tc>
      </w:tr>
      <w:tr w:rsidR="004907A0" w:rsidRPr="00065A19" w14:paraId="5337B784" w14:textId="77777777" w:rsidTr="004907A0">
        <w:trPr>
          <w:cantSplit/>
          <w:tblHeader/>
        </w:trPr>
        <w:tc>
          <w:tcPr>
            <w:tcW w:w="4392" w:type="dxa"/>
          </w:tcPr>
          <w:p w14:paraId="2B8ED5F2" w14:textId="77777777" w:rsidR="004907A0" w:rsidRPr="00065A19" w:rsidRDefault="004907A0" w:rsidP="008E57A8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65" w:type="dxa"/>
            <w:gridSpan w:val="7"/>
          </w:tcPr>
          <w:p w14:paraId="21B260C9" w14:textId="77777777" w:rsidR="004907A0" w:rsidRPr="00065A19" w:rsidRDefault="004907A0" w:rsidP="008E57A8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65A19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65A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065A19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4907A0" w:rsidRPr="00065A19" w14:paraId="1687688B" w14:textId="77777777" w:rsidTr="004907A0">
        <w:trPr>
          <w:cantSplit/>
        </w:trPr>
        <w:tc>
          <w:tcPr>
            <w:tcW w:w="4392" w:type="dxa"/>
          </w:tcPr>
          <w:p w14:paraId="1B881B25" w14:textId="77777777" w:rsidR="004907A0" w:rsidRPr="00065A19" w:rsidRDefault="004907A0" w:rsidP="008E57A8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65A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065A19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65A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4F862C43" w14:textId="77777777" w:rsidR="004907A0" w:rsidRPr="00065A19" w:rsidRDefault="004907A0" w:rsidP="008E57A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95CEDAA" w14:textId="77777777" w:rsidR="004907A0" w:rsidRPr="00065A19" w:rsidRDefault="004907A0" w:rsidP="008E57A8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D167F1B" w14:textId="77777777" w:rsidR="004907A0" w:rsidRPr="00065A19" w:rsidRDefault="004907A0" w:rsidP="008E57A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316FB4F" w14:textId="77777777" w:rsidR="004907A0" w:rsidRPr="00065A19" w:rsidRDefault="004907A0" w:rsidP="008E57A8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B3F0FF" w14:textId="77777777" w:rsidR="004907A0" w:rsidRPr="00065A19" w:rsidRDefault="004907A0" w:rsidP="008E57A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93144AD" w14:textId="77777777" w:rsidR="004907A0" w:rsidRPr="00065A19" w:rsidRDefault="004907A0" w:rsidP="008E57A8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122452C1" w14:textId="77777777" w:rsidR="004907A0" w:rsidRPr="00065A19" w:rsidRDefault="004907A0" w:rsidP="008E57A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907A0" w:rsidRPr="00065A19" w14:paraId="7F47341E" w14:textId="77777777" w:rsidTr="004907A0">
        <w:trPr>
          <w:cantSplit/>
        </w:trPr>
        <w:tc>
          <w:tcPr>
            <w:tcW w:w="4392" w:type="dxa"/>
          </w:tcPr>
          <w:p w14:paraId="63C25956" w14:textId="77777777" w:rsidR="004907A0" w:rsidRPr="00065A19" w:rsidRDefault="004907A0" w:rsidP="008E57A8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5A19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31EA24F7" w14:textId="77777777" w:rsidR="004907A0" w:rsidRPr="00065A19" w:rsidRDefault="004907A0" w:rsidP="008E57A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E98E0B5" w14:textId="77777777" w:rsidR="004907A0" w:rsidRPr="00065A19" w:rsidRDefault="004907A0" w:rsidP="008E57A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9F17CCF" w14:textId="77777777" w:rsidR="004907A0" w:rsidRPr="00065A19" w:rsidRDefault="004907A0" w:rsidP="008E57A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04DF12F" w14:textId="77777777" w:rsidR="004907A0" w:rsidRPr="00065A19" w:rsidRDefault="004907A0" w:rsidP="008E57A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92A65B3" w14:textId="77777777" w:rsidR="004907A0" w:rsidRPr="00065A19" w:rsidRDefault="004907A0" w:rsidP="008E57A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A8C64C2" w14:textId="77777777" w:rsidR="004907A0" w:rsidRPr="00065A19" w:rsidRDefault="004907A0" w:rsidP="008E57A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0702536D" w14:textId="77777777" w:rsidR="004907A0" w:rsidRPr="00065A19" w:rsidRDefault="004907A0" w:rsidP="008E57A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907A0" w:rsidRPr="00065A19" w14:paraId="02DA37A1" w14:textId="77777777" w:rsidTr="004907A0">
        <w:trPr>
          <w:cantSplit/>
        </w:trPr>
        <w:tc>
          <w:tcPr>
            <w:tcW w:w="4392" w:type="dxa"/>
          </w:tcPr>
          <w:p w14:paraId="69A75397" w14:textId="77777777" w:rsidR="004907A0" w:rsidRPr="00065A19" w:rsidRDefault="004907A0" w:rsidP="004907A0">
            <w:pPr>
              <w:pStyle w:val="ListParagraph"/>
              <w:numPr>
                <w:ilvl w:val="0"/>
                <w:numId w:val="31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080" w:type="dxa"/>
            <w:vAlign w:val="bottom"/>
          </w:tcPr>
          <w:p w14:paraId="533EA8E3" w14:textId="6F669E8F" w:rsidR="004907A0" w:rsidRPr="00065A19" w:rsidRDefault="004907A0" w:rsidP="008E57A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2,853</w:t>
            </w:r>
          </w:p>
        </w:tc>
        <w:tc>
          <w:tcPr>
            <w:tcW w:w="180" w:type="dxa"/>
            <w:vAlign w:val="bottom"/>
          </w:tcPr>
          <w:p w14:paraId="25E1EEEC" w14:textId="77777777" w:rsidR="004907A0" w:rsidRPr="00065A19" w:rsidRDefault="004907A0" w:rsidP="008E57A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797A122" w14:textId="4C4E2F13" w:rsidR="004907A0" w:rsidRPr="00065A19" w:rsidRDefault="0058767A" w:rsidP="008E57A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</w:t>
            </w:r>
            <w:r w:rsidR="00E534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596</w:t>
            </w:r>
          </w:p>
        </w:tc>
        <w:tc>
          <w:tcPr>
            <w:tcW w:w="180" w:type="dxa"/>
            <w:vAlign w:val="bottom"/>
          </w:tcPr>
          <w:p w14:paraId="3F0D878B" w14:textId="77777777" w:rsidR="004907A0" w:rsidRPr="00065A19" w:rsidRDefault="004907A0" w:rsidP="008E57A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515B272" w14:textId="77777777" w:rsidR="004907A0" w:rsidRPr="00065A19" w:rsidRDefault="004907A0" w:rsidP="008E57A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C6B75D0" w14:textId="77777777" w:rsidR="004907A0" w:rsidRPr="00065A19" w:rsidRDefault="004907A0" w:rsidP="008E57A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31938175" w14:textId="77777777" w:rsidR="004907A0" w:rsidRPr="00065A19" w:rsidRDefault="004907A0" w:rsidP="008E57A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5A19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4907A0" w:rsidRPr="00065A19" w14:paraId="63965C64" w14:textId="77777777" w:rsidTr="004907A0">
        <w:trPr>
          <w:cantSplit/>
        </w:trPr>
        <w:tc>
          <w:tcPr>
            <w:tcW w:w="4392" w:type="dxa"/>
          </w:tcPr>
          <w:p w14:paraId="0894D1F7" w14:textId="77777777" w:rsidR="004907A0" w:rsidRPr="00065A19" w:rsidRDefault="004907A0" w:rsidP="008E57A8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5A19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80" w:type="dxa"/>
          </w:tcPr>
          <w:p w14:paraId="5047A63B" w14:textId="2E43E33C" w:rsidR="004907A0" w:rsidRPr="00065A19" w:rsidRDefault="004907A0" w:rsidP="008E57A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2,231</w:t>
            </w:r>
          </w:p>
        </w:tc>
        <w:tc>
          <w:tcPr>
            <w:tcW w:w="180" w:type="dxa"/>
            <w:vAlign w:val="bottom"/>
          </w:tcPr>
          <w:p w14:paraId="67C10A6D" w14:textId="77777777" w:rsidR="004907A0" w:rsidRPr="00065A19" w:rsidRDefault="004907A0" w:rsidP="008E57A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3B9E2D1" w14:textId="2F98573F" w:rsidR="004907A0" w:rsidRPr="00065A19" w:rsidRDefault="00E534A8" w:rsidP="008E57A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1,909</w:t>
            </w:r>
          </w:p>
        </w:tc>
        <w:tc>
          <w:tcPr>
            <w:tcW w:w="180" w:type="dxa"/>
            <w:vAlign w:val="bottom"/>
          </w:tcPr>
          <w:p w14:paraId="3D3F695B" w14:textId="77777777" w:rsidR="004907A0" w:rsidRPr="00065A19" w:rsidRDefault="004907A0" w:rsidP="008E57A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B9A498" w14:textId="77777777" w:rsidR="004907A0" w:rsidRPr="00065A19" w:rsidRDefault="004907A0" w:rsidP="008E57A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0EC4193" w14:textId="77777777" w:rsidR="004907A0" w:rsidRPr="00065A19" w:rsidRDefault="004907A0" w:rsidP="008E57A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229C5C87" w14:textId="77777777" w:rsidR="004907A0" w:rsidRPr="00065A19" w:rsidRDefault="004907A0" w:rsidP="008E57A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65A19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</w:tbl>
    <w:p w14:paraId="0E4B1BB3" w14:textId="77777777" w:rsidR="004907A0" w:rsidRPr="00DC6193" w:rsidRDefault="004907A0" w:rsidP="004907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="Angsana New"/>
          <w:sz w:val="28"/>
          <w:szCs w:val="28"/>
          <w:cs/>
          <w:lang w:val="th-TH"/>
        </w:rPr>
      </w:pPr>
    </w:p>
    <w:p w14:paraId="7272556D" w14:textId="67D8F2FA" w:rsidR="004907A0" w:rsidRPr="00065A19" w:rsidRDefault="004907A0" w:rsidP="004907A0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DD5965">
        <w:rPr>
          <w:rFonts w:ascii="Angsana New" w:hAnsi="Angsana New" w:cs="Angsana New"/>
          <w:sz w:val="30"/>
          <w:szCs w:val="30"/>
          <w:cs/>
          <w:lang w:val="th-TH"/>
        </w:rPr>
        <w:t xml:space="preserve">ในระหว่างงวดหกเดือนสิ้นสุดวันที่ </w:t>
      </w:r>
      <w:r w:rsidRPr="00C10EA9">
        <w:rPr>
          <w:rFonts w:ascii="Angsana New" w:hAnsi="Angsana New" w:cs="Angsana New"/>
          <w:sz w:val="30"/>
          <w:szCs w:val="30"/>
        </w:rPr>
        <w:t>30</w:t>
      </w:r>
      <w:r w:rsidRPr="00DD5965">
        <w:rPr>
          <w:rFonts w:ascii="Angsana New" w:hAnsi="Angsana New" w:cs="Angsana New"/>
          <w:sz w:val="30"/>
          <w:szCs w:val="30"/>
          <w:cs/>
          <w:lang w:val="th-TH"/>
        </w:rPr>
        <w:t xml:space="preserve"> มิถุนายน </w:t>
      </w:r>
      <w:r w:rsidRPr="00C10EA9">
        <w:rPr>
          <w:rFonts w:ascii="Angsana New" w:hAnsi="Angsana New" w:cs="Angsana New"/>
          <w:sz w:val="30"/>
          <w:szCs w:val="30"/>
        </w:rPr>
        <w:t>2564</w:t>
      </w:r>
      <w:r w:rsidRPr="00033891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065A19">
        <w:rPr>
          <w:rFonts w:asciiTheme="majorBidi" w:hAnsiTheme="majorBidi" w:cs="Angsana New" w:hint="cs"/>
          <w:sz w:val="30"/>
          <w:szCs w:val="30"/>
          <w:cs/>
          <w:lang w:val="th-TH"/>
        </w:rPr>
        <w:t>กระแสเงินสดจ่ายทั้งหมดของสัญญาเช่าของกลุ่มบริษัทมีจำนวน</w:t>
      </w:r>
      <w:r w:rsidRPr="00065A19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2.</w:t>
      </w:r>
      <w:r w:rsidR="00294110">
        <w:rPr>
          <w:rFonts w:asciiTheme="majorBidi" w:hAnsiTheme="majorBidi" w:cs="Angsana New"/>
          <w:sz w:val="30"/>
          <w:szCs w:val="30"/>
        </w:rPr>
        <w:t>11</w:t>
      </w:r>
      <w:r w:rsidRPr="00065A19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065A19">
        <w:rPr>
          <w:rFonts w:asciiTheme="majorBidi" w:hAnsiTheme="majorBidi" w:cs="Angsana New" w:hint="cs"/>
          <w:sz w:val="30"/>
          <w:szCs w:val="30"/>
          <w:cs/>
          <w:lang w:val="th-TH"/>
        </w:rPr>
        <w:t>ล้านบาท</w:t>
      </w:r>
    </w:p>
    <w:p w14:paraId="279B5C2B" w14:textId="77777777" w:rsidR="006D355D" w:rsidRPr="006C54B6" w:rsidRDefault="006D355D" w:rsidP="00B35B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17310823" w14:textId="4F970F01" w:rsidR="00F71B39" w:rsidRPr="003315F0" w:rsidRDefault="00F71B39" w:rsidP="003315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4E07D05D" w14:textId="77777777" w:rsidR="006C54B6" w:rsidRDefault="006C54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1D38E51E" w14:textId="3A118AD5" w:rsidR="00F71B39" w:rsidRPr="000A6928" w:rsidRDefault="00527449" w:rsidP="0089362F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0A6928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ส่วน</w:t>
      </w:r>
      <w:r w:rsidR="00932A68" w:rsidRPr="000A6928">
        <w:rPr>
          <w:rFonts w:ascii="Angsana New" w:hAnsi="Angsana New"/>
          <w:b/>
          <w:bCs/>
          <w:sz w:val="30"/>
          <w:szCs w:val="30"/>
          <w:cs/>
          <w:lang w:val="th-TH"/>
        </w:rPr>
        <w:t>งาน</w:t>
      </w:r>
      <w:r w:rsidRPr="000A6928">
        <w:rPr>
          <w:rFonts w:ascii="Angsana New" w:hAnsi="Angsana New"/>
          <w:b/>
          <w:bCs/>
          <w:sz w:val="30"/>
          <w:szCs w:val="30"/>
          <w:cs/>
          <w:lang w:val="th-TH"/>
        </w:rPr>
        <w:t>ดำเนินงาน</w:t>
      </w:r>
      <w:r w:rsidR="0048166B" w:rsidRPr="000A6928">
        <w:rPr>
          <w:rFonts w:ascii="Angsana New" w:hAnsi="Angsana New"/>
          <w:b/>
          <w:bCs/>
          <w:sz w:val="30"/>
          <w:szCs w:val="30"/>
          <w:cs/>
          <w:lang w:val="th-TH"/>
        </w:rPr>
        <w:t>และการจำแนกรายได้</w:t>
      </w:r>
    </w:p>
    <w:p w14:paraId="44241789" w14:textId="77777777" w:rsidR="00246062" w:rsidRPr="00424B34" w:rsidRDefault="00246062" w:rsidP="00EE6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2"/>
          <w:szCs w:val="22"/>
        </w:rPr>
      </w:pPr>
    </w:p>
    <w:p w14:paraId="37A7ABC0" w14:textId="36F4C44B" w:rsidR="001B6035" w:rsidRPr="0092016A" w:rsidRDefault="001B6035" w:rsidP="00893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 w:cs="Angsana New"/>
          <w:sz w:val="30"/>
          <w:szCs w:val="30"/>
        </w:rPr>
      </w:pPr>
      <w:r w:rsidRPr="0092016A">
        <w:rPr>
          <w:rFonts w:ascii="Angsana New" w:hAnsi="Angsana New" w:cs="Angsana New"/>
          <w:sz w:val="30"/>
          <w:szCs w:val="30"/>
          <w:cs/>
        </w:rPr>
        <w:t xml:space="preserve">กลุ่มบริษัทมี </w:t>
      </w:r>
      <w:r w:rsidR="00F363C1" w:rsidRPr="0092016A">
        <w:rPr>
          <w:rFonts w:ascii="Angsana New" w:hAnsi="Angsana New" w:cs="Angsana New"/>
          <w:sz w:val="30"/>
          <w:szCs w:val="30"/>
        </w:rPr>
        <w:t>2</w:t>
      </w:r>
      <w:r w:rsidRPr="0092016A">
        <w:rPr>
          <w:rFonts w:ascii="Angsana New" w:hAnsi="Angsana New" w:cs="Angsana New"/>
          <w:sz w:val="30"/>
          <w:szCs w:val="30"/>
        </w:rPr>
        <w:t xml:space="preserve"> </w:t>
      </w:r>
      <w:r w:rsidRPr="0092016A">
        <w:rPr>
          <w:rFonts w:ascii="Angsana New" w:hAnsi="Angsana New" w:cs="Angsana New"/>
          <w:sz w:val="30"/>
          <w:szCs w:val="30"/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หน่วยงานธุรกิจที่สำคัญนี้มีรายการที่แตกต่างกัน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</w:t>
      </w:r>
      <w:r w:rsidR="0092016A">
        <w:rPr>
          <w:rFonts w:ascii="Angsana New" w:hAnsi="Angsana New" w:cs="Angsana New"/>
          <w:sz w:val="30"/>
          <w:szCs w:val="30"/>
        </w:rPr>
        <w:br/>
      </w:r>
      <w:r w:rsidRPr="0092016A">
        <w:rPr>
          <w:rFonts w:ascii="Angsana New" w:hAnsi="Angsana New" w:cs="Angsana New"/>
          <w:sz w:val="30"/>
          <w:szCs w:val="30"/>
          <w:cs/>
        </w:rPr>
        <w:t>กลุ่มบริษัท โดยสรุปมีดังนี้</w:t>
      </w:r>
    </w:p>
    <w:p w14:paraId="3674BB71" w14:textId="77777777" w:rsidR="001B6035" w:rsidRPr="00424B34" w:rsidRDefault="001B6035" w:rsidP="00EE6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s/>
        </w:rPr>
      </w:pPr>
    </w:p>
    <w:p w14:paraId="3747BDF6" w14:textId="5E7F8C60" w:rsidR="001B6035" w:rsidRPr="0092016A" w:rsidRDefault="001B6035" w:rsidP="0089362F">
      <w:pPr>
        <w:pStyle w:val="ListParagraph"/>
        <w:numPr>
          <w:ilvl w:val="0"/>
          <w:numId w:val="19"/>
        </w:numPr>
        <w:tabs>
          <w:tab w:val="clear" w:pos="680"/>
          <w:tab w:val="clear" w:pos="1871"/>
          <w:tab w:val="num" w:pos="1240"/>
          <w:tab w:val="left" w:pos="2070"/>
        </w:tabs>
        <w:spacing w:line="240" w:lineRule="auto"/>
        <w:ind w:left="1040" w:hanging="500"/>
        <w:rPr>
          <w:rFonts w:ascii="Angsana New" w:hAnsi="Angsana New"/>
          <w:sz w:val="30"/>
          <w:szCs w:val="30"/>
        </w:rPr>
      </w:pPr>
      <w:r w:rsidRPr="0092016A">
        <w:rPr>
          <w:rFonts w:ascii="Angsana New" w:hAnsi="Angsana New"/>
          <w:sz w:val="30"/>
          <w:szCs w:val="30"/>
          <w:cs/>
        </w:rPr>
        <w:t xml:space="preserve">ส่วนงาน </w:t>
      </w:r>
      <w:r w:rsidR="00503A17" w:rsidRPr="0092016A">
        <w:rPr>
          <w:rFonts w:ascii="Angsana New" w:hAnsi="Angsana New"/>
          <w:sz w:val="30"/>
          <w:szCs w:val="30"/>
        </w:rPr>
        <w:t>1</w:t>
      </w:r>
      <w:r w:rsidRPr="0092016A">
        <w:rPr>
          <w:rFonts w:ascii="Angsana New" w:hAnsi="Angsana New"/>
          <w:sz w:val="30"/>
          <w:szCs w:val="30"/>
        </w:rPr>
        <w:t xml:space="preserve"> </w:t>
      </w:r>
      <w:r w:rsidRPr="0092016A">
        <w:rPr>
          <w:rFonts w:ascii="Angsana New" w:hAnsi="Angsana New"/>
          <w:sz w:val="30"/>
          <w:szCs w:val="30"/>
        </w:rPr>
        <w:tab/>
      </w:r>
      <w:r w:rsidRPr="0092016A">
        <w:rPr>
          <w:rFonts w:ascii="Angsana New" w:hAnsi="Angsana New"/>
          <w:sz w:val="30"/>
          <w:szCs w:val="30"/>
          <w:cs/>
        </w:rPr>
        <w:t>ส่วนงานจำหน่ายรถยนต์และอุปกรณ์ตกแต่ง</w:t>
      </w:r>
    </w:p>
    <w:p w14:paraId="564F4D06" w14:textId="518F7DF8" w:rsidR="001B6035" w:rsidRPr="0092016A" w:rsidRDefault="001B6035" w:rsidP="001B675A">
      <w:pPr>
        <w:pStyle w:val="ListParagraph"/>
        <w:numPr>
          <w:ilvl w:val="0"/>
          <w:numId w:val="19"/>
        </w:numPr>
        <w:tabs>
          <w:tab w:val="clear" w:pos="680"/>
          <w:tab w:val="clear" w:pos="1871"/>
          <w:tab w:val="num" w:pos="1240"/>
          <w:tab w:val="left" w:pos="2070"/>
        </w:tabs>
        <w:spacing w:line="240" w:lineRule="auto"/>
        <w:ind w:left="1040" w:hanging="500"/>
        <w:rPr>
          <w:rFonts w:ascii="Angsana New" w:hAnsi="Angsana New"/>
          <w:sz w:val="30"/>
          <w:szCs w:val="30"/>
        </w:rPr>
      </w:pPr>
      <w:r w:rsidRPr="0092016A">
        <w:rPr>
          <w:rFonts w:ascii="Angsana New" w:hAnsi="Angsana New"/>
          <w:sz w:val="30"/>
          <w:szCs w:val="30"/>
          <w:cs/>
        </w:rPr>
        <w:t xml:space="preserve">ส่วนงาน </w:t>
      </w:r>
      <w:r w:rsidR="00503A17" w:rsidRPr="0092016A">
        <w:rPr>
          <w:rFonts w:ascii="Angsana New" w:hAnsi="Angsana New"/>
          <w:sz w:val="30"/>
          <w:szCs w:val="30"/>
        </w:rPr>
        <w:t>2</w:t>
      </w:r>
      <w:r w:rsidRPr="0092016A">
        <w:rPr>
          <w:rFonts w:ascii="Angsana New" w:hAnsi="Angsana New"/>
          <w:sz w:val="30"/>
          <w:szCs w:val="30"/>
        </w:rPr>
        <w:t xml:space="preserve"> </w:t>
      </w:r>
      <w:r w:rsidRPr="0092016A">
        <w:rPr>
          <w:rFonts w:ascii="Angsana New" w:hAnsi="Angsana New"/>
          <w:sz w:val="30"/>
          <w:szCs w:val="30"/>
        </w:rPr>
        <w:tab/>
      </w:r>
      <w:r w:rsidRPr="0092016A">
        <w:rPr>
          <w:rFonts w:ascii="Angsana New" w:hAnsi="Angsana New"/>
          <w:sz w:val="30"/>
          <w:szCs w:val="30"/>
          <w:cs/>
        </w:rPr>
        <w:t>ส่วนงานบริการซ่อมบำรุงและจำหน่ายอะไหล่</w:t>
      </w:r>
    </w:p>
    <w:p w14:paraId="3B4AC409" w14:textId="77777777" w:rsidR="00BB0A46" w:rsidRPr="00424B34" w:rsidRDefault="00BB0A46" w:rsidP="00EE6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</w:rPr>
      </w:pPr>
    </w:p>
    <w:p w14:paraId="3E4F537A" w14:textId="5D4A5C9D" w:rsidR="001B6035" w:rsidRPr="0092016A" w:rsidRDefault="001B6035" w:rsidP="00334E05">
      <w:pPr>
        <w:tabs>
          <w:tab w:val="clear" w:pos="227"/>
          <w:tab w:val="clear" w:pos="454"/>
          <w:tab w:val="clear" w:pos="680"/>
          <w:tab w:val="left" w:pos="630"/>
          <w:tab w:val="left" w:pos="720"/>
        </w:tabs>
        <w:spacing w:line="240" w:lineRule="auto"/>
        <w:ind w:left="540" w:right="-45"/>
        <w:jc w:val="thaiDistribute"/>
        <w:rPr>
          <w:rFonts w:ascii="Angsana New" w:hAnsi="Angsana New" w:cs="Angsana New"/>
          <w:b/>
          <w:bCs/>
          <w:color w:val="0000CC"/>
          <w:sz w:val="30"/>
          <w:szCs w:val="30"/>
        </w:rPr>
      </w:pPr>
      <w:r w:rsidRPr="0092016A">
        <w:rPr>
          <w:rFonts w:ascii="Angsana New" w:hAnsi="Angsana New" w:cs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ข้อมูลผลการดำเนินงานของแต่ละส่วนงานที่รายงานได้รวมอยู่ข้างล่างนี้ ผลการดำเนินงาน วัดโดยใช้กำไรก่อนหัก</w:t>
      </w:r>
      <w:r w:rsidR="0092016A" w:rsidRPr="0092016A">
        <w:rPr>
          <w:rFonts w:ascii="Angsana New" w:hAnsi="Angsana New" w:cs="Angsana New" w:hint="cs"/>
          <w:sz w:val="30"/>
          <w:szCs w:val="30"/>
          <w:cs/>
        </w:rPr>
        <w:t>ต้นทุนทางการเงิน</w:t>
      </w:r>
      <w:r w:rsidRPr="0092016A">
        <w:rPr>
          <w:rFonts w:ascii="Angsana New" w:hAnsi="Angsana New" w:cs="Angsana New"/>
          <w:sz w:val="30"/>
          <w:szCs w:val="30"/>
          <w:cs/>
        </w:rPr>
        <w:t xml:space="preserve"> ภาษีเงินได้ ค่าเสื่อมราคาและค่าตัดจำหน่ายของส่วนงาน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ผู้บริหารเชื่อว่าการใช้กำไรก่อนหัก</w:t>
      </w:r>
      <w:r w:rsidR="0092016A" w:rsidRPr="0092016A">
        <w:rPr>
          <w:rFonts w:ascii="Angsana New" w:hAnsi="Angsana New" w:cs="Angsana New" w:hint="cs"/>
          <w:sz w:val="30"/>
          <w:szCs w:val="30"/>
          <w:cs/>
        </w:rPr>
        <w:t>ต้นทุนทางการเงิน</w:t>
      </w:r>
      <w:r w:rsidRPr="0092016A">
        <w:rPr>
          <w:rFonts w:ascii="Angsana New" w:hAnsi="Angsana New" w:cs="Angsana New"/>
          <w:sz w:val="30"/>
          <w:szCs w:val="30"/>
          <w:cs/>
        </w:rPr>
        <w:t xml:space="preserve"> ภาษีเงินได้ ค่าเสื่อมราคาและค่าตัดจำหน่าย 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92016A">
        <w:rPr>
          <w:rFonts w:ascii="Angsana New" w:hAnsi="Angsana New" w:cs="Angsana New"/>
          <w:b/>
          <w:bCs/>
          <w:color w:val="0000CC"/>
          <w:sz w:val="30"/>
          <w:szCs w:val="30"/>
          <w:cs/>
        </w:rPr>
        <w:t xml:space="preserve"> </w:t>
      </w:r>
    </w:p>
    <w:p w14:paraId="725DEEA7" w14:textId="77777777" w:rsidR="00050189" w:rsidRPr="00424B34" w:rsidRDefault="00050189" w:rsidP="00424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2"/>
          <w:szCs w:val="22"/>
        </w:rPr>
      </w:pPr>
    </w:p>
    <w:tbl>
      <w:tblPr>
        <w:tblW w:w="9532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736"/>
        <w:gridCol w:w="936"/>
        <w:gridCol w:w="236"/>
        <w:gridCol w:w="936"/>
        <w:gridCol w:w="236"/>
        <w:gridCol w:w="936"/>
        <w:gridCol w:w="236"/>
        <w:gridCol w:w="936"/>
        <w:gridCol w:w="236"/>
        <w:gridCol w:w="936"/>
        <w:gridCol w:w="236"/>
        <w:gridCol w:w="936"/>
      </w:tblGrid>
      <w:tr w:rsidR="00424B34" w:rsidRPr="009F6A5E" w14:paraId="34DEEA64" w14:textId="77777777" w:rsidTr="00424B34">
        <w:trPr>
          <w:trHeight w:val="218"/>
          <w:tblHeader/>
        </w:trPr>
        <w:tc>
          <w:tcPr>
            <w:tcW w:w="27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1172D7D" w14:textId="77777777" w:rsidR="00424B34" w:rsidRPr="009F6A5E" w:rsidRDefault="00424B34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796" w:type="dxa"/>
            <w:gridSpan w:val="11"/>
            <w:tcBorders>
              <w:top w:val="nil"/>
              <w:left w:val="nil"/>
              <w:bottom w:val="nil"/>
            </w:tcBorders>
            <w:vAlign w:val="bottom"/>
          </w:tcPr>
          <w:p w14:paraId="2B1A8EA4" w14:textId="1B701E3E" w:rsidR="00424B34" w:rsidRDefault="00424B34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 w:rsidRPr="00347E8F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424B34" w:rsidRPr="009F6A5E" w14:paraId="24E2ED9A" w14:textId="77777777" w:rsidTr="00424B34">
        <w:trPr>
          <w:trHeight w:val="218"/>
          <w:tblHeader/>
        </w:trPr>
        <w:tc>
          <w:tcPr>
            <w:tcW w:w="27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E000DB" w14:textId="77777777" w:rsidR="00424B34" w:rsidRPr="009F6A5E" w:rsidRDefault="00424B34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1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5E491" w14:textId="5D6E3DAA" w:rsidR="00424B34" w:rsidRPr="00424B34" w:rsidRDefault="00424B34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7E8F">
              <w:rPr>
                <w:rFonts w:ascii="Angsana New" w:hAnsi="Angsana New" w:cs="Angsana New"/>
                <w:sz w:val="30"/>
                <w:szCs w:val="30"/>
                <w:cs/>
              </w:rPr>
              <w:t>ส่วนงานจำหน่าย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E69F1" w14:textId="77777777" w:rsidR="00424B34" w:rsidRPr="009F6A5E" w:rsidRDefault="00424B34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21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25A08" w14:textId="00BA74B5" w:rsidR="00424B34" w:rsidRPr="00424B34" w:rsidRDefault="00424B34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7E8F">
              <w:rPr>
                <w:rFonts w:ascii="Angsana New" w:hAnsi="Angsana New" w:cs="Angsana New"/>
                <w:sz w:val="30"/>
                <w:szCs w:val="30"/>
                <w:cs/>
              </w:rPr>
              <w:t>ส่วนงานบริการ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4BA79" w14:textId="77777777" w:rsidR="00424B34" w:rsidRPr="009F6A5E" w:rsidRDefault="00424B34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67529E6E" w14:textId="77777777" w:rsidR="00424B34" w:rsidRDefault="00424B34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794C012" w14:textId="77777777" w:rsidR="00424B34" w:rsidRPr="009F6A5E" w:rsidRDefault="00424B34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509951C6" w14:textId="77777777" w:rsidR="00424B34" w:rsidRDefault="00424B34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</w:tr>
      <w:tr w:rsidR="00424B34" w:rsidRPr="009F6A5E" w14:paraId="66E38094" w14:textId="77777777" w:rsidTr="00424B34">
        <w:trPr>
          <w:trHeight w:val="218"/>
          <w:tblHeader/>
        </w:trPr>
        <w:tc>
          <w:tcPr>
            <w:tcW w:w="27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A2D5891" w14:textId="77777777" w:rsidR="00424B34" w:rsidRPr="009F6A5E" w:rsidRDefault="00424B34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1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F923E" w14:textId="69407B8C" w:rsidR="00424B34" w:rsidRDefault="00424B34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 w:rsidRPr="00347E8F">
              <w:rPr>
                <w:rFonts w:ascii="Angsana New" w:hAnsi="Angsana New" w:cs="Angsana New"/>
                <w:sz w:val="30"/>
                <w:szCs w:val="30"/>
                <w:cs/>
              </w:rPr>
              <w:t>รถยนต์และ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A1E2D" w14:textId="77777777" w:rsidR="00424B34" w:rsidRPr="009F6A5E" w:rsidRDefault="00424B34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21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C1F9F" w14:textId="06C86925" w:rsidR="00424B34" w:rsidRDefault="00424B34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4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 w:rsidRPr="00347E8F">
              <w:rPr>
                <w:rFonts w:ascii="Angsana New" w:hAnsi="Angsana New" w:cs="Angsana New"/>
                <w:sz w:val="30"/>
                <w:szCs w:val="30"/>
                <w:cs/>
              </w:rPr>
              <w:t>ซ่อมบำรุงและ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5DBEB" w14:textId="77777777" w:rsidR="00424B34" w:rsidRPr="009F6A5E" w:rsidRDefault="00424B34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1FA2B950" w14:textId="77777777" w:rsidR="00424B34" w:rsidRDefault="00424B34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0ABFDF7" w14:textId="77777777" w:rsidR="00424B34" w:rsidRPr="009F6A5E" w:rsidRDefault="00424B34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213AC6A6" w14:textId="77777777" w:rsidR="00424B34" w:rsidRDefault="00424B34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</w:tr>
      <w:tr w:rsidR="00424B34" w:rsidRPr="009F6A5E" w14:paraId="1FE5DFE5" w14:textId="77777777" w:rsidTr="00424B34">
        <w:trPr>
          <w:trHeight w:val="218"/>
          <w:tblHeader/>
        </w:trPr>
        <w:tc>
          <w:tcPr>
            <w:tcW w:w="27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96177B9" w14:textId="4B60BFDC" w:rsidR="00424B34" w:rsidRPr="009F6A5E" w:rsidRDefault="00424B34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9F6A5E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หก</w:t>
            </w:r>
            <w:r w:rsidRPr="009F6A5E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21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28B20" w14:textId="643CC3BD" w:rsidR="00424B34" w:rsidRDefault="00424B34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 w:rsidRPr="00347E8F">
              <w:rPr>
                <w:rFonts w:ascii="Angsana New" w:hAnsi="Angsana New" w:cs="Angsana New"/>
                <w:sz w:val="30"/>
                <w:szCs w:val="30"/>
                <w:cs/>
              </w:rPr>
              <w:t>อุปกรณ์ตกแต่ง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048A7" w14:textId="77777777" w:rsidR="00424B34" w:rsidRPr="009F6A5E" w:rsidRDefault="00424B34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21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AEF96" w14:textId="1E2D1046" w:rsidR="00424B34" w:rsidRDefault="00424B34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 w:rsidRPr="00347E8F">
              <w:rPr>
                <w:rFonts w:ascii="Angsana New" w:hAnsi="Angsana New" w:cs="Angsana New"/>
                <w:sz w:val="30"/>
                <w:szCs w:val="30"/>
                <w:cs/>
              </w:rPr>
              <w:t>จำหน่ายอะไหล่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63651" w14:textId="77777777" w:rsidR="00424B34" w:rsidRPr="009F6A5E" w:rsidRDefault="00424B34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2108" w:type="dxa"/>
            <w:gridSpan w:val="3"/>
            <w:vAlign w:val="bottom"/>
          </w:tcPr>
          <w:p w14:paraId="3E6410D0" w14:textId="266A304A" w:rsidR="00424B34" w:rsidRDefault="00424B34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 w:rsidRPr="00347E8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B93246" w:rsidRPr="009F6A5E" w14:paraId="7DE161DC" w14:textId="77777777" w:rsidTr="00424B34">
        <w:trPr>
          <w:trHeight w:val="218"/>
          <w:tblHeader/>
        </w:trPr>
        <w:tc>
          <w:tcPr>
            <w:tcW w:w="27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6C77043" w14:textId="2C3D014B" w:rsidR="00B93246" w:rsidRPr="009F6A5E" w:rsidRDefault="00B93246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9F6A5E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  สิ้นสุดวันที่ </w:t>
            </w:r>
            <w:r w:rsidR="005300F3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 w:rsidR="005300F3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A911B" w14:textId="56B67F13" w:rsidR="00B93246" w:rsidRPr="009F6A5E" w:rsidRDefault="00503A17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D9FB0" w14:textId="77777777" w:rsidR="00B93246" w:rsidRPr="009F6A5E" w:rsidRDefault="00B93246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3E579" w14:textId="0082F40A" w:rsidR="00B93246" w:rsidRPr="009F6A5E" w:rsidRDefault="00503A17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7382F" w14:textId="77777777" w:rsidR="00B93246" w:rsidRPr="009F6A5E" w:rsidRDefault="00B93246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34C20" w14:textId="21A5DB8B" w:rsidR="00B93246" w:rsidRPr="009F6A5E" w:rsidRDefault="00503A17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C346C" w14:textId="77777777" w:rsidR="00B93246" w:rsidRPr="009F6A5E" w:rsidRDefault="00B93246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41A68" w14:textId="6B0D8155" w:rsidR="00B93246" w:rsidRPr="009F6A5E" w:rsidRDefault="00503A17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5D555" w14:textId="77777777" w:rsidR="00B93246" w:rsidRPr="009F6A5E" w:rsidRDefault="00B93246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70F5F7A4" w14:textId="43CC071F" w:rsidR="00B93246" w:rsidRPr="009F6A5E" w:rsidRDefault="00503A17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36" w:type="dxa"/>
            <w:vAlign w:val="bottom"/>
          </w:tcPr>
          <w:p w14:paraId="272A3FA6" w14:textId="77777777" w:rsidR="00B93246" w:rsidRPr="009F6A5E" w:rsidRDefault="00B93246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1AD87A88" w14:textId="45229F36" w:rsidR="00B93246" w:rsidRPr="009F6A5E" w:rsidRDefault="00503A17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2563</w:t>
            </w:r>
          </w:p>
        </w:tc>
      </w:tr>
      <w:tr w:rsidR="00424B34" w:rsidRPr="009F6A5E" w14:paraId="7A717F15" w14:textId="77777777" w:rsidTr="00424B34">
        <w:trPr>
          <w:trHeight w:val="218"/>
          <w:tblHeader/>
        </w:trPr>
        <w:tc>
          <w:tcPr>
            <w:tcW w:w="27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6586E11" w14:textId="77777777" w:rsidR="00424B34" w:rsidRPr="009F6A5E" w:rsidRDefault="00424B34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796" w:type="dxa"/>
            <w:gridSpan w:val="11"/>
            <w:tcBorders>
              <w:top w:val="nil"/>
              <w:left w:val="nil"/>
              <w:bottom w:val="nil"/>
            </w:tcBorders>
            <w:vAlign w:val="bottom"/>
          </w:tcPr>
          <w:p w14:paraId="199B6B56" w14:textId="67F5D150" w:rsidR="00424B34" w:rsidRDefault="00424B34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 w:rsidRPr="000B008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47E8F" w:rsidRPr="009F6A5E" w14:paraId="0ABB1665" w14:textId="77777777" w:rsidTr="00424B34">
        <w:trPr>
          <w:trHeight w:val="218"/>
        </w:trPr>
        <w:tc>
          <w:tcPr>
            <w:tcW w:w="27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4C46555" w14:textId="3E9F4AB2" w:rsidR="00347E8F" w:rsidRPr="00424B34" w:rsidRDefault="00424B34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424B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06F48" w14:textId="77777777" w:rsidR="00347E8F" w:rsidRDefault="00347E8F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9EB4E" w14:textId="77777777" w:rsidR="00347E8F" w:rsidRPr="009F6A5E" w:rsidRDefault="00347E8F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4FA7B" w14:textId="77777777" w:rsidR="00347E8F" w:rsidRDefault="00347E8F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A3725" w14:textId="77777777" w:rsidR="00347E8F" w:rsidRPr="009F6A5E" w:rsidRDefault="00347E8F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26707" w14:textId="77777777" w:rsidR="00347E8F" w:rsidRDefault="00347E8F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73031" w14:textId="77777777" w:rsidR="00347E8F" w:rsidRPr="009F6A5E" w:rsidRDefault="00347E8F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08791" w14:textId="77777777" w:rsidR="00347E8F" w:rsidRDefault="00347E8F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D8F41" w14:textId="77777777" w:rsidR="00347E8F" w:rsidRPr="009F6A5E" w:rsidRDefault="00347E8F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066D98B1" w14:textId="77777777" w:rsidR="00347E8F" w:rsidRDefault="00347E8F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5877D3E" w14:textId="77777777" w:rsidR="00347E8F" w:rsidRPr="009F6A5E" w:rsidRDefault="00347E8F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4" w:right="-2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29DC7D2E" w14:textId="77777777" w:rsidR="00347E8F" w:rsidRDefault="00347E8F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</w:tr>
      <w:tr w:rsidR="00503A17" w:rsidRPr="009F6A5E" w14:paraId="43491382" w14:textId="77777777" w:rsidTr="00424B34">
        <w:trPr>
          <w:trHeight w:val="421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C4760" w14:textId="77777777" w:rsidR="00503A17" w:rsidRPr="009F6A5E" w:rsidRDefault="00503A17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F6A5E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4EBAF9C7" w14:textId="5B248170" w:rsidR="00503A17" w:rsidRPr="009F6A5E" w:rsidRDefault="00914593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14593">
              <w:rPr>
                <w:rFonts w:ascii="Angsana New" w:hAnsi="Angsana New" w:cs="Angsana New"/>
                <w:color w:val="000000"/>
                <w:sz w:val="30"/>
                <w:szCs w:val="30"/>
              </w:rPr>
              <w:t>639,163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760D2134" w14:textId="77777777" w:rsidR="00503A17" w:rsidRPr="008D085E" w:rsidRDefault="00503A17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70BFC6E4" w14:textId="2A234744" w:rsidR="00503A17" w:rsidRPr="008D085E" w:rsidRDefault="00347E8F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930,438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083E148A" w14:textId="77777777" w:rsidR="00503A17" w:rsidRPr="008D085E" w:rsidRDefault="00503A17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50A6A169" w14:textId="5721AA66" w:rsidR="00503A17" w:rsidRPr="008D085E" w:rsidRDefault="00914593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1459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193,941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38B2A97" w14:textId="77777777" w:rsidR="00503A17" w:rsidRPr="008D085E" w:rsidRDefault="00503A17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2CED967C" w14:textId="0EC07D4C" w:rsidR="00503A17" w:rsidRPr="008D085E" w:rsidRDefault="00347E8F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185,584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31B2CC4B" w14:textId="77777777" w:rsidR="00503A17" w:rsidRPr="008D085E" w:rsidRDefault="00503A17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33542A65" w14:textId="7DCE6E7B" w:rsidR="00503A17" w:rsidRPr="008D085E" w:rsidRDefault="00914593" w:rsidP="006C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1459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833,104</w:t>
            </w:r>
          </w:p>
        </w:tc>
        <w:tc>
          <w:tcPr>
            <w:tcW w:w="236" w:type="dxa"/>
            <w:vAlign w:val="bottom"/>
          </w:tcPr>
          <w:p w14:paraId="3EEB33AB" w14:textId="77777777" w:rsidR="00503A17" w:rsidRPr="008D085E" w:rsidRDefault="00503A17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6029EBD4" w14:textId="4145E6F1" w:rsidR="00503A17" w:rsidRPr="008D085E" w:rsidRDefault="00347E8F" w:rsidP="006C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1,116,022</w:t>
            </w:r>
          </w:p>
        </w:tc>
      </w:tr>
      <w:tr w:rsidR="00347E8F" w:rsidRPr="009F6A5E" w14:paraId="42F23AE4" w14:textId="77777777" w:rsidTr="00424B34">
        <w:trPr>
          <w:trHeight w:val="10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E46DA" w14:textId="77777777" w:rsidR="00347E8F" w:rsidRPr="009F6A5E" w:rsidRDefault="00347E8F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9F6A5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รวมรายได้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71173A" w14:textId="18A298E8" w:rsidR="00347E8F" w:rsidRPr="00E27A65" w:rsidRDefault="00914593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91459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639,163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4D37A" w14:textId="77777777" w:rsidR="00347E8F" w:rsidRPr="00E27A65" w:rsidRDefault="00347E8F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81CD22" w14:textId="2A09095F" w:rsidR="00347E8F" w:rsidRPr="00347E8F" w:rsidRDefault="00347E8F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47E8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930,438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754B7" w14:textId="77777777" w:rsidR="00347E8F" w:rsidRPr="00347E8F" w:rsidRDefault="00347E8F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69AF45" w14:textId="378D3FC0" w:rsidR="00347E8F" w:rsidRPr="00347E8F" w:rsidRDefault="00914593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1459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193,941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5CC26" w14:textId="77777777" w:rsidR="00347E8F" w:rsidRPr="00347E8F" w:rsidRDefault="00347E8F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259EBB" w14:textId="37B95A14" w:rsidR="00347E8F" w:rsidRPr="00347E8F" w:rsidRDefault="00347E8F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47E8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185,584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72600" w14:textId="77777777" w:rsidR="00347E8F" w:rsidRPr="00347E8F" w:rsidRDefault="00347E8F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89C570" w14:textId="6E8C3F37" w:rsidR="00347E8F" w:rsidRPr="00347E8F" w:rsidRDefault="00914593" w:rsidP="006C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1459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833,104</w:t>
            </w:r>
          </w:p>
        </w:tc>
        <w:tc>
          <w:tcPr>
            <w:tcW w:w="236" w:type="dxa"/>
            <w:vAlign w:val="bottom"/>
          </w:tcPr>
          <w:p w14:paraId="2E6821B2" w14:textId="77777777" w:rsidR="00347E8F" w:rsidRPr="00347E8F" w:rsidRDefault="00347E8F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E1727E" w14:textId="5CC17F90" w:rsidR="00347E8F" w:rsidRPr="00347E8F" w:rsidRDefault="00347E8F" w:rsidP="006C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47E8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1,116,022</w:t>
            </w:r>
          </w:p>
        </w:tc>
      </w:tr>
      <w:tr w:rsidR="00347E8F" w:rsidRPr="008D085E" w14:paraId="68BF9B01" w14:textId="77777777" w:rsidTr="00424B34">
        <w:trPr>
          <w:trHeight w:val="38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CA250D" w14:textId="77777777" w:rsidR="00347E8F" w:rsidRPr="008D085E" w:rsidRDefault="00347E8F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22FC56F7" w14:textId="77777777" w:rsidR="00347E8F" w:rsidRPr="008D085E" w:rsidRDefault="00347E8F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5A10325" w14:textId="77777777" w:rsidR="00347E8F" w:rsidRPr="008D085E" w:rsidRDefault="00347E8F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4D026BDF" w14:textId="77777777" w:rsidR="00347E8F" w:rsidRPr="008D085E" w:rsidRDefault="00347E8F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0F12426" w14:textId="77777777" w:rsidR="00347E8F" w:rsidRPr="008D085E" w:rsidRDefault="00347E8F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E04B359" w14:textId="77777777" w:rsidR="00347E8F" w:rsidRPr="008D085E" w:rsidRDefault="00347E8F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5614CC0" w14:textId="77777777" w:rsidR="00347E8F" w:rsidRPr="008D085E" w:rsidRDefault="00347E8F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40CA3F7C" w14:textId="77777777" w:rsidR="00347E8F" w:rsidRPr="008D085E" w:rsidRDefault="00347E8F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9F25ACE" w14:textId="77777777" w:rsidR="00347E8F" w:rsidRPr="008D085E" w:rsidRDefault="00347E8F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vAlign w:val="bottom"/>
          </w:tcPr>
          <w:p w14:paraId="519253BF" w14:textId="77777777" w:rsidR="00347E8F" w:rsidRPr="008D085E" w:rsidRDefault="00347E8F" w:rsidP="006C54B6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75A3A817" w14:textId="77777777" w:rsidR="00347E8F" w:rsidRPr="008D085E" w:rsidRDefault="00347E8F" w:rsidP="00424B3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936" w:type="dxa"/>
            <w:vAlign w:val="bottom"/>
          </w:tcPr>
          <w:p w14:paraId="2274752A" w14:textId="77777777" w:rsidR="00347E8F" w:rsidRPr="008D085E" w:rsidRDefault="00347E8F" w:rsidP="006C54B6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</w:tr>
      <w:tr w:rsidR="00347E8F" w:rsidRPr="009F6A5E" w14:paraId="38FCD843" w14:textId="77777777" w:rsidTr="00424B34">
        <w:trPr>
          <w:trHeight w:val="65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AA71E6" w14:textId="77777777" w:rsidR="00347E8F" w:rsidRPr="009F6A5E" w:rsidRDefault="00347E8F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 w:rsidRPr="009F6A5E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 xml:space="preserve">EBITDA </w:t>
            </w:r>
            <w:r w:rsidRPr="009F6A5E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ตามส่วนงาน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3AE033AF" w14:textId="392A471E" w:rsidR="00347E8F" w:rsidRPr="009F6A5E" w:rsidRDefault="00914593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14593">
              <w:rPr>
                <w:rFonts w:ascii="Angsana New" w:hAnsi="Angsana New" w:cs="Angsana New"/>
                <w:color w:val="000000"/>
                <w:sz w:val="30"/>
                <w:szCs w:val="30"/>
              </w:rPr>
              <w:t>36,344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62BA414" w14:textId="77777777" w:rsidR="00347E8F" w:rsidRPr="008D085E" w:rsidRDefault="00347E8F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13427580" w14:textId="5D8640A0" w:rsidR="00347E8F" w:rsidRPr="008D085E" w:rsidRDefault="00347E8F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53,604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7A267FE" w14:textId="77777777" w:rsidR="00347E8F" w:rsidRPr="008D085E" w:rsidRDefault="00347E8F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2C7C79D4" w14:textId="4EC1DFCA" w:rsidR="00347E8F" w:rsidRPr="008D085E" w:rsidRDefault="00914593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1459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62,129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E5A8BEA" w14:textId="77777777" w:rsidR="00347E8F" w:rsidRPr="008D085E" w:rsidRDefault="00347E8F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32B657F1" w14:textId="491DA51E" w:rsidR="00347E8F" w:rsidRPr="008D085E" w:rsidRDefault="00347E8F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57,405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8587A6A" w14:textId="77777777" w:rsidR="00347E8F" w:rsidRPr="008D085E" w:rsidRDefault="00347E8F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155D0163" w14:textId="4B2CBE51" w:rsidR="00347E8F" w:rsidRPr="008D085E" w:rsidRDefault="00914593" w:rsidP="006C54B6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914593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98,473</w:t>
            </w:r>
          </w:p>
        </w:tc>
        <w:tc>
          <w:tcPr>
            <w:tcW w:w="236" w:type="dxa"/>
            <w:vAlign w:val="bottom"/>
          </w:tcPr>
          <w:p w14:paraId="2C0AF461" w14:textId="77777777" w:rsidR="00347E8F" w:rsidRPr="008D085E" w:rsidRDefault="00347E8F" w:rsidP="00424B3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15" w:right="-116" w:hanging="108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36" w:type="dxa"/>
            <w:vAlign w:val="bottom"/>
          </w:tcPr>
          <w:p w14:paraId="3B4DF6AB" w14:textId="0974599B" w:rsidR="00347E8F" w:rsidRPr="008D085E" w:rsidRDefault="00347E8F" w:rsidP="006C54B6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111,009</w:t>
            </w:r>
          </w:p>
        </w:tc>
      </w:tr>
      <w:tr w:rsidR="00347E8F" w:rsidRPr="009F6A5E" w14:paraId="12ABCAE0" w14:textId="77777777" w:rsidTr="00424B34">
        <w:trPr>
          <w:trHeight w:val="281"/>
        </w:trPr>
        <w:tc>
          <w:tcPr>
            <w:tcW w:w="2736" w:type="dxa"/>
            <w:tcBorders>
              <w:top w:val="nil"/>
              <w:left w:val="nil"/>
              <w:right w:val="nil"/>
            </w:tcBorders>
            <w:vAlign w:val="bottom"/>
          </w:tcPr>
          <w:p w14:paraId="57014985" w14:textId="148E884F" w:rsidR="00347E8F" w:rsidRPr="009F6A5E" w:rsidRDefault="00424B34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F6A5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76E6295" w14:textId="77777777" w:rsidR="00347E8F" w:rsidRPr="009F6A5E" w:rsidRDefault="00347E8F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0C8E438" w14:textId="77777777" w:rsidR="00347E8F" w:rsidRPr="008D085E" w:rsidRDefault="00347E8F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05E7F603" w14:textId="77777777" w:rsidR="00347E8F" w:rsidRPr="008D085E" w:rsidRDefault="00347E8F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ED59760" w14:textId="77777777" w:rsidR="00347E8F" w:rsidRPr="008D085E" w:rsidRDefault="00347E8F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531CFFE3" w14:textId="77777777" w:rsidR="00347E8F" w:rsidRPr="008D085E" w:rsidRDefault="00347E8F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A918248" w14:textId="77777777" w:rsidR="00347E8F" w:rsidRPr="008D085E" w:rsidRDefault="00347E8F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5B3FBD53" w14:textId="77777777" w:rsidR="00347E8F" w:rsidRPr="008D085E" w:rsidRDefault="00347E8F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74F09B2" w14:textId="77777777" w:rsidR="00347E8F" w:rsidRPr="008D085E" w:rsidRDefault="00347E8F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6E33C4C2" w14:textId="3BA85AEA" w:rsidR="00347E8F" w:rsidRPr="008D085E" w:rsidRDefault="00914593" w:rsidP="006C54B6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1459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(19,923)</w:t>
            </w:r>
          </w:p>
        </w:tc>
        <w:tc>
          <w:tcPr>
            <w:tcW w:w="236" w:type="dxa"/>
            <w:vAlign w:val="bottom"/>
          </w:tcPr>
          <w:p w14:paraId="5310312C" w14:textId="4A4B36F9" w:rsidR="00347E8F" w:rsidRPr="008D085E" w:rsidRDefault="00347E8F" w:rsidP="00424B3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36" w:type="dxa"/>
            <w:vAlign w:val="bottom"/>
          </w:tcPr>
          <w:p w14:paraId="2F3B5800" w14:textId="6F346EF6" w:rsidR="00347E8F" w:rsidRPr="008D085E" w:rsidRDefault="00347E8F" w:rsidP="006C54B6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(20,631)</w:t>
            </w:r>
          </w:p>
        </w:tc>
      </w:tr>
      <w:tr w:rsidR="00347E8F" w:rsidRPr="009F6A5E" w14:paraId="183A7D9B" w14:textId="77777777" w:rsidTr="00424B34">
        <w:trPr>
          <w:trHeight w:val="60"/>
        </w:trPr>
        <w:tc>
          <w:tcPr>
            <w:tcW w:w="2736" w:type="dxa"/>
            <w:tcBorders>
              <w:top w:val="nil"/>
              <w:left w:val="nil"/>
              <w:right w:val="nil"/>
            </w:tcBorders>
            <w:vAlign w:val="bottom"/>
          </w:tcPr>
          <w:p w14:paraId="6392A2CE" w14:textId="77777777" w:rsidR="00347E8F" w:rsidRPr="009F6A5E" w:rsidRDefault="00347E8F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F6A5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0B7C91DB" w14:textId="77777777" w:rsidR="00347E8F" w:rsidRPr="009F6A5E" w:rsidRDefault="00347E8F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4F429F1" w14:textId="77777777" w:rsidR="00347E8F" w:rsidRPr="008D085E" w:rsidRDefault="00347E8F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5F9E2E8" w14:textId="77777777" w:rsidR="00347E8F" w:rsidRPr="008D085E" w:rsidRDefault="00347E8F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E82CEC0" w14:textId="77777777" w:rsidR="00347E8F" w:rsidRPr="008D085E" w:rsidRDefault="00347E8F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3B4267E1" w14:textId="77777777" w:rsidR="00347E8F" w:rsidRPr="008D085E" w:rsidRDefault="00347E8F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D97EB31" w14:textId="77777777" w:rsidR="00347E8F" w:rsidRPr="008D085E" w:rsidRDefault="00347E8F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4826A971" w14:textId="77777777" w:rsidR="00347E8F" w:rsidRPr="008D085E" w:rsidRDefault="00347E8F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E3F2A99" w14:textId="77777777" w:rsidR="00347E8F" w:rsidRPr="008D085E" w:rsidRDefault="00347E8F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2851DB31" w14:textId="2EAA8021" w:rsidR="00347E8F" w:rsidRPr="008D085E" w:rsidRDefault="00914593" w:rsidP="006C54B6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1459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(8,363)</w:t>
            </w:r>
          </w:p>
        </w:tc>
        <w:tc>
          <w:tcPr>
            <w:tcW w:w="236" w:type="dxa"/>
            <w:vAlign w:val="bottom"/>
          </w:tcPr>
          <w:p w14:paraId="6752B5B3" w14:textId="77777777" w:rsidR="00347E8F" w:rsidRPr="008D085E" w:rsidRDefault="00347E8F" w:rsidP="00424B3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36" w:type="dxa"/>
            <w:vAlign w:val="bottom"/>
          </w:tcPr>
          <w:p w14:paraId="6B117821" w14:textId="11DDCA7E" w:rsidR="00347E8F" w:rsidRPr="008D085E" w:rsidRDefault="00347E8F" w:rsidP="006C54B6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(16,120)</w:t>
            </w:r>
          </w:p>
        </w:tc>
      </w:tr>
      <w:tr w:rsidR="00347E8F" w:rsidRPr="009F6A5E" w14:paraId="65A671EE" w14:textId="77777777" w:rsidTr="00424B34">
        <w:trPr>
          <w:trHeight w:val="60"/>
        </w:trPr>
        <w:tc>
          <w:tcPr>
            <w:tcW w:w="2736" w:type="dxa"/>
            <w:tcBorders>
              <w:top w:val="nil"/>
              <w:left w:val="nil"/>
              <w:right w:val="nil"/>
            </w:tcBorders>
            <w:vAlign w:val="bottom"/>
          </w:tcPr>
          <w:p w14:paraId="16F16147" w14:textId="77777777" w:rsidR="00347E8F" w:rsidRPr="009F6A5E" w:rsidRDefault="00347E8F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F6A5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452D9C96" w14:textId="77777777" w:rsidR="00347E8F" w:rsidRPr="009F6A5E" w:rsidRDefault="00347E8F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1DCFE63" w14:textId="77777777" w:rsidR="00347E8F" w:rsidRPr="008D085E" w:rsidRDefault="00347E8F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1617D1EB" w14:textId="77777777" w:rsidR="00347E8F" w:rsidRPr="008D085E" w:rsidRDefault="00347E8F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ADCCF75" w14:textId="77777777" w:rsidR="00347E8F" w:rsidRPr="008D085E" w:rsidRDefault="00347E8F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740F96FD" w14:textId="77777777" w:rsidR="00347E8F" w:rsidRPr="008D085E" w:rsidRDefault="00347E8F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5205FCC" w14:textId="77777777" w:rsidR="00347E8F" w:rsidRPr="008D085E" w:rsidRDefault="00347E8F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1607E091" w14:textId="77777777" w:rsidR="00347E8F" w:rsidRPr="008D085E" w:rsidRDefault="00347E8F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73ECAC8" w14:textId="77777777" w:rsidR="00347E8F" w:rsidRPr="008D085E" w:rsidRDefault="00347E8F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4EF625A9" w14:textId="16474E56" w:rsidR="00347E8F" w:rsidRPr="008D085E" w:rsidRDefault="00914593" w:rsidP="006C54B6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1459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(5,512)</w:t>
            </w:r>
          </w:p>
        </w:tc>
        <w:tc>
          <w:tcPr>
            <w:tcW w:w="236" w:type="dxa"/>
            <w:vAlign w:val="bottom"/>
          </w:tcPr>
          <w:p w14:paraId="540F976A" w14:textId="77777777" w:rsidR="00347E8F" w:rsidRPr="008D085E" w:rsidRDefault="00347E8F" w:rsidP="00424B3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36" w:type="dxa"/>
            <w:vAlign w:val="bottom"/>
          </w:tcPr>
          <w:p w14:paraId="7530A13C" w14:textId="46ECBAC7" w:rsidR="00347E8F" w:rsidRPr="008D085E" w:rsidRDefault="00347E8F" w:rsidP="006C54B6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(5,139)</w:t>
            </w:r>
          </w:p>
        </w:tc>
      </w:tr>
      <w:tr w:rsidR="00347E8F" w:rsidRPr="009F6A5E" w14:paraId="694C3B3C" w14:textId="77777777" w:rsidTr="00424B34">
        <w:trPr>
          <w:trHeight w:val="60"/>
        </w:trPr>
        <w:tc>
          <w:tcPr>
            <w:tcW w:w="2736" w:type="dxa"/>
            <w:tcBorders>
              <w:top w:val="nil"/>
              <w:left w:val="nil"/>
              <w:right w:val="nil"/>
            </w:tcBorders>
            <w:vAlign w:val="bottom"/>
          </w:tcPr>
          <w:p w14:paraId="37381F02" w14:textId="7D24AF24" w:rsidR="00347E8F" w:rsidRPr="009F6A5E" w:rsidRDefault="00347E8F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F6A5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ค่าใช้จ่ายดำเนินงานอื่น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7F0A59E7" w14:textId="77777777" w:rsidR="00347E8F" w:rsidRPr="009F6A5E" w:rsidRDefault="00347E8F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B27EC60" w14:textId="77777777" w:rsidR="00347E8F" w:rsidRPr="008D085E" w:rsidRDefault="00347E8F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55A409A6" w14:textId="77777777" w:rsidR="00347E8F" w:rsidRPr="008D085E" w:rsidRDefault="00347E8F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112F8EE" w14:textId="77777777" w:rsidR="00347E8F" w:rsidRPr="008D085E" w:rsidRDefault="00347E8F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1FE46AD9" w14:textId="77777777" w:rsidR="00347E8F" w:rsidRPr="008D085E" w:rsidRDefault="00347E8F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8E3DD01" w14:textId="77777777" w:rsidR="00347E8F" w:rsidRPr="008D085E" w:rsidRDefault="00347E8F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78A21E7D" w14:textId="77777777" w:rsidR="00347E8F" w:rsidRPr="008D085E" w:rsidRDefault="00347E8F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E78AB46" w14:textId="77777777" w:rsidR="00347E8F" w:rsidRPr="008D085E" w:rsidRDefault="00347E8F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764FA505" w14:textId="77777777" w:rsidR="00347E8F" w:rsidRPr="008D085E" w:rsidRDefault="00347E8F" w:rsidP="006C54B6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687AB61D" w14:textId="77777777" w:rsidR="00347E8F" w:rsidRPr="008D085E" w:rsidRDefault="00347E8F" w:rsidP="00424B3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36" w:type="dxa"/>
            <w:vAlign w:val="bottom"/>
          </w:tcPr>
          <w:p w14:paraId="46A955C5" w14:textId="77777777" w:rsidR="00347E8F" w:rsidRPr="008D085E" w:rsidRDefault="00347E8F" w:rsidP="006C54B6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347E8F" w:rsidRPr="009F6A5E" w14:paraId="1AE218F8" w14:textId="77777777" w:rsidTr="00424B34">
        <w:trPr>
          <w:trHeight w:val="60"/>
        </w:trPr>
        <w:tc>
          <w:tcPr>
            <w:tcW w:w="2736" w:type="dxa"/>
            <w:tcBorders>
              <w:top w:val="nil"/>
              <w:left w:val="nil"/>
              <w:right w:val="nil"/>
            </w:tcBorders>
            <w:vAlign w:val="bottom"/>
          </w:tcPr>
          <w:p w14:paraId="3D6DB078" w14:textId="120A07D3" w:rsidR="00347E8F" w:rsidRPr="009F6A5E" w:rsidRDefault="00347E8F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F6A5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9F6A5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ที่ไม่ได้ปันส่วน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3417D2D9" w14:textId="77777777" w:rsidR="00347E8F" w:rsidRPr="009F6A5E" w:rsidRDefault="00347E8F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1008DDA" w14:textId="77777777" w:rsidR="00347E8F" w:rsidRPr="008D085E" w:rsidRDefault="00347E8F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5D4E8E74" w14:textId="77777777" w:rsidR="00347E8F" w:rsidRPr="008D085E" w:rsidRDefault="00347E8F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9BBE311" w14:textId="77777777" w:rsidR="00347E8F" w:rsidRPr="008D085E" w:rsidRDefault="00347E8F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2802BE5F" w14:textId="77777777" w:rsidR="00347E8F" w:rsidRPr="008D085E" w:rsidRDefault="00347E8F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C4E0906" w14:textId="77777777" w:rsidR="00347E8F" w:rsidRPr="008D085E" w:rsidRDefault="00347E8F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28BCDBBC" w14:textId="77777777" w:rsidR="00347E8F" w:rsidRPr="008D085E" w:rsidRDefault="00347E8F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04689BF" w14:textId="77777777" w:rsidR="00347E8F" w:rsidRPr="008D085E" w:rsidRDefault="00347E8F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5D1F450B" w14:textId="36C5F72F" w:rsidR="00347E8F" w:rsidRPr="008D085E" w:rsidRDefault="00914593" w:rsidP="006C54B6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1459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(48,543)</w:t>
            </w:r>
          </w:p>
        </w:tc>
        <w:tc>
          <w:tcPr>
            <w:tcW w:w="236" w:type="dxa"/>
            <w:vAlign w:val="bottom"/>
          </w:tcPr>
          <w:p w14:paraId="13A89D20" w14:textId="77777777" w:rsidR="00347E8F" w:rsidRPr="008D085E" w:rsidRDefault="00347E8F" w:rsidP="00424B3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36" w:type="dxa"/>
            <w:vAlign w:val="bottom"/>
          </w:tcPr>
          <w:p w14:paraId="46A09E34" w14:textId="00085538" w:rsidR="00347E8F" w:rsidRPr="008D085E" w:rsidRDefault="00347E8F" w:rsidP="006C54B6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(50,945)</w:t>
            </w:r>
          </w:p>
        </w:tc>
      </w:tr>
      <w:tr w:rsidR="00347E8F" w:rsidRPr="009F6A5E" w14:paraId="13A757E0" w14:textId="77777777" w:rsidTr="00424B34">
        <w:trPr>
          <w:trHeight w:val="6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4A108" w14:textId="639A0414" w:rsidR="00347E8F" w:rsidRPr="009F6A5E" w:rsidRDefault="00347E8F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9F6A5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54029FEC" w14:textId="77777777" w:rsidR="00347E8F" w:rsidRPr="009F6A5E" w:rsidRDefault="00347E8F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3BE0FDB" w14:textId="77777777" w:rsidR="00347E8F" w:rsidRPr="008D085E" w:rsidRDefault="00347E8F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2D730659" w14:textId="77777777" w:rsidR="00347E8F" w:rsidRPr="008D085E" w:rsidRDefault="00347E8F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0C74A3E" w14:textId="77777777" w:rsidR="00347E8F" w:rsidRPr="008D085E" w:rsidRDefault="00347E8F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877F20E" w14:textId="77777777" w:rsidR="00347E8F" w:rsidRPr="008D085E" w:rsidRDefault="00347E8F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C8DF281" w14:textId="77777777" w:rsidR="00347E8F" w:rsidRPr="008D085E" w:rsidRDefault="00347E8F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4C9D1C86" w14:textId="77777777" w:rsidR="00347E8F" w:rsidRPr="008D085E" w:rsidRDefault="00347E8F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25C1C78" w14:textId="77777777" w:rsidR="00347E8F" w:rsidRPr="008D085E" w:rsidRDefault="00347E8F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BCEEA0" w14:textId="3115016B" w:rsidR="00347E8F" w:rsidRPr="008D085E" w:rsidRDefault="00914593" w:rsidP="006C54B6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1459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16,132</w:t>
            </w:r>
          </w:p>
        </w:tc>
        <w:tc>
          <w:tcPr>
            <w:tcW w:w="236" w:type="dxa"/>
            <w:vAlign w:val="bottom"/>
          </w:tcPr>
          <w:p w14:paraId="051B5176" w14:textId="77777777" w:rsidR="00347E8F" w:rsidRPr="008D085E" w:rsidRDefault="00347E8F" w:rsidP="00424B3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10CD79" w14:textId="72208FA2" w:rsidR="00347E8F" w:rsidRPr="008D085E" w:rsidRDefault="00347E8F" w:rsidP="006C54B6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18,174</w:t>
            </w:r>
          </w:p>
        </w:tc>
      </w:tr>
      <w:tr w:rsidR="00424B34" w:rsidRPr="00424B34" w14:paraId="111DA60A" w14:textId="77777777" w:rsidTr="00424B34">
        <w:trPr>
          <w:trHeight w:val="6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48154" w14:textId="77777777" w:rsidR="00424B34" w:rsidRPr="00424B34" w:rsidRDefault="00424B34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267255C0" w14:textId="77777777" w:rsidR="00424B34" w:rsidRPr="00424B34" w:rsidRDefault="00424B34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B505F40" w14:textId="77777777" w:rsidR="00424B34" w:rsidRPr="00424B34" w:rsidRDefault="00424B34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2562CC14" w14:textId="77777777" w:rsidR="00424B34" w:rsidRPr="00424B34" w:rsidRDefault="00424B34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A3BED16" w14:textId="77777777" w:rsidR="00424B34" w:rsidRPr="00424B34" w:rsidRDefault="00424B34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48034C51" w14:textId="77777777" w:rsidR="00424B34" w:rsidRPr="00424B34" w:rsidRDefault="00424B34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193ABC6" w14:textId="77777777" w:rsidR="00424B34" w:rsidRPr="00424B34" w:rsidRDefault="00424B34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5931976E" w14:textId="77777777" w:rsidR="00424B34" w:rsidRPr="00424B34" w:rsidRDefault="00424B34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E8B4242" w14:textId="77777777" w:rsidR="00424B34" w:rsidRPr="00424B34" w:rsidRDefault="00424B34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  <w:vAlign w:val="bottom"/>
          </w:tcPr>
          <w:p w14:paraId="1F79BC04" w14:textId="77777777" w:rsidR="00424B34" w:rsidRPr="00424B34" w:rsidRDefault="00424B34" w:rsidP="006C54B6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1C2E975C" w14:textId="77777777" w:rsidR="00424B34" w:rsidRPr="00424B34" w:rsidRDefault="00424B34" w:rsidP="00424B3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  <w:vAlign w:val="bottom"/>
          </w:tcPr>
          <w:p w14:paraId="427156D9" w14:textId="77777777" w:rsidR="00424B34" w:rsidRPr="00424B34" w:rsidRDefault="00424B34" w:rsidP="00424B3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</w:tr>
      <w:tr w:rsidR="00424B34" w:rsidRPr="009F6A5E" w14:paraId="5977DBD5" w14:textId="77777777" w:rsidTr="00424B34">
        <w:trPr>
          <w:trHeight w:val="6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0C5BF" w14:textId="60E7AC38" w:rsidR="00424B34" w:rsidRPr="00424B34" w:rsidRDefault="00424B34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F6A5E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lastRenderedPageBreak/>
              <w:t>สินทรัพย์ส่วนงาน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  <w:r w:rsidRPr="005300F3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ณ วันที่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42AED8B3" w14:textId="77777777" w:rsidR="00424B34" w:rsidRPr="00424B34" w:rsidRDefault="00424B34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8BC1A3A" w14:textId="77777777" w:rsidR="00424B34" w:rsidRPr="00424B34" w:rsidRDefault="00424B34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7346FCAF" w14:textId="77777777" w:rsidR="00424B34" w:rsidRPr="00424B34" w:rsidRDefault="00424B34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558A8B5" w14:textId="77777777" w:rsidR="00424B34" w:rsidRPr="00424B34" w:rsidRDefault="00424B34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354CE738" w14:textId="77777777" w:rsidR="00424B34" w:rsidRPr="00424B34" w:rsidRDefault="00424B34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24F2369" w14:textId="77777777" w:rsidR="00424B34" w:rsidRPr="00424B34" w:rsidRDefault="00424B34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110E6BB5" w14:textId="77777777" w:rsidR="00424B34" w:rsidRPr="00424B34" w:rsidRDefault="00424B34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146BC31" w14:textId="77777777" w:rsidR="00424B34" w:rsidRPr="00424B34" w:rsidRDefault="00424B34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41AEA1E8" w14:textId="77777777" w:rsidR="00424B34" w:rsidRPr="00424B34" w:rsidRDefault="00424B34" w:rsidP="00424B3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63860FBB" w14:textId="77777777" w:rsidR="00424B34" w:rsidRPr="00424B34" w:rsidRDefault="00424B34" w:rsidP="00424B3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36" w:type="dxa"/>
            <w:vAlign w:val="bottom"/>
          </w:tcPr>
          <w:p w14:paraId="29165998" w14:textId="77777777" w:rsidR="00424B34" w:rsidRPr="00424B34" w:rsidRDefault="00424B34" w:rsidP="00424B3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424B34" w:rsidRPr="009F6A5E" w14:paraId="756E9840" w14:textId="77777777" w:rsidTr="00424B34">
        <w:trPr>
          <w:trHeight w:val="6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E8E26" w14:textId="30B8E462" w:rsidR="00424B34" w:rsidRPr="00424B34" w:rsidRDefault="00424B34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 xml:space="preserve">   </w:t>
            </w:r>
            <w:r w:rsidRPr="005300F3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 xml:space="preserve">30 </w:t>
            </w:r>
            <w:r w:rsidRPr="005300F3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มิถุนายน/</w:t>
            </w:r>
            <w:r w:rsidRPr="005300F3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31</w:t>
            </w:r>
            <w:r w:rsidRPr="005300F3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 xml:space="preserve"> ธันวาคม</w:t>
            </w:r>
          </w:p>
        </w:tc>
        <w:tc>
          <w:tcPr>
            <w:tcW w:w="93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2302DA3" w14:textId="3EC127A1" w:rsidR="00424B34" w:rsidRPr="00424B34" w:rsidRDefault="00914593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14593">
              <w:rPr>
                <w:rFonts w:ascii="Angsana New" w:hAnsi="Angsana New" w:cs="Angsana New"/>
                <w:color w:val="000000"/>
                <w:sz w:val="30"/>
                <w:szCs w:val="30"/>
              </w:rPr>
              <w:t>382,881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D5373EB" w14:textId="77777777" w:rsidR="00424B34" w:rsidRPr="00424B34" w:rsidRDefault="00424B34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592F6EE" w14:textId="660CA225" w:rsidR="00424B34" w:rsidRPr="00424B34" w:rsidRDefault="00424B34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497,832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217EC44" w14:textId="77777777" w:rsidR="00424B34" w:rsidRPr="00424B34" w:rsidRDefault="00424B34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ACFC471" w14:textId="173289C4" w:rsidR="00424B34" w:rsidRPr="00424B34" w:rsidRDefault="00914593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1459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374,355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FB017CB" w14:textId="77777777" w:rsidR="00424B34" w:rsidRPr="00424B34" w:rsidRDefault="00424B34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18D7A38" w14:textId="4B8AFD04" w:rsidR="00424B34" w:rsidRPr="00424B34" w:rsidRDefault="00424B34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367,647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B96AE61" w14:textId="77777777" w:rsidR="00424B34" w:rsidRPr="00424B34" w:rsidRDefault="00424B34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  <w:vAlign w:val="bottom"/>
          </w:tcPr>
          <w:p w14:paraId="3EAC98C7" w14:textId="7160CD2B" w:rsidR="00424B34" w:rsidRPr="00B00D1E" w:rsidRDefault="00914593" w:rsidP="00424B3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145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757,236</w:t>
            </w:r>
          </w:p>
        </w:tc>
        <w:tc>
          <w:tcPr>
            <w:tcW w:w="236" w:type="dxa"/>
            <w:vAlign w:val="bottom"/>
          </w:tcPr>
          <w:p w14:paraId="7E6DE674" w14:textId="77777777" w:rsidR="00424B34" w:rsidRPr="00424B34" w:rsidRDefault="00424B34" w:rsidP="00424B3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  <w:vAlign w:val="bottom"/>
          </w:tcPr>
          <w:p w14:paraId="592EDA03" w14:textId="3455A1E5" w:rsidR="00424B34" w:rsidRPr="00424B34" w:rsidRDefault="00424B34" w:rsidP="00424B3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865,479</w:t>
            </w:r>
          </w:p>
        </w:tc>
      </w:tr>
      <w:tr w:rsidR="00424B34" w:rsidRPr="009F6A5E" w14:paraId="3DB0914B" w14:textId="77777777" w:rsidTr="00424B34">
        <w:trPr>
          <w:trHeight w:val="6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C2C5E" w14:textId="20E73F91" w:rsidR="00424B34" w:rsidRPr="00424B34" w:rsidRDefault="00424B34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F6A5E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หนี้สินส่วนงาน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  <w:r w:rsidRPr="005300F3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ณ วันที่</w:t>
            </w:r>
          </w:p>
        </w:tc>
        <w:tc>
          <w:tcPr>
            <w:tcW w:w="93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E7EE9F8" w14:textId="77777777" w:rsidR="00424B34" w:rsidRPr="00424B34" w:rsidRDefault="00424B34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5E27E13" w14:textId="77777777" w:rsidR="00424B34" w:rsidRPr="00424B34" w:rsidRDefault="00424B34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D0B7478" w14:textId="77777777" w:rsidR="00424B34" w:rsidRPr="00424B34" w:rsidRDefault="00424B34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B800A11" w14:textId="77777777" w:rsidR="00424B34" w:rsidRPr="00424B34" w:rsidRDefault="00424B34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A0F0C4A" w14:textId="77777777" w:rsidR="00424B34" w:rsidRPr="00424B34" w:rsidRDefault="00424B34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E572BC0" w14:textId="77777777" w:rsidR="00424B34" w:rsidRPr="00424B34" w:rsidRDefault="00424B34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1365FC8" w14:textId="77777777" w:rsidR="00424B34" w:rsidRPr="00424B34" w:rsidRDefault="00424B34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E055F63" w14:textId="77777777" w:rsidR="00424B34" w:rsidRPr="00424B34" w:rsidRDefault="00424B34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  <w:vAlign w:val="bottom"/>
          </w:tcPr>
          <w:p w14:paraId="3F2929D0" w14:textId="77777777" w:rsidR="00424B34" w:rsidRPr="00424B34" w:rsidRDefault="00424B34" w:rsidP="00424B3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935EA07" w14:textId="77777777" w:rsidR="00424B34" w:rsidRPr="00424B34" w:rsidRDefault="00424B34" w:rsidP="00424B3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  <w:vAlign w:val="bottom"/>
          </w:tcPr>
          <w:p w14:paraId="145FE3BD" w14:textId="77777777" w:rsidR="00424B34" w:rsidRPr="00424B34" w:rsidRDefault="00424B34" w:rsidP="00424B3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424B34" w:rsidRPr="009F6A5E" w14:paraId="2C09A87B" w14:textId="77777777" w:rsidTr="00424B34">
        <w:trPr>
          <w:trHeight w:val="60"/>
        </w:trPr>
        <w:tc>
          <w:tcPr>
            <w:tcW w:w="2736" w:type="dxa"/>
            <w:tcBorders>
              <w:top w:val="nil"/>
              <w:left w:val="nil"/>
              <w:right w:val="nil"/>
            </w:tcBorders>
            <w:vAlign w:val="bottom"/>
          </w:tcPr>
          <w:p w14:paraId="4AD3EAF0" w14:textId="2D5DD9ED" w:rsidR="00424B34" w:rsidRPr="00424B34" w:rsidRDefault="00424B34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 xml:space="preserve">   </w:t>
            </w:r>
            <w:r w:rsidRPr="005300F3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 xml:space="preserve">30 </w:t>
            </w:r>
            <w:r w:rsidRPr="005300F3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มิถุนายน/</w:t>
            </w:r>
            <w:r w:rsidRPr="005300F3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31</w:t>
            </w:r>
            <w:r w:rsidRPr="005300F3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 xml:space="preserve"> ธันวาคม</w:t>
            </w:r>
          </w:p>
        </w:tc>
        <w:tc>
          <w:tcPr>
            <w:tcW w:w="93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EE8D965" w14:textId="1648EA37" w:rsidR="00424B34" w:rsidRPr="00424B34" w:rsidRDefault="00914593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14593">
              <w:rPr>
                <w:rFonts w:ascii="Angsana New" w:hAnsi="Angsana New" w:cs="Angsana New"/>
                <w:color w:val="000000"/>
                <w:sz w:val="30"/>
                <w:szCs w:val="30"/>
              </w:rPr>
              <w:t>262,135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5E8DA3A" w14:textId="77777777" w:rsidR="00424B34" w:rsidRPr="00424B34" w:rsidRDefault="00424B34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1089113" w14:textId="65F2D4FF" w:rsidR="00424B34" w:rsidRPr="00424B34" w:rsidRDefault="00424B34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414,638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0B273F9" w14:textId="77777777" w:rsidR="00424B34" w:rsidRPr="00424B34" w:rsidRDefault="00424B34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917EAC6" w14:textId="4CC48705" w:rsidR="00424B34" w:rsidRPr="00424B34" w:rsidRDefault="00914593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1459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77,167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596AD88" w14:textId="77777777" w:rsidR="00424B34" w:rsidRPr="00424B34" w:rsidRDefault="00424B34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08C2110" w14:textId="4BE0CE5F" w:rsidR="00424B34" w:rsidRPr="00424B34" w:rsidRDefault="00424B34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87,556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ADD1071" w14:textId="77777777" w:rsidR="00424B34" w:rsidRPr="00424B34" w:rsidRDefault="00424B34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  <w:vAlign w:val="bottom"/>
          </w:tcPr>
          <w:p w14:paraId="3DCCB0A4" w14:textId="37909529" w:rsidR="00424B34" w:rsidRPr="00424B34" w:rsidRDefault="00914593" w:rsidP="00424B3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1459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339,302</w:t>
            </w:r>
          </w:p>
        </w:tc>
        <w:tc>
          <w:tcPr>
            <w:tcW w:w="236" w:type="dxa"/>
            <w:vAlign w:val="bottom"/>
          </w:tcPr>
          <w:p w14:paraId="70A16B80" w14:textId="77777777" w:rsidR="00424B34" w:rsidRPr="00424B34" w:rsidRDefault="00424B34" w:rsidP="00424B3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  <w:vAlign w:val="bottom"/>
          </w:tcPr>
          <w:p w14:paraId="7BA60B3A" w14:textId="5F6012A6" w:rsidR="00424B34" w:rsidRPr="00424B34" w:rsidRDefault="00424B34" w:rsidP="00424B3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502,194</w:t>
            </w:r>
          </w:p>
        </w:tc>
      </w:tr>
    </w:tbl>
    <w:p w14:paraId="74239A25" w14:textId="77777777" w:rsidR="00397A68" w:rsidRPr="0092016A" w:rsidRDefault="00397A68" w:rsidP="00424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</w:rPr>
      </w:pPr>
    </w:p>
    <w:p w14:paraId="6E643355" w14:textId="32975A39" w:rsidR="007A0E63" w:rsidRDefault="007A0E63" w:rsidP="00424B3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65"/>
        <w:jc w:val="thaiDistribute"/>
        <w:rPr>
          <w:rFonts w:ascii="Angsana New" w:hAnsi="Angsana New" w:cs="Angsana New"/>
          <w:sz w:val="30"/>
          <w:szCs w:val="30"/>
        </w:rPr>
      </w:pPr>
      <w:r w:rsidRPr="007A0E63">
        <w:rPr>
          <w:rFonts w:ascii="Angsana New" w:hAnsi="Angsana New" w:cs="Angsana New"/>
          <w:sz w:val="30"/>
          <w:szCs w:val="30"/>
          <w:cs/>
        </w:rPr>
        <w:t>กลุ่มบริษัท</w:t>
      </w:r>
      <w:r>
        <w:rPr>
          <w:rFonts w:ascii="Angsana New" w:hAnsi="Angsana New" w:cs="Angsana New"/>
          <w:sz w:val="30"/>
          <w:szCs w:val="30"/>
          <w:cs/>
        </w:rPr>
        <w:t>ดำเนินธุรกิจเฉพาะในประเทศเท่านั้น รายได้ดังกล่าวมีจังหวะเวลาของการรับรู้รายได้จากการโอนสินค้าหรือบริการที่รับรู้ ณ เวลาใดเวลาหนึ่ง</w:t>
      </w:r>
    </w:p>
    <w:p w14:paraId="736D06F5" w14:textId="77777777" w:rsidR="00424B34" w:rsidRPr="00424B34" w:rsidRDefault="00424B34" w:rsidP="00424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  <w:cs/>
        </w:rPr>
      </w:pPr>
    </w:p>
    <w:p w14:paraId="42CF73D1" w14:textId="78215A6F" w:rsidR="00396E71" w:rsidRPr="00483087" w:rsidRDefault="00396E71" w:rsidP="00424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48308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การกระทบยอดสินทรัพย์และหนี้สินของส่วนงานที่รายงาน </w:t>
      </w:r>
    </w:p>
    <w:p w14:paraId="2B9AEECC" w14:textId="5076D6D3" w:rsidR="00396E71" w:rsidRPr="00424B34" w:rsidRDefault="00396E71" w:rsidP="00424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1441"/>
        <w:gridCol w:w="1259"/>
        <w:gridCol w:w="270"/>
        <w:gridCol w:w="1170"/>
      </w:tblGrid>
      <w:tr w:rsidR="000B008F" w:rsidRPr="00F205C4" w14:paraId="4FCBF0EB" w14:textId="77777777" w:rsidTr="00FB026B">
        <w:trPr>
          <w:tblHeader/>
        </w:trPr>
        <w:tc>
          <w:tcPr>
            <w:tcW w:w="2745" w:type="pct"/>
          </w:tcPr>
          <w:p w14:paraId="31BA4C72" w14:textId="77777777" w:rsidR="000B008F" w:rsidRPr="000B008F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85" w:type="pct"/>
          </w:tcPr>
          <w:p w14:paraId="53138AE1" w14:textId="77777777" w:rsidR="000B008F" w:rsidRPr="000B008F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6" w:type="pct"/>
            <w:vAlign w:val="bottom"/>
          </w:tcPr>
          <w:p w14:paraId="2FC3AEEF" w14:textId="71EE3646" w:rsidR="000B008F" w:rsidRPr="002D1E9A" w:rsidRDefault="007B5AC3" w:rsidP="007B5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7B5AC3">
              <w:rPr>
                <w:rFonts w:ascii="Angsana New" w:hAnsi="Angsana New" w:cs="Angsana New"/>
                <w:bCs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b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pct"/>
            <w:vAlign w:val="bottom"/>
          </w:tcPr>
          <w:p w14:paraId="011ACE76" w14:textId="77777777" w:rsidR="000B008F" w:rsidRPr="002D1E9A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7C6F2ADA" w14:textId="37FC8AE7" w:rsidR="000B008F" w:rsidRPr="002D1E9A" w:rsidRDefault="00F363C1" w:rsidP="008D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503A17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31</w:t>
            </w:r>
            <w:r w:rsidR="000B008F" w:rsidRPr="002D1E9A">
              <w:rPr>
                <w:rFonts w:ascii="Angsana New" w:hAnsi="Angsana New" w:cs="Angsana New"/>
                <w:b/>
                <w:color w:val="000000"/>
                <w:sz w:val="30"/>
                <w:szCs w:val="30"/>
                <w:cs/>
                <w:lang w:val="en-GB"/>
              </w:rPr>
              <w:t xml:space="preserve"> ธันวาคม</w:t>
            </w:r>
          </w:p>
        </w:tc>
      </w:tr>
      <w:tr w:rsidR="000B008F" w:rsidRPr="00F205C4" w14:paraId="38D098C7" w14:textId="77777777" w:rsidTr="00FB026B">
        <w:trPr>
          <w:tblHeader/>
        </w:trPr>
        <w:tc>
          <w:tcPr>
            <w:tcW w:w="2745" w:type="pct"/>
          </w:tcPr>
          <w:p w14:paraId="757852B1" w14:textId="77777777" w:rsidR="000B008F" w:rsidRPr="000B008F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85" w:type="pct"/>
          </w:tcPr>
          <w:p w14:paraId="24093F32" w14:textId="77777777" w:rsidR="000B008F" w:rsidRPr="000B008F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11CA346A" w14:textId="14436E16" w:rsidR="000B008F" w:rsidRPr="000B008F" w:rsidRDefault="00503A17" w:rsidP="007B5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7" w:type="pct"/>
          </w:tcPr>
          <w:p w14:paraId="1549726B" w14:textId="77777777" w:rsidR="000B008F" w:rsidRPr="000B008F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3DB73748" w14:textId="36498D63" w:rsidR="000B008F" w:rsidRPr="000B008F" w:rsidRDefault="00503A17" w:rsidP="008D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0B008F" w:rsidRPr="00F205C4" w14:paraId="13D8E242" w14:textId="77777777" w:rsidTr="00FB026B">
        <w:trPr>
          <w:tblHeader/>
        </w:trPr>
        <w:tc>
          <w:tcPr>
            <w:tcW w:w="2745" w:type="pct"/>
          </w:tcPr>
          <w:p w14:paraId="3581D90B" w14:textId="77777777" w:rsidR="000B008F" w:rsidRPr="000B008F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85" w:type="pct"/>
          </w:tcPr>
          <w:p w14:paraId="5170512A" w14:textId="77777777" w:rsidR="000B008F" w:rsidRPr="000B008F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0" w:type="pct"/>
            <w:gridSpan w:val="3"/>
          </w:tcPr>
          <w:p w14:paraId="5CE68DC0" w14:textId="77777777" w:rsidR="000B008F" w:rsidRPr="000B008F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0B008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B008F" w:rsidRPr="00F205C4" w14:paraId="6A53AF7F" w14:textId="77777777" w:rsidTr="00FB026B">
        <w:tc>
          <w:tcPr>
            <w:tcW w:w="2745" w:type="pct"/>
          </w:tcPr>
          <w:p w14:paraId="026CB9D9" w14:textId="77777777" w:rsidR="000B008F" w:rsidRPr="000B008F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B008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785" w:type="pct"/>
          </w:tcPr>
          <w:p w14:paraId="20227255" w14:textId="77777777" w:rsidR="000B008F" w:rsidRPr="000B008F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3515"/>
                <w:tab w:val="clear" w:pos="4451"/>
                <w:tab w:val="clear" w:pos="4678"/>
              </w:tabs>
              <w:jc w:val="righ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686" w:type="pct"/>
          </w:tcPr>
          <w:p w14:paraId="6488D8B5" w14:textId="77777777" w:rsidR="000B008F" w:rsidRPr="000B008F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1"/>
              </w:tabs>
              <w:spacing w:line="240" w:lineRule="auto"/>
              <w:ind w:right="72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0EE8093" w14:textId="77777777" w:rsidR="000B008F" w:rsidRPr="000B008F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08C78C07" w14:textId="77777777" w:rsidR="000B008F" w:rsidRPr="000B008F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9C0F12" w:rsidRPr="00F205C4" w14:paraId="086D7CE5" w14:textId="77777777" w:rsidTr="00FB026B">
        <w:tc>
          <w:tcPr>
            <w:tcW w:w="2745" w:type="pct"/>
          </w:tcPr>
          <w:p w14:paraId="27809BDE" w14:textId="77777777" w:rsidR="009C0F12" w:rsidRPr="000B008F" w:rsidRDefault="009C0F12" w:rsidP="009C0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0B008F">
              <w:rPr>
                <w:rFonts w:ascii="Angsana New" w:hAnsi="Angsana New" w:cs="Angsana New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785" w:type="pct"/>
          </w:tcPr>
          <w:p w14:paraId="0BE84960" w14:textId="77777777" w:rsidR="009C0F12" w:rsidRPr="000B008F" w:rsidRDefault="009C0F12" w:rsidP="009C0F1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3515"/>
                <w:tab w:val="clear" w:pos="4451"/>
                <w:tab w:val="clear" w:pos="4678"/>
              </w:tabs>
              <w:jc w:val="righ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686" w:type="pct"/>
            <w:vAlign w:val="bottom"/>
          </w:tcPr>
          <w:p w14:paraId="6953A46A" w14:textId="07A47328" w:rsidR="009C0F12" w:rsidRPr="000B008F" w:rsidRDefault="00914593" w:rsidP="009C0F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14593">
              <w:rPr>
                <w:rFonts w:ascii="Angsana New" w:hAnsi="Angsana New" w:cs="Angsana New"/>
                <w:color w:val="000000"/>
                <w:sz w:val="30"/>
                <w:szCs w:val="30"/>
              </w:rPr>
              <w:t>757,236</w:t>
            </w:r>
          </w:p>
        </w:tc>
        <w:tc>
          <w:tcPr>
            <w:tcW w:w="147" w:type="pct"/>
          </w:tcPr>
          <w:p w14:paraId="48D76DB8" w14:textId="77777777" w:rsidR="009C0F12" w:rsidRPr="000B008F" w:rsidRDefault="009C0F12" w:rsidP="009C0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37" w:type="pct"/>
            <w:vAlign w:val="bottom"/>
          </w:tcPr>
          <w:p w14:paraId="0B990550" w14:textId="2F028810" w:rsidR="009C0F12" w:rsidRPr="000B008F" w:rsidRDefault="009C0F12" w:rsidP="009C0F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865</w:t>
            </w:r>
            <w:r w:rsidRPr="004C2D7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479</w:t>
            </w:r>
          </w:p>
        </w:tc>
      </w:tr>
      <w:tr w:rsidR="009C0F12" w:rsidRPr="00F205C4" w14:paraId="5F05DF1C" w14:textId="77777777" w:rsidTr="00FB026B">
        <w:tc>
          <w:tcPr>
            <w:tcW w:w="2745" w:type="pct"/>
          </w:tcPr>
          <w:p w14:paraId="6B5D24D2" w14:textId="77777777" w:rsidR="009C0F12" w:rsidRPr="000B008F" w:rsidRDefault="009C0F12" w:rsidP="009C0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008F">
              <w:rPr>
                <w:rFonts w:ascii="Angsana New" w:hAnsi="Angsana New" w:cs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785" w:type="pct"/>
          </w:tcPr>
          <w:p w14:paraId="6F5A7F00" w14:textId="77777777" w:rsidR="009C0F12" w:rsidRPr="000B008F" w:rsidRDefault="009C0F12" w:rsidP="009C0F12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  <w:vAlign w:val="bottom"/>
          </w:tcPr>
          <w:p w14:paraId="7DC726CC" w14:textId="36DFD910" w:rsidR="009C0F12" w:rsidRPr="000B008F" w:rsidRDefault="00914593" w:rsidP="009C0F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14593">
              <w:rPr>
                <w:rFonts w:ascii="Angsana New" w:hAnsi="Angsana New" w:cs="Angsana New"/>
                <w:color w:val="000000"/>
                <w:sz w:val="30"/>
                <w:szCs w:val="30"/>
              </w:rPr>
              <w:t>391,230</w:t>
            </w:r>
          </w:p>
        </w:tc>
        <w:tc>
          <w:tcPr>
            <w:tcW w:w="147" w:type="pct"/>
          </w:tcPr>
          <w:p w14:paraId="5C284D6E" w14:textId="77777777" w:rsidR="009C0F12" w:rsidRPr="000B008F" w:rsidRDefault="009C0F12" w:rsidP="009C0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7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vAlign w:val="bottom"/>
          </w:tcPr>
          <w:p w14:paraId="112F4F67" w14:textId="0F2AAAF4" w:rsidR="009C0F12" w:rsidRPr="000B008F" w:rsidRDefault="009C0F12" w:rsidP="009C0F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457</w:t>
            </w:r>
            <w:r w:rsidRPr="004C2D7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087</w:t>
            </w:r>
          </w:p>
        </w:tc>
      </w:tr>
      <w:tr w:rsidR="009C0F12" w:rsidRPr="00F205C4" w14:paraId="70204E9B" w14:textId="77777777" w:rsidTr="00FB026B">
        <w:tc>
          <w:tcPr>
            <w:tcW w:w="2745" w:type="pct"/>
          </w:tcPr>
          <w:p w14:paraId="7F4D13F4" w14:textId="77777777" w:rsidR="009C0F12" w:rsidRPr="000B008F" w:rsidRDefault="009C0F12" w:rsidP="009C0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008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785" w:type="pct"/>
          </w:tcPr>
          <w:p w14:paraId="4B036F3A" w14:textId="77777777" w:rsidR="009C0F12" w:rsidRPr="000B008F" w:rsidRDefault="009C0F12" w:rsidP="009C0F12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14:paraId="5DCEDA03" w14:textId="02283242" w:rsidR="009C0F12" w:rsidRPr="000B008F" w:rsidRDefault="00914593" w:rsidP="009C0F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91459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1,148,466</w:t>
            </w:r>
          </w:p>
        </w:tc>
        <w:tc>
          <w:tcPr>
            <w:tcW w:w="147" w:type="pct"/>
          </w:tcPr>
          <w:p w14:paraId="638E8C0A" w14:textId="77777777" w:rsidR="009C0F12" w:rsidRPr="000B008F" w:rsidRDefault="009C0F12" w:rsidP="009C0F12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07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6E9F4B80" w14:textId="72ECFDA6" w:rsidR="009C0F12" w:rsidRPr="000B008F" w:rsidRDefault="009C0F12" w:rsidP="009C0F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322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566</w:t>
            </w:r>
          </w:p>
        </w:tc>
      </w:tr>
      <w:tr w:rsidR="009C0F12" w:rsidRPr="00F205C4" w14:paraId="66A15617" w14:textId="77777777" w:rsidTr="00FB026B">
        <w:tc>
          <w:tcPr>
            <w:tcW w:w="2745" w:type="pct"/>
          </w:tcPr>
          <w:p w14:paraId="227479BC" w14:textId="77777777" w:rsidR="009C0F12" w:rsidRPr="000B008F" w:rsidRDefault="009C0F12" w:rsidP="009C0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85" w:type="pct"/>
          </w:tcPr>
          <w:p w14:paraId="696EEAA6" w14:textId="77777777" w:rsidR="009C0F12" w:rsidRPr="000B008F" w:rsidRDefault="009C0F12" w:rsidP="009C0F12">
            <w:pPr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6" w:type="pct"/>
            <w:tcBorders>
              <w:top w:val="double" w:sz="4" w:space="0" w:color="auto"/>
            </w:tcBorders>
          </w:tcPr>
          <w:p w14:paraId="5F2CDBD6" w14:textId="77777777" w:rsidR="009C0F12" w:rsidRPr="000B008F" w:rsidRDefault="009C0F12" w:rsidP="009C0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 w:hanging="108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147" w:type="pct"/>
          </w:tcPr>
          <w:p w14:paraId="56FA9268" w14:textId="77777777" w:rsidR="009C0F12" w:rsidRPr="000B008F" w:rsidRDefault="009C0F12" w:rsidP="009C0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7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</w:tcPr>
          <w:p w14:paraId="65CF8EAC" w14:textId="77777777" w:rsidR="009C0F12" w:rsidRPr="000B008F" w:rsidRDefault="009C0F12" w:rsidP="009C0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 w:hanging="108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highlight w:val="yellow"/>
                <w:cs/>
              </w:rPr>
            </w:pPr>
          </w:p>
        </w:tc>
      </w:tr>
      <w:tr w:rsidR="009C0F12" w:rsidRPr="00F205C4" w14:paraId="653207FD" w14:textId="77777777" w:rsidTr="00FB026B">
        <w:tc>
          <w:tcPr>
            <w:tcW w:w="2745" w:type="pct"/>
          </w:tcPr>
          <w:p w14:paraId="5670A8FD" w14:textId="77777777" w:rsidR="009C0F12" w:rsidRPr="000B008F" w:rsidRDefault="009C0F12" w:rsidP="009C0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B008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785" w:type="pct"/>
          </w:tcPr>
          <w:p w14:paraId="3B0FDCAF" w14:textId="77777777" w:rsidR="009C0F12" w:rsidRPr="000B008F" w:rsidRDefault="009C0F12" w:rsidP="009C0F12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</w:tcPr>
          <w:p w14:paraId="6A91F931" w14:textId="3B89D0E4" w:rsidR="009C0F12" w:rsidRPr="000B008F" w:rsidRDefault="009C0F12" w:rsidP="009C0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7" w:type="pct"/>
          </w:tcPr>
          <w:p w14:paraId="7D11C1E9" w14:textId="77777777" w:rsidR="009C0F12" w:rsidRPr="000B008F" w:rsidRDefault="009C0F12" w:rsidP="009C0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7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37" w:type="pct"/>
          </w:tcPr>
          <w:p w14:paraId="2D49042D" w14:textId="77777777" w:rsidR="009C0F12" w:rsidRPr="000B008F" w:rsidRDefault="009C0F12" w:rsidP="009C0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</w:tr>
      <w:tr w:rsidR="009C0F12" w:rsidRPr="00F205C4" w14:paraId="60061027" w14:textId="77777777" w:rsidTr="00FB026B">
        <w:tc>
          <w:tcPr>
            <w:tcW w:w="2745" w:type="pct"/>
          </w:tcPr>
          <w:p w14:paraId="4B69665A" w14:textId="77777777" w:rsidR="009C0F12" w:rsidRPr="000B008F" w:rsidRDefault="009C0F12" w:rsidP="009C0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B008F">
              <w:rPr>
                <w:rFonts w:ascii="Angsana New" w:hAnsi="Angsana New" w:cs="Angsana New"/>
                <w:sz w:val="30"/>
                <w:szCs w:val="30"/>
                <w:cs/>
              </w:rPr>
              <w:t>รวมหนี้สินของส่วนงานที่รายงาน</w:t>
            </w:r>
          </w:p>
        </w:tc>
        <w:tc>
          <w:tcPr>
            <w:tcW w:w="785" w:type="pct"/>
          </w:tcPr>
          <w:p w14:paraId="258864B0" w14:textId="77777777" w:rsidR="009C0F12" w:rsidRPr="000B008F" w:rsidRDefault="009C0F12" w:rsidP="009C0F12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  <w:vAlign w:val="bottom"/>
          </w:tcPr>
          <w:p w14:paraId="7C8B6D2E" w14:textId="592A0189" w:rsidR="009C0F12" w:rsidRPr="000B008F" w:rsidRDefault="00914593" w:rsidP="009C0F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14593">
              <w:rPr>
                <w:rFonts w:ascii="Angsana New" w:hAnsi="Angsana New" w:cs="Angsana New"/>
                <w:color w:val="000000"/>
                <w:sz w:val="30"/>
                <w:szCs w:val="30"/>
              </w:rPr>
              <w:t>339,302</w:t>
            </w:r>
          </w:p>
        </w:tc>
        <w:tc>
          <w:tcPr>
            <w:tcW w:w="147" w:type="pct"/>
            <w:vAlign w:val="bottom"/>
          </w:tcPr>
          <w:p w14:paraId="0BE8753A" w14:textId="77777777" w:rsidR="009C0F12" w:rsidRPr="000B008F" w:rsidRDefault="009C0F12" w:rsidP="009C0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7"/>
                <w:tab w:val="left" w:pos="971"/>
              </w:tabs>
              <w:spacing w:line="240" w:lineRule="auto"/>
              <w:ind w:hanging="108"/>
              <w:jc w:val="right"/>
              <w:rPr>
                <w:rFonts w:ascii="Angsana New" w:eastAsia="MS Mincho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37" w:type="pct"/>
            <w:vAlign w:val="bottom"/>
          </w:tcPr>
          <w:p w14:paraId="6FE5DAC1" w14:textId="08CBAD30" w:rsidR="009C0F12" w:rsidRPr="000B008F" w:rsidRDefault="009C0F12" w:rsidP="009C0F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3AB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502</w:t>
            </w:r>
            <w:r w:rsidRPr="004C2D73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,</w:t>
            </w:r>
            <w:r w:rsidRPr="00ED3AB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194</w:t>
            </w:r>
          </w:p>
        </w:tc>
      </w:tr>
      <w:tr w:rsidR="009C0F12" w:rsidRPr="00F205C4" w14:paraId="039D76C8" w14:textId="77777777" w:rsidTr="00FB026B">
        <w:tc>
          <w:tcPr>
            <w:tcW w:w="2745" w:type="pct"/>
          </w:tcPr>
          <w:p w14:paraId="63A693B0" w14:textId="77777777" w:rsidR="009C0F12" w:rsidRPr="000B008F" w:rsidRDefault="009C0F12" w:rsidP="009C0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B008F">
              <w:rPr>
                <w:rFonts w:ascii="Angsana New" w:hAnsi="Angsana New" w:cs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785" w:type="pct"/>
          </w:tcPr>
          <w:p w14:paraId="087CB9E2" w14:textId="77777777" w:rsidR="009C0F12" w:rsidRPr="000B008F" w:rsidRDefault="009C0F12" w:rsidP="009C0F12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  <w:vAlign w:val="bottom"/>
          </w:tcPr>
          <w:p w14:paraId="33F3B8A4" w14:textId="6C3ACD80" w:rsidR="009C0F12" w:rsidRPr="000B008F" w:rsidRDefault="00914593" w:rsidP="009C0F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14593">
              <w:rPr>
                <w:rFonts w:ascii="Angsana New" w:hAnsi="Angsana New" w:cs="Angsana New"/>
                <w:color w:val="000000"/>
                <w:sz w:val="30"/>
                <w:szCs w:val="30"/>
              </w:rPr>
              <w:t>154,176</w:t>
            </w:r>
          </w:p>
        </w:tc>
        <w:tc>
          <w:tcPr>
            <w:tcW w:w="147" w:type="pct"/>
            <w:vAlign w:val="bottom"/>
          </w:tcPr>
          <w:p w14:paraId="27FF457E" w14:textId="77777777" w:rsidR="009C0F12" w:rsidRPr="000B008F" w:rsidRDefault="009C0F12" w:rsidP="009C0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7"/>
                <w:tab w:val="left" w:pos="971"/>
              </w:tabs>
              <w:spacing w:line="240" w:lineRule="auto"/>
              <w:ind w:hanging="108"/>
              <w:jc w:val="right"/>
              <w:rPr>
                <w:rFonts w:ascii="Angsana New" w:eastAsia="MS Mincho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vAlign w:val="bottom"/>
          </w:tcPr>
          <w:p w14:paraId="0719CB6B" w14:textId="08BFC2DD" w:rsidR="009C0F12" w:rsidRPr="000B008F" w:rsidRDefault="009C0F12" w:rsidP="009C0F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3AB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157</w:t>
            </w:r>
            <w:r w:rsidRPr="004C2D7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516</w:t>
            </w:r>
          </w:p>
        </w:tc>
      </w:tr>
      <w:tr w:rsidR="009C0F12" w:rsidRPr="00F205C4" w14:paraId="1600E448" w14:textId="77777777" w:rsidTr="00FB026B">
        <w:tc>
          <w:tcPr>
            <w:tcW w:w="2745" w:type="pct"/>
          </w:tcPr>
          <w:p w14:paraId="4AE27EE4" w14:textId="77777777" w:rsidR="009C0F12" w:rsidRPr="000B008F" w:rsidRDefault="009C0F12" w:rsidP="009C0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008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785" w:type="pct"/>
          </w:tcPr>
          <w:p w14:paraId="6E2ADF6B" w14:textId="77777777" w:rsidR="009C0F12" w:rsidRPr="000B008F" w:rsidRDefault="009C0F12" w:rsidP="009C0F12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CA0FF7" w14:textId="18BFEADA" w:rsidR="009C0F12" w:rsidRPr="000B008F" w:rsidRDefault="00914593" w:rsidP="009C0F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91459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493,478</w:t>
            </w:r>
          </w:p>
        </w:tc>
        <w:tc>
          <w:tcPr>
            <w:tcW w:w="147" w:type="pct"/>
            <w:vAlign w:val="bottom"/>
          </w:tcPr>
          <w:p w14:paraId="4BD37FEC" w14:textId="77777777" w:rsidR="009C0F12" w:rsidRPr="000B008F" w:rsidRDefault="009C0F12" w:rsidP="009C0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7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DF710E" w14:textId="3FA34325" w:rsidR="009C0F12" w:rsidRPr="000B008F" w:rsidRDefault="009C0F12" w:rsidP="009C0F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659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710</w:t>
            </w:r>
          </w:p>
        </w:tc>
      </w:tr>
    </w:tbl>
    <w:p w14:paraId="4076F4E1" w14:textId="77777777" w:rsidR="00CE573C" w:rsidRPr="008D085E" w:rsidRDefault="00CE573C" w:rsidP="004755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237B7EF3" w14:textId="77777777" w:rsidR="00424B34" w:rsidRDefault="00424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1F2FB75" w14:textId="2257F5C0" w:rsidR="00844A1D" w:rsidRDefault="00844A1D" w:rsidP="00AA5028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เงินปันผล</w:t>
      </w:r>
    </w:p>
    <w:p w14:paraId="7281941C" w14:textId="701BFC84" w:rsidR="00844A1D" w:rsidRPr="006C54B6" w:rsidRDefault="00844A1D" w:rsidP="00844A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03DB727E" w14:textId="77777777" w:rsidR="007B5AC3" w:rsidRPr="007B5AC3" w:rsidRDefault="007B5AC3" w:rsidP="007B5A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B5AC3">
        <w:rPr>
          <w:rFonts w:asciiTheme="majorBidi" w:hAnsiTheme="majorBidi" w:cstheme="majorBidi" w:hint="cs"/>
          <w:sz w:val="30"/>
          <w:szCs w:val="30"/>
          <w:cs/>
        </w:rPr>
        <w:t>รายละเอียดเงินปันผลในระหว่างปี</w:t>
      </w:r>
      <w:r w:rsidRPr="007B5A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B5AC3">
        <w:rPr>
          <w:rFonts w:asciiTheme="majorBidi" w:hAnsiTheme="majorBidi" w:cstheme="majorBidi"/>
          <w:sz w:val="30"/>
          <w:szCs w:val="30"/>
        </w:rPr>
        <w:t>2564</w:t>
      </w:r>
      <w:r w:rsidRPr="007B5AC3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14C3F24A" w14:textId="77777777" w:rsidR="007B5AC3" w:rsidRPr="00424B34" w:rsidRDefault="007B5AC3" w:rsidP="007B5A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1620"/>
        <w:gridCol w:w="1386"/>
        <w:gridCol w:w="1066"/>
        <w:gridCol w:w="231"/>
        <w:gridCol w:w="1367"/>
      </w:tblGrid>
      <w:tr w:rsidR="007B5AC3" w:rsidRPr="007B5AC3" w14:paraId="60DDDCF2" w14:textId="77777777" w:rsidTr="007B5AC3">
        <w:trPr>
          <w:tblHeader/>
        </w:trPr>
        <w:tc>
          <w:tcPr>
            <w:tcW w:w="3510" w:type="dxa"/>
            <w:vAlign w:val="bottom"/>
          </w:tcPr>
          <w:p w14:paraId="3C32C24C" w14:textId="77777777" w:rsidR="007B5AC3" w:rsidRPr="007B5AC3" w:rsidRDefault="007B5AC3" w:rsidP="00024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254A70B" w14:textId="77777777" w:rsidR="007B5AC3" w:rsidRPr="007B5AC3" w:rsidRDefault="007B5AC3" w:rsidP="00024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5AC3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386" w:type="dxa"/>
            <w:vAlign w:val="bottom"/>
          </w:tcPr>
          <w:p w14:paraId="049904C7" w14:textId="77777777" w:rsidR="007B5AC3" w:rsidRPr="007B5AC3" w:rsidRDefault="007B5AC3" w:rsidP="00024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5AC3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</w:tcPr>
          <w:p w14:paraId="7D58E71C" w14:textId="77777777" w:rsidR="007B5AC3" w:rsidRPr="007B5AC3" w:rsidRDefault="007B5AC3" w:rsidP="00024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5AC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56A7236F" w14:textId="77777777" w:rsidR="007B5AC3" w:rsidRPr="007B5AC3" w:rsidRDefault="007B5AC3" w:rsidP="00024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7" w:type="dxa"/>
            <w:vAlign w:val="bottom"/>
          </w:tcPr>
          <w:p w14:paraId="65073735" w14:textId="77777777" w:rsidR="007B5AC3" w:rsidRPr="007B5AC3" w:rsidDel="00D43E7A" w:rsidRDefault="007B5AC3" w:rsidP="00024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5AC3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7B5AC3" w:rsidRPr="007B5AC3" w14:paraId="0DEFDAED" w14:textId="77777777" w:rsidTr="007B5AC3">
        <w:trPr>
          <w:tblHeader/>
        </w:trPr>
        <w:tc>
          <w:tcPr>
            <w:tcW w:w="3510" w:type="dxa"/>
          </w:tcPr>
          <w:p w14:paraId="3A7210F2" w14:textId="77777777" w:rsidR="007B5AC3" w:rsidRPr="007B5AC3" w:rsidRDefault="007B5AC3" w:rsidP="00024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4500F65F" w14:textId="77777777" w:rsidR="007B5AC3" w:rsidRPr="007B5AC3" w:rsidRDefault="007B5AC3" w:rsidP="00024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</w:tcPr>
          <w:p w14:paraId="50F867E9" w14:textId="77777777" w:rsidR="007B5AC3" w:rsidRPr="007B5AC3" w:rsidRDefault="007B5AC3" w:rsidP="00024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64B747D5" w14:textId="77777777" w:rsidR="007B5AC3" w:rsidRPr="007B5AC3" w:rsidRDefault="007B5AC3" w:rsidP="00024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5A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664BAFB0" w14:textId="77777777" w:rsidR="007B5AC3" w:rsidRPr="007B5AC3" w:rsidRDefault="007B5AC3" w:rsidP="00024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7" w:type="dxa"/>
          </w:tcPr>
          <w:p w14:paraId="009FCFB4" w14:textId="661E4965" w:rsidR="007B5AC3" w:rsidRPr="007B5AC3" w:rsidRDefault="007B5AC3" w:rsidP="00024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B5A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7B5AC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</w:t>
            </w:r>
            <w:r w:rsidRPr="007B5A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7B5AC3" w:rsidRPr="007B5AC3" w14:paraId="144A0185" w14:textId="77777777" w:rsidTr="007B5AC3">
        <w:tc>
          <w:tcPr>
            <w:tcW w:w="3510" w:type="dxa"/>
          </w:tcPr>
          <w:p w14:paraId="45AE61DB" w14:textId="77777777" w:rsidR="007B5AC3" w:rsidRPr="007B5AC3" w:rsidRDefault="007B5AC3" w:rsidP="007B5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B5AC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7B5AC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A26D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620" w:type="dxa"/>
          </w:tcPr>
          <w:p w14:paraId="4DECF6E5" w14:textId="00BAE59A" w:rsidR="007B5AC3" w:rsidRPr="009A26D4" w:rsidRDefault="009A26D4" w:rsidP="007B5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19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/>
                <w:sz w:val="30"/>
                <w:szCs w:val="30"/>
              </w:rPr>
              <w:t>2564</w:t>
            </w:r>
          </w:p>
        </w:tc>
        <w:tc>
          <w:tcPr>
            <w:tcW w:w="1386" w:type="dxa"/>
          </w:tcPr>
          <w:p w14:paraId="16C899BE" w14:textId="474ECCD5" w:rsidR="007B5AC3" w:rsidRPr="009A26D4" w:rsidRDefault="009A26D4" w:rsidP="007B5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26D4">
              <w:rPr>
                <w:rFonts w:asciiTheme="majorBidi" w:hAnsiTheme="majorBidi" w:hint="cs"/>
                <w:sz w:val="30"/>
                <w:szCs w:val="30"/>
                <w:cs/>
              </w:rPr>
              <w:t xml:space="preserve">พฤษภาคม </w:t>
            </w:r>
            <w:r w:rsidRPr="009A26D4">
              <w:rPr>
                <w:rFonts w:asciiTheme="majorBidi" w:hAnsiTheme="majorBidi"/>
                <w:sz w:val="30"/>
                <w:szCs w:val="30"/>
              </w:rPr>
              <w:t>2564</w:t>
            </w:r>
          </w:p>
        </w:tc>
        <w:tc>
          <w:tcPr>
            <w:tcW w:w="1066" w:type="dxa"/>
          </w:tcPr>
          <w:p w14:paraId="28BECCBD" w14:textId="521A901E" w:rsidR="007B5AC3" w:rsidRPr="009A26D4" w:rsidRDefault="009A26D4" w:rsidP="007B5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26D4">
              <w:rPr>
                <w:rFonts w:asciiTheme="majorBidi" w:hAnsiTheme="majorBidi" w:cstheme="majorBidi"/>
                <w:sz w:val="30"/>
                <w:szCs w:val="30"/>
              </w:rPr>
              <w:t>0.04</w:t>
            </w:r>
          </w:p>
        </w:tc>
        <w:tc>
          <w:tcPr>
            <w:tcW w:w="231" w:type="dxa"/>
          </w:tcPr>
          <w:p w14:paraId="3AC149C6" w14:textId="77777777" w:rsidR="007B5AC3" w:rsidRPr="007B5AC3" w:rsidRDefault="007B5AC3" w:rsidP="007B5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</w:tcPr>
          <w:p w14:paraId="243805FA" w14:textId="563BA0AB" w:rsidR="007B5AC3" w:rsidRPr="007B5AC3" w:rsidRDefault="009A26D4" w:rsidP="007B5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24,000</w:t>
            </w:r>
          </w:p>
        </w:tc>
      </w:tr>
    </w:tbl>
    <w:p w14:paraId="6D0F05F0" w14:textId="77777777" w:rsidR="00844A1D" w:rsidRPr="006C54B6" w:rsidRDefault="00844A1D" w:rsidP="00844A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67C7667D" w14:textId="77777777" w:rsidR="004755F5" w:rsidRPr="00F205C4" w:rsidRDefault="004755F5" w:rsidP="004755F5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205C4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เครื่องมือทางการเงิน </w:t>
      </w:r>
    </w:p>
    <w:p w14:paraId="67B3B0CF" w14:textId="77777777" w:rsidR="004755F5" w:rsidRPr="006C54B6" w:rsidRDefault="004755F5" w:rsidP="004755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7392E883" w14:textId="77777777" w:rsidR="004755F5" w:rsidRPr="004755F5" w:rsidRDefault="004755F5" w:rsidP="004755F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755F5">
        <w:rPr>
          <w:rFonts w:asciiTheme="majorBidi" w:hAnsiTheme="majorBidi" w:hint="cs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65EED855" w14:textId="77777777" w:rsidR="004755F5" w:rsidRPr="006C54B6" w:rsidRDefault="004755F5" w:rsidP="004755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16EE20B4" w14:textId="528B6617" w:rsidR="004755F5" w:rsidRDefault="004755F5" w:rsidP="004755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A31AF3">
        <w:rPr>
          <w:rFonts w:asciiTheme="majorBidi" w:hAnsiTheme="majorBidi" w:cs="Angsana New" w:hint="cs"/>
          <w:sz w:val="30"/>
          <w:szCs w:val="30"/>
          <w:cs/>
        </w:rPr>
        <w:t>มูลค่ายุติธรรมของสินทรัพย์และหนี้สินทางการเงินของกลุ่มบริษัทมีมูลค่าที่ใกล้เคียงกับมูลค่าตามบัญชีทุกรายการ</w:t>
      </w:r>
    </w:p>
    <w:p w14:paraId="48D8534D" w14:textId="77777777" w:rsidR="00EE69B2" w:rsidRPr="006C54B6" w:rsidRDefault="00EE69B2" w:rsidP="008D08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63BCF9B6" w14:textId="0315ED11" w:rsidR="002C7D5C" w:rsidRPr="00B63FAA" w:rsidRDefault="002C7D5C" w:rsidP="00C42DD2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B63FAA">
        <w:rPr>
          <w:rFonts w:ascii="Angsana New" w:hAnsi="Angsana New"/>
          <w:b/>
          <w:bCs/>
          <w:sz w:val="30"/>
          <w:szCs w:val="30"/>
          <w:cs/>
          <w:lang w:val="th-TH"/>
        </w:rPr>
        <w:t>ภาระ</w:t>
      </w:r>
      <w:r w:rsidRPr="00B63FAA">
        <w:rPr>
          <w:rFonts w:ascii="Angsana New" w:hAnsi="Angsana New"/>
          <w:b/>
          <w:bCs/>
          <w:sz w:val="30"/>
          <w:szCs w:val="30"/>
          <w:cs/>
        </w:rPr>
        <w:t>ผูกพัน</w:t>
      </w:r>
      <w:r w:rsidRPr="00B63FAA">
        <w:rPr>
          <w:rFonts w:ascii="Angsana New" w:hAnsi="Angsana New"/>
          <w:b/>
          <w:bCs/>
          <w:sz w:val="30"/>
          <w:szCs w:val="30"/>
          <w:cs/>
          <w:lang w:val="th-TH"/>
        </w:rPr>
        <w:t>กับบุคคลหรือกิจการที่ไม่เกี่ยวข้องกัน</w:t>
      </w:r>
    </w:p>
    <w:p w14:paraId="2AEADF9E" w14:textId="77777777" w:rsidR="000B008F" w:rsidRPr="006C54B6" w:rsidRDefault="000B008F" w:rsidP="004755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3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7"/>
        <w:gridCol w:w="1189"/>
        <w:gridCol w:w="274"/>
        <w:gridCol w:w="1175"/>
        <w:gridCol w:w="270"/>
        <w:gridCol w:w="1080"/>
        <w:gridCol w:w="274"/>
        <w:gridCol w:w="1175"/>
      </w:tblGrid>
      <w:tr w:rsidR="000B008F" w:rsidRPr="00F205C4" w14:paraId="056584E5" w14:textId="77777777" w:rsidTr="002C7D5C">
        <w:tc>
          <w:tcPr>
            <w:tcW w:w="2081" w:type="pct"/>
          </w:tcPr>
          <w:p w14:paraId="0F918D2A" w14:textId="77777777" w:rsidR="000B008F" w:rsidRPr="000B008F" w:rsidRDefault="000B008F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6" w:type="pct"/>
            <w:gridSpan w:val="3"/>
          </w:tcPr>
          <w:p w14:paraId="5DE132C9" w14:textId="77777777" w:rsidR="000B008F" w:rsidRPr="000B008F" w:rsidRDefault="000B008F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B008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23664182" w14:textId="77777777" w:rsidR="000B008F" w:rsidRPr="000B008F" w:rsidRDefault="000B008F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8" w:type="pct"/>
            <w:gridSpan w:val="3"/>
          </w:tcPr>
          <w:p w14:paraId="24EBCEB4" w14:textId="77777777" w:rsidR="000B008F" w:rsidRPr="000B008F" w:rsidRDefault="000B008F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B008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A585A" w:rsidRPr="00F205C4" w14:paraId="59F5CBE0" w14:textId="77777777" w:rsidTr="002C7D5C">
        <w:tc>
          <w:tcPr>
            <w:tcW w:w="2081" w:type="pct"/>
          </w:tcPr>
          <w:p w14:paraId="2D9FD0B2" w14:textId="77777777" w:rsidR="00DA585A" w:rsidRPr="00EE69B2" w:rsidRDefault="00DA585A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38" w:type="pct"/>
            <w:vAlign w:val="bottom"/>
          </w:tcPr>
          <w:p w14:paraId="6715FFA6" w14:textId="07D7E6A6" w:rsidR="00DA585A" w:rsidRPr="00EE69B2" w:rsidRDefault="00DA585A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80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EE69B2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3</w:t>
            </w:r>
            <w:r w:rsidR="00EE69B2" w:rsidRPr="00EE69B2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 xml:space="preserve">0 </w:t>
            </w:r>
            <w:r w:rsidR="00EE69B2" w:rsidRPr="00EE69B2">
              <w:rPr>
                <w:rFonts w:ascii="Angsana New" w:hAnsi="Angsana New" w:cs="Angsana New" w:hint="cs"/>
                <w:b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pct"/>
            <w:vAlign w:val="bottom"/>
          </w:tcPr>
          <w:p w14:paraId="51FD6BFB" w14:textId="77777777" w:rsidR="00DA585A" w:rsidRPr="000B008F" w:rsidRDefault="00DA585A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02244C83" w14:textId="3C9E3AE8" w:rsidR="00DA585A" w:rsidRPr="000B008F" w:rsidRDefault="00DA585A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A585A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31</w:t>
            </w:r>
            <w:r w:rsidRPr="008600F6">
              <w:rPr>
                <w:rFonts w:ascii="Angsana New" w:hAnsi="Angsana New" w:cs="Angsana New"/>
                <w:b/>
                <w:color w:val="000000"/>
                <w:sz w:val="30"/>
                <w:szCs w:val="30"/>
                <w:cs/>
                <w:lang w:val="en-GB"/>
              </w:rPr>
              <w:t xml:space="preserve"> ธันวาคม</w:t>
            </w:r>
          </w:p>
        </w:tc>
        <w:tc>
          <w:tcPr>
            <w:tcW w:w="145" w:type="pct"/>
          </w:tcPr>
          <w:p w14:paraId="4597E647" w14:textId="77777777" w:rsidR="00DA585A" w:rsidRPr="000B008F" w:rsidRDefault="00DA585A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14:paraId="6F69FD78" w14:textId="34E7EFC5" w:rsidR="00DA585A" w:rsidRPr="000B008F" w:rsidRDefault="00EE69B2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69B2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 xml:space="preserve">30 </w:t>
            </w:r>
            <w:r w:rsidRPr="00EE69B2">
              <w:rPr>
                <w:rFonts w:ascii="Angsana New" w:hAnsi="Angsana New" w:cs="Angsana New" w:hint="cs"/>
                <w:b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pct"/>
            <w:vAlign w:val="bottom"/>
          </w:tcPr>
          <w:p w14:paraId="502DE6F8" w14:textId="77777777" w:rsidR="00DA585A" w:rsidRPr="000B008F" w:rsidRDefault="00DA585A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0C029409" w14:textId="6CCE2B9E" w:rsidR="00DA585A" w:rsidRPr="000B008F" w:rsidRDefault="00DA585A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A585A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31</w:t>
            </w:r>
            <w:r w:rsidRPr="008600F6">
              <w:rPr>
                <w:rFonts w:ascii="Angsana New" w:hAnsi="Angsana New" w:cs="Angsana New"/>
                <w:b/>
                <w:color w:val="000000"/>
                <w:sz w:val="30"/>
                <w:szCs w:val="30"/>
                <w:cs/>
                <w:lang w:val="en-GB"/>
              </w:rPr>
              <w:t xml:space="preserve"> ธันวาคม</w:t>
            </w:r>
          </w:p>
        </w:tc>
      </w:tr>
      <w:tr w:rsidR="000B008F" w:rsidRPr="00F205C4" w14:paraId="129B9BEA" w14:textId="77777777" w:rsidTr="002C7D5C">
        <w:tc>
          <w:tcPr>
            <w:tcW w:w="2081" w:type="pct"/>
          </w:tcPr>
          <w:p w14:paraId="22A7ECD5" w14:textId="77777777" w:rsidR="000B008F" w:rsidRPr="000B008F" w:rsidRDefault="000B008F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1F355E3B" w14:textId="21E2F64A" w:rsidR="000B008F" w:rsidRPr="000B008F" w:rsidRDefault="00503A17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7" w:type="pct"/>
          </w:tcPr>
          <w:p w14:paraId="5D6CAF69" w14:textId="77777777" w:rsidR="000B008F" w:rsidRPr="000B008F" w:rsidRDefault="000B008F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2D922EE8" w14:textId="16AB3011" w:rsidR="000B008F" w:rsidRPr="000B008F" w:rsidRDefault="00503A17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5" w:type="pct"/>
          </w:tcPr>
          <w:p w14:paraId="5C1E3300" w14:textId="77777777" w:rsidR="000B008F" w:rsidRPr="000B008F" w:rsidRDefault="000B008F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0D977419" w14:textId="155D4048" w:rsidR="000B008F" w:rsidRPr="000B008F" w:rsidRDefault="00503A17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7" w:type="pct"/>
          </w:tcPr>
          <w:p w14:paraId="064DA88B" w14:textId="77777777" w:rsidR="000B008F" w:rsidRPr="000B008F" w:rsidRDefault="000B008F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6C479E95" w14:textId="51D82592" w:rsidR="000B008F" w:rsidRPr="000B008F" w:rsidRDefault="00503A17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0B008F" w:rsidRPr="00F205C4" w14:paraId="20187ED4" w14:textId="77777777" w:rsidTr="002C7D5C">
        <w:tc>
          <w:tcPr>
            <w:tcW w:w="2081" w:type="pct"/>
          </w:tcPr>
          <w:p w14:paraId="76B91521" w14:textId="77777777" w:rsidR="000B008F" w:rsidRPr="000B008F" w:rsidRDefault="000B008F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19" w:type="pct"/>
            <w:gridSpan w:val="7"/>
          </w:tcPr>
          <w:p w14:paraId="356C8AE0" w14:textId="77777777" w:rsidR="000B008F" w:rsidRPr="000B008F" w:rsidRDefault="000B008F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008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B008F" w:rsidRPr="00F205C4" w14:paraId="7379A804" w14:textId="77777777" w:rsidTr="007825A9">
        <w:tc>
          <w:tcPr>
            <w:tcW w:w="2081" w:type="pct"/>
          </w:tcPr>
          <w:p w14:paraId="5133A73D" w14:textId="72E58BA1" w:rsidR="000B008F" w:rsidRPr="007825A9" w:rsidRDefault="007825A9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C7500">
              <w:rPr>
                <w:rFonts w:asciiTheme="majorBidi" w:hAnsiTheme="majorBidi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38" w:type="pct"/>
          </w:tcPr>
          <w:p w14:paraId="45A3AB66" w14:textId="77777777" w:rsidR="000B008F" w:rsidRPr="007825A9" w:rsidRDefault="000B008F" w:rsidP="00424B34">
            <w:pPr>
              <w:tabs>
                <w:tab w:val="clear" w:pos="680"/>
                <w:tab w:val="decimal" w:pos="86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2F33289" w14:textId="77777777" w:rsidR="000B008F" w:rsidRPr="007825A9" w:rsidRDefault="000B008F" w:rsidP="00424B34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36E67A60" w14:textId="77777777" w:rsidR="000B008F" w:rsidRPr="007825A9" w:rsidRDefault="000B008F" w:rsidP="00424B34">
            <w:pPr>
              <w:tabs>
                <w:tab w:val="clear" w:pos="680"/>
                <w:tab w:val="decimal" w:pos="88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2F18F17" w14:textId="77777777" w:rsidR="000B008F" w:rsidRPr="007825A9" w:rsidRDefault="000B008F" w:rsidP="00424B34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480B3381" w14:textId="77777777" w:rsidR="000B008F" w:rsidRPr="007825A9" w:rsidRDefault="000B008F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hanging="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70C3C702" w14:textId="77777777" w:rsidR="000B008F" w:rsidRPr="007825A9" w:rsidRDefault="000B008F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21B68E31" w14:textId="77777777" w:rsidR="000B008F" w:rsidRPr="007825A9" w:rsidRDefault="000B008F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6"/>
              </w:tabs>
              <w:spacing w:line="240" w:lineRule="auto"/>
              <w:ind w:left="-121" w:right="-5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F0B5A" w:rsidRPr="00F205C4" w14:paraId="5C4E40AD" w14:textId="77777777" w:rsidTr="007825A9">
        <w:tc>
          <w:tcPr>
            <w:tcW w:w="2081" w:type="pct"/>
            <w:vAlign w:val="center"/>
          </w:tcPr>
          <w:p w14:paraId="0B3AE561" w14:textId="4C69ABAD" w:rsidR="00EF0B5A" w:rsidRPr="007825A9" w:rsidRDefault="00EF0B5A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27B4">
              <w:rPr>
                <w:rFonts w:asciiTheme="majorBidi" w:hAnsiTheme="majorBidi" w:cs="Angsana New" w:hint="cs"/>
                <w:color w:val="000000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6D7E8158" w14:textId="34C81607" w:rsidR="00EF0B5A" w:rsidRPr="007825A9" w:rsidRDefault="00B63FAA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B63FAA">
              <w:rPr>
                <w:rFonts w:ascii="Angsana New" w:hAnsi="Angsana New" w:cs="Angsana New"/>
                <w:sz w:val="30"/>
                <w:szCs w:val="30"/>
                <w:cs/>
              </w:rPr>
              <w:t>10</w:t>
            </w:r>
            <w:r w:rsidRPr="00B63FA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63FAA">
              <w:rPr>
                <w:rFonts w:ascii="Angsana New" w:hAnsi="Angsana New" w:cs="Angsana New"/>
                <w:sz w:val="30"/>
                <w:szCs w:val="30"/>
                <w:cs/>
              </w:rPr>
              <w:t>764</w:t>
            </w:r>
          </w:p>
        </w:tc>
        <w:tc>
          <w:tcPr>
            <w:tcW w:w="147" w:type="pct"/>
          </w:tcPr>
          <w:p w14:paraId="2934F545" w14:textId="77777777" w:rsidR="00EF0B5A" w:rsidRPr="007825A9" w:rsidRDefault="00EF0B5A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6FB22BE9" w14:textId="7FC4A577" w:rsidR="00EF0B5A" w:rsidRPr="007825A9" w:rsidRDefault="00EF0B5A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40"/>
              <w:rPr>
                <w:rFonts w:ascii="Angsana New" w:hAnsi="Angsana New" w:cs="Angsana New"/>
                <w:sz w:val="30"/>
                <w:szCs w:val="30"/>
              </w:rPr>
            </w:pPr>
            <w:r w:rsidRPr="007825A9">
              <w:rPr>
                <w:rFonts w:ascii="Angsana New" w:hAnsi="Angsana New" w:cs="Angsana New"/>
                <w:sz w:val="30"/>
                <w:szCs w:val="30"/>
              </w:rPr>
              <w:t>1,599</w:t>
            </w:r>
          </w:p>
        </w:tc>
        <w:tc>
          <w:tcPr>
            <w:tcW w:w="145" w:type="pct"/>
          </w:tcPr>
          <w:p w14:paraId="214B6D4D" w14:textId="77777777" w:rsidR="00EF0B5A" w:rsidRPr="007825A9" w:rsidRDefault="00EF0B5A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65ACECED" w14:textId="1898B66B" w:rsidR="00EF0B5A" w:rsidRPr="007825A9" w:rsidRDefault="00C90E26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60A24A7" w14:textId="77777777" w:rsidR="00EF0B5A" w:rsidRPr="007825A9" w:rsidRDefault="00EF0B5A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3E2CEB5E" w14:textId="2E03270D" w:rsidR="00EF0B5A" w:rsidRPr="007825A9" w:rsidRDefault="00EE69B2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21" w:right="-5" w:firstLine="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F0B5A" w:rsidRPr="00F205C4" w14:paraId="02704496" w14:textId="77777777" w:rsidTr="007825A9">
        <w:tc>
          <w:tcPr>
            <w:tcW w:w="2081" w:type="pct"/>
          </w:tcPr>
          <w:p w14:paraId="41A863C7" w14:textId="0CEBF7D3" w:rsidR="00EF0B5A" w:rsidRPr="007825A9" w:rsidRDefault="00EF0B5A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7408AD78" w14:textId="39316EA7" w:rsidR="00EF0B5A" w:rsidRPr="007825A9" w:rsidRDefault="00B63FAA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63FA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10</w:t>
            </w:r>
            <w:r w:rsidRPr="00B63FA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63FA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764</w:t>
            </w:r>
          </w:p>
        </w:tc>
        <w:tc>
          <w:tcPr>
            <w:tcW w:w="147" w:type="pct"/>
          </w:tcPr>
          <w:p w14:paraId="0BF3CF2E" w14:textId="77777777" w:rsidR="00EF0B5A" w:rsidRPr="007825A9" w:rsidRDefault="00EF0B5A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235FD17C" w14:textId="534E09E7" w:rsidR="00EF0B5A" w:rsidRPr="007825A9" w:rsidRDefault="00EF0B5A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825A9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1,599</w:t>
            </w:r>
          </w:p>
        </w:tc>
        <w:tc>
          <w:tcPr>
            <w:tcW w:w="145" w:type="pct"/>
          </w:tcPr>
          <w:p w14:paraId="2DF4373F" w14:textId="77777777" w:rsidR="00EF0B5A" w:rsidRPr="007825A9" w:rsidRDefault="00EF0B5A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0CF84461" w14:textId="359ADE9E" w:rsidR="00EF0B5A" w:rsidRPr="007825A9" w:rsidRDefault="00C90E26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B640492" w14:textId="77777777" w:rsidR="00EF0B5A" w:rsidRPr="007825A9" w:rsidRDefault="00EF0B5A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37102BE2" w14:textId="7F4BE7BF" w:rsidR="00EF0B5A" w:rsidRPr="007825A9" w:rsidRDefault="00297B01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21" w:right="-5" w:firstLine="1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0271FD" w:rsidRPr="00424B34" w14:paraId="331EEBAF" w14:textId="77777777" w:rsidTr="007825A9">
        <w:tc>
          <w:tcPr>
            <w:tcW w:w="2081" w:type="pct"/>
          </w:tcPr>
          <w:p w14:paraId="6BFB9AC2" w14:textId="77777777" w:rsidR="000271FD" w:rsidRPr="00424B34" w:rsidRDefault="000271FD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9"/>
              </w:tabs>
              <w:spacing w:line="240" w:lineRule="auto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638" w:type="pct"/>
            <w:tcBorders>
              <w:top w:val="double" w:sz="4" w:space="0" w:color="auto"/>
            </w:tcBorders>
          </w:tcPr>
          <w:p w14:paraId="2E6D06C7" w14:textId="77777777" w:rsidR="000271FD" w:rsidRPr="00424B34" w:rsidRDefault="000271FD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47" w:type="pct"/>
          </w:tcPr>
          <w:p w14:paraId="27A9D557" w14:textId="77777777" w:rsidR="000271FD" w:rsidRPr="00424B34" w:rsidRDefault="000271FD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</w:tcPr>
          <w:p w14:paraId="396A244D" w14:textId="77777777" w:rsidR="000271FD" w:rsidRPr="00424B34" w:rsidRDefault="000271FD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40"/>
              <w:rPr>
                <w:rFonts w:ascii="Angsana New" w:hAnsi="Angsana New" w:cs="Angsana New"/>
              </w:rPr>
            </w:pPr>
          </w:p>
        </w:tc>
        <w:tc>
          <w:tcPr>
            <w:tcW w:w="145" w:type="pct"/>
          </w:tcPr>
          <w:p w14:paraId="37FF7291" w14:textId="77777777" w:rsidR="000271FD" w:rsidRPr="00424B34" w:rsidRDefault="000271FD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</w:tcPr>
          <w:p w14:paraId="5DDB0149" w14:textId="77777777" w:rsidR="000271FD" w:rsidRPr="00424B34" w:rsidRDefault="000271FD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="Angsana New" w:hAnsi="Angsana New" w:cs="Angsana New"/>
                <w:cs/>
              </w:rPr>
            </w:pPr>
          </w:p>
        </w:tc>
        <w:tc>
          <w:tcPr>
            <w:tcW w:w="147" w:type="pct"/>
          </w:tcPr>
          <w:p w14:paraId="35CD3AD7" w14:textId="77777777" w:rsidR="000271FD" w:rsidRPr="00424B34" w:rsidRDefault="000271FD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="Angsana New" w:hAnsi="Angsana New" w:cs="Angsana New"/>
                <w:cs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</w:tcPr>
          <w:p w14:paraId="1D572479" w14:textId="77777777" w:rsidR="000271FD" w:rsidRPr="00424B34" w:rsidRDefault="000271FD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21" w:right="-5" w:firstLine="13"/>
              <w:rPr>
                <w:rFonts w:ascii="Angsana New" w:hAnsi="Angsana New" w:cs="Angsana New"/>
              </w:rPr>
            </w:pPr>
          </w:p>
        </w:tc>
      </w:tr>
      <w:tr w:rsidR="000271FD" w:rsidRPr="00F205C4" w14:paraId="7DE73389" w14:textId="77777777" w:rsidTr="002C7D5C">
        <w:tc>
          <w:tcPr>
            <w:tcW w:w="2081" w:type="pct"/>
          </w:tcPr>
          <w:p w14:paraId="6EDF147B" w14:textId="520197D0" w:rsidR="000271FD" w:rsidRPr="000B008F" w:rsidRDefault="000271FD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B008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B008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638" w:type="pct"/>
          </w:tcPr>
          <w:p w14:paraId="7F219570" w14:textId="77777777" w:rsidR="000271FD" w:rsidRPr="007825A9" w:rsidRDefault="000271FD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14:paraId="466ED31D" w14:textId="77777777" w:rsidR="000271FD" w:rsidRPr="007825A9" w:rsidRDefault="000271FD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</w:tcPr>
          <w:p w14:paraId="24A5C8E4" w14:textId="77777777" w:rsidR="000271FD" w:rsidRPr="007825A9" w:rsidRDefault="000271FD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4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0718A601" w14:textId="77777777" w:rsidR="000271FD" w:rsidRPr="007825A9" w:rsidRDefault="000271FD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</w:tcPr>
          <w:p w14:paraId="57A5194D" w14:textId="77777777" w:rsidR="000271FD" w:rsidRPr="007825A9" w:rsidRDefault="000271FD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73C88DDD" w14:textId="77777777" w:rsidR="000271FD" w:rsidRPr="007825A9" w:rsidRDefault="000271FD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6FF750E4" w14:textId="77777777" w:rsidR="000271FD" w:rsidRPr="000B008F" w:rsidRDefault="000271FD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21" w:right="-5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271FD" w:rsidRPr="00F205C4" w14:paraId="15D71F22" w14:textId="77777777" w:rsidTr="002C7D5C">
        <w:tc>
          <w:tcPr>
            <w:tcW w:w="2081" w:type="pct"/>
          </w:tcPr>
          <w:p w14:paraId="1D2FA6D4" w14:textId="77777777" w:rsidR="000271FD" w:rsidRPr="00B63FAA" w:rsidRDefault="000271FD" w:rsidP="00424B34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5E122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638" w:type="pct"/>
          </w:tcPr>
          <w:p w14:paraId="481FD2C8" w14:textId="6F1F79AA" w:rsidR="000271FD" w:rsidRPr="00FA5A7B" w:rsidRDefault="005E122A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5E122A">
              <w:rPr>
                <w:rFonts w:ascii="Angsana New" w:hAnsi="Angsana New" w:cs="Angsana New"/>
                <w:sz w:val="30"/>
                <w:szCs w:val="30"/>
              </w:rPr>
              <w:t>41,614</w:t>
            </w:r>
          </w:p>
        </w:tc>
        <w:tc>
          <w:tcPr>
            <w:tcW w:w="147" w:type="pct"/>
          </w:tcPr>
          <w:p w14:paraId="07E60C3D" w14:textId="77777777" w:rsidR="000271FD" w:rsidRPr="007825A9" w:rsidRDefault="000271FD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</w:tcPr>
          <w:p w14:paraId="1F7041E0" w14:textId="6B21501B" w:rsidR="000271FD" w:rsidRPr="007825A9" w:rsidRDefault="000271FD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4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825A9">
              <w:rPr>
                <w:rFonts w:asciiTheme="majorBidi" w:hAnsiTheme="majorBidi" w:cstheme="majorBidi"/>
                <w:sz w:val="30"/>
                <w:szCs w:val="30"/>
              </w:rPr>
              <w:t>104</w:t>
            </w:r>
            <w:r w:rsidRPr="007825A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7825A9">
              <w:rPr>
                <w:rFonts w:asciiTheme="majorBidi" w:hAnsiTheme="majorBidi" w:cstheme="majorBidi"/>
                <w:sz w:val="30"/>
                <w:szCs w:val="30"/>
              </w:rPr>
              <w:t>957</w:t>
            </w:r>
          </w:p>
        </w:tc>
        <w:tc>
          <w:tcPr>
            <w:tcW w:w="145" w:type="pct"/>
          </w:tcPr>
          <w:p w14:paraId="309BED51" w14:textId="77777777" w:rsidR="000271FD" w:rsidRPr="007825A9" w:rsidRDefault="000271FD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</w:tcPr>
          <w:p w14:paraId="68EC0614" w14:textId="115B32A3" w:rsidR="000271FD" w:rsidRPr="007825A9" w:rsidRDefault="00C90E26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1B21C4F" w14:textId="77777777" w:rsidR="000271FD" w:rsidRPr="007825A9" w:rsidRDefault="000271FD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68F4E3E1" w14:textId="77777777" w:rsidR="000271FD" w:rsidRPr="000B008F" w:rsidRDefault="000271FD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0B008F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0271FD" w:rsidRPr="00F205C4" w14:paraId="4E3F999F" w14:textId="77777777" w:rsidTr="002C7D5C">
        <w:tc>
          <w:tcPr>
            <w:tcW w:w="2081" w:type="pct"/>
          </w:tcPr>
          <w:p w14:paraId="78D22082" w14:textId="77777777" w:rsidR="000271FD" w:rsidRPr="00666BA4" w:rsidRDefault="000271FD" w:rsidP="00424B34">
            <w:pPr>
              <w:spacing w:line="240" w:lineRule="auto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66BA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หนังสือค้ำประกันการใช้ไฟฟ้า</w:t>
            </w:r>
          </w:p>
        </w:tc>
        <w:tc>
          <w:tcPr>
            <w:tcW w:w="638" w:type="pct"/>
          </w:tcPr>
          <w:p w14:paraId="30360E2B" w14:textId="3F223F7D" w:rsidR="000271FD" w:rsidRPr="00F8327A" w:rsidRDefault="00666BA4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846</w:t>
            </w:r>
          </w:p>
        </w:tc>
        <w:tc>
          <w:tcPr>
            <w:tcW w:w="147" w:type="pct"/>
          </w:tcPr>
          <w:p w14:paraId="24CA53AD" w14:textId="77777777" w:rsidR="000271FD" w:rsidRPr="007825A9" w:rsidRDefault="000271FD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00F8D557" w14:textId="780B0A06" w:rsidR="000271FD" w:rsidRPr="007825A9" w:rsidRDefault="000271FD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40"/>
              <w:rPr>
                <w:rFonts w:ascii="Angsana New" w:hAnsi="Angsana New" w:cs="Angsana New"/>
                <w:sz w:val="30"/>
                <w:szCs w:val="30"/>
              </w:rPr>
            </w:pPr>
            <w:r w:rsidRPr="007825A9">
              <w:rPr>
                <w:rFonts w:asciiTheme="majorBidi" w:hAnsiTheme="majorBidi" w:cs="Angsana New"/>
                <w:sz w:val="30"/>
                <w:szCs w:val="30"/>
              </w:rPr>
              <w:t>826</w:t>
            </w:r>
          </w:p>
        </w:tc>
        <w:tc>
          <w:tcPr>
            <w:tcW w:w="145" w:type="pct"/>
          </w:tcPr>
          <w:p w14:paraId="651D14A3" w14:textId="77777777" w:rsidR="000271FD" w:rsidRPr="007825A9" w:rsidRDefault="000271FD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</w:tcPr>
          <w:p w14:paraId="27ADAD99" w14:textId="72B24585" w:rsidR="000271FD" w:rsidRPr="007825A9" w:rsidRDefault="00C90E26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CE9999A" w14:textId="77777777" w:rsidR="000271FD" w:rsidRPr="007825A9" w:rsidRDefault="000271FD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38B68CAD" w14:textId="77777777" w:rsidR="000271FD" w:rsidRPr="000B008F" w:rsidRDefault="000271FD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0B008F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0271FD" w:rsidRPr="00F205C4" w14:paraId="32DBE212" w14:textId="77777777" w:rsidTr="002C7D5C">
        <w:tc>
          <w:tcPr>
            <w:tcW w:w="2081" w:type="pct"/>
          </w:tcPr>
          <w:p w14:paraId="78F53B41" w14:textId="77777777" w:rsidR="000271FD" w:rsidRPr="00666BA4" w:rsidRDefault="000271FD" w:rsidP="00424B34">
            <w:pPr>
              <w:spacing w:line="240" w:lineRule="auto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66BA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หนังสือค้ำประกันสำหรับการซื้อรถยนต์ </w:t>
            </w:r>
          </w:p>
        </w:tc>
        <w:tc>
          <w:tcPr>
            <w:tcW w:w="638" w:type="pct"/>
          </w:tcPr>
          <w:p w14:paraId="72EF2C4A" w14:textId="77777777" w:rsidR="000271FD" w:rsidRPr="000B008F" w:rsidRDefault="000271FD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7" w:type="pct"/>
          </w:tcPr>
          <w:p w14:paraId="5C830080" w14:textId="77777777" w:rsidR="000271FD" w:rsidRPr="000B008F" w:rsidRDefault="000271FD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28B724D0" w14:textId="77777777" w:rsidR="000271FD" w:rsidRPr="000B008F" w:rsidRDefault="000271FD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50C1223" w14:textId="77777777" w:rsidR="000271FD" w:rsidRPr="000B008F" w:rsidRDefault="000271FD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80" w:type="pct"/>
          </w:tcPr>
          <w:p w14:paraId="0B2082A3" w14:textId="77777777" w:rsidR="000271FD" w:rsidRPr="000B008F" w:rsidRDefault="000271FD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</w:tcPr>
          <w:p w14:paraId="79406A59" w14:textId="77777777" w:rsidR="000271FD" w:rsidRPr="000B008F" w:rsidRDefault="000271FD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373CCEF2" w14:textId="77777777" w:rsidR="000271FD" w:rsidRPr="000B008F" w:rsidRDefault="000271FD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21" w:right="-5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271FD" w:rsidRPr="00F205C4" w14:paraId="2539CEA2" w14:textId="77777777" w:rsidTr="002C7D5C">
        <w:tc>
          <w:tcPr>
            <w:tcW w:w="2081" w:type="pct"/>
          </w:tcPr>
          <w:p w14:paraId="6D431F09" w14:textId="66040EEC" w:rsidR="000271FD" w:rsidRPr="00666BA4" w:rsidRDefault="000271FD" w:rsidP="00424B34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66BA4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อะไหล่และ อุปกรณ์ตกแต่งภายใต้</w:t>
            </w:r>
          </w:p>
        </w:tc>
        <w:tc>
          <w:tcPr>
            <w:tcW w:w="638" w:type="pct"/>
          </w:tcPr>
          <w:p w14:paraId="430A89AA" w14:textId="77777777" w:rsidR="000271FD" w:rsidRPr="00980976" w:rsidRDefault="000271FD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6502018" w14:textId="77777777" w:rsidR="000271FD" w:rsidRPr="000B008F" w:rsidRDefault="000271FD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4AEBEA52" w14:textId="77777777" w:rsidR="000271FD" w:rsidRPr="000B008F" w:rsidRDefault="000271FD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7892F11" w14:textId="77777777" w:rsidR="000271FD" w:rsidRPr="000B008F" w:rsidRDefault="000271FD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80" w:type="pct"/>
          </w:tcPr>
          <w:p w14:paraId="44DF92DD" w14:textId="77777777" w:rsidR="000271FD" w:rsidRPr="000B008F" w:rsidRDefault="000271FD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</w:tcPr>
          <w:p w14:paraId="50121382" w14:textId="77777777" w:rsidR="000271FD" w:rsidRPr="000B008F" w:rsidRDefault="000271FD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6083394B" w14:textId="77777777" w:rsidR="000271FD" w:rsidRPr="000B008F" w:rsidRDefault="000271FD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21" w:right="-5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271FD" w:rsidRPr="00F205C4" w14:paraId="0D7F2D8A" w14:textId="77777777" w:rsidTr="002C7D5C">
        <w:tc>
          <w:tcPr>
            <w:tcW w:w="2081" w:type="pct"/>
          </w:tcPr>
          <w:p w14:paraId="2091CE37" w14:textId="77777777" w:rsidR="000271FD" w:rsidRPr="00666BA4" w:rsidRDefault="000271FD" w:rsidP="00424B34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66BA4">
              <w:rPr>
                <w:rFonts w:ascii="Angsana New" w:hAnsi="Angsana New" w:cs="Angsana New"/>
                <w:sz w:val="30"/>
                <w:szCs w:val="30"/>
                <w:cs/>
              </w:rPr>
              <w:t xml:space="preserve">   เครื่องหมายการค้า “ฮอนด้า”</w:t>
            </w: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79526B2E" w14:textId="6475C5F5" w:rsidR="000271FD" w:rsidRPr="000B008F" w:rsidRDefault="00666BA4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82,000</w:t>
            </w:r>
          </w:p>
        </w:tc>
        <w:tc>
          <w:tcPr>
            <w:tcW w:w="147" w:type="pct"/>
          </w:tcPr>
          <w:p w14:paraId="69E6ACC2" w14:textId="77777777" w:rsidR="000271FD" w:rsidRPr="000B008F" w:rsidRDefault="000271FD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7D461120" w14:textId="5D785C6A" w:rsidR="000271FD" w:rsidRPr="000B008F" w:rsidRDefault="000271FD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40"/>
              <w:rPr>
                <w:rFonts w:ascii="Angsana New" w:hAnsi="Angsana New" w:cs="Angsana New"/>
                <w:sz w:val="30"/>
                <w:szCs w:val="30"/>
              </w:rPr>
            </w:pPr>
            <w:r w:rsidRPr="00ED3ABA">
              <w:rPr>
                <w:rFonts w:asciiTheme="majorBidi" w:hAnsiTheme="majorBidi" w:cs="Angsana New"/>
                <w:sz w:val="30"/>
                <w:szCs w:val="30"/>
              </w:rPr>
              <w:t>80</w:t>
            </w:r>
            <w:r w:rsidRPr="006C6A7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ED3ABA">
              <w:rPr>
                <w:rFonts w:asciiTheme="majorBidi" w:hAnsiTheme="majorBidi" w:cs="Angsana New"/>
                <w:sz w:val="30"/>
                <w:szCs w:val="30"/>
              </w:rPr>
              <w:t>000</w:t>
            </w:r>
          </w:p>
        </w:tc>
        <w:tc>
          <w:tcPr>
            <w:tcW w:w="145" w:type="pct"/>
          </w:tcPr>
          <w:p w14:paraId="040BE44D" w14:textId="77777777" w:rsidR="000271FD" w:rsidRPr="000B008F" w:rsidRDefault="000271FD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1CC0F929" w14:textId="3C21E2E6" w:rsidR="000271FD" w:rsidRPr="000B008F" w:rsidRDefault="00C90E26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2234A13" w14:textId="77777777" w:rsidR="000271FD" w:rsidRPr="000B008F" w:rsidRDefault="000271FD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64723C46" w14:textId="77777777" w:rsidR="000271FD" w:rsidRPr="000B008F" w:rsidRDefault="000271FD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0B008F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0271FD" w:rsidRPr="00F205C4" w14:paraId="16820CED" w14:textId="77777777" w:rsidTr="002C7D5C">
        <w:tc>
          <w:tcPr>
            <w:tcW w:w="2081" w:type="pct"/>
          </w:tcPr>
          <w:p w14:paraId="6302AE05" w14:textId="77777777" w:rsidR="000271FD" w:rsidRPr="000B008F" w:rsidRDefault="000271FD" w:rsidP="00424B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B008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8" w:type="pct"/>
            <w:tcBorders>
              <w:bottom w:val="double" w:sz="4" w:space="0" w:color="auto"/>
            </w:tcBorders>
          </w:tcPr>
          <w:p w14:paraId="78DADA11" w14:textId="7F051432" w:rsidR="000271FD" w:rsidRPr="000B008F" w:rsidRDefault="00F53AAB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F53AA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124</w:t>
            </w:r>
            <w:r w:rsidRPr="00F53AAB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,</w:t>
            </w:r>
            <w:r w:rsidRPr="00F53AA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460</w:t>
            </w:r>
          </w:p>
        </w:tc>
        <w:tc>
          <w:tcPr>
            <w:tcW w:w="147" w:type="pct"/>
          </w:tcPr>
          <w:p w14:paraId="7EECBFB9" w14:textId="77777777" w:rsidR="000271FD" w:rsidRPr="000B008F" w:rsidRDefault="000271FD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14:paraId="5B841EA8" w14:textId="6D7E38C1" w:rsidR="000271FD" w:rsidRPr="000B008F" w:rsidRDefault="000271FD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783</w:t>
            </w:r>
          </w:p>
        </w:tc>
        <w:tc>
          <w:tcPr>
            <w:tcW w:w="145" w:type="pct"/>
          </w:tcPr>
          <w:p w14:paraId="7698F602" w14:textId="77777777" w:rsidR="000271FD" w:rsidRPr="000B008F" w:rsidRDefault="000271FD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double" w:sz="4" w:space="0" w:color="auto"/>
            </w:tcBorders>
          </w:tcPr>
          <w:p w14:paraId="6522A8E7" w14:textId="7B0A5476" w:rsidR="000271FD" w:rsidRPr="000B008F" w:rsidRDefault="00C90E26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DB6A19F" w14:textId="77777777" w:rsidR="000271FD" w:rsidRPr="000B008F" w:rsidRDefault="000271FD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left w:val="nil"/>
              <w:bottom w:val="double" w:sz="4" w:space="0" w:color="auto"/>
            </w:tcBorders>
          </w:tcPr>
          <w:p w14:paraId="62634CB1" w14:textId="77777777" w:rsidR="000271FD" w:rsidRPr="000B008F" w:rsidRDefault="000271FD" w:rsidP="004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B008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5932F72E" w14:textId="35C68029" w:rsidR="00852CAD" w:rsidRDefault="00852CAD" w:rsidP="004755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1B2F6629" w14:textId="046EEE64" w:rsidR="008E57A8" w:rsidRDefault="008E57A8" w:rsidP="004755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2EBC2E59" w14:textId="044AD2C5" w:rsidR="008E57A8" w:rsidRDefault="008E57A8" w:rsidP="004755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45847927" w14:textId="4F49509A" w:rsidR="008E57A8" w:rsidRPr="008E57A8" w:rsidRDefault="00882924" w:rsidP="008E57A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lastRenderedPageBreak/>
        <w:t>การ</w:t>
      </w:r>
      <w:r w:rsidR="008E57A8" w:rsidRPr="008E57A8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ค้ำประกัน</w:t>
      </w:r>
    </w:p>
    <w:p w14:paraId="13802962" w14:textId="75A745C6" w:rsidR="008E57A8" w:rsidRPr="00412109" w:rsidRDefault="008E57A8" w:rsidP="00412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27D6994F" w14:textId="77777777" w:rsidR="008E57A8" w:rsidRDefault="008E57A8" w:rsidP="008E5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650B0D">
        <w:rPr>
          <w:rFonts w:asciiTheme="majorBidi" w:hAnsiTheme="majorBidi" w:cstheme="majorBidi"/>
          <w:sz w:val="30"/>
          <w:szCs w:val="30"/>
          <w:cs/>
        </w:rPr>
        <w:t>หนี้สิน</w:t>
      </w:r>
      <w:r w:rsidRPr="00650B0D">
        <w:rPr>
          <w:rFonts w:asciiTheme="majorBidi" w:eastAsia="Calibri" w:hAnsiTheme="majorBidi" w:cstheme="majorBidi"/>
          <w:sz w:val="30"/>
          <w:szCs w:val="30"/>
          <w:cs/>
        </w:rPr>
        <w:t>ที่มีภาระดอกเบี้ยส่วนที่มีหลักประกัน</w:t>
      </w:r>
      <w:r w:rsidRPr="00650B0D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650B0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650B0D">
        <w:rPr>
          <w:rFonts w:asciiTheme="majorBidi" w:hAnsiTheme="majorBidi" w:cstheme="majorBidi"/>
          <w:sz w:val="30"/>
          <w:szCs w:val="30"/>
        </w:rPr>
        <w:t xml:space="preserve">30 </w:t>
      </w:r>
      <w:r w:rsidRPr="00650B0D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650B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50B0D">
        <w:rPr>
          <w:rFonts w:asciiTheme="majorBidi" w:hAnsiTheme="majorBidi" w:cstheme="majorBidi"/>
          <w:sz w:val="30"/>
          <w:szCs w:val="30"/>
        </w:rPr>
        <w:t>2564</w:t>
      </w:r>
      <w:r w:rsidRPr="00650B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50B0D">
        <w:rPr>
          <w:rFonts w:asciiTheme="majorBidi" w:eastAsia="Calibri" w:hAnsiTheme="majorBidi" w:cstheme="majorBidi"/>
          <w:sz w:val="30"/>
          <w:szCs w:val="30"/>
          <w:cs/>
        </w:rPr>
        <w:t>ถูกค้ำประกันโดยกรรมการ และการ</w:t>
      </w:r>
      <w:r>
        <w:rPr>
          <w:rFonts w:asciiTheme="majorBidi" w:eastAsia="Calibri" w:hAnsiTheme="majorBidi" w:cstheme="majorBidi"/>
          <w:sz w:val="30"/>
          <w:szCs w:val="30"/>
        </w:rPr>
        <w:br/>
      </w:r>
      <w:r w:rsidRPr="00650B0D">
        <w:rPr>
          <w:rFonts w:asciiTheme="majorBidi" w:eastAsia="Calibri" w:hAnsiTheme="majorBidi" w:cstheme="majorBidi"/>
          <w:sz w:val="30"/>
          <w:szCs w:val="30"/>
          <w:cs/>
        </w:rPr>
        <w:t xml:space="preserve">จดจำนองที่ดิน สิ่งปลูกสร้างของกลุ่มบริษัท </w:t>
      </w:r>
      <w:r w:rsidRPr="00650B0D">
        <w:rPr>
          <w:rFonts w:asciiTheme="majorBidi" w:eastAsia="Calibri" w:hAnsiTheme="majorBidi" w:cstheme="majorBidi"/>
          <w:i/>
          <w:iCs/>
          <w:sz w:val="30"/>
          <w:szCs w:val="30"/>
          <w:cs/>
        </w:rPr>
        <w:t>(</w:t>
      </w:r>
      <w:r w:rsidRPr="00650B0D">
        <w:rPr>
          <w:rFonts w:asciiTheme="majorBidi" w:eastAsia="Calibri" w:hAnsiTheme="majorBidi" w:cstheme="majorBidi"/>
          <w:i/>
          <w:iCs/>
          <w:sz w:val="30"/>
          <w:szCs w:val="30"/>
        </w:rPr>
        <w:t>31</w:t>
      </w:r>
      <w:r w:rsidRPr="00650B0D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650B0D">
        <w:rPr>
          <w:rFonts w:asciiTheme="majorBidi" w:eastAsia="Calibri" w:hAnsiTheme="majorBidi" w:cstheme="majorBidi"/>
          <w:i/>
          <w:iCs/>
          <w:sz w:val="30"/>
          <w:szCs w:val="30"/>
        </w:rPr>
        <w:t>2563</w:t>
      </w:r>
      <w:r w:rsidRPr="00650B0D">
        <w:rPr>
          <w:rFonts w:asciiTheme="majorBidi" w:eastAsia="Calibri" w:hAnsiTheme="majorBidi" w:cs="Angsana New"/>
          <w:i/>
          <w:iCs/>
          <w:sz w:val="30"/>
          <w:szCs w:val="30"/>
          <w:cs/>
        </w:rPr>
        <w:t>:</w:t>
      </w:r>
      <w:r w:rsidRPr="00650B0D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 ถูกค้ำประกันโดยกรรมการ การจดจำนองที่ดิน สิ่งปลูกสร้างและเงินฝากประจำที่มีข้อจำกัดในการเบิกใช้ของกลุ่มบริษัท) </w:t>
      </w:r>
      <w:r w:rsidRPr="00650B0D">
        <w:rPr>
          <w:rFonts w:asciiTheme="majorBidi" w:hAnsiTheme="majorBidi" w:cstheme="majorBidi"/>
          <w:sz w:val="30"/>
          <w:szCs w:val="30"/>
          <w:cs/>
        </w:rPr>
        <w:t>โดยมีรายละเอียดของหลักประกันซึ่งเป็นสินทรัพย์ของบริษัทดังนี้</w:t>
      </w:r>
    </w:p>
    <w:p w14:paraId="6EC42BAF" w14:textId="77777777" w:rsidR="008E57A8" w:rsidRPr="006C54B6" w:rsidRDefault="008E57A8" w:rsidP="008E5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9378" w:type="dxa"/>
        <w:tblInd w:w="450" w:type="dxa"/>
        <w:tblLook w:val="01E0" w:firstRow="1" w:lastRow="1" w:firstColumn="1" w:lastColumn="1" w:noHBand="0" w:noVBand="0"/>
      </w:tblPr>
      <w:tblGrid>
        <w:gridCol w:w="3060"/>
        <w:gridCol w:w="1002"/>
        <w:gridCol w:w="1086"/>
        <w:gridCol w:w="269"/>
        <w:gridCol w:w="1171"/>
        <w:gridCol w:w="270"/>
        <w:gridCol w:w="1076"/>
        <w:gridCol w:w="270"/>
        <w:gridCol w:w="1174"/>
      </w:tblGrid>
      <w:tr w:rsidR="008E57A8" w:rsidRPr="00F205C4" w14:paraId="07696768" w14:textId="77777777" w:rsidTr="008E57A8">
        <w:trPr>
          <w:tblHeader/>
        </w:trPr>
        <w:tc>
          <w:tcPr>
            <w:tcW w:w="3060" w:type="dxa"/>
            <w:vMerge w:val="restart"/>
            <w:shd w:val="clear" w:color="auto" w:fill="auto"/>
          </w:tcPr>
          <w:p w14:paraId="76CCDD6B" w14:textId="77777777" w:rsidR="008E57A8" w:rsidRDefault="008E57A8" w:rsidP="008E5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14:paraId="2C575406" w14:textId="77777777" w:rsidR="008E57A8" w:rsidRPr="00B93246" w:rsidRDefault="008E57A8" w:rsidP="008E5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ind w:left="163" w:right="-108" w:hanging="163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B93246"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02" w:type="dxa"/>
          </w:tcPr>
          <w:p w14:paraId="2D3F314A" w14:textId="77777777" w:rsidR="008E57A8" w:rsidRPr="00B93246" w:rsidRDefault="008E57A8" w:rsidP="008E5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6" w:type="dxa"/>
            <w:gridSpan w:val="3"/>
          </w:tcPr>
          <w:p w14:paraId="6C52A5D1" w14:textId="77777777" w:rsidR="008E57A8" w:rsidRPr="00B93246" w:rsidRDefault="008E57A8" w:rsidP="008E5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B93246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9B03D22" w14:textId="77777777" w:rsidR="008E57A8" w:rsidRPr="00B93246" w:rsidRDefault="008E57A8" w:rsidP="008E5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39262515" w14:textId="77777777" w:rsidR="008E57A8" w:rsidRPr="00B93246" w:rsidRDefault="008E57A8" w:rsidP="008E5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B93246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E57A8" w:rsidRPr="00F205C4" w14:paraId="55B32436" w14:textId="77777777" w:rsidTr="008E57A8">
        <w:trPr>
          <w:tblHeader/>
        </w:trPr>
        <w:tc>
          <w:tcPr>
            <w:tcW w:w="3060" w:type="dxa"/>
            <w:vMerge/>
          </w:tcPr>
          <w:p w14:paraId="71B0ACE9" w14:textId="77777777" w:rsidR="008E57A8" w:rsidRPr="00B93246" w:rsidRDefault="008E57A8" w:rsidP="008E5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02" w:type="dxa"/>
          </w:tcPr>
          <w:p w14:paraId="21E66653" w14:textId="77777777" w:rsidR="008E57A8" w:rsidRPr="00B93246" w:rsidRDefault="008E57A8" w:rsidP="008E5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6" w:type="dxa"/>
            <w:shd w:val="clear" w:color="auto" w:fill="auto"/>
          </w:tcPr>
          <w:p w14:paraId="1EF04569" w14:textId="77777777" w:rsidR="008E57A8" w:rsidRPr="00B93246" w:rsidRDefault="008E57A8" w:rsidP="008E5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9" w:type="dxa"/>
            <w:shd w:val="clear" w:color="auto" w:fill="auto"/>
          </w:tcPr>
          <w:p w14:paraId="02A39D06" w14:textId="77777777" w:rsidR="008E57A8" w:rsidRPr="00B93246" w:rsidRDefault="008E57A8" w:rsidP="008E5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59CB946B" w14:textId="77777777" w:rsidR="008E57A8" w:rsidRPr="00B93246" w:rsidRDefault="008E57A8" w:rsidP="008E5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</w:tcPr>
          <w:p w14:paraId="7209B146" w14:textId="77777777" w:rsidR="008E57A8" w:rsidRPr="00B93246" w:rsidRDefault="008E57A8" w:rsidP="008E5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</w:tcPr>
          <w:p w14:paraId="78E2CA8E" w14:textId="77777777" w:rsidR="008E57A8" w:rsidRPr="00B93246" w:rsidRDefault="008E57A8" w:rsidP="008E5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2F819ACE" w14:textId="77777777" w:rsidR="008E57A8" w:rsidRPr="00B93246" w:rsidRDefault="008E57A8" w:rsidP="008E5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1A1C95FF" w14:textId="77777777" w:rsidR="008E57A8" w:rsidRPr="00B93246" w:rsidRDefault="008E57A8" w:rsidP="008E5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E57A8" w:rsidRPr="00F205C4" w14:paraId="1F5F48AF" w14:textId="77777777" w:rsidTr="008E57A8">
        <w:trPr>
          <w:tblHeader/>
        </w:trPr>
        <w:tc>
          <w:tcPr>
            <w:tcW w:w="3060" w:type="dxa"/>
            <w:vMerge/>
          </w:tcPr>
          <w:p w14:paraId="54811DE2" w14:textId="77777777" w:rsidR="008E57A8" w:rsidRPr="00B93246" w:rsidRDefault="008E57A8" w:rsidP="008E5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02" w:type="dxa"/>
          </w:tcPr>
          <w:p w14:paraId="78644103" w14:textId="77777777" w:rsidR="008E57A8" w:rsidRPr="00B93246" w:rsidRDefault="008E57A8" w:rsidP="008E5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B93246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391F0F18" w14:textId="77777777" w:rsidR="008E57A8" w:rsidRPr="00B93246" w:rsidRDefault="008E57A8" w:rsidP="008E5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2564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7792E10F" w14:textId="77777777" w:rsidR="008E57A8" w:rsidRPr="00B93246" w:rsidRDefault="008E57A8" w:rsidP="008E5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14:paraId="58D0F861" w14:textId="77777777" w:rsidR="008E57A8" w:rsidRPr="00B93246" w:rsidRDefault="008E57A8" w:rsidP="008E5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63D58BDC" w14:textId="77777777" w:rsidR="008E57A8" w:rsidRPr="00B93246" w:rsidRDefault="008E57A8" w:rsidP="008E5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  <w:vAlign w:val="center"/>
          </w:tcPr>
          <w:p w14:paraId="126362F9" w14:textId="77777777" w:rsidR="008E57A8" w:rsidRPr="00B93246" w:rsidRDefault="008E57A8" w:rsidP="008E5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9D89B17" w14:textId="77777777" w:rsidR="008E57A8" w:rsidRPr="00B93246" w:rsidRDefault="008E57A8" w:rsidP="008E5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55C27069" w14:textId="77777777" w:rsidR="008E57A8" w:rsidRPr="00B93246" w:rsidRDefault="008E57A8" w:rsidP="008E5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2563</w:t>
            </w:r>
          </w:p>
        </w:tc>
      </w:tr>
      <w:tr w:rsidR="008E57A8" w:rsidRPr="00F205C4" w14:paraId="5E631EB7" w14:textId="77777777" w:rsidTr="008E57A8">
        <w:trPr>
          <w:tblHeader/>
        </w:trPr>
        <w:tc>
          <w:tcPr>
            <w:tcW w:w="3060" w:type="dxa"/>
          </w:tcPr>
          <w:p w14:paraId="25742191" w14:textId="77777777" w:rsidR="008E57A8" w:rsidRPr="00B93246" w:rsidRDefault="008E57A8" w:rsidP="008E5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02" w:type="dxa"/>
          </w:tcPr>
          <w:p w14:paraId="73386FCB" w14:textId="77777777" w:rsidR="008E57A8" w:rsidRPr="00B93246" w:rsidRDefault="008E57A8" w:rsidP="008E5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6" w:type="dxa"/>
            <w:gridSpan w:val="7"/>
          </w:tcPr>
          <w:p w14:paraId="5725C0D2" w14:textId="77777777" w:rsidR="008E57A8" w:rsidRPr="00B93246" w:rsidRDefault="008E57A8" w:rsidP="008E5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B93246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E57A8" w:rsidRPr="00F205C4" w14:paraId="31C57668" w14:textId="77777777" w:rsidTr="008E57A8">
        <w:tc>
          <w:tcPr>
            <w:tcW w:w="3060" w:type="dxa"/>
          </w:tcPr>
          <w:p w14:paraId="1B9E37F0" w14:textId="77777777" w:rsidR="008E57A8" w:rsidRPr="00B93246" w:rsidRDefault="008E57A8" w:rsidP="008E57A8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B93246">
              <w:rPr>
                <w:rFonts w:ascii="Angsana New" w:hAnsi="Angsana New" w:cs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02" w:type="dxa"/>
          </w:tcPr>
          <w:p w14:paraId="1FD4A36B" w14:textId="77777777" w:rsidR="008E57A8" w:rsidRPr="00B93246" w:rsidRDefault="008E57A8" w:rsidP="008E57A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6" w:type="dxa"/>
          </w:tcPr>
          <w:p w14:paraId="3B8E004F" w14:textId="77777777" w:rsidR="008E57A8" w:rsidRPr="007B3874" w:rsidRDefault="008E57A8" w:rsidP="008E57A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50B0D">
              <w:rPr>
                <w:rFonts w:ascii="Angsana New" w:hAnsi="Angsana New" w:cs="Angsana New"/>
                <w:sz w:val="30"/>
                <w:szCs w:val="30"/>
                <w:lang w:val="en-US"/>
              </w:rPr>
              <w:t>23,642</w:t>
            </w:r>
          </w:p>
        </w:tc>
        <w:tc>
          <w:tcPr>
            <w:tcW w:w="269" w:type="dxa"/>
          </w:tcPr>
          <w:p w14:paraId="51AEB8A1" w14:textId="77777777" w:rsidR="008E57A8" w:rsidRPr="00B93246" w:rsidRDefault="008E57A8" w:rsidP="008E5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1" w:type="dxa"/>
          </w:tcPr>
          <w:p w14:paraId="36EDE1D7" w14:textId="77777777" w:rsidR="008E57A8" w:rsidRPr="00B93246" w:rsidRDefault="008E57A8" w:rsidP="008E57A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  <w:r w:rsidRPr="00F205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642</w:t>
            </w:r>
          </w:p>
        </w:tc>
        <w:tc>
          <w:tcPr>
            <w:tcW w:w="270" w:type="dxa"/>
          </w:tcPr>
          <w:p w14:paraId="5EFDB76A" w14:textId="77777777" w:rsidR="008E57A8" w:rsidRPr="00B93246" w:rsidRDefault="008E57A8" w:rsidP="008E5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6" w:type="dxa"/>
          </w:tcPr>
          <w:p w14:paraId="46725432" w14:textId="77777777" w:rsidR="008E57A8" w:rsidRPr="00B93246" w:rsidRDefault="008E57A8" w:rsidP="008E57A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83"/>
              <w:rPr>
                <w:rFonts w:ascii="Angsana New" w:hAnsi="Angsana New" w:cs="Angsana New"/>
                <w:sz w:val="30"/>
                <w:szCs w:val="30"/>
              </w:rPr>
            </w:pPr>
            <w:r w:rsidRPr="00B9324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2B14D137" w14:textId="77777777" w:rsidR="008E57A8" w:rsidRPr="00B93246" w:rsidRDefault="008E57A8" w:rsidP="008E5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4" w:type="dxa"/>
          </w:tcPr>
          <w:p w14:paraId="58AAF6A8" w14:textId="77777777" w:rsidR="008E57A8" w:rsidRPr="00B93246" w:rsidRDefault="008E57A8" w:rsidP="008E57A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324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8E57A8" w:rsidRPr="00F205C4" w14:paraId="12C05FAA" w14:textId="77777777" w:rsidTr="008E57A8">
        <w:tc>
          <w:tcPr>
            <w:tcW w:w="3060" w:type="dxa"/>
          </w:tcPr>
          <w:p w14:paraId="7F5C326B" w14:textId="77777777" w:rsidR="008E57A8" w:rsidRPr="00B93246" w:rsidRDefault="008E57A8" w:rsidP="008E57A8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2D0053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อาคารและส่วนปรับปรุง</w:t>
            </w:r>
          </w:p>
        </w:tc>
        <w:tc>
          <w:tcPr>
            <w:tcW w:w="1002" w:type="dxa"/>
          </w:tcPr>
          <w:p w14:paraId="0F072D62" w14:textId="3ACF5DE1" w:rsidR="008E57A8" w:rsidRPr="00B93246" w:rsidRDefault="008E57A8" w:rsidP="008E57A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086" w:type="dxa"/>
          </w:tcPr>
          <w:p w14:paraId="2164BB7B" w14:textId="77777777" w:rsidR="008E57A8" w:rsidRPr="00EC55D7" w:rsidRDefault="008E57A8" w:rsidP="008E57A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50B0D">
              <w:rPr>
                <w:rFonts w:ascii="Angsana New" w:hAnsi="Angsana New" w:cs="Angsana New"/>
                <w:sz w:val="30"/>
                <w:szCs w:val="30"/>
                <w:lang w:val="en-US"/>
              </w:rPr>
              <w:t>498,322</w:t>
            </w:r>
          </w:p>
        </w:tc>
        <w:tc>
          <w:tcPr>
            <w:tcW w:w="269" w:type="dxa"/>
          </w:tcPr>
          <w:p w14:paraId="30791DF9" w14:textId="77777777" w:rsidR="008E57A8" w:rsidRPr="00B93246" w:rsidRDefault="008E57A8" w:rsidP="008E5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1" w:type="dxa"/>
          </w:tcPr>
          <w:p w14:paraId="317FAD74" w14:textId="77777777" w:rsidR="008E57A8" w:rsidRPr="00B93246" w:rsidRDefault="008E57A8" w:rsidP="008E57A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502</w:t>
            </w:r>
            <w:r w:rsidRPr="00211EB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213</w:t>
            </w:r>
          </w:p>
        </w:tc>
        <w:tc>
          <w:tcPr>
            <w:tcW w:w="270" w:type="dxa"/>
          </w:tcPr>
          <w:p w14:paraId="0A2E065F" w14:textId="77777777" w:rsidR="008E57A8" w:rsidRPr="00B93246" w:rsidRDefault="008E57A8" w:rsidP="008E5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6" w:type="dxa"/>
          </w:tcPr>
          <w:p w14:paraId="22B72C13" w14:textId="77777777" w:rsidR="008E57A8" w:rsidRPr="00B93246" w:rsidRDefault="008E57A8" w:rsidP="008E57A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83"/>
              <w:rPr>
                <w:rFonts w:ascii="Angsana New" w:hAnsi="Angsana New" w:cs="Angsana New"/>
                <w:sz w:val="30"/>
                <w:szCs w:val="30"/>
              </w:rPr>
            </w:pPr>
            <w:r w:rsidRPr="00B9324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6822AC44" w14:textId="77777777" w:rsidR="008E57A8" w:rsidRPr="00B93246" w:rsidRDefault="008E57A8" w:rsidP="008E5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4" w:type="dxa"/>
          </w:tcPr>
          <w:p w14:paraId="1537A4F7" w14:textId="77777777" w:rsidR="008E57A8" w:rsidRPr="00B93246" w:rsidRDefault="008E57A8" w:rsidP="008E57A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324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8E57A8" w:rsidRPr="00F205C4" w14:paraId="140B3CEA" w14:textId="77777777" w:rsidTr="008E57A8">
        <w:tc>
          <w:tcPr>
            <w:tcW w:w="3060" w:type="dxa"/>
          </w:tcPr>
          <w:p w14:paraId="7922BE9E" w14:textId="77777777" w:rsidR="008E57A8" w:rsidRPr="00B93246" w:rsidRDefault="008E57A8" w:rsidP="008E5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9324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2" w:type="dxa"/>
          </w:tcPr>
          <w:p w14:paraId="44F7A6A3" w14:textId="77777777" w:rsidR="008E57A8" w:rsidRPr="00B93246" w:rsidRDefault="008E57A8" w:rsidP="008E57A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14:paraId="6BC0A323" w14:textId="77777777" w:rsidR="008E57A8" w:rsidRPr="00B93246" w:rsidRDefault="008E57A8" w:rsidP="008E57A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521,964</w:t>
            </w:r>
          </w:p>
        </w:tc>
        <w:tc>
          <w:tcPr>
            <w:tcW w:w="269" w:type="dxa"/>
          </w:tcPr>
          <w:p w14:paraId="583F7372" w14:textId="77777777" w:rsidR="008E57A8" w:rsidRPr="00B93246" w:rsidRDefault="008E57A8" w:rsidP="008E5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153CAE77" w14:textId="77777777" w:rsidR="008E57A8" w:rsidRPr="00B93246" w:rsidRDefault="008E57A8" w:rsidP="008E57A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525</w:t>
            </w:r>
            <w:r w:rsidRPr="00211E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855</w:t>
            </w:r>
          </w:p>
        </w:tc>
        <w:tc>
          <w:tcPr>
            <w:tcW w:w="270" w:type="dxa"/>
          </w:tcPr>
          <w:p w14:paraId="53FDBABC" w14:textId="77777777" w:rsidR="008E57A8" w:rsidRPr="00B93246" w:rsidRDefault="008E57A8" w:rsidP="008E5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47F19E48" w14:textId="77777777" w:rsidR="008E57A8" w:rsidRPr="00B93246" w:rsidRDefault="008E57A8" w:rsidP="008E57A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8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9324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1B51FDC9" w14:textId="77777777" w:rsidR="008E57A8" w:rsidRPr="00B93246" w:rsidRDefault="008E57A8" w:rsidP="008E5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3381C264" w14:textId="77777777" w:rsidR="008E57A8" w:rsidRPr="00B93246" w:rsidRDefault="008E57A8" w:rsidP="008E57A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9324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</w:tr>
    </w:tbl>
    <w:p w14:paraId="0E2C9488" w14:textId="77777777" w:rsidR="008E57A8" w:rsidRPr="006C54B6" w:rsidRDefault="008E57A8" w:rsidP="008E5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5F4AEFBC" w14:textId="77777777" w:rsidR="008E57A8" w:rsidRPr="00483087" w:rsidRDefault="008E57A8" w:rsidP="008E5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/>
        <w:jc w:val="thaiDistribute"/>
        <w:rPr>
          <w:rFonts w:ascii="Angsana New" w:hAnsi="Angsana New" w:cs="Angsana New"/>
          <w:i/>
          <w:iCs/>
          <w:spacing w:val="-16"/>
          <w:sz w:val="30"/>
          <w:szCs w:val="30"/>
        </w:rPr>
      </w:pPr>
      <w:r w:rsidRPr="00483087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F363C1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 xml:space="preserve">0 </w:t>
      </w:r>
      <w:r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483087">
        <w:rPr>
          <w:rFonts w:ascii="Angsana New" w:hAnsi="Angsana New" w:cs="Angsana New"/>
          <w:sz w:val="30"/>
          <w:szCs w:val="30"/>
          <w:cs/>
        </w:rPr>
        <w:t xml:space="preserve"> </w:t>
      </w:r>
      <w:r w:rsidRPr="00F363C1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4</w:t>
      </w:r>
      <w:r w:rsidRPr="00483087">
        <w:rPr>
          <w:rFonts w:ascii="Angsana New" w:hAnsi="Angsana New" w:cs="Angsana New"/>
          <w:sz w:val="30"/>
          <w:szCs w:val="30"/>
          <w:cs/>
        </w:rPr>
        <w:t xml:space="preserve"> กลุ่มบริษัทมีวงเงินสินเชื่อซึ่งยังมิได้เบิกใช้เป็นจำนวน</w:t>
      </w:r>
      <w:r w:rsidRPr="005648BE">
        <w:rPr>
          <w:rFonts w:ascii="Angsana New" w:hAnsi="Angsana New" w:cs="Angsana New"/>
          <w:sz w:val="30"/>
          <w:szCs w:val="30"/>
          <w:cs/>
        </w:rPr>
        <w:t xml:space="preserve">เงินรวม </w:t>
      </w:r>
      <w:r w:rsidRPr="00650B0D">
        <w:rPr>
          <w:rFonts w:ascii="Angsana New" w:hAnsi="Angsana New" w:cs="Angsana New"/>
          <w:sz w:val="30"/>
          <w:szCs w:val="30"/>
        </w:rPr>
        <w:t>991</w:t>
      </w:r>
      <w:r w:rsidRPr="005648BE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483087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(</w:t>
      </w:r>
      <w:r w:rsidRPr="00F363C1">
        <w:rPr>
          <w:rFonts w:ascii="Angsana New" w:hAnsi="Angsana New" w:cs="Angsana New"/>
          <w:i/>
          <w:iCs/>
          <w:sz w:val="30"/>
          <w:szCs w:val="30"/>
        </w:rPr>
        <w:t>31</w:t>
      </w:r>
      <w:r w:rsidRPr="00483087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 ธันวาคม </w:t>
      </w:r>
      <w:r w:rsidRPr="00F363C1">
        <w:rPr>
          <w:rFonts w:ascii="Angsana New" w:hAnsi="Angsana New" w:cs="Angsana New"/>
          <w:i/>
          <w:iCs/>
          <w:sz w:val="30"/>
          <w:szCs w:val="30"/>
        </w:rPr>
        <w:t>256</w:t>
      </w:r>
      <w:r>
        <w:rPr>
          <w:rFonts w:ascii="Angsana New" w:hAnsi="Angsana New" w:cs="Angsana New"/>
          <w:i/>
          <w:iCs/>
          <w:sz w:val="30"/>
          <w:szCs w:val="30"/>
        </w:rPr>
        <w:t>3</w:t>
      </w:r>
      <w:r w:rsidRPr="00483087">
        <w:rPr>
          <w:rFonts w:ascii="Angsana New" w:hAnsi="Angsana New" w:cs="Angsana New"/>
          <w:i/>
          <w:iCs/>
          <w:sz w:val="30"/>
          <w:szCs w:val="30"/>
          <w:cs/>
        </w:rPr>
        <w:t>:</w:t>
      </w:r>
      <w:r>
        <w:rPr>
          <w:rFonts w:ascii="Angsana New" w:hAnsi="Angsana New" w:cs="Angsana New"/>
          <w:i/>
          <w:iCs/>
          <w:sz w:val="30"/>
          <w:szCs w:val="30"/>
        </w:rPr>
        <w:t xml:space="preserve"> 871 </w:t>
      </w:r>
      <w:r w:rsidRPr="00483087">
        <w:rPr>
          <w:rFonts w:ascii="Angsana New" w:hAnsi="Angsana New" w:cs="Angsana New"/>
          <w:i/>
          <w:iCs/>
          <w:sz w:val="30"/>
          <w:szCs w:val="30"/>
          <w:cs/>
        </w:rPr>
        <w:t>ล้านบาท</w:t>
      </w:r>
      <w:r w:rsidRPr="00483087">
        <w:rPr>
          <w:rFonts w:ascii="Angsana New" w:hAnsi="Angsana New" w:cs="Angsana New"/>
          <w:i/>
          <w:iCs/>
          <w:spacing w:val="-16"/>
          <w:sz w:val="30"/>
          <w:szCs w:val="30"/>
          <w:cs/>
        </w:rPr>
        <w:t>)</w:t>
      </w:r>
    </w:p>
    <w:p w14:paraId="2D2CB989" w14:textId="77777777" w:rsidR="008E57A8" w:rsidRPr="00424B34" w:rsidRDefault="008E57A8" w:rsidP="004755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sectPr w:rsidR="008E57A8" w:rsidRPr="00424B34" w:rsidSect="006A71F2">
      <w:headerReference w:type="default" r:id="rId8"/>
      <w:footerReference w:type="default" r:id="rId9"/>
      <w:footerReference w:type="first" r:id="rId10"/>
      <w:pgSz w:w="11909" w:h="16834" w:code="9"/>
      <w:pgMar w:top="691" w:right="1152" w:bottom="576" w:left="1152" w:header="720" w:footer="720" w:gutter="0"/>
      <w:pgNumType w:start="16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1F1ECF" w14:textId="77777777" w:rsidR="00BE4507" w:rsidRDefault="00BE4507">
      <w:r>
        <w:separator/>
      </w:r>
    </w:p>
  </w:endnote>
  <w:endnote w:type="continuationSeparator" w:id="0">
    <w:p w14:paraId="2E03B4ED" w14:textId="77777777" w:rsidR="00BE4507" w:rsidRDefault="00BE45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E345C5" w14:textId="56CDF39E" w:rsidR="008E57A8" w:rsidRPr="00853DEB" w:rsidRDefault="008E57A8" w:rsidP="00853DEB">
    <w:pPr>
      <w:pStyle w:val="Footer"/>
      <w:framePr w:w="307" w:h="485" w:hRule="exact" w:wrap="around" w:vAnchor="text" w:hAnchor="margin" w:xAlign="center" w:y="9"/>
      <w:rPr>
        <w:rStyle w:val="PageNumber"/>
        <w:rFonts w:ascii="Angsana New" w:hAnsi="Angsana New" w:cs="Angsana New"/>
        <w:sz w:val="30"/>
        <w:szCs w:val="30"/>
      </w:rPr>
    </w:pP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853DEB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28</w:t>
    </w: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69F88023" w14:textId="77777777" w:rsidR="008E57A8" w:rsidRPr="006105F4" w:rsidRDefault="008E57A8" w:rsidP="003E287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ind w:right="360"/>
      <w:rPr>
        <w:rFonts w:ascii="Angsana New" w:hAnsi="Angsana New" w:cs="Angsana New"/>
        <w:b/>
        <w:bCs/>
        <w:sz w:val="30"/>
        <w:szCs w:val="30"/>
      </w:rPr>
    </w:pPr>
    <w:r w:rsidRPr="00D218EE">
      <w:rPr>
        <w:rStyle w:val="PageNumber"/>
        <w:rFonts w:ascii="Angsana New" w:hAnsi="Angsana New" w:cs="Angsana New"/>
        <w:sz w:val="30"/>
        <w:szCs w:val="3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3C7392" w14:textId="77777777" w:rsidR="008E57A8" w:rsidRDefault="008E57A8" w:rsidP="00F26A6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CC4F2B">
      <w:rPr>
        <w:rStyle w:val="PageNumber"/>
        <w:rFonts w:cs="Angsana New"/>
        <w:noProof/>
      </w:rPr>
      <w:t>0</w:t>
    </w:r>
    <w:r>
      <w:rPr>
        <w:rStyle w:val="PageNumber"/>
        <w:cs/>
      </w:rPr>
      <w:fldChar w:fldCharType="end"/>
    </w:r>
  </w:p>
  <w:p w14:paraId="3A2A784A" w14:textId="21F9CD7B" w:rsidR="008E57A8" w:rsidRDefault="008E57A8" w:rsidP="007F5E02">
    <w:pPr>
      <w:tabs>
        <w:tab w:val="left" w:pos="9000"/>
        <w:tab w:val="left" w:pos="13860"/>
      </w:tabs>
      <w:ind w:right="360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97363A">
      <w:rPr>
        <w:rFonts w:ascii="Angsana New" w:hAnsi="Angsana New"/>
        <w:noProof/>
        <w:sz w:val="30"/>
        <w:szCs w:val="30"/>
      </w:rPr>
      <w:t>ACGt3-Q2'21-set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cs="Angsana New" w:hint="cs"/>
        <w:sz w:val="30"/>
        <w:szCs w:val="30"/>
        <w:cs/>
      </w:rPr>
      <w:t xml:space="preserve">                                                                  </w:t>
    </w:r>
    <w:r>
      <w:rPr>
        <w:rFonts w:ascii="Angsana New" w:hAnsi="Angsana New" w:cs="Angsana New"/>
        <w:sz w:val="30"/>
        <w:szCs w:val="30"/>
        <w:cs/>
      </w:rPr>
      <w:t xml:space="preserve">     </w:t>
    </w:r>
    <w:r>
      <w:rPr>
        <w:rFonts w:ascii="Angsana New" w:hAnsi="Angsana New" w:cs="Angsana New" w:hint="cs"/>
        <w:sz w:val="30"/>
        <w:szCs w:val="30"/>
        <w:cs/>
      </w:rPr>
      <w:t xml:space="preserve">                         </w:t>
    </w:r>
    <w:r>
      <w:rPr>
        <w:rFonts w:ascii="Angsana New" w:hAnsi="Angsana New"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7F7A41" w14:textId="77777777" w:rsidR="00BE4507" w:rsidRDefault="00BE4507">
      <w:r>
        <w:separator/>
      </w:r>
    </w:p>
  </w:footnote>
  <w:footnote w:type="continuationSeparator" w:id="0">
    <w:p w14:paraId="008BE347" w14:textId="77777777" w:rsidR="00BE4507" w:rsidRDefault="00BE45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8389B1" w14:textId="77777777" w:rsidR="008E57A8" w:rsidRDefault="008E57A8" w:rsidP="0046261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9475D2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9475D2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ออโต</w:t>
    </w:r>
    <w:r w:rsidRPr="009475D2">
      <w:rPr>
        <w:rFonts w:ascii="Angsana New" w:hAnsi="Angsana New" w:cs="Angsana New" w:hint="cs"/>
        <w:b/>
        <w:bCs/>
        <w:sz w:val="32"/>
        <w:szCs w:val="32"/>
        <w:cs/>
      </w:rPr>
      <w:t>คอร์ป</w:t>
    </w:r>
    <w:r w:rsidRPr="009475D2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475D2">
      <w:rPr>
        <w:rFonts w:ascii="Angsana New" w:hAnsi="Angsana New" w:cs="Angsana New" w:hint="cs"/>
        <w:b/>
        <w:bCs/>
        <w:sz w:val="32"/>
        <w:szCs w:val="32"/>
        <w:cs/>
      </w:rPr>
      <w:t>โฮลดิ้ง</w:t>
    </w:r>
    <w:r w:rsidRPr="009475D2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475D2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2A4608F8" w14:textId="77777777" w:rsidR="008E57A8" w:rsidRDefault="008E57A8" w:rsidP="0046261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527F49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  <w:r w:rsidRPr="00527F49">
      <w:rPr>
        <w:rFonts w:ascii="Angsana New" w:hAnsi="Angsana New" w:cs="Angsana New"/>
        <w:b/>
        <w:bCs/>
        <w:sz w:val="32"/>
        <w:szCs w:val="32"/>
        <w:cs/>
      </w:rPr>
      <w:t xml:space="preserve"> </w:t>
    </w:r>
  </w:p>
  <w:p w14:paraId="5BD2D860" w14:textId="77777777" w:rsidR="008E57A8" w:rsidRPr="0034106F" w:rsidRDefault="008E57A8" w:rsidP="0046261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 w:cs="Angsana New"/>
        <w:b/>
        <w:bCs/>
        <w:sz w:val="32"/>
        <w:szCs w:val="32"/>
      </w:rPr>
      <w:t>2564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(ไม่ได้ตรวจสอบ)</w:t>
    </w:r>
  </w:p>
  <w:p w14:paraId="42C3C340" w14:textId="77777777" w:rsidR="008E57A8" w:rsidRPr="00B239E0" w:rsidRDefault="008E57A8" w:rsidP="00FE3960">
    <w:pPr>
      <w:jc w:val="center"/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A95834EC"/>
    <w:lvl w:ilvl="0" w:tplc="B5F4F75A">
      <w:start w:val="1"/>
      <w:numFmt w:val="thaiLetters"/>
      <w:lvlText w:val="(%1)"/>
      <w:lvlJc w:val="left"/>
      <w:pPr>
        <w:ind w:left="63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4B0A90"/>
    <w:multiLevelType w:val="hybridMultilevel"/>
    <w:tmpl w:val="4D063024"/>
    <w:lvl w:ilvl="0" w:tplc="0930E61C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1E3F7B18"/>
    <w:multiLevelType w:val="hybridMultilevel"/>
    <w:tmpl w:val="B00C4DC6"/>
    <w:lvl w:ilvl="0" w:tplc="9F9002FA">
      <w:start w:val="12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F80292"/>
    <w:multiLevelType w:val="singleLevel"/>
    <w:tmpl w:val="04090001"/>
    <w:lvl w:ilvl="0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color w:val="auto"/>
        <w:sz w:val="24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3ED459E"/>
    <w:multiLevelType w:val="hybridMultilevel"/>
    <w:tmpl w:val="D338C03A"/>
    <w:lvl w:ilvl="0" w:tplc="996EAB44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7" w15:restartNumberingAfterBreak="0">
    <w:nsid w:val="39052953"/>
    <w:multiLevelType w:val="multilevel"/>
    <w:tmpl w:val="12742B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15521C7"/>
    <w:multiLevelType w:val="multilevel"/>
    <w:tmpl w:val="BFB0442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F274F66"/>
    <w:multiLevelType w:val="hybridMultilevel"/>
    <w:tmpl w:val="2634DED8"/>
    <w:lvl w:ilvl="0" w:tplc="F8BCDA02">
      <w:start w:val="31"/>
      <w:numFmt w:val="bullet"/>
      <w:lvlText w:val="-"/>
      <w:lvlJc w:val="left"/>
      <w:pPr>
        <w:ind w:left="25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1" w:hanging="360"/>
      </w:pPr>
      <w:rPr>
        <w:rFonts w:ascii="Wingdings" w:hAnsi="Wingdings" w:hint="default"/>
      </w:rPr>
    </w:lvl>
  </w:abstractNum>
  <w:abstractNum w:abstractNumId="22" w15:restartNumberingAfterBreak="0">
    <w:nsid w:val="55904B5D"/>
    <w:multiLevelType w:val="hybridMultilevel"/>
    <w:tmpl w:val="CE74DFF2"/>
    <w:lvl w:ilvl="0" w:tplc="0930E61C">
      <w:start w:val="2"/>
      <w:numFmt w:val="bullet"/>
      <w:lvlText w:val="-"/>
      <w:lvlJc w:val="left"/>
      <w:pPr>
        <w:ind w:left="12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A2F7FA8"/>
    <w:multiLevelType w:val="hybridMultilevel"/>
    <w:tmpl w:val="9FE0BCB8"/>
    <w:lvl w:ilvl="0" w:tplc="5C6E4B34">
      <w:start w:val="9"/>
      <w:numFmt w:val="bullet"/>
      <w:lvlText w:val="﷐"/>
      <w:lvlJc w:val="left"/>
      <w:pPr>
        <w:ind w:left="1065" w:hanging="70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6A953703"/>
    <w:multiLevelType w:val="hybridMultilevel"/>
    <w:tmpl w:val="6450DC40"/>
    <w:lvl w:ilvl="0" w:tplc="2474C074">
      <w:start w:val="1"/>
      <w:numFmt w:val="thaiLetters"/>
      <w:lvlText w:val="(%1)"/>
      <w:lvlJc w:val="left"/>
      <w:pPr>
        <w:ind w:left="1260" w:hanging="360"/>
      </w:pPr>
      <w:rPr>
        <w:rFonts w:hint="default"/>
        <w:b/>
        <w:bCs/>
        <w:i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9" w15:restartNumberingAfterBreak="0">
    <w:nsid w:val="7EE84CBA"/>
    <w:multiLevelType w:val="multilevel"/>
    <w:tmpl w:val="12742B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8"/>
  </w:num>
  <w:num w:numId="12">
    <w:abstractNumId w:val="14"/>
  </w:num>
  <w:num w:numId="13">
    <w:abstractNumId w:val="25"/>
  </w:num>
  <w:num w:numId="14">
    <w:abstractNumId w:val="15"/>
  </w:num>
  <w:num w:numId="15">
    <w:abstractNumId w:val="19"/>
  </w:num>
  <w:num w:numId="16">
    <w:abstractNumId w:val="17"/>
  </w:num>
  <w:num w:numId="17">
    <w:abstractNumId w:val="10"/>
  </w:num>
  <w:num w:numId="18">
    <w:abstractNumId w:val="23"/>
  </w:num>
  <w:num w:numId="19">
    <w:abstractNumId w:val="13"/>
  </w:num>
  <w:num w:numId="20">
    <w:abstractNumId w:val="24"/>
  </w:num>
  <w:num w:numId="21">
    <w:abstractNumId w:val="11"/>
  </w:num>
  <w:num w:numId="22">
    <w:abstractNumId w:val="20"/>
  </w:num>
  <w:num w:numId="23">
    <w:abstractNumId w:val="16"/>
  </w:num>
  <w:num w:numId="24">
    <w:abstractNumId w:val="22"/>
  </w:num>
  <w:num w:numId="25">
    <w:abstractNumId w:val="29"/>
  </w:num>
  <w:num w:numId="26">
    <w:abstractNumId w:val="28"/>
  </w:num>
  <w:num w:numId="27">
    <w:abstractNumId w:val="12"/>
  </w:num>
  <w:num w:numId="28">
    <w:abstractNumId w:val="26"/>
  </w:num>
  <w:num w:numId="29">
    <w:abstractNumId w:val="27"/>
  </w:num>
  <w:num w:numId="30">
    <w:abstractNumId w:val="21"/>
  </w:num>
  <w:num w:numId="31">
    <w:abstractNumId w:val="3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7943"/>
    <w:rsid w:val="00000E44"/>
    <w:rsid w:val="00001B5F"/>
    <w:rsid w:val="00002013"/>
    <w:rsid w:val="00002A1C"/>
    <w:rsid w:val="00002B6C"/>
    <w:rsid w:val="00002BCB"/>
    <w:rsid w:val="00002E06"/>
    <w:rsid w:val="00002FC2"/>
    <w:rsid w:val="0000436C"/>
    <w:rsid w:val="00005E91"/>
    <w:rsid w:val="00006A85"/>
    <w:rsid w:val="0000763E"/>
    <w:rsid w:val="00007C2F"/>
    <w:rsid w:val="00007CD2"/>
    <w:rsid w:val="00010FAB"/>
    <w:rsid w:val="00012EF6"/>
    <w:rsid w:val="00014D70"/>
    <w:rsid w:val="00014F2A"/>
    <w:rsid w:val="00015351"/>
    <w:rsid w:val="0001540F"/>
    <w:rsid w:val="00016396"/>
    <w:rsid w:val="000167C6"/>
    <w:rsid w:val="0001715D"/>
    <w:rsid w:val="00017BB1"/>
    <w:rsid w:val="0002015B"/>
    <w:rsid w:val="00020849"/>
    <w:rsid w:val="00022A4D"/>
    <w:rsid w:val="0002302B"/>
    <w:rsid w:val="0002387C"/>
    <w:rsid w:val="0002448E"/>
    <w:rsid w:val="00024CB8"/>
    <w:rsid w:val="00025237"/>
    <w:rsid w:val="00026259"/>
    <w:rsid w:val="000271FD"/>
    <w:rsid w:val="00031EEC"/>
    <w:rsid w:val="00032317"/>
    <w:rsid w:val="00033962"/>
    <w:rsid w:val="00033B43"/>
    <w:rsid w:val="0003439E"/>
    <w:rsid w:val="000345BD"/>
    <w:rsid w:val="00034A38"/>
    <w:rsid w:val="000351DA"/>
    <w:rsid w:val="000358C3"/>
    <w:rsid w:val="00035B3D"/>
    <w:rsid w:val="00036BEF"/>
    <w:rsid w:val="00036EB8"/>
    <w:rsid w:val="00040025"/>
    <w:rsid w:val="00041020"/>
    <w:rsid w:val="00041934"/>
    <w:rsid w:val="000429FB"/>
    <w:rsid w:val="000434A8"/>
    <w:rsid w:val="000442F9"/>
    <w:rsid w:val="0004492C"/>
    <w:rsid w:val="00044F64"/>
    <w:rsid w:val="00045798"/>
    <w:rsid w:val="00045A7E"/>
    <w:rsid w:val="00045A96"/>
    <w:rsid w:val="00045FB4"/>
    <w:rsid w:val="00046368"/>
    <w:rsid w:val="0004764E"/>
    <w:rsid w:val="00050189"/>
    <w:rsid w:val="00050499"/>
    <w:rsid w:val="000521F3"/>
    <w:rsid w:val="0005240A"/>
    <w:rsid w:val="00052ACD"/>
    <w:rsid w:val="00052DDE"/>
    <w:rsid w:val="000538DA"/>
    <w:rsid w:val="00055AAD"/>
    <w:rsid w:val="0005619C"/>
    <w:rsid w:val="0006078F"/>
    <w:rsid w:val="00060DB9"/>
    <w:rsid w:val="000615EA"/>
    <w:rsid w:val="00061884"/>
    <w:rsid w:val="00061938"/>
    <w:rsid w:val="00061C9E"/>
    <w:rsid w:val="00062E41"/>
    <w:rsid w:val="0006385D"/>
    <w:rsid w:val="0006510C"/>
    <w:rsid w:val="000658FA"/>
    <w:rsid w:val="00067194"/>
    <w:rsid w:val="000673F5"/>
    <w:rsid w:val="00067A1C"/>
    <w:rsid w:val="00070513"/>
    <w:rsid w:val="00070B39"/>
    <w:rsid w:val="00073106"/>
    <w:rsid w:val="000742D5"/>
    <w:rsid w:val="0007538D"/>
    <w:rsid w:val="00076326"/>
    <w:rsid w:val="00076A0F"/>
    <w:rsid w:val="00076BF3"/>
    <w:rsid w:val="00076EB6"/>
    <w:rsid w:val="00077C1A"/>
    <w:rsid w:val="000800AA"/>
    <w:rsid w:val="000803C8"/>
    <w:rsid w:val="0008096C"/>
    <w:rsid w:val="000819A4"/>
    <w:rsid w:val="00081A0F"/>
    <w:rsid w:val="00081E79"/>
    <w:rsid w:val="00081F0E"/>
    <w:rsid w:val="00082275"/>
    <w:rsid w:val="00082A22"/>
    <w:rsid w:val="00082D5B"/>
    <w:rsid w:val="0008378D"/>
    <w:rsid w:val="0008414B"/>
    <w:rsid w:val="0008466F"/>
    <w:rsid w:val="00084DE8"/>
    <w:rsid w:val="000851CD"/>
    <w:rsid w:val="00085A1B"/>
    <w:rsid w:val="00085CC7"/>
    <w:rsid w:val="00087CE4"/>
    <w:rsid w:val="00090681"/>
    <w:rsid w:val="000906FC"/>
    <w:rsid w:val="000910EA"/>
    <w:rsid w:val="00091DAF"/>
    <w:rsid w:val="00092063"/>
    <w:rsid w:val="00092337"/>
    <w:rsid w:val="00092E1A"/>
    <w:rsid w:val="00093CD0"/>
    <w:rsid w:val="0009456F"/>
    <w:rsid w:val="00094A9A"/>
    <w:rsid w:val="00094B0C"/>
    <w:rsid w:val="00095BA6"/>
    <w:rsid w:val="00095C58"/>
    <w:rsid w:val="00096537"/>
    <w:rsid w:val="0009720F"/>
    <w:rsid w:val="00097943"/>
    <w:rsid w:val="00097DB9"/>
    <w:rsid w:val="000A0173"/>
    <w:rsid w:val="000A1A61"/>
    <w:rsid w:val="000A1B71"/>
    <w:rsid w:val="000A1DA3"/>
    <w:rsid w:val="000A2B73"/>
    <w:rsid w:val="000A2EBF"/>
    <w:rsid w:val="000A3018"/>
    <w:rsid w:val="000A404F"/>
    <w:rsid w:val="000A40BA"/>
    <w:rsid w:val="000A5444"/>
    <w:rsid w:val="000A56FF"/>
    <w:rsid w:val="000A5F28"/>
    <w:rsid w:val="000A61EB"/>
    <w:rsid w:val="000A61F8"/>
    <w:rsid w:val="000A6928"/>
    <w:rsid w:val="000A697F"/>
    <w:rsid w:val="000B008F"/>
    <w:rsid w:val="000B0ACE"/>
    <w:rsid w:val="000B0B7C"/>
    <w:rsid w:val="000B2897"/>
    <w:rsid w:val="000B4B60"/>
    <w:rsid w:val="000B4EF0"/>
    <w:rsid w:val="000B56C8"/>
    <w:rsid w:val="000B5E44"/>
    <w:rsid w:val="000B726C"/>
    <w:rsid w:val="000B773D"/>
    <w:rsid w:val="000C0677"/>
    <w:rsid w:val="000C1748"/>
    <w:rsid w:val="000C1E19"/>
    <w:rsid w:val="000C1E38"/>
    <w:rsid w:val="000C2001"/>
    <w:rsid w:val="000C22A4"/>
    <w:rsid w:val="000C293D"/>
    <w:rsid w:val="000C476D"/>
    <w:rsid w:val="000C4923"/>
    <w:rsid w:val="000C4FB4"/>
    <w:rsid w:val="000C58A4"/>
    <w:rsid w:val="000C5D36"/>
    <w:rsid w:val="000C63D1"/>
    <w:rsid w:val="000C75F1"/>
    <w:rsid w:val="000C77E4"/>
    <w:rsid w:val="000D0CC6"/>
    <w:rsid w:val="000D141B"/>
    <w:rsid w:val="000D15B0"/>
    <w:rsid w:val="000D1DAE"/>
    <w:rsid w:val="000D202D"/>
    <w:rsid w:val="000D3484"/>
    <w:rsid w:val="000D3EF2"/>
    <w:rsid w:val="000D47FC"/>
    <w:rsid w:val="000D6312"/>
    <w:rsid w:val="000D6CDD"/>
    <w:rsid w:val="000D776D"/>
    <w:rsid w:val="000D7EE9"/>
    <w:rsid w:val="000E04E2"/>
    <w:rsid w:val="000E16F0"/>
    <w:rsid w:val="000E32B2"/>
    <w:rsid w:val="000E3409"/>
    <w:rsid w:val="000E406B"/>
    <w:rsid w:val="000E4BAC"/>
    <w:rsid w:val="000E5277"/>
    <w:rsid w:val="000E5AC0"/>
    <w:rsid w:val="000E7686"/>
    <w:rsid w:val="000E7F6B"/>
    <w:rsid w:val="000F15CB"/>
    <w:rsid w:val="000F1736"/>
    <w:rsid w:val="000F191E"/>
    <w:rsid w:val="000F43C6"/>
    <w:rsid w:val="000F496A"/>
    <w:rsid w:val="000F4F57"/>
    <w:rsid w:val="000F517B"/>
    <w:rsid w:val="000F5543"/>
    <w:rsid w:val="000F6F4B"/>
    <w:rsid w:val="000F7D69"/>
    <w:rsid w:val="001005D4"/>
    <w:rsid w:val="00100FA4"/>
    <w:rsid w:val="00101522"/>
    <w:rsid w:val="00101922"/>
    <w:rsid w:val="00102E16"/>
    <w:rsid w:val="00103DD1"/>
    <w:rsid w:val="00103DD3"/>
    <w:rsid w:val="0010665A"/>
    <w:rsid w:val="00106EFD"/>
    <w:rsid w:val="00107287"/>
    <w:rsid w:val="00107D42"/>
    <w:rsid w:val="0011027C"/>
    <w:rsid w:val="00111E99"/>
    <w:rsid w:val="001122EA"/>
    <w:rsid w:val="00112BA6"/>
    <w:rsid w:val="001151EA"/>
    <w:rsid w:val="001158F6"/>
    <w:rsid w:val="00115D13"/>
    <w:rsid w:val="00116FE1"/>
    <w:rsid w:val="00117F53"/>
    <w:rsid w:val="001218F7"/>
    <w:rsid w:val="001224FD"/>
    <w:rsid w:val="00123835"/>
    <w:rsid w:val="0012704B"/>
    <w:rsid w:val="00127B83"/>
    <w:rsid w:val="00132FDC"/>
    <w:rsid w:val="001346A5"/>
    <w:rsid w:val="001346EA"/>
    <w:rsid w:val="00135322"/>
    <w:rsid w:val="00135923"/>
    <w:rsid w:val="00135E95"/>
    <w:rsid w:val="0013630A"/>
    <w:rsid w:val="00136C26"/>
    <w:rsid w:val="001379F1"/>
    <w:rsid w:val="00137CA3"/>
    <w:rsid w:val="00137EF8"/>
    <w:rsid w:val="00137F22"/>
    <w:rsid w:val="00140EB5"/>
    <w:rsid w:val="00141DCF"/>
    <w:rsid w:val="001436BC"/>
    <w:rsid w:val="00143E23"/>
    <w:rsid w:val="0014598A"/>
    <w:rsid w:val="00145E66"/>
    <w:rsid w:val="001474BD"/>
    <w:rsid w:val="00147D18"/>
    <w:rsid w:val="00147F37"/>
    <w:rsid w:val="00147FB5"/>
    <w:rsid w:val="00150D6A"/>
    <w:rsid w:val="001518EC"/>
    <w:rsid w:val="0015217A"/>
    <w:rsid w:val="00152642"/>
    <w:rsid w:val="00152F09"/>
    <w:rsid w:val="001531C2"/>
    <w:rsid w:val="0015362C"/>
    <w:rsid w:val="00153D11"/>
    <w:rsid w:val="00154B96"/>
    <w:rsid w:val="00155D73"/>
    <w:rsid w:val="001560F8"/>
    <w:rsid w:val="00156135"/>
    <w:rsid w:val="001562ED"/>
    <w:rsid w:val="00156874"/>
    <w:rsid w:val="0015717C"/>
    <w:rsid w:val="0016095F"/>
    <w:rsid w:val="0016104C"/>
    <w:rsid w:val="001621C1"/>
    <w:rsid w:val="00162C0B"/>
    <w:rsid w:val="001641BC"/>
    <w:rsid w:val="001653A5"/>
    <w:rsid w:val="00165BC4"/>
    <w:rsid w:val="001663E3"/>
    <w:rsid w:val="00166747"/>
    <w:rsid w:val="001678F1"/>
    <w:rsid w:val="00172B4E"/>
    <w:rsid w:val="001735B2"/>
    <w:rsid w:val="00173830"/>
    <w:rsid w:val="00173BA5"/>
    <w:rsid w:val="001740FA"/>
    <w:rsid w:val="00174C0F"/>
    <w:rsid w:val="00176887"/>
    <w:rsid w:val="0017794E"/>
    <w:rsid w:val="00177B30"/>
    <w:rsid w:val="0018028B"/>
    <w:rsid w:val="00181EEC"/>
    <w:rsid w:val="001821DC"/>
    <w:rsid w:val="00182F67"/>
    <w:rsid w:val="0018477D"/>
    <w:rsid w:val="001855C5"/>
    <w:rsid w:val="00185A61"/>
    <w:rsid w:val="00185E54"/>
    <w:rsid w:val="00186457"/>
    <w:rsid w:val="00186CE4"/>
    <w:rsid w:val="00186D97"/>
    <w:rsid w:val="001873E7"/>
    <w:rsid w:val="00187CB4"/>
    <w:rsid w:val="001900B1"/>
    <w:rsid w:val="0019063D"/>
    <w:rsid w:val="00191617"/>
    <w:rsid w:val="00191835"/>
    <w:rsid w:val="001925DF"/>
    <w:rsid w:val="0019275E"/>
    <w:rsid w:val="00193B8C"/>
    <w:rsid w:val="00194041"/>
    <w:rsid w:val="00195902"/>
    <w:rsid w:val="00195F8F"/>
    <w:rsid w:val="0019603D"/>
    <w:rsid w:val="00196DC4"/>
    <w:rsid w:val="001978DB"/>
    <w:rsid w:val="001A0E06"/>
    <w:rsid w:val="001A1240"/>
    <w:rsid w:val="001A1311"/>
    <w:rsid w:val="001A155A"/>
    <w:rsid w:val="001A1816"/>
    <w:rsid w:val="001A1A14"/>
    <w:rsid w:val="001A348D"/>
    <w:rsid w:val="001A4B40"/>
    <w:rsid w:val="001A4D23"/>
    <w:rsid w:val="001A5102"/>
    <w:rsid w:val="001A6023"/>
    <w:rsid w:val="001A6362"/>
    <w:rsid w:val="001A7722"/>
    <w:rsid w:val="001B0253"/>
    <w:rsid w:val="001B1404"/>
    <w:rsid w:val="001B39E2"/>
    <w:rsid w:val="001B4712"/>
    <w:rsid w:val="001B4DD8"/>
    <w:rsid w:val="001B4F7A"/>
    <w:rsid w:val="001B6035"/>
    <w:rsid w:val="001B675A"/>
    <w:rsid w:val="001B6EE3"/>
    <w:rsid w:val="001B70BF"/>
    <w:rsid w:val="001B7B4F"/>
    <w:rsid w:val="001C167F"/>
    <w:rsid w:val="001C1F0F"/>
    <w:rsid w:val="001C2084"/>
    <w:rsid w:val="001C24C6"/>
    <w:rsid w:val="001C5C5A"/>
    <w:rsid w:val="001D1E7D"/>
    <w:rsid w:val="001D1FEB"/>
    <w:rsid w:val="001D2EA1"/>
    <w:rsid w:val="001D345D"/>
    <w:rsid w:val="001D471F"/>
    <w:rsid w:val="001D475A"/>
    <w:rsid w:val="001D6024"/>
    <w:rsid w:val="001D6C83"/>
    <w:rsid w:val="001D7BA2"/>
    <w:rsid w:val="001E014B"/>
    <w:rsid w:val="001E26F9"/>
    <w:rsid w:val="001E4C42"/>
    <w:rsid w:val="001E57D1"/>
    <w:rsid w:val="001E6FD7"/>
    <w:rsid w:val="001E737A"/>
    <w:rsid w:val="001F09E2"/>
    <w:rsid w:val="001F0DBB"/>
    <w:rsid w:val="001F156A"/>
    <w:rsid w:val="001F179B"/>
    <w:rsid w:val="001F181F"/>
    <w:rsid w:val="001F383F"/>
    <w:rsid w:val="001F3C26"/>
    <w:rsid w:val="001F3DB7"/>
    <w:rsid w:val="001F404A"/>
    <w:rsid w:val="001F4E7A"/>
    <w:rsid w:val="001F5245"/>
    <w:rsid w:val="001F7367"/>
    <w:rsid w:val="001F74D9"/>
    <w:rsid w:val="001F78DB"/>
    <w:rsid w:val="001F7A4D"/>
    <w:rsid w:val="001F7AC6"/>
    <w:rsid w:val="00200C6F"/>
    <w:rsid w:val="002021B6"/>
    <w:rsid w:val="0020223C"/>
    <w:rsid w:val="00202B6C"/>
    <w:rsid w:val="00202BA8"/>
    <w:rsid w:val="00203B0B"/>
    <w:rsid w:val="002048B6"/>
    <w:rsid w:val="00206DEA"/>
    <w:rsid w:val="00207CFB"/>
    <w:rsid w:val="0021097B"/>
    <w:rsid w:val="00210B51"/>
    <w:rsid w:val="002112C8"/>
    <w:rsid w:val="00211571"/>
    <w:rsid w:val="00211A30"/>
    <w:rsid w:val="002124DF"/>
    <w:rsid w:val="0021256B"/>
    <w:rsid w:val="0021402C"/>
    <w:rsid w:val="00214941"/>
    <w:rsid w:val="00215C6E"/>
    <w:rsid w:val="00216018"/>
    <w:rsid w:val="00217648"/>
    <w:rsid w:val="00217E16"/>
    <w:rsid w:val="002203AD"/>
    <w:rsid w:val="00220CA9"/>
    <w:rsid w:val="002218BD"/>
    <w:rsid w:val="0022283E"/>
    <w:rsid w:val="00222C4F"/>
    <w:rsid w:val="00223A2E"/>
    <w:rsid w:val="00224BEA"/>
    <w:rsid w:val="002258C6"/>
    <w:rsid w:val="002258FE"/>
    <w:rsid w:val="00225CD5"/>
    <w:rsid w:val="00226A3E"/>
    <w:rsid w:val="00226D0C"/>
    <w:rsid w:val="00230A1C"/>
    <w:rsid w:val="00230A8D"/>
    <w:rsid w:val="00230AD4"/>
    <w:rsid w:val="0023212A"/>
    <w:rsid w:val="002322E0"/>
    <w:rsid w:val="00233BDF"/>
    <w:rsid w:val="00234DC3"/>
    <w:rsid w:val="00234E04"/>
    <w:rsid w:val="00235199"/>
    <w:rsid w:val="0023690B"/>
    <w:rsid w:val="00236C71"/>
    <w:rsid w:val="0023707F"/>
    <w:rsid w:val="00237895"/>
    <w:rsid w:val="00240D58"/>
    <w:rsid w:val="00245476"/>
    <w:rsid w:val="00245B1A"/>
    <w:rsid w:val="00246062"/>
    <w:rsid w:val="00247131"/>
    <w:rsid w:val="00247805"/>
    <w:rsid w:val="0025000E"/>
    <w:rsid w:val="00250DC6"/>
    <w:rsid w:val="002510F1"/>
    <w:rsid w:val="002522C4"/>
    <w:rsid w:val="002523B1"/>
    <w:rsid w:val="002528CC"/>
    <w:rsid w:val="00252BC9"/>
    <w:rsid w:val="00252CA5"/>
    <w:rsid w:val="00252E87"/>
    <w:rsid w:val="00253302"/>
    <w:rsid w:val="0025369E"/>
    <w:rsid w:val="002537DD"/>
    <w:rsid w:val="00253911"/>
    <w:rsid w:val="002539B5"/>
    <w:rsid w:val="00254DBF"/>
    <w:rsid w:val="002558FC"/>
    <w:rsid w:val="00256D3B"/>
    <w:rsid w:val="0025778A"/>
    <w:rsid w:val="0026031F"/>
    <w:rsid w:val="00261221"/>
    <w:rsid w:val="00261461"/>
    <w:rsid w:val="00262EF0"/>
    <w:rsid w:val="00262F12"/>
    <w:rsid w:val="00265B3A"/>
    <w:rsid w:val="002710D0"/>
    <w:rsid w:val="0027229D"/>
    <w:rsid w:val="0027296F"/>
    <w:rsid w:val="00272981"/>
    <w:rsid w:val="002729A5"/>
    <w:rsid w:val="002743EB"/>
    <w:rsid w:val="002745DF"/>
    <w:rsid w:val="00275300"/>
    <w:rsid w:val="002775E4"/>
    <w:rsid w:val="002805F5"/>
    <w:rsid w:val="002807BD"/>
    <w:rsid w:val="0028276B"/>
    <w:rsid w:val="00282B36"/>
    <w:rsid w:val="00282CB5"/>
    <w:rsid w:val="002841FD"/>
    <w:rsid w:val="00285239"/>
    <w:rsid w:val="002857E0"/>
    <w:rsid w:val="00285D8D"/>
    <w:rsid w:val="00290017"/>
    <w:rsid w:val="00290B11"/>
    <w:rsid w:val="00290C9E"/>
    <w:rsid w:val="00293036"/>
    <w:rsid w:val="00294110"/>
    <w:rsid w:val="00294B55"/>
    <w:rsid w:val="002957C5"/>
    <w:rsid w:val="00296169"/>
    <w:rsid w:val="00296908"/>
    <w:rsid w:val="00297B01"/>
    <w:rsid w:val="002A0013"/>
    <w:rsid w:val="002A0023"/>
    <w:rsid w:val="002A0C55"/>
    <w:rsid w:val="002A0D80"/>
    <w:rsid w:val="002A15C5"/>
    <w:rsid w:val="002A1F00"/>
    <w:rsid w:val="002A25C4"/>
    <w:rsid w:val="002A2E2B"/>
    <w:rsid w:val="002A2F25"/>
    <w:rsid w:val="002A3E73"/>
    <w:rsid w:val="002A7019"/>
    <w:rsid w:val="002A7336"/>
    <w:rsid w:val="002A734C"/>
    <w:rsid w:val="002A7AD1"/>
    <w:rsid w:val="002A7B68"/>
    <w:rsid w:val="002A7C97"/>
    <w:rsid w:val="002B0343"/>
    <w:rsid w:val="002B0E9E"/>
    <w:rsid w:val="002B1A81"/>
    <w:rsid w:val="002B1D5A"/>
    <w:rsid w:val="002B1F9F"/>
    <w:rsid w:val="002B3021"/>
    <w:rsid w:val="002B3191"/>
    <w:rsid w:val="002B48A7"/>
    <w:rsid w:val="002B630E"/>
    <w:rsid w:val="002B645B"/>
    <w:rsid w:val="002B73D0"/>
    <w:rsid w:val="002B79C7"/>
    <w:rsid w:val="002C0570"/>
    <w:rsid w:val="002C1532"/>
    <w:rsid w:val="002C1C54"/>
    <w:rsid w:val="002C2B3D"/>
    <w:rsid w:val="002C2C6A"/>
    <w:rsid w:val="002C3026"/>
    <w:rsid w:val="002C328F"/>
    <w:rsid w:val="002C3896"/>
    <w:rsid w:val="002C3CFE"/>
    <w:rsid w:val="002C3F18"/>
    <w:rsid w:val="002C400D"/>
    <w:rsid w:val="002C590F"/>
    <w:rsid w:val="002C5911"/>
    <w:rsid w:val="002C5C1B"/>
    <w:rsid w:val="002C5D2B"/>
    <w:rsid w:val="002C60C0"/>
    <w:rsid w:val="002C7D5C"/>
    <w:rsid w:val="002D0053"/>
    <w:rsid w:val="002D04E2"/>
    <w:rsid w:val="002D0A2F"/>
    <w:rsid w:val="002D0C60"/>
    <w:rsid w:val="002D0E34"/>
    <w:rsid w:val="002D16C4"/>
    <w:rsid w:val="002D1E9A"/>
    <w:rsid w:val="002D263E"/>
    <w:rsid w:val="002D27E3"/>
    <w:rsid w:val="002D2DD8"/>
    <w:rsid w:val="002D322D"/>
    <w:rsid w:val="002D337F"/>
    <w:rsid w:val="002D500A"/>
    <w:rsid w:val="002D557E"/>
    <w:rsid w:val="002D5BEE"/>
    <w:rsid w:val="002D5E88"/>
    <w:rsid w:val="002D603A"/>
    <w:rsid w:val="002D6616"/>
    <w:rsid w:val="002D66F0"/>
    <w:rsid w:val="002D67B1"/>
    <w:rsid w:val="002D6C3F"/>
    <w:rsid w:val="002D71F7"/>
    <w:rsid w:val="002D7219"/>
    <w:rsid w:val="002E0063"/>
    <w:rsid w:val="002E0C27"/>
    <w:rsid w:val="002E1924"/>
    <w:rsid w:val="002E32D6"/>
    <w:rsid w:val="002E3747"/>
    <w:rsid w:val="002E377E"/>
    <w:rsid w:val="002E428A"/>
    <w:rsid w:val="002E5037"/>
    <w:rsid w:val="002E57A5"/>
    <w:rsid w:val="002E620D"/>
    <w:rsid w:val="002E6EBC"/>
    <w:rsid w:val="002E7CBA"/>
    <w:rsid w:val="002F08F4"/>
    <w:rsid w:val="002F1641"/>
    <w:rsid w:val="002F226F"/>
    <w:rsid w:val="002F26B1"/>
    <w:rsid w:val="002F346E"/>
    <w:rsid w:val="002F37B2"/>
    <w:rsid w:val="002F3F51"/>
    <w:rsid w:val="002F49F0"/>
    <w:rsid w:val="002F6152"/>
    <w:rsid w:val="002F6976"/>
    <w:rsid w:val="002F6BC4"/>
    <w:rsid w:val="002F6E54"/>
    <w:rsid w:val="002F70EE"/>
    <w:rsid w:val="002F7CF1"/>
    <w:rsid w:val="002F7F3B"/>
    <w:rsid w:val="0030241D"/>
    <w:rsid w:val="00302D16"/>
    <w:rsid w:val="00303494"/>
    <w:rsid w:val="003039E5"/>
    <w:rsid w:val="00304480"/>
    <w:rsid w:val="00304D21"/>
    <w:rsid w:val="00304FED"/>
    <w:rsid w:val="0030551C"/>
    <w:rsid w:val="00305AEF"/>
    <w:rsid w:val="00305B55"/>
    <w:rsid w:val="00305BB0"/>
    <w:rsid w:val="00306006"/>
    <w:rsid w:val="003062C4"/>
    <w:rsid w:val="00306602"/>
    <w:rsid w:val="00307B04"/>
    <w:rsid w:val="00307B83"/>
    <w:rsid w:val="00310AFA"/>
    <w:rsid w:val="00311144"/>
    <w:rsid w:val="00311BEA"/>
    <w:rsid w:val="003122E3"/>
    <w:rsid w:val="00312B85"/>
    <w:rsid w:val="00313C04"/>
    <w:rsid w:val="0031503D"/>
    <w:rsid w:val="003159AC"/>
    <w:rsid w:val="00316A1D"/>
    <w:rsid w:val="003201B3"/>
    <w:rsid w:val="00322491"/>
    <w:rsid w:val="00322742"/>
    <w:rsid w:val="0032302B"/>
    <w:rsid w:val="00323050"/>
    <w:rsid w:val="003238D1"/>
    <w:rsid w:val="003238E7"/>
    <w:rsid w:val="00323EA7"/>
    <w:rsid w:val="00324AAB"/>
    <w:rsid w:val="003255E1"/>
    <w:rsid w:val="00325CAE"/>
    <w:rsid w:val="003265AE"/>
    <w:rsid w:val="003315F0"/>
    <w:rsid w:val="0033265F"/>
    <w:rsid w:val="003339E3"/>
    <w:rsid w:val="00333BCF"/>
    <w:rsid w:val="00334590"/>
    <w:rsid w:val="00334E05"/>
    <w:rsid w:val="00334F1B"/>
    <w:rsid w:val="003352EE"/>
    <w:rsid w:val="003356DF"/>
    <w:rsid w:val="003374D4"/>
    <w:rsid w:val="00337849"/>
    <w:rsid w:val="0034106F"/>
    <w:rsid w:val="00341619"/>
    <w:rsid w:val="003428C8"/>
    <w:rsid w:val="00343046"/>
    <w:rsid w:val="00343F6C"/>
    <w:rsid w:val="003444A5"/>
    <w:rsid w:val="003470D2"/>
    <w:rsid w:val="00347229"/>
    <w:rsid w:val="0034756F"/>
    <w:rsid w:val="00347614"/>
    <w:rsid w:val="00347619"/>
    <w:rsid w:val="00347D39"/>
    <w:rsid w:val="00347E8F"/>
    <w:rsid w:val="0035270C"/>
    <w:rsid w:val="00352A6F"/>
    <w:rsid w:val="003533D6"/>
    <w:rsid w:val="00353738"/>
    <w:rsid w:val="00355759"/>
    <w:rsid w:val="00356DF5"/>
    <w:rsid w:val="00360B21"/>
    <w:rsid w:val="00361087"/>
    <w:rsid w:val="003622F1"/>
    <w:rsid w:val="003647B1"/>
    <w:rsid w:val="00364D23"/>
    <w:rsid w:val="0036632F"/>
    <w:rsid w:val="003675D2"/>
    <w:rsid w:val="00370285"/>
    <w:rsid w:val="00370B9B"/>
    <w:rsid w:val="0037111F"/>
    <w:rsid w:val="003722E4"/>
    <w:rsid w:val="003734B5"/>
    <w:rsid w:val="0037357F"/>
    <w:rsid w:val="00373E3D"/>
    <w:rsid w:val="00373F4D"/>
    <w:rsid w:val="003752B0"/>
    <w:rsid w:val="00376C56"/>
    <w:rsid w:val="003772C3"/>
    <w:rsid w:val="00377A2E"/>
    <w:rsid w:val="003819BD"/>
    <w:rsid w:val="00382404"/>
    <w:rsid w:val="0038508F"/>
    <w:rsid w:val="00386824"/>
    <w:rsid w:val="00386FA5"/>
    <w:rsid w:val="0038785D"/>
    <w:rsid w:val="0039002A"/>
    <w:rsid w:val="00390030"/>
    <w:rsid w:val="00390D52"/>
    <w:rsid w:val="0039253A"/>
    <w:rsid w:val="003929CA"/>
    <w:rsid w:val="00393CC0"/>
    <w:rsid w:val="00394738"/>
    <w:rsid w:val="00394B5F"/>
    <w:rsid w:val="00394D34"/>
    <w:rsid w:val="003965D2"/>
    <w:rsid w:val="00396E41"/>
    <w:rsid w:val="00396E71"/>
    <w:rsid w:val="00397A68"/>
    <w:rsid w:val="00397AFB"/>
    <w:rsid w:val="003A0402"/>
    <w:rsid w:val="003A13BC"/>
    <w:rsid w:val="003A1C9A"/>
    <w:rsid w:val="003A28EB"/>
    <w:rsid w:val="003A34F7"/>
    <w:rsid w:val="003A38BE"/>
    <w:rsid w:val="003A63BC"/>
    <w:rsid w:val="003A6A03"/>
    <w:rsid w:val="003B0E0E"/>
    <w:rsid w:val="003B1BDB"/>
    <w:rsid w:val="003B2CF1"/>
    <w:rsid w:val="003B45EB"/>
    <w:rsid w:val="003B4A91"/>
    <w:rsid w:val="003B52CC"/>
    <w:rsid w:val="003B52E9"/>
    <w:rsid w:val="003B587F"/>
    <w:rsid w:val="003B6064"/>
    <w:rsid w:val="003B69E1"/>
    <w:rsid w:val="003B7E39"/>
    <w:rsid w:val="003C0667"/>
    <w:rsid w:val="003C0940"/>
    <w:rsid w:val="003C13E3"/>
    <w:rsid w:val="003C27A1"/>
    <w:rsid w:val="003C31B7"/>
    <w:rsid w:val="003C3B06"/>
    <w:rsid w:val="003C6B07"/>
    <w:rsid w:val="003C7386"/>
    <w:rsid w:val="003C771E"/>
    <w:rsid w:val="003D1100"/>
    <w:rsid w:val="003D1EE5"/>
    <w:rsid w:val="003D1F7B"/>
    <w:rsid w:val="003D22CE"/>
    <w:rsid w:val="003D29D2"/>
    <w:rsid w:val="003D3353"/>
    <w:rsid w:val="003D33DD"/>
    <w:rsid w:val="003D5BC6"/>
    <w:rsid w:val="003D6280"/>
    <w:rsid w:val="003D6A77"/>
    <w:rsid w:val="003D7F36"/>
    <w:rsid w:val="003E03B1"/>
    <w:rsid w:val="003E0E53"/>
    <w:rsid w:val="003E287C"/>
    <w:rsid w:val="003E370E"/>
    <w:rsid w:val="003E3E37"/>
    <w:rsid w:val="003E55B1"/>
    <w:rsid w:val="003E59FD"/>
    <w:rsid w:val="003E71F3"/>
    <w:rsid w:val="003F124A"/>
    <w:rsid w:val="003F1302"/>
    <w:rsid w:val="003F1A83"/>
    <w:rsid w:val="003F1F56"/>
    <w:rsid w:val="003F2BEC"/>
    <w:rsid w:val="003F2FD4"/>
    <w:rsid w:val="003F3AC6"/>
    <w:rsid w:val="003F5DCE"/>
    <w:rsid w:val="003F6371"/>
    <w:rsid w:val="003F640C"/>
    <w:rsid w:val="003F6AC4"/>
    <w:rsid w:val="003F73D3"/>
    <w:rsid w:val="00401456"/>
    <w:rsid w:val="004016DE"/>
    <w:rsid w:val="00401C7B"/>
    <w:rsid w:val="00405CD2"/>
    <w:rsid w:val="004065AD"/>
    <w:rsid w:val="00407B78"/>
    <w:rsid w:val="00410116"/>
    <w:rsid w:val="0041044A"/>
    <w:rsid w:val="00411BC8"/>
    <w:rsid w:val="00412109"/>
    <w:rsid w:val="004121CB"/>
    <w:rsid w:val="004137D6"/>
    <w:rsid w:val="00413AF5"/>
    <w:rsid w:val="004140DE"/>
    <w:rsid w:val="00414A2E"/>
    <w:rsid w:val="00414CF6"/>
    <w:rsid w:val="00414E6C"/>
    <w:rsid w:val="00416797"/>
    <w:rsid w:val="00416DD0"/>
    <w:rsid w:val="00417044"/>
    <w:rsid w:val="004200B6"/>
    <w:rsid w:val="00421E77"/>
    <w:rsid w:val="00422083"/>
    <w:rsid w:val="00422DE4"/>
    <w:rsid w:val="00422EC2"/>
    <w:rsid w:val="00423496"/>
    <w:rsid w:val="004239FB"/>
    <w:rsid w:val="00423C22"/>
    <w:rsid w:val="00424B34"/>
    <w:rsid w:val="0042593A"/>
    <w:rsid w:val="00425CC2"/>
    <w:rsid w:val="004268CF"/>
    <w:rsid w:val="0042695D"/>
    <w:rsid w:val="004275A0"/>
    <w:rsid w:val="00427C8E"/>
    <w:rsid w:val="00430D23"/>
    <w:rsid w:val="004312C0"/>
    <w:rsid w:val="00431D47"/>
    <w:rsid w:val="00431FA2"/>
    <w:rsid w:val="0043213F"/>
    <w:rsid w:val="0043476E"/>
    <w:rsid w:val="00435527"/>
    <w:rsid w:val="00435AAD"/>
    <w:rsid w:val="00436074"/>
    <w:rsid w:val="00437BAF"/>
    <w:rsid w:val="00437E09"/>
    <w:rsid w:val="004409C8"/>
    <w:rsid w:val="00441B34"/>
    <w:rsid w:val="00441BD2"/>
    <w:rsid w:val="0044203A"/>
    <w:rsid w:val="00443DA7"/>
    <w:rsid w:val="00444487"/>
    <w:rsid w:val="004448E5"/>
    <w:rsid w:val="00444DEA"/>
    <w:rsid w:val="00446A99"/>
    <w:rsid w:val="00447CED"/>
    <w:rsid w:val="004512CE"/>
    <w:rsid w:val="00451D98"/>
    <w:rsid w:val="00452EAC"/>
    <w:rsid w:val="00453D65"/>
    <w:rsid w:val="00454C4D"/>
    <w:rsid w:val="004553D2"/>
    <w:rsid w:val="004554A5"/>
    <w:rsid w:val="004555D1"/>
    <w:rsid w:val="0045630F"/>
    <w:rsid w:val="00456C76"/>
    <w:rsid w:val="00456E2D"/>
    <w:rsid w:val="00456ED9"/>
    <w:rsid w:val="004576A4"/>
    <w:rsid w:val="004617CA"/>
    <w:rsid w:val="004621D8"/>
    <w:rsid w:val="00462212"/>
    <w:rsid w:val="0046261B"/>
    <w:rsid w:val="00463EDA"/>
    <w:rsid w:val="0046504F"/>
    <w:rsid w:val="004659DD"/>
    <w:rsid w:val="00465F7E"/>
    <w:rsid w:val="004662E7"/>
    <w:rsid w:val="0046766A"/>
    <w:rsid w:val="00470401"/>
    <w:rsid w:val="00470B91"/>
    <w:rsid w:val="00471D07"/>
    <w:rsid w:val="00471DD3"/>
    <w:rsid w:val="0047351F"/>
    <w:rsid w:val="00474620"/>
    <w:rsid w:val="00474AF9"/>
    <w:rsid w:val="00474B6C"/>
    <w:rsid w:val="00474D1B"/>
    <w:rsid w:val="00475176"/>
    <w:rsid w:val="004751A7"/>
    <w:rsid w:val="004755CC"/>
    <w:rsid w:val="004755F5"/>
    <w:rsid w:val="00475FDD"/>
    <w:rsid w:val="004763F4"/>
    <w:rsid w:val="0047664B"/>
    <w:rsid w:val="00476794"/>
    <w:rsid w:val="00476AE8"/>
    <w:rsid w:val="00476CDB"/>
    <w:rsid w:val="00476E8F"/>
    <w:rsid w:val="00480438"/>
    <w:rsid w:val="00480556"/>
    <w:rsid w:val="0048057E"/>
    <w:rsid w:val="0048166B"/>
    <w:rsid w:val="00482B3A"/>
    <w:rsid w:val="00482B76"/>
    <w:rsid w:val="00482EB7"/>
    <w:rsid w:val="00483087"/>
    <w:rsid w:val="00483A02"/>
    <w:rsid w:val="00484162"/>
    <w:rsid w:val="00484FDE"/>
    <w:rsid w:val="004853A0"/>
    <w:rsid w:val="00485C8E"/>
    <w:rsid w:val="00486814"/>
    <w:rsid w:val="004874A1"/>
    <w:rsid w:val="004874C3"/>
    <w:rsid w:val="004907A0"/>
    <w:rsid w:val="0049115B"/>
    <w:rsid w:val="004912C7"/>
    <w:rsid w:val="0049134E"/>
    <w:rsid w:val="0049161F"/>
    <w:rsid w:val="0049196C"/>
    <w:rsid w:val="00491F63"/>
    <w:rsid w:val="0049249B"/>
    <w:rsid w:val="00492E32"/>
    <w:rsid w:val="00495786"/>
    <w:rsid w:val="0049584C"/>
    <w:rsid w:val="00495B59"/>
    <w:rsid w:val="0049621E"/>
    <w:rsid w:val="00496504"/>
    <w:rsid w:val="00497942"/>
    <w:rsid w:val="004A0256"/>
    <w:rsid w:val="004A2369"/>
    <w:rsid w:val="004A262F"/>
    <w:rsid w:val="004A2DD3"/>
    <w:rsid w:val="004A2EAE"/>
    <w:rsid w:val="004A396C"/>
    <w:rsid w:val="004A3B57"/>
    <w:rsid w:val="004A4744"/>
    <w:rsid w:val="004A4D29"/>
    <w:rsid w:val="004A4E44"/>
    <w:rsid w:val="004A7B1A"/>
    <w:rsid w:val="004A7C98"/>
    <w:rsid w:val="004B0E55"/>
    <w:rsid w:val="004B1F5E"/>
    <w:rsid w:val="004B3E21"/>
    <w:rsid w:val="004B43EC"/>
    <w:rsid w:val="004B4516"/>
    <w:rsid w:val="004B56B2"/>
    <w:rsid w:val="004B6237"/>
    <w:rsid w:val="004B6C59"/>
    <w:rsid w:val="004B6EA3"/>
    <w:rsid w:val="004B704A"/>
    <w:rsid w:val="004B70DD"/>
    <w:rsid w:val="004C09CC"/>
    <w:rsid w:val="004C0A04"/>
    <w:rsid w:val="004C0B0A"/>
    <w:rsid w:val="004C20A9"/>
    <w:rsid w:val="004C332B"/>
    <w:rsid w:val="004C36EB"/>
    <w:rsid w:val="004C3C7A"/>
    <w:rsid w:val="004C4BBF"/>
    <w:rsid w:val="004C53A7"/>
    <w:rsid w:val="004C6AB1"/>
    <w:rsid w:val="004C700C"/>
    <w:rsid w:val="004C7065"/>
    <w:rsid w:val="004C7283"/>
    <w:rsid w:val="004C7B0A"/>
    <w:rsid w:val="004D0EE7"/>
    <w:rsid w:val="004D13FC"/>
    <w:rsid w:val="004D1460"/>
    <w:rsid w:val="004D1726"/>
    <w:rsid w:val="004D1EB7"/>
    <w:rsid w:val="004D26FB"/>
    <w:rsid w:val="004D455C"/>
    <w:rsid w:val="004D482F"/>
    <w:rsid w:val="004D5751"/>
    <w:rsid w:val="004D7118"/>
    <w:rsid w:val="004D75C3"/>
    <w:rsid w:val="004E1281"/>
    <w:rsid w:val="004E18B5"/>
    <w:rsid w:val="004E1AA8"/>
    <w:rsid w:val="004E2E91"/>
    <w:rsid w:val="004E3776"/>
    <w:rsid w:val="004E3AF9"/>
    <w:rsid w:val="004E3C19"/>
    <w:rsid w:val="004E4CA3"/>
    <w:rsid w:val="004E4CE0"/>
    <w:rsid w:val="004E6C4D"/>
    <w:rsid w:val="004E6F7C"/>
    <w:rsid w:val="004E70E8"/>
    <w:rsid w:val="004E75EC"/>
    <w:rsid w:val="004F08F2"/>
    <w:rsid w:val="004F0D67"/>
    <w:rsid w:val="004F1D0B"/>
    <w:rsid w:val="004F24B4"/>
    <w:rsid w:val="004F29BC"/>
    <w:rsid w:val="004F2C51"/>
    <w:rsid w:val="004F330E"/>
    <w:rsid w:val="004F4091"/>
    <w:rsid w:val="004F4204"/>
    <w:rsid w:val="004F4C47"/>
    <w:rsid w:val="004F50F4"/>
    <w:rsid w:val="004F5E42"/>
    <w:rsid w:val="004F62C1"/>
    <w:rsid w:val="004F7773"/>
    <w:rsid w:val="005014A2"/>
    <w:rsid w:val="005018F4"/>
    <w:rsid w:val="00501D2B"/>
    <w:rsid w:val="00502120"/>
    <w:rsid w:val="00502762"/>
    <w:rsid w:val="00503364"/>
    <w:rsid w:val="00503A17"/>
    <w:rsid w:val="00506893"/>
    <w:rsid w:val="005069B9"/>
    <w:rsid w:val="0050745C"/>
    <w:rsid w:val="00511616"/>
    <w:rsid w:val="0051163E"/>
    <w:rsid w:val="00511666"/>
    <w:rsid w:val="00513894"/>
    <w:rsid w:val="00514622"/>
    <w:rsid w:val="00514913"/>
    <w:rsid w:val="0051569C"/>
    <w:rsid w:val="00515912"/>
    <w:rsid w:val="00515E7B"/>
    <w:rsid w:val="00516DCC"/>
    <w:rsid w:val="00517CA1"/>
    <w:rsid w:val="00520C51"/>
    <w:rsid w:val="00520C7D"/>
    <w:rsid w:val="00521E58"/>
    <w:rsid w:val="00522AA7"/>
    <w:rsid w:val="00522FCD"/>
    <w:rsid w:val="005234B1"/>
    <w:rsid w:val="005240FA"/>
    <w:rsid w:val="0052428C"/>
    <w:rsid w:val="0052486B"/>
    <w:rsid w:val="00524A4E"/>
    <w:rsid w:val="00525231"/>
    <w:rsid w:val="00526DE2"/>
    <w:rsid w:val="005271C5"/>
    <w:rsid w:val="00527223"/>
    <w:rsid w:val="00527449"/>
    <w:rsid w:val="00527F49"/>
    <w:rsid w:val="005300F3"/>
    <w:rsid w:val="00531D04"/>
    <w:rsid w:val="0053250F"/>
    <w:rsid w:val="00532EC3"/>
    <w:rsid w:val="00533850"/>
    <w:rsid w:val="00533B45"/>
    <w:rsid w:val="005348BD"/>
    <w:rsid w:val="00535122"/>
    <w:rsid w:val="00535E98"/>
    <w:rsid w:val="00536177"/>
    <w:rsid w:val="00536844"/>
    <w:rsid w:val="005368D3"/>
    <w:rsid w:val="00536D61"/>
    <w:rsid w:val="00540068"/>
    <w:rsid w:val="00541403"/>
    <w:rsid w:val="005414A8"/>
    <w:rsid w:val="005431E7"/>
    <w:rsid w:val="00543E18"/>
    <w:rsid w:val="00543E9B"/>
    <w:rsid w:val="0054481A"/>
    <w:rsid w:val="00544CFB"/>
    <w:rsid w:val="00544E89"/>
    <w:rsid w:val="00545EE5"/>
    <w:rsid w:val="00547ACA"/>
    <w:rsid w:val="00547AFF"/>
    <w:rsid w:val="005513E6"/>
    <w:rsid w:val="00551BE1"/>
    <w:rsid w:val="0055215A"/>
    <w:rsid w:val="005522B8"/>
    <w:rsid w:val="0055274D"/>
    <w:rsid w:val="00552839"/>
    <w:rsid w:val="00553D7D"/>
    <w:rsid w:val="0055618A"/>
    <w:rsid w:val="005561EC"/>
    <w:rsid w:val="00556C33"/>
    <w:rsid w:val="00556C38"/>
    <w:rsid w:val="005576E4"/>
    <w:rsid w:val="00557D74"/>
    <w:rsid w:val="00557DE6"/>
    <w:rsid w:val="00560B30"/>
    <w:rsid w:val="0056305D"/>
    <w:rsid w:val="00563BDB"/>
    <w:rsid w:val="00563D06"/>
    <w:rsid w:val="00563D37"/>
    <w:rsid w:val="005648BE"/>
    <w:rsid w:val="00564A53"/>
    <w:rsid w:val="00564B70"/>
    <w:rsid w:val="00564BC8"/>
    <w:rsid w:val="005650D0"/>
    <w:rsid w:val="005651DC"/>
    <w:rsid w:val="005668B3"/>
    <w:rsid w:val="00566C9F"/>
    <w:rsid w:val="005701C5"/>
    <w:rsid w:val="00570213"/>
    <w:rsid w:val="005705E3"/>
    <w:rsid w:val="00570668"/>
    <w:rsid w:val="00573457"/>
    <w:rsid w:val="005735D5"/>
    <w:rsid w:val="00573706"/>
    <w:rsid w:val="00573E78"/>
    <w:rsid w:val="0057458D"/>
    <w:rsid w:val="0057467A"/>
    <w:rsid w:val="00574C3B"/>
    <w:rsid w:val="0057535E"/>
    <w:rsid w:val="00576259"/>
    <w:rsid w:val="00576388"/>
    <w:rsid w:val="005805AD"/>
    <w:rsid w:val="00580AD1"/>
    <w:rsid w:val="00581E5A"/>
    <w:rsid w:val="005837E7"/>
    <w:rsid w:val="00583F46"/>
    <w:rsid w:val="0058409B"/>
    <w:rsid w:val="005850A4"/>
    <w:rsid w:val="00585867"/>
    <w:rsid w:val="00585A56"/>
    <w:rsid w:val="005869D5"/>
    <w:rsid w:val="00586D76"/>
    <w:rsid w:val="0058743A"/>
    <w:rsid w:val="0058767A"/>
    <w:rsid w:val="00590ED3"/>
    <w:rsid w:val="00592138"/>
    <w:rsid w:val="00592902"/>
    <w:rsid w:val="00592D68"/>
    <w:rsid w:val="00593607"/>
    <w:rsid w:val="00593CC6"/>
    <w:rsid w:val="00594CA8"/>
    <w:rsid w:val="00595E2F"/>
    <w:rsid w:val="00595E53"/>
    <w:rsid w:val="00596197"/>
    <w:rsid w:val="005961A2"/>
    <w:rsid w:val="00597863"/>
    <w:rsid w:val="005A0EEC"/>
    <w:rsid w:val="005A1FE6"/>
    <w:rsid w:val="005A2C56"/>
    <w:rsid w:val="005A5231"/>
    <w:rsid w:val="005A590C"/>
    <w:rsid w:val="005A7CF9"/>
    <w:rsid w:val="005B03EB"/>
    <w:rsid w:val="005B0CA0"/>
    <w:rsid w:val="005B0F2B"/>
    <w:rsid w:val="005B164B"/>
    <w:rsid w:val="005B1667"/>
    <w:rsid w:val="005B1746"/>
    <w:rsid w:val="005B1E5B"/>
    <w:rsid w:val="005B25FA"/>
    <w:rsid w:val="005B2792"/>
    <w:rsid w:val="005B2B4D"/>
    <w:rsid w:val="005B2CAB"/>
    <w:rsid w:val="005B2FDB"/>
    <w:rsid w:val="005B3E31"/>
    <w:rsid w:val="005B4058"/>
    <w:rsid w:val="005B6125"/>
    <w:rsid w:val="005B6502"/>
    <w:rsid w:val="005B7F0E"/>
    <w:rsid w:val="005C05D5"/>
    <w:rsid w:val="005C07D2"/>
    <w:rsid w:val="005C1CAB"/>
    <w:rsid w:val="005C36EF"/>
    <w:rsid w:val="005C40FB"/>
    <w:rsid w:val="005C424C"/>
    <w:rsid w:val="005C4626"/>
    <w:rsid w:val="005C47C1"/>
    <w:rsid w:val="005C4A1E"/>
    <w:rsid w:val="005C4B57"/>
    <w:rsid w:val="005C594C"/>
    <w:rsid w:val="005C685F"/>
    <w:rsid w:val="005C78A2"/>
    <w:rsid w:val="005C7E59"/>
    <w:rsid w:val="005D0500"/>
    <w:rsid w:val="005D08C2"/>
    <w:rsid w:val="005D0E69"/>
    <w:rsid w:val="005D1153"/>
    <w:rsid w:val="005D2812"/>
    <w:rsid w:val="005D2946"/>
    <w:rsid w:val="005D5060"/>
    <w:rsid w:val="005D5B68"/>
    <w:rsid w:val="005D5DCC"/>
    <w:rsid w:val="005D7585"/>
    <w:rsid w:val="005D7F0B"/>
    <w:rsid w:val="005E0025"/>
    <w:rsid w:val="005E0ACA"/>
    <w:rsid w:val="005E122A"/>
    <w:rsid w:val="005E27B8"/>
    <w:rsid w:val="005E3D1D"/>
    <w:rsid w:val="005E3D4F"/>
    <w:rsid w:val="005E48C3"/>
    <w:rsid w:val="005E625D"/>
    <w:rsid w:val="005F1F75"/>
    <w:rsid w:val="005F36C9"/>
    <w:rsid w:val="005F5899"/>
    <w:rsid w:val="005F6639"/>
    <w:rsid w:val="005F69CF"/>
    <w:rsid w:val="005F7159"/>
    <w:rsid w:val="005F72BD"/>
    <w:rsid w:val="005F7DE2"/>
    <w:rsid w:val="006003D1"/>
    <w:rsid w:val="00600514"/>
    <w:rsid w:val="00600A92"/>
    <w:rsid w:val="00600AB3"/>
    <w:rsid w:val="0060272F"/>
    <w:rsid w:val="00602D14"/>
    <w:rsid w:val="00603725"/>
    <w:rsid w:val="00604AA8"/>
    <w:rsid w:val="00605541"/>
    <w:rsid w:val="006056D3"/>
    <w:rsid w:val="0060581E"/>
    <w:rsid w:val="00606733"/>
    <w:rsid w:val="0060682E"/>
    <w:rsid w:val="00606D69"/>
    <w:rsid w:val="006105F4"/>
    <w:rsid w:val="00610AD5"/>
    <w:rsid w:val="0061330B"/>
    <w:rsid w:val="00613EB7"/>
    <w:rsid w:val="0061478D"/>
    <w:rsid w:val="0061556F"/>
    <w:rsid w:val="00615749"/>
    <w:rsid w:val="00615C2B"/>
    <w:rsid w:val="00616D6C"/>
    <w:rsid w:val="00617A74"/>
    <w:rsid w:val="00620F7C"/>
    <w:rsid w:val="00621771"/>
    <w:rsid w:val="00621A11"/>
    <w:rsid w:val="00621C4D"/>
    <w:rsid w:val="00621E6E"/>
    <w:rsid w:val="006221D9"/>
    <w:rsid w:val="006234DD"/>
    <w:rsid w:val="006236CA"/>
    <w:rsid w:val="0062375F"/>
    <w:rsid w:val="00623BA3"/>
    <w:rsid w:val="0062432D"/>
    <w:rsid w:val="0062491F"/>
    <w:rsid w:val="006300D0"/>
    <w:rsid w:val="00630270"/>
    <w:rsid w:val="0063156D"/>
    <w:rsid w:val="00632C80"/>
    <w:rsid w:val="00633CE9"/>
    <w:rsid w:val="00633FF2"/>
    <w:rsid w:val="00634E79"/>
    <w:rsid w:val="0063513D"/>
    <w:rsid w:val="0063540F"/>
    <w:rsid w:val="00635A11"/>
    <w:rsid w:val="00635FFE"/>
    <w:rsid w:val="00636305"/>
    <w:rsid w:val="006418C1"/>
    <w:rsid w:val="00642537"/>
    <w:rsid w:val="0064408C"/>
    <w:rsid w:val="00644731"/>
    <w:rsid w:val="00650B0D"/>
    <w:rsid w:val="00651602"/>
    <w:rsid w:val="00651644"/>
    <w:rsid w:val="00652ABA"/>
    <w:rsid w:val="00652BD1"/>
    <w:rsid w:val="00652E4C"/>
    <w:rsid w:val="006537FC"/>
    <w:rsid w:val="00654BF0"/>
    <w:rsid w:val="00654F19"/>
    <w:rsid w:val="006556FC"/>
    <w:rsid w:val="00655A09"/>
    <w:rsid w:val="00656782"/>
    <w:rsid w:val="00656B8B"/>
    <w:rsid w:val="006579C2"/>
    <w:rsid w:val="00657C92"/>
    <w:rsid w:val="00661F1E"/>
    <w:rsid w:val="00662A10"/>
    <w:rsid w:val="00662B05"/>
    <w:rsid w:val="00663023"/>
    <w:rsid w:val="00663903"/>
    <w:rsid w:val="00663AE0"/>
    <w:rsid w:val="00663D7A"/>
    <w:rsid w:val="00666011"/>
    <w:rsid w:val="006661A8"/>
    <w:rsid w:val="00666A3F"/>
    <w:rsid w:val="00666BA4"/>
    <w:rsid w:val="00667ADC"/>
    <w:rsid w:val="00667DE2"/>
    <w:rsid w:val="006709B8"/>
    <w:rsid w:val="00671454"/>
    <w:rsid w:val="00671888"/>
    <w:rsid w:val="0067346A"/>
    <w:rsid w:val="006740C8"/>
    <w:rsid w:val="00675253"/>
    <w:rsid w:val="00675434"/>
    <w:rsid w:val="00676F54"/>
    <w:rsid w:val="006804DA"/>
    <w:rsid w:val="00680EF2"/>
    <w:rsid w:val="006818D5"/>
    <w:rsid w:val="0068210A"/>
    <w:rsid w:val="00683D20"/>
    <w:rsid w:val="00684A97"/>
    <w:rsid w:val="006853BE"/>
    <w:rsid w:val="00686550"/>
    <w:rsid w:val="0068692E"/>
    <w:rsid w:val="00686B1C"/>
    <w:rsid w:val="0069409F"/>
    <w:rsid w:val="00694366"/>
    <w:rsid w:val="00694D7E"/>
    <w:rsid w:val="00697FE0"/>
    <w:rsid w:val="006A093B"/>
    <w:rsid w:val="006A0F59"/>
    <w:rsid w:val="006A1552"/>
    <w:rsid w:val="006A3432"/>
    <w:rsid w:val="006A378C"/>
    <w:rsid w:val="006A395D"/>
    <w:rsid w:val="006A433B"/>
    <w:rsid w:val="006A5A7D"/>
    <w:rsid w:val="006A69D2"/>
    <w:rsid w:val="006A71F2"/>
    <w:rsid w:val="006A732E"/>
    <w:rsid w:val="006A73E5"/>
    <w:rsid w:val="006B07F9"/>
    <w:rsid w:val="006B0F0D"/>
    <w:rsid w:val="006B15AD"/>
    <w:rsid w:val="006B2571"/>
    <w:rsid w:val="006B2BA2"/>
    <w:rsid w:val="006B3B9D"/>
    <w:rsid w:val="006B4419"/>
    <w:rsid w:val="006B49CD"/>
    <w:rsid w:val="006B54EC"/>
    <w:rsid w:val="006B5D0E"/>
    <w:rsid w:val="006C0B4E"/>
    <w:rsid w:val="006C1639"/>
    <w:rsid w:val="006C1DC1"/>
    <w:rsid w:val="006C1EBF"/>
    <w:rsid w:val="006C2B36"/>
    <w:rsid w:val="006C2C0A"/>
    <w:rsid w:val="006C303F"/>
    <w:rsid w:val="006C30F9"/>
    <w:rsid w:val="006C48FA"/>
    <w:rsid w:val="006C4DA9"/>
    <w:rsid w:val="006C54B6"/>
    <w:rsid w:val="006C7659"/>
    <w:rsid w:val="006C7874"/>
    <w:rsid w:val="006C7F94"/>
    <w:rsid w:val="006D0419"/>
    <w:rsid w:val="006D2A6E"/>
    <w:rsid w:val="006D2CAE"/>
    <w:rsid w:val="006D355D"/>
    <w:rsid w:val="006D39E3"/>
    <w:rsid w:val="006D3A56"/>
    <w:rsid w:val="006D3AA4"/>
    <w:rsid w:val="006D409B"/>
    <w:rsid w:val="006D4B8A"/>
    <w:rsid w:val="006D577A"/>
    <w:rsid w:val="006D6F84"/>
    <w:rsid w:val="006E04A0"/>
    <w:rsid w:val="006E1E36"/>
    <w:rsid w:val="006E2531"/>
    <w:rsid w:val="006E2CE3"/>
    <w:rsid w:val="006E2F00"/>
    <w:rsid w:val="006E3665"/>
    <w:rsid w:val="006E38B2"/>
    <w:rsid w:val="006E5C48"/>
    <w:rsid w:val="006E6513"/>
    <w:rsid w:val="006F086E"/>
    <w:rsid w:val="006F0CE8"/>
    <w:rsid w:val="006F0D94"/>
    <w:rsid w:val="006F116A"/>
    <w:rsid w:val="006F1BEC"/>
    <w:rsid w:val="006F3A07"/>
    <w:rsid w:val="006F4074"/>
    <w:rsid w:val="006F6BBF"/>
    <w:rsid w:val="006F7B59"/>
    <w:rsid w:val="0070002D"/>
    <w:rsid w:val="0070116A"/>
    <w:rsid w:val="00701CC0"/>
    <w:rsid w:val="00701DD8"/>
    <w:rsid w:val="00702245"/>
    <w:rsid w:val="00703403"/>
    <w:rsid w:val="00704542"/>
    <w:rsid w:val="00704EBE"/>
    <w:rsid w:val="00705FE8"/>
    <w:rsid w:val="00706C2A"/>
    <w:rsid w:val="00710873"/>
    <w:rsid w:val="00710CCF"/>
    <w:rsid w:val="00713D9F"/>
    <w:rsid w:val="0071640F"/>
    <w:rsid w:val="0071709F"/>
    <w:rsid w:val="007171EB"/>
    <w:rsid w:val="00717267"/>
    <w:rsid w:val="00717D37"/>
    <w:rsid w:val="00717DC6"/>
    <w:rsid w:val="00721A02"/>
    <w:rsid w:val="00723701"/>
    <w:rsid w:val="007238AC"/>
    <w:rsid w:val="00724184"/>
    <w:rsid w:val="0072515E"/>
    <w:rsid w:val="007263CD"/>
    <w:rsid w:val="00726586"/>
    <w:rsid w:val="00727D7D"/>
    <w:rsid w:val="00727F6F"/>
    <w:rsid w:val="00730369"/>
    <w:rsid w:val="00732715"/>
    <w:rsid w:val="00732D26"/>
    <w:rsid w:val="007337D0"/>
    <w:rsid w:val="00733B5D"/>
    <w:rsid w:val="007342D7"/>
    <w:rsid w:val="0073455B"/>
    <w:rsid w:val="00735963"/>
    <w:rsid w:val="00735B0D"/>
    <w:rsid w:val="0073656A"/>
    <w:rsid w:val="00736D7E"/>
    <w:rsid w:val="00737123"/>
    <w:rsid w:val="00737D00"/>
    <w:rsid w:val="00741A07"/>
    <w:rsid w:val="00742AC3"/>
    <w:rsid w:val="00743BC0"/>
    <w:rsid w:val="00743C83"/>
    <w:rsid w:val="00743E40"/>
    <w:rsid w:val="00744590"/>
    <w:rsid w:val="00745DF8"/>
    <w:rsid w:val="00746740"/>
    <w:rsid w:val="00747A7D"/>
    <w:rsid w:val="00750BD6"/>
    <w:rsid w:val="00751472"/>
    <w:rsid w:val="00752770"/>
    <w:rsid w:val="00754EAC"/>
    <w:rsid w:val="00754EC8"/>
    <w:rsid w:val="00755978"/>
    <w:rsid w:val="0075693E"/>
    <w:rsid w:val="00757ABE"/>
    <w:rsid w:val="00760294"/>
    <w:rsid w:val="007609DB"/>
    <w:rsid w:val="00760D44"/>
    <w:rsid w:val="007620F4"/>
    <w:rsid w:val="00762EF0"/>
    <w:rsid w:val="007662F4"/>
    <w:rsid w:val="007666DC"/>
    <w:rsid w:val="00766A05"/>
    <w:rsid w:val="00766F9C"/>
    <w:rsid w:val="0076718A"/>
    <w:rsid w:val="007673AC"/>
    <w:rsid w:val="00767411"/>
    <w:rsid w:val="00767F70"/>
    <w:rsid w:val="00772365"/>
    <w:rsid w:val="00772FA4"/>
    <w:rsid w:val="00773B97"/>
    <w:rsid w:val="00774B8D"/>
    <w:rsid w:val="00775E28"/>
    <w:rsid w:val="0077641A"/>
    <w:rsid w:val="0077649D"/>
    <w:rsid w:val="007767AF"/>
    <w:rsid w:val="00776AA8"/>
    <w:rsid w:val="00776D36"/>
    <w:rsid w:val="00777C05"/>
    <w:rsid w:val="00780785"/>
    <w:rsid w:val="007825A9"/>
    <w:rsid w:val="00783ABC"/>
    <w:rsid w:val="00784381"/>
    <w:rsid w:val="0078496F"/>
    <w:rsid w:val="00784A2E"/>
    <w:rsid w:val="00784CEF"/>
    <w:rsid w:val="007865E5"/>
    <w:rsid w:val="00786CCE"/>
    <w:rsid w:val="00787623"/>
    <w:rsid w:val="00790048"/>
    <w:rsid w:val="007912FC"/>
    <w:rsid w:val="00791395"/>
    <w:rsid w:val="00791A8D"/>
    <w:rsid w:val="0079209E"/>
    <w:rsid w:val="00792306"/>
    <w:rsid w:val="0079245F"/>
    <w:rsid w:val="00792720"/>
    <w:rsid w:val="00792E53"/>
    <w:rsid w:val="00794ACF"/>
    <w:rsid w:val="00794B9E"/>
    <w:rsid w:val="00795F1C"/>
    <w:rsid w:val="007A018A"/>
    <w:rsid w:val="007A0E63"/>
    <w:rsid w:val="007A1470"/>
    <w:rsid w:val="007A2A69"/>
    <w:rsid w:val="007A2B92"/>
    <w:rsid w:val="007A2D89"/>
    <w:rsid w:val="007A2F41"/>
    <w:rsid w:val="007A3F6B"/>
    <w:rsid w:val="007A6500"/>
    <w:rsid w:val="007A6A78"/>
    <w:rsid w:val="007A7BFE"/>
    <w:rsid w:val="007B092F"/>
    <w:rsid w:val="007B2118"/>
    <w:rsid w:val="007B236F"/>
    <w:rsid w:val="007B2C9C"/>
    <w:rsid w:val="007B31F6"/>
    <w:rsid w:val="007B3874"/>
    <w:rsid w:val="007B3BBB"/>
    <w:rsid w:val="007B3E7C"/>
    <w:rsid w:val="007B42E3"/>
    <w:rsid w:val="007B43B4"/>
    <w:rsid w:val="007B45AC"/>
    <w:rsid w:val="007B483F"/>
    <w:rsid w:val="007B4B7A"/>
    <w:rsid w:val="007B51FB"/>
    <w:rsid w:val="007B525A"/>
    <w:rsid w:val="007B5AC3"/>
    <w:rsid w:val="007B67B3"/>
    <w:rsid w:val="007B67E5"/>
    <w:rsid w:val="007B7781"/>
    <w:rsid w:val="007B7BC9"/>
    <w:rsid w:val="007C0080"/>
    <w:rsid w:val="007C1D29"/>
    <w:rsid w:val="007C25B9"/>
    <w:rsid w:val="007C314D"/>
    <w:rsid w:val="007C3B0C"/>
    <w:rsid w:val="007C52B8"/>
    <w:rsid w:val="007C5F0A"/>
    <w:rsid w:val="007C6FD0"/>
    <w:rsid w:val="007D0297"/>
    <w:rsid w:val="007D0447"/>
    <w:rsid w:val="007D04DF"/>
    <w:rsid w:val="007D083C"/>
    <w:rsid w:val="007D0876"/>
    <w:rsid w:val="007D1852"/>
    <w:rsid w:val="007D20C7"/>
    <w:rsid w:val="007D2188"/>
    <w:rsid w:val="007D3EC7"/>
    <w:rsid w:val="007D3F6B"/>
    <w:rsid w:val="007D455C"/>
    <w:rsid w:val="007D6422"/>
    <w:rsid w:val="007D6BD8"/>
    <w:rsid w:val="007D6BF1"/>
    <w:rsid w:val="007D7970"/>
    <w:rsid w:val="007E04D5"/>
    <w:rsid w:val="007E060E"/>
    <w:rsid w:val="007E1E70"/>
    <w:rsid w:val="007E22A9"/>
    <w:rsid w:val="007E2C19"/>
    <w:rsid w:val="007E2D73"/>
    <w:rsid w:val="007E4093"/>
    <w:rsid w:val="007E4A67"/>
    <w:rsid w:val="007E5C7D"/>
    <w:rsid w:val="007E6C06"/>
    <w:rsid w:val="007E7CBD"/>
    <w:rsid w:val="007F1322"/>
    <w:rsid w:val="007F1CEB"/>
    <w:rsid w:val="007F1E28"/>
    <w:rsid w:val="007F382B"/>
    <w:rsid w:val="007F46F2"/>
    <w:rsid w:val="007F4772"/>
    <w:rsid w:val="007F48CA"/>
    <w:rsid w:val="007F4EE1"/>
    <w:rsid w:val="007F5E02"/>
    <w:rsid w:val="007F6AE3"/>
    <w:rsid w:val="007F70A1"/>
    <w:rsid w:val="007F7AAD"/>
    <w:rsid w:val="008003D2"/>
    <w:rsid w:val="00800D1F"/>
    <w:rsid w:val="00801B0F"/>
    <w:rsid w:val="00802770"/>
    <w:rsid w:val="00802B3E"/>
    <w:rsid w:val="00803543"/>
    <w:rsid w:val="00805636"/>
    <w:rsid w:val="00805775"/>
    <w:rsid w:val="00805B33"/>
    <w:rsid w:val="00807AF6"/>
    <w:rsid w:val="00810032"/>
    <w:rsid w:val="008102BF"/>
    <w:rsid w:val="00810614"/>
    <w:rsid w:val="00810CAD"/>
    <w:rsid w:val="008118AA"/>
    <w:rsid w:val="008125C9"/>
    <w:rsid w:val="00813A7B"/>
    <w:rsid w:val="00814189"/>
    <w:rsid w:val="00814626"/>
    <w:rsid w:val="00814989"/>
    <w:rsid w:val="0081570E"/>
    <w:rsid w:val="0081626B"/>
    <w:rsid w:val="00816C45"/>
    <w:rsid w:val="00816FF2"/>
    <w:rsid w:val="00817701"/>
    <w:rsid w:val="00820973"/>
    <w:rsid w:val="00820DA6"/>
    <w:rsid w:val="00820E70"/>
    <w:rsid w:val="00821544"/>
    <w:rsid w:val="00822123"/>
    <w:rsid w:val="00822296"/>
    <w:rsid w:val="00822F9A"/>
    <w:rsid w:val="008234EE"/>
    <w:rsid w:val="008235D3"/>
    <w:rsid w:val="00823753"/>
    <w:rsid w:val="00824250"/>
    <w:rsid w:val="008258FB"/>
    <w:rsid w:val="00825DC8"/>
    <w:rsid w:val="00826AE9"/>
    <w:rsid w:val="00827542"/>
    <w:rsid w:val="008275BD"/>
    <w:rsid w:val="008305CE"/>
    <w:rsid w:val="00831108"/>
    <w:rsid w:val="008311A7"/>
    <w:rsid w:val="00833EEF"/>
    <w:rsid w:val="00834201"/>
    <w:rsid w:val="00834D37"/>
    <w:rsid w:val="00835A76"/>
    <w:rsid w:val="00840B47"/>
    <w:rsid w:val="008414D4"/>
    <w:rsid w:val="00842E8E"/>
    <w:rsid w:val="00843054"/>
    <w:rsid w:val="00844A1D"/>
    <w:rsid w:val="00844BA3"/>
    <w:rsid w:val="00845104"/>
    <w:rsid w:val="00845386"/>
    <w:rsid w:val="00846084"/>
    <w:rsid w:val="0084744C"/>
    <w:rsid w:val="00847AA7"/>
    <w:rsid w:val="00847F11"/>
    <w:rsid w:val="008504FB"/>
    <w:rsid w:val="00850840"/>
    <w:rsid w:val="00851A13"/>
    <w:rsid w:val="0085202C"/>
    <w:rsid w:val="00852138"/>
    <w:rsid w:val="00852CAD"/>
    <w:rsid w:val="00853DEB"/>
    <w:rsid w:val="008555E2"/>
    <w:rsid w:val="0085642F"/>
    <w:rsid w:val="008600F6"/>
    <w:rsid w:val="00860955"/>
    <w:rsid w:val="00861259"/>
    <w:rsid w:val="0086183C"/>
    <w:rsid w:val="00861A24"/>
    <w:rsid w:val="00861B7C"/>
    <w:rsid w:val="00861B91"/>
    <w:rsid w:val="00861F0E"/>
    <w:rsid w:val="00865668"/>
    <w:rsid w:val="00865E28"/>
    <w:rsid w:val="00866323"/>
    <w:rsid w:val="00867C67"/>
    <w:rsid w:val="00867DED"/>
    <w:rsid w:val="00871897"/>
    <w:rsid w:val="00872980"/>
    <w:rsid w:val="008736DD"/>
    <w:rsid w:val="00873961"/>
    <w:rsid w:val="00875605"/>
    <w:rsid w:val="008773D5"/>
    <w:rsid w:val="0088071A"/>
    <w:rsid w:val="00880729"/>
    <w:rsid w:val="00880A4B"/>
    <w:rsid w:val="00881760"/>
    <w:rsid w:val="00881940"/>
    <w:rsid w:val="00881A46"/>
    <w:rsid w:val="00881DCE"/>
    <w:rsid w:val="008823A5"/>
    <w:rsid w:val="0088264E"/>
    <w:rsid w:val="00882924"/>
    <w:rsid w:val="00883526"/>
    <w:rsid w:val="0088379A"/>
    <w:rsid w:val="008838C9"/>
    <w:rsid w:val="00884369"/>
    <w:rsid w:val="00884878"/>
    <w:rsid w:val="008857A3"/>
    <w:rsid w:val="0088621F"/>
    <w:rsid w:val="00886268"/>
    <w:rsid w:val="008878CB"/>
    <w:rsid w:val="00890219"/>
    <w:rsid w:val="00890B66"/>
    <w:rsid w:val="00892671"/>
    <w:rsid w:val="0089362F"/>
    <w:rsid w:val="008939C8"/>
    <w:rsid w:val="00893B12"/>
    <w:rsid w:val="008949AA"/>
    <w:rsid w:val="0089511D"/>
    <w:rsid w:val="00895314"/>
    <w:rsid w:val="008957D4"/>
    <w:rsid w:val="008966BD"/>
    <w:rsid w:val="00896F97"/>
    <w:rsid w:val="00897D82"/>
    <w:rsid w:val="008A053B"/>
    <w:rsid w:val="008A13CC"/>
    <w:rsid w:val="008A1DA9"/>
    <w:rsid w:val="008A30C2"/>
    <w:rsid w:val="008A375E"/>
    <w:rsid w:val="008A3B52"/>
    <w:rsid w:val="008A3F26"/>
    <w:rsid w:val="008A560A"/>
    <w:rsid w:val="008B016A"/>
    <w:rsid w:val="008B105B"/>
    <w:rsid w:val="008B2437"/>
    <w:rsid w:val="008B3F31"/>
    <w:rsid w:val="008B4126"/>
    <w:rsid w:val="008B7BED"/>
    <w:rsid w:val="008C0E18"/>
    <w:rsid w:val="008C1467"/>
    <w:rsid w:val="008C1E27"/>
    <w:rsid w:val="008C1E3D"/>
    <w:rsid w:val="008C20D1"/>
    <w:rsid w:val="008C393D"/>
    <w:rsid w:val="008C3DF7"/>
    <w:rsid w:val="008C3EAD"/>
    <w:rsid w:val="008C410D"/>
    <w:rsid w:val="008C4473"/>
    <w:rsid w:val="008C60A7"/>
    <w:rsid w:val="008C6A2F"/>
    <w:rsid w:val="008C6BD3"/>
    <w:rsid w:val="008C7207"/>
    <w:rsid w:val="008C7250"/>
    <w:rsid w:val="008C73C2"/>
    <w:rsid w:val="008D085E"/>
    <w:rsid w:val="008D16F6"/>
    <w:rsid w:val="008D1A9C"/>
    <w:rsid w:val="008D1AC4"/>
    <w:rsid w:val="008D22E4"/>
    <w:rsid w:val="008D491F"/>
    <w:rsid w:val="008D4CEE"/>
    <w:rsid w:val="008D5529"/>
    <w:rsid w:val="008D56A8"/>
    <w:rsid w:val="008D5D55"/>
    <w:rsid w:val="008D6195"/>
    <w:rsid w:val="008D72C3"/>
    <w:rsid w:val="008E087A"/>
    <w:rsid w:val="008E117A"/>
    <w:rsid w:val="008E1DE6"/>
    <w:rsid w:val="008E22EB"/>
    <w:rsid w:val="008E57A8"/>
    <w:rsid w:val="008E634A"/>
    <w:rsid w:val="008E6F0E"/>
    <w:rsid w:val="008E7023"/>
    <w:rsid w:val="008E714D"/>
    <w:rsid w:val="008F23CD"/>
    <w:rsid w:val="008F2B58"/>
    <w:rsid w:val="008F31DF"/>
    <w:rsid w:val="008F479D"/>
    <w:rsid w:val="008F48E8"/>
    <w:rsid w:val="008F53CF"/>
    <w:rsid w:val="008F56C4"/>
    <w:rsid w:val="008F607C"/>
    <w:rsid w:val="008F6E4F"/>
    <w:rsid w:val="008F719B"/>
    <w:rsid w:val="008F7458"/>
    <w:rsid w:val="008F74F7"/>
    <w:rsid w:val="008F76DA"/>
    <w:rsid w:val="0090065F"/>
    <w:rsid w:val="00900A8E"/>
    <w:rsid w:val="00900FE8"/>
    <w:rsid w:val="009018F5"/>
    <w:rsid w:val="0090217D"/>
    <w:rsid w:val="009022D4"/>
    <w:rsid w:val="0090305E"/>
    <w:rsid w:val="00903C69"/>
    <w:rsid w:val="00903E5D"/>
    <w:rsid w:val="00904F5F"/>
    <w:rsid w:val="00905359"/>
    <w:rsid w:val="00906CF6"/>
    <w:rsid w:val="009076E4"/>
    <w:rsid w:val="009111A4"/>
    <w:rsid w:val="009139F8"/>
    <w:rsid w:val="00913CBD"/>
    <w:rsid w:val="00914593"/>
    <w:rsid w:val="00914A41"/>
    <w:rsid w:val="00914D2D"/>
    <w:rsid w:val="009150AB"/>
    <w:rsid w:val="00917ACD"/>
    <w:rsid w:val="0092016A"/>
    <w:rsid w:val="0092033E"/>
    <w:rsid w:val="00920A2E"/>
    <w:rsid w:val="00920AC1"/>
    <w:rsid w:val="0092158D"/>
    <w:rsid w:val="00921776"/>
    <w:rsid w:val="00922894"/>
    <w:rsid w:val="009228D9"/>
    <w:rsid w:val="00922CBA"/>
    <w:rsid w:val="00922D1B"/>
    <w:rsid w:val="00924076"/>
    <w:rsid w:val="009253B1"/>
    <w:rsid w:val="009258EA"/>
    <w:rsid w:val="00925A68"/>
    <w:rsid w:val="00925E10"/>
    <w:rsid w:val="009260A7"/>
    <w:rsid w:val="0092787D"/>
    <w:rsid w:val="00930CA5"/>
    <w:rsid w:val="00930CB5"/>
    <w:rsid w:val="00930E61"/>
    <w:rsid w:val="00931CAC"/>
    <w:rsid w:val="009323B7"/>
    <w:rsid w:val="00932A68"/>
    <w:rsid w:val="009348B1"/>
    <w:rsid w:val="00934D12"/>
    <w:rsid w:val="00935EF6"/>
    <w:rsid w:val="00936E92"/>
    <w:rsid w:val="00937DB4"/>
    <w:rsid w:val="00941B9E"/>
    <w:rsid w:val="00941C18"/>
    <w:rsid w:val="00942DF9"/>
    <w:rsid w:val="00942F82"/>
    <w:rsid w:val="009432C4"/>
    <w:rsid w:val="00943656"/>
    <w:rsid w:val="00944038"/>
    <w:rsid w:val="0094438F"/>
    <w:rsid w:val="00944779"/>
    <w:rsid w:val="009454A1"/>
    <w:rsid w:val="009454F2"/>
    <w:rsid w:val="00945667"/>
    <w:rsid w:val="00945BB2"/>
    <w:rsid w:val="00945E4A"/>
    <w:rsid w:val="00946F28"/>
    <w:rsid w:val="009475D2"/>
    <w:rsid w:val="009476B4"/>
    <w:rsid w:val="00950040"/>
    <w:rsid w:val="0095052A"/>
    <w:rsid w:val="009507B1"/>
    <w:rsid w:val="009513E6"/>
    <w:rsid w:val="0095325F"/>
    <w:rsid w:val="009574AD"/>
    <w:rsid w:val="0095761F"/>
    <w:rsid w:val="00957AB8"/>
    <w:rsid w:val="00961DE6"/>
    <w:rsid w:val="00963018"/>
    <w:rsid w:val="0096336E"/>
    <w:rsid w:val="00964237"/>
    <w:rsid w:val="009646A5"/>
    <w:rsid w:val="00964A83"/>
    <w:rsid w:val="00965903"/>
    <w:rsid w:val="00965AD8"/>
    <w:rsid w:val="00965D23"/>
    <w:rsid w:val="00965DC3"/>
    <w:rsid w:val="00966257"/>
    <w:rsid w:val="00966966"/>
    <w:rsid w:val="0097030F"/>
    <w:rsid w:val="00970A3E"/>
    <w:rsid w:val="00971848"/>
    <w:rsid w:val="0097363A"/>
    <w:rsid w:val="0097580C"/>
    <w:rsid w:val="00975F6A"/>
    <w:rsid w:val="0097629B"/>
    <w:rsid w:val="00976D96"/>
    <w:rsid w:val="009806E9"/>
    <w:rsid w:val="00980976"/>
    <w:rsid w:val="00980FD0"/>
    <w:rsid w:val="009813E8"/>
    <w:rsid w:val="00981845"/>
    <w:rsid w:val="00981A7D"/>
    <w:rsid w:val="00981F46"/>
    <w:rsid w:val="009829CE"/>
    <w:rsid w:val="00982AAC"/>
    <w:rsid w:val="00982E6F"/>
    <w:rsid w:val="00983A04"/>
    <w:rsid w:val="00983F25"/>
    <w:rsid w:val="0098414D"/>
    <w:rsid w:val="00986B84"/>
    <w:rsid w:val="0098762E"/>
    <w:rsid w:val="00987BDA"/>
    <w:rsid w:val="00987E63"/>
    <w:rsid w:val="00987F17"/>
    <w:rsid w:val="00990968"/>
    <w:rsid w:val="00990AEE"/>
    <w:rsid w:val="00990C65"/>
    <w:rsid w:val="00991587"/>
    <w:rsid w:val="00992328"/>
    <w:rsid w:val="009928ED"/>
    <w:rsid w:val="00992D48"/>
    <w:rsid w:val="00995A83"/>
    <w:rsid w:val="00996A83"/>
    <w:rsid w:val="00996E65"/>
    <w:rsid w:val="00996E6B"/>
    <w:rsid w:val="00997822"/>
    <w:rsid w:val="009A014A"/>
    <w:rsid w:val="009A06FE"/>
    <w:rsid w:val="009A0CB4"/>
    <w:rsid w:val="009A1292"/>
    <w:rsid w:val="009A171A"/>
    <w:rsid w:val="009A26D4"/>
    <w:rsid w:val="009A2BE3"/>
    <w:rsid w:val="009A43DA"/>
    <w:rsid w:val="009A4FA6"/>
    <w:rsid w:val="009A505D"/>
    <w:rsid w:val="009A689C"/>
    <w:rsid w:val="009B1F57"/>
    <w:rsid w:val="009B2C26"/>
    <w:rsid w:val="009B4148"/>
    <w:rsid w:val="009B5FF3"/>
    <w:rsid w:val="009B6592"/>
    <w:rsid w:val="009B6C0F"/>
    <w:rsid w:val="009C0340"/>
    <w:rsid w:val="009C0F12"/>
    <w:rsid w:val="009C0F1D"/>
    <w:rsid w:val="009C24B3"/>
    <w:rsid w:val="009C2C17"/>
    <w:rsid w:val="009C3554"/>
    <w:rsid w:val="009C39A2"/>
    <w:rsid w:val="009C4879"/>
    <w:rsid w:val="009C5DAA"/>
    <w:rsid w:val="009C6113"/>
    <w:rsid w:val="009C6C47"/>
    <w:rsid w:val="009C6F19"/>
    <w:rsid w:val="009C7490"/>
    <w:rsid w:val="009D00D1"/>
    <w:rsid w:val="009D0419"/>
    <w:rsid w:val="009D09A8"/>
    <w:rsid w:val="009D0FE0"/>
    <w:rsid w:val="009D38B0"/>
    <w:rsid w:val="009D3D1F"/>
    <w:rsid w:val="009D488B"/>
    <w:rsid w:val="009D4A91"/>
    <w:rsid w:val="009D4E0D"/>
    <w:rsid w:val="009D548A"/>
    <w:rsid w:val="009D6317"/>
    <w:rsid w:val="009D63BC"/>
    <w:rsid w:val="009D71C5"/>
    <w:rsid w:val="009D7657"/>
    <w:rsid w:val="009D785F"/>
    <w:rsid w:val="009E13C8"/>
    <w:rsid w:val="009E379A"/>
    <w:rsid w:val="009E3A13"/>
    <w:rsid w:val="009E458D"/>
    <w:rsid w:val="009F02CD"/>
    <w:rsid w:val="009F0E00"/>
    <w:rsid w:val="009F18F6"/>
    <w:rsid w:val="009F21B1"/>
    <w:rsid w:val="009F2749"/>
    <w:rsid w:val="009F358A"/>
    <w:rsid w:val="009F3BA4"/>
    <w:rsid w:val="009F4D92"/>
    <w:rsid w:val="009F516E"/>
    <w:rsid w:val="009F523C"/>
    <w:rsid w:val="009F6A5E"/>
    <w:rsid w:val="009F7E19"/>
    <w:rsid w:val="00A00A84"/>
    <w:rsid w:val="00A01196"/>
    <w:rsid w:val="00A0148A"/>
    <w:rsid w:val="00A015AF"/>
    <w:rsid w:val="00A01A68"/>
    <w:rsid w:val="00A026AA"/>
    <w:rsid w:val="00A03BAC"/>
    <w:rsid w:val="00A03D6C"/>
    <w:rsid w:val="00A0417F"/>
    <w:rsid w:val="00A04AD2"/>
    <w:rsid w:val="00A04D44"/>
    <w:rsid w:val="00A05E8B"/>
    <w:rsid w:val="00A1298F"/>
    <w:rsid w:val="00A13448"/>
    <w:rsid w:val="00A134F2"/>
    <w:rsid w:val="00A13F91"/>
    <w:rsid w:val="00A14BCE"/>
    <w:rsid w:val="00A15102"/>
    <w:rsid w:val="00A157E2"/>
    <w:rsid w:val="00A16479"/>
    <w:rsid w:val="00A16653"/>
    <w:rsid w:val="00A166EC"/>
    <w:rsid w:val="00A204D3"/>
    <w:rsid w:val="00A20643"/>
    <w:rsid w:val="00A2087B"/>
    <w:rsid w:val="00A217B5"/>
    <w:rsid w:val="00A233D6"/>
    <w:rsid w:val="00A23A33"/>
    <w:rsid w:val="00A23AFE"/>
    <w:rsid w:val="00A264AF"/>
    <w:rsid w:val="00A27281"/>
    <w:rsid w:val="00A27342"/>
    <w:rsid w:val="00A274D6"/>
    <w:rsid w:val="00A278A1"/>
    <w:rsid w:val="00A27F69"/>
    <w:rsid w:val="00A3137D"/>
    <w:rsid w:val="00A31504"/>
    <w:rsid w:val="00A31BAA"/>
    <w:rsid w:val="00A31FE8"/>
    <w:rsid w:val="00A32377"/>
    <w:rsid w:val="00A3310B"/>
    <w:rsid w:val="00A3360F"/>
    <w:rsid w:val="00A355B7"/>
    <w:rsid w:val="00A3571E"/>
    <w:rsid w:val="00A362D6"/>
    <w:rsid w:val="00A36A94"/>
    <w:rsid w:val="00A40314"/>
    <w:rsid w:val="00A40507"/>
    <w:rsid w:val="00A405E0"/>
    <w:rsid w:val="00A410E4"/>
    <w:rsid w:val="00A4168A"/>
    <w:rsid w:val="00A41DD8"/>
    <w:rsid w:val="00A4200C"/>
    <w:rsid w:val="00A4216E"/>
    <w:rsid w:val="00A42B06"/>
    <w:rsid w:val="00A42C33"/>
    <w:rsid w:val="00A42E7A"/>
    <w:rsid w:val="00A435DC"/>
    <w:rsid w:val="00A44D4F"/>
    <w:rsid w:val="00A44D80"/>
    <w:rsid w:val="00A45F89"/>
    <w:rsid w:val="00A469F4"/>
    <w:rsid w:val="00A47491"/>
    <w:rsid w:val="00A474E2"/>
    <w:rsid w:val="00A4772B"/>
    <w:rsid w:val="00A50A89"/>
    <w:rsid w:val="00A50F51"/>
    <w:rsid w:val="00A512CB"/>
    <w:rsid w:val="00A54E52"/>
    <w:rsid w:val="00A56107"/>
    <w:rsid w:val="00A56CC0"/>
    <w:rsid w:val="00A56D1D"/>
    <w:rsid w:val="00A5715A"/>
    <w:rsid w:val="00A57C3C"/>
    <w:rsid w:val="00A60EEF"/>
    <w:rsid w:val="00A6194C"/>
    <w:rsid w:val="00A62A38"/>
    <w:rsid w:val="00A6361A"/>
    <w:rsid w:val="00A63EEB"/>
    <w:rsid w:val="00A6406F"/>
    <w:rsid w:val="00A6460C"/>
    <w:rsid w:val="00A64950"/>
    <w:rsid w:val="00A66376"/>
    <w:rsid w:val="00A67471"/>
    <w:rsid w:val="00A6752F"/>
    <w:rsid w:val="00A71348"/>
    <w:rsid w:val="00A72B9C"/>
    <w:rsid w:val="00A7359A"/>
    <w:rsid w:val="00A73A20"/>
    <w:rsid w:val="00A74127"/>
    <w:rsid w:val="00A771D5"/>
    <w:rsid w:val="00A81D0C"/>
    <w:rsid w:val="00A82817"/>
    <w:rsid w:val="00A83D1D"/>
    <w:rsid w:val="00A842FB"/>
    <w:rsid w:val="00A85131"/>
    <w:rsid w:val="00A85A2A"/>
    <w:rsid w:val="00A85CD0"/>
    <w:rsid w:val="00A86C9F"/>
    <w:rsid w:val="00A870FB"/>
    <w:rsid w:val="00A87A78"/>
    <w:rsid w:val="00A9141A"/>
    <w:rsid w:val="00A925E2"/>
    <w:rsid w:val="00A93206"/>
    <w:rsid w:val="00A94232"/>
    <w:rsid w:val="00A94C9A"/>
    <w:rsid w:val="00A94DC8"/>
    <w:rsid w:val="00A95BA4"/>
    <w:rsid w:val="00A9651D"/>
    <w:rsid w:val="00A96CCD"/>
    <w:rsid w:val="00AA2635"/>
    <w:rsid w:val="00AA2922"/>
    <w:rsid w:val="00AA2BFD"/>
    <w:rsid w:val="00AA31BB"/>
    <w:rsid w:val="00AA3B60"/>
    <w:rsid w:val="00AA3BAA"/>
    <w:rsid w:val="00AA4AA1"/>
    <w:rsid w:val="00AA4E81"/>
    <w:rsid w:val="00AA5028"/>
    <w:rsid w:val="00AA6664"/>
    <w:rsid w:val="00AA6C74"/>
    <w:rsid w:val="00AA6E54"/>
    <w:rsid w:val="00AA7184"/>
    <w:rsid w:val="00AB05CE"/>
    <w:rsid w:val="00AB0749"/>
    <w:rsid w:val="00AB119E"/>
    <w:rsid w:val="00AB1782"/>
    <w:rsid w:val="00AB186E"/>
    <w:rsid w:val="00AB193D"/>
    <w:rsid w:val="00AB1D46"/>
    <w:rsid w:val="00AB24EC"/>
    <w:rsid w:val="00AB256E"/>
    <w:rsid w:val="00AB28FC"/>
    <w:rsid w:val="00AB2B48"/>
    <w:rsid w:val="00AB3B6E"/>
    <w:rsid w:val="00AB3E38"/>
    <w:rsid w:val="00AB493D"/>
    <w:rsid w:val="00AB54AA"/>
    <w:rsid w:val="00AB5EBA"/>
    <w:rsid w:val="00AB63B4"/>
    <w:rsid w:val="00AB64CB"/>
    <w:rsid w:val="00AB67A9"/>
    <w:rsid w:val="00AC04CB"/>
    <w:rsid w:val="00AC21B1"/>
    <w:rsid w:val="00AC2CCC"/>
    <w:rsid w:val="00AC338B"/>
    <w:rsid w:val="00AC37F3"/>
    <w:rsid w:val="00AC4E76"/>
    <w:rsid w:val="00AC5800"/>
    <w:rsid w:val="00AC59FA"/>
    <w:rsid w:val="00AC66D6"/>
    <w:rsid w:val="00AC74E8"/>
    <w:rsid w:val="00AC767A"/>
    <w:rsid w:val="00AD0442"/>
    <w:rsid w:val="00AD0762"/>
    <w:rsid w:val="00AD0D48"/>
    <w:rsid w:val="00AD1D2E"/>
    <w:rsid w:val="00AD1D9C"/>
    <w:rsid w:val="00AD32F0"/>
    <w:rsid w:val="00AD589F"/>
    <w:rsid w:val="00AD5C1C"/>
    <w:rsid w:val="00AD60B5"/>
    <w:rsid w:val="00AD680A"/>
    <w:rsid w:val="00AD72B6"/>
    <w:rsid w:val="00AD7399"/>
    <w:rsid w:val="00AD7A68"/>
    <w:rsid w:val="00AE12C3"/>
    <w:rsid w:val="00AE1A47"/>
    <w:rsid w:val="00AE5670"/>
    <w:rsid w:val="00AE7199"/>
    <w:rsid w:val="00AE73AC"/>
    <w:rsid w:val="00AE7C27"/>
    <w:rsid w:val="00AF0330"/>
    <w:rsid w:val="00AF1A2F"/>
    <w:rsid w:val="00AF20B5"/>
    <w:rsid w:val="00AF24D8"/>
    <w:rsid w:val="00AF3451"/>
    <w:rsid w:val="00AF3734"/>
    <w:rsid w:val="00AF4542"/>
    <w:rsid w:val="00AF59CD"/>
    <w:rsid w:val="00AF6C48"/>
    <w:rsid w:val="00AF7CB6"/>
    <w:rsid w:val="00B00D1E"/>
    <w:rsid w:val="00B00E46"/>
    <w:rsid w:val="00B0148D"/>
    <w:rsid w:val="00B01F38"/>
    <w:rsid w:val="00B0209E"/>
    <w:rsid w:val="00B026DB"/>
    <w:rsid w:val="00B027E8"/>
    <w:rsid w:val="00B02CA6"/>
    <w:rsid w:val="00B03407"/>
    <w:rsid w:val="00B044CE"/>
    <w:rsid w:val="00B05900"/>
    <w:rsid w:val="00B05AD0"/>
    <w:rsid w:val="00B06B8C"/>
    <w:rsid w:val="00B06EA3"/>
    <w:rsid w:val="00B0706A"/>
    <w:rsid w:val="00B07358"/>
    <w:rsid w:val="00B07545"/>
    <w:rsid w:val="00B07CAD"/>
    <w:rsid w:val="00B10C66"/>
    <w:rsid w:val="00B11076"/>
    <w:rsid w:val="00B11220"/>
    <w:rsid w:val="00B11A70"/>
    <w:rsid w:val="00B1250A"/>
    <w:rsid w:val="00B133A6"/>
    <w:rsid w:val="00B13777"/>
    <w:rsid w:val="00B13AFE"/>
    <w:rsid w:val="00B1658C"/>
    <w:rsid w:val="00B20F46"/>
    <w:rsid w:val="00B20FE2"/>
    <w:rsid w:val="00B213CE"/>
    <w:rsid w:val="00B21B62"/>
    <w:rsid w:val="00B239E0"/>
    <w:rsid w:val="00B23AE5"/>
    <w:rsid w:val="00B242D9"/>
    <w:rsid w:val="00B2436B"/>
    <w:rsid w:val="00B2500D"/>
    <w:rsid w:val="00B254F5"/>
    <w:rsid w:val="00B2600E"/>
    <w:rsid w:val="00B26C7F"/>
    <w:rsid w:val="00B2708F"/>
    <w:rsid w:val="00B277D1"/>
    <w:rsid w:val="00B27A50"/>
    <w:rsid w:val="00B27B60"/>
    <w:rsid w:val="00B30679"/>
    <w:rsid w:val="00B31703"/>
    <w:rsid w:val="00B321F5"/>
    <w:rsid w:val="00B32230"/>
    <w:rsid w:val="00B33D85"/>
    <w:rsid w:val="00B34344"/>
    <w:rsid w:val="00B34350"/>
    <w:rsid w:val="00B347D3"/>
    <w:rsid w:val="00B35112"/>
    <w:rsid w:val="00B3598C"/>
    <w:rsid w:val="00B35B17"/>
    <w:rsid w:val="00B35BAE"/>
    <w:rsid w:val="00B36D41"/>
    <w:rsid w:val="00B37287"/>
    <w:rsid w:val="00B41A58"/>
    <w:rsid w:val="00B46BAF"/>
    <w:rsid w:val="00B46FA0"/>
    <w:rsid w:val="00B47452"/>
    <w:rsid w:val="00B47C47"/>
    <w:rsid w:val="00B5009A"/>
    <w:rsid w:val="00B50138"/>
    <w:rsid w:val="00B5078C"/>
    <w:rsid w:val="00B5126C"/>
    <w:rsid w:val="00B514F0"/>
    <w:rsid w:val="00B51FC7"/>
    <w:rsid w:val="00B52280"/>
    <w:rsid w:val="00B52C7E"/>
    <w:rsid w:val="00B52C9B"/>
    <w:rsid w:val="00B53C69"/>
    <w:rsid w:val="00B54C5A"/>
    <w:rsid w:val="00B55F66"/>
    <w:rsid w:val="00B5631A"/>
    <w:rsid w:val="00B56ABA"/>
    <w:rsid w:val="00B5790E"/>
    <w:rsid w:val="00B57AD1"/>
    <w:rsid w:val="00B60FF3"/>
    <w:rsid w:val="00B61217"/>
    <w:rsid w:val="00B61347"/>
    <w:rsid w:val="00B61B01"/>
    <w:rsid w:val="00B62610"/>
    <w:rsid w:val="00B62FFF"/>
    <w:rsid w:val="00B63FAA"/>
    <w:rsid w:val="00B644AE"/>
    <w:rsid w:val="00B644B1"/>
    <w:rsid w:val="00B64929"/>
    <w:rsid w:val="00B66729"/>
    <w:rsid w:val="00B668FE"/>
    <w:rsid w:val="00B670C3"/>
    <w:rsid w:val="00B67453"/>
    <w:rsid w:val="00B67749"/>
    <w:rsid w:val="00B678F9"/>
    <w:rsid w:val="00B67FDB"/>
    <w:rsid w:val="00B71E83"/>
    <w:rsid w:val="00B72457"/>
    <w:rsid w:val="00B7339C"/>
    <w:rsid w:val="00B74EF3"/>
    <w:rsid w:val="00B75AEB"/>
    <w:rsid w:val="00B76346"/>
    <w:rsid w:val="00B80093"/>
    <w:rsid w:val="00B81719"/>
    <w:rsid w:val="00B81891"/>
    <w:rsid w:val="00B81AAC"/>
    <w:rsid w:val="00B82095"/>
    <w:rsid w:val="00B824B1"/>
    <w:rsid w:val="00B8414B"/>
    <w:rsid w:val="00B84734"/>
    <w:rsid w:val="00B8493F"/>
    <w:rsid w:val="00B85983"/>
    <w:rsid w:val="00B85D4C"/>
    <w:rsid w:val="00B85DF9"/>
    <w:rsid w:val="00B8748B"/>
    <w:rsid w:val="00B878AB"/>
    <w:rsid w:val="00B900CE"/>
    <w:rsid w:val="00B9047A"/>
    <w:rsid w:val="00B9057F"/>
    <w:rsid w:val="00B90C8B"/>
    <w:rsid w:val="00B90CCE"/>
    <w:rsid w:val="00B90DAB"/>
    <w:rsid w:val="00B90F57"/>
    <w:rsid w:val="00B91219"/>
    <w:rsid w:val="00B9135F"/>
    <w:rsid w:val="00B91F3B"/>
    <w:rsid w:val="00B93246"/>
    <w:rsid w:val="00B953C7"/>
    <w:rsid w:val="00B960E3"/>
    <w:rsid w:val="00BA047F"/>
    <w:rsid w:val="00BA08FF"/>
    <w:rsid w:val="00BA0BBB"/>
    <w:rsid w:val="00BA0EDD"/>
    <w:rsid w:val="00BA1396"/>
    <w:rsid w:val="00BA1737"/>
    <w:rsid w:val="00BA1788"/>
    <w:rsid w:val="00BA4209"/>
    <w:rsid w:val="00BA436A"/>
    <w:rsid w:val="00BA4E25"/>
    <w:rsid w:val="00BA7054"/>
    <w:rsid w:val="00BA7250"/>
    <w:rsid w:val="00BA76D0"/>
    <w:rsid w:val="00BA79B9"/>
    <w:rsid w:val="00BA7D67"/>
    <w:rsid w:val="00BB0A27"/>
    <w:rsid w:val="00BB0A46"/>
    <w:rsid w:val="00BB18F9"/>
    <w:rsid w:val="00BB20B1"/>
    <w:rsid w:val="00BB31C9"/>
    <w:rsid w:val="00BB33E9"/>
    <w:rsid w:val="00BB3CC2"/>
    <w:rsid w:val="00BB43D1"/>
    <w:rsid w:val="00BB4F15"/>
    <w:rsid w:val="00BB5286"/>
    <w:rsid w:val="00BB5D46"/>
    <w:rsid w:val="00BB73C2"/>
    <w:rsid w:val="00BC150B"/>
    <w:rsid w:val="00BC55B8"/>
    <w:rsid w:val="00BC66FD"/>
    <w:rsid w:val="00BC6A64"/>
    <w:rsid w:val="00BC76D9"/>
    <w:rsid w:val="00BC7711"/>
    <w:rsid w:val="00BC7E20"/>
    <w:rsid w:val="00BD0FCD"/>
    <w:rsid w:val="00BD1754"/>
    <w:rsid w:val="00BD1E8B"/>
    <w:rsid w:val="00BD38F9"/>
    <w:rsid w:val="00BD48A3"/>
    <w:rsid w:val="00BD4D70"/>
    <w:rsid w:val="00BD51C9"/>
    <w:rsid w:val="00BD563B"/>
    <w:rsid w:val="00BD6205"/>
    <w:rsid w:val="00BD6BA1"/>
    <w:rsid w:val="00BE035B"/>
    <w:rsid w:val="00BE0987"/>
    <w:rsid w:val="00BE0C4C"/>
    <w:rsid w:val="00BE0C59"/>
    <w:rsid w:val="00BE1174"/>
    <w:rsid w:val="00BE1775"/>
    <w:rsid w:val="00BE22F0"/>
    <w:rsid w:val="00BE2DA2"/>
    <w:rsid w:val="00BE4507"/>
    <w:rsid w:val="00BE596D"/>
    <w:rsid w:val="00BE5D08"/>
    <w:rsid w:val="00BF0CED"/>
    <w:rsid w:val="00BF1BD5"/>
    <w:rsid w:val="00BF279B"/>
    <w:rsid w:val="00BF2813"/>
    <w:rsid w:val="00BF4A65"/>
    <w:rsid w:val="00BF7283"/>
    <w:rsid w:val="00BF7B7C"/>
    <w:rsid w:val="00C0063E"/>
    <w:rsid w:val="00C00888"/>
    <w:rsid w:val="00C00C92"/>
    <w:rsid w:val="00C03017"/>
    <w:rsid w:val="00C03342"/>
    <w:rsid w:val="00C03799"/>
    <w:rsid w:val="00C03DBC"/>
    <w:rsid w:val="00C03FCF"/>
    <w:rsid w:val="00C045CD"/>
    <w:rsid w:val="00C049D3"/>
    <w:rsid w:val="00C04F23"/>
    <w:rsid w:val="00C10116"/>
    <w:rsid w:val="00C1038E"/>
    <w:rsid w:val="00C10B3A"/>
    <w:rsid w:val="00C11618"/>
    <w:rsid w:val="00C11957"/>
    <w:rsid w:val="00C121CC"/>
    <w:rsid w:val="00C1268F"/>
    <w:rsid w:val="00C148E2"/>
    <w:rsid w:val="00C14DF3"/>
    <w:rsid w:val="00C15F81"/>
    <w:rsid w:val="00C15FAA"/>
    <w:rsid w:val="00C15FCE"/>
    <w:rsid w:val="00C1754A"/>
    <w:rsid w:val="00C17E0A"/>
    <w:rsid w:val="00C20881"/>
    <w:rsid w:val="00C20903"/>
    <w:rsid w:val="00C21621"/>
    <w:rsid w:val="00C225E3"/>
    <w:rsid w:val="00C228C6"/>
    <w:rsid w:val="00C22917"/>
    <w:rsid w:val="00C22F4B"/>
    <w:rsid w:val="00C2350F"/>
    <w:rsid w:val="00C2416B"/>
    <w:rsid w:val="00C24B41"/>
    <w:rsid w:val="00C252E9"/>
    <w:rsid w:val="00C25D46"/>
    <w:rsid w:val="00C25E61"/>
    <w:rsid w:val="00C25F73"/>
    <w:rsid w:val="00C269A3"/>
    <w:rsid w:val="00C26C55"/>
    <w:rsid w:val="00C30C35"/>
    <w:rsid w:val="00C31314"/>
    <w:rsid w:val="00C32B08"/>
    <w:rsid w:val="00C3306F"/>
    <w:rsid w:val="00C334C1"/>
    <w:rsid w:val="00C35277"/>
    <w:rsid w:val="00C377B9"/>
    <w:rsid w:val="00C40AE0"/>
    <w:rsid w:val="00C40AF3"/>
    <w:rsid w:val="00C4140F"/>
    <w:rsid w:val="00C41FD1"/>
    <w:rsid w:val="00C42D62"/>
    <w:rsid w:val="00C42DD2"/>
    <w:rsid w:val="00C4354B"/>
    <w:rsid w:val="00C4457B"/>
    <w:rsid w:val="00C45D8C"/>
    <w:rsid w:val="00C46C1F"/>
    <w:rsid w:val="00C47434"/>
    <w:rsid w:val="00C47869"/>
    <w:rsid w:val="00C47E8F"/>
    <w:rsid w:val="00C502EF"/>
    <w:rsid w:val="00C50FFF"/>
    <w:rsid w:val="00C51974"/>
    <w:rsid w:val="00C5220A"/>
    <w:rsid w:val="00C523CB"/>
    <w:rsid w:val="00C537EC"/>
    <w:rsid w:val="00C54BC1"/>
    <w:rsid w:val="00C54F5D"/>
    <w:rsid w:val="00C55754"/>
    <w:rsid w:val="00C56DC5"/>
    <w:rsid w:val="00C5732D"/>
    <w:rsid w:val="00C57E5B"/>
    <w:rsid w:val="00C6098C"/>
    <w:rsid w:val="00C61121"/>
    <w:rsid w:val="00C6177B"/>
    <w:rsid w:val="00C622B3"/>
    <w:rsid w:val="00C6279F"/>
    <w:rsid w:val="00C62F41"/>
    <w:rsid w:val="00C636C2"/>
    <w:rsid w:val="00C63B04"/>
    <w:rsid w:val="00C63CCD"/>
    <w:rsid w:val="00C64033"/>
    <w:rsid w:val="00C6541B"/>
    <w:rsid w:val="00C66064"/>
    <w:rsid w:val="00C66243"/>
    <w:rsid w:val="00C66D97"/>
    <w:rsid w:val="00C6795A"/>
    <w:rsid w:val="00C70B9D"/>
    <w:rsid w:val="00C71827"/>
    <w:rsid w:val="00C72BFF"/>
    <w:rsid w:val="00C7344C"/>
    <w:rsid w:val="00C73B29"/>
    <w:rsid w:val="00C77A9D"/>
    <w:rsid w:val="00C77C56"/>
    <w:rsid w:val="00C800AA"/>
    <w:rsid w:val="00C80A6A"/>
    <w:rsid w:val="00C81584"/>
    <w:rsid w:val="00C82FF2"/>
    <w:rsid w:val="00C8355E"/>
    <w:rsid w:val="00C83A8A"/>
    <w:rsid w:val="00C8436B"/>
    <w:rsid w:val="00C8448C"/>
    <w:rsid w:val="00C848A3"/>
    <w:rsid w:val="00C84E66"/>
    <w:rsid w:val="00C85293"/>
    <w:rsid w:val="00C85ADC"/>
    <w:rsid w:val="00C85BA1"/>
    <w:rsid w:val="00C85CB8"/>
    <w:rsid w:val="00C869A6"/>
    <w:rsid w:val="00C86BBB"/>
    <w:rsid w:val="00C86D9A"/>
    <w:rsid w:val="00C87996"/>
    <w:rsid w:val="00C903FA"/>
    <w:rsid w:val="00C90E26"/>
    <w:rsid w:val="00C91D58"/>
    <w:rsid w:val="00C93A28"/>
    <w:rsid w:val="00C93E56"/>
    <w:rsid w:val="00C94094"/>
    <w:rsid w:val="00C94675"/>
    <w:rsid w:val="00C94870"/>
    <w:rsid w:val="00C94AD6"/>
    <w:rsid w:val="00C94C15"/>
    <w:rsid w:val="00C958EC"/>
    <w:rsid w:val="00C96485"/>
    <w:rsid w:val="00C970F2"/>
    <w:rsid w:val="00C97477"/>
    <w:rsid w:val="00C97665"/>
    <w:rsid w:val="00C97ED1"/>
    <w:rsid w:val="00CA0003"/>
    <w:rsid w:val="00CA0104"/>
    <w:rsid w:val="00CA0FE4"/>
    <w:rsid w:val="00CA1597"/>
    <w:rsid w:val="00CA21AD"/>
    <w:rsid w:val="00CA30EE"/>
    <w:rsid w:val="00CA4754"/>
    <w:rsid w:val="00CA4C8D"/>
    <w:rsid w:val="00CA6942"/>
    <w:rsid w:val="00CB0107"/>
    <w:rsid w:val="00CB1A5A"/>
    <w:rsid w:val="00CB1DCE"/>
    <w:rsid w:val="00CB1E34"/>
    <w:rsid w:val="00CB474F"/>
    <w:rsid w:val="00CB527A"/>
    <w:rsid w:val="00CB587A"/>
    <w:rsid w:val="00CB66AF"/>
    <w:rsid w:val="00CC1C80"/>
    <w:rsid w:val="00CC215D"/>
    <w:rsid w:val="00CC296E"/>
    <w:rsid w:val="00CC4685"/>
    <w:rsid w:val="00CC4F2B"/>
    <w:rsid w:val="00CC60BF"/>
    <w:rsid w:val="00CC67A4"/>
    <w:rsid w:val="00CC6D5A"/>
    <w:rsid w:val="00CD0F01"/>
    <w:rsid w:val="00CD0F58"/>
    <w:rsid w:val="00CD13A8"/>
    <w:rsid w:val="00CD4149"/>
    <w:rsid w:val="00CD423C"/>
    <w:rsid w:val="00CD4492"/>
    <w:rsid w:val="00CD4BE8"/>
    <w:rsid w:val="00CD5BE4"/>
    <w:rsid w:val="00CD6DD6"/>
    <w:rsid w:val="00CD7715"/>
    <w:rsid w:val="00CE003D"/>
    <w:rsid w:val="00CE0549"/>
    <w:rsid w:val="00CE0A74"/>
    <w:rsid w:val="00CE0BAC"/>
    <w:rsid w:val="00CE0BED"/>
    <w:rsid w:val="00CE0D71"/>
    <w:rsid w:val="00CE1C3E"/>
    <w:rsid w:val="00CE3D3D"/>
    <w:rsid w:val="00CE3F5B"/>
    <w:rsid w:val="00CE42BC"/>
    <w:rsid w:val="00CE5031"/>
    <w:rsid w:val="00CE573C"/>
    <w:rsid w:val="00CE604D"/>
    <w:rsid w:val="00CE6157"/>
    <w:rsid w:val="00CE63AB"/>
    <w:rsid w:val="00CE714B"/>
    <w:rsid w:val="00CF12B9"/>
    <w:rsid w:val="00CF1BBA"/>
    <w:rsid w:val="00CF2147"/>
    <w:rsid w:val="00CF2551"/>
    <w:rsid w:val="00CF278E"/>
    <w:rsid w:val="00CF3C0D"/>
    <w:rsid w:val="00CF436A"/>
    <w:rsid w:val="00CF506C"/>
    <w:rsid w:val="00CF528D"/>
    <w:rsid w:val="00CF6058"/>
    <w:rsid w:val="00CF7140"/>
    <w:rsid w:val="00D00319"/>
    <w:rsid w:val="00D016E6"/>
    <w:rsid w:val="00D021DA"/>
    <w:rsid w:val="00D03884"/>
    <w:rsid w:val="00D0474B"/>
    <w:rsid w:val="00D11AC7"/>
    <w:rsid w:val="00D12748"/>
    <w:rsid w:val="00D1278F"/>
    <w:rsid w:val="00D12A96"/>
    <w:rsid w:val="00D131D1"/>
    <w:rsid w:val="00D137A3"/>
    <w:rsid w:val="00D145EE"/>
    <w:rsid w:val="00D146D9"/>
    <w:rsid w:val="00D147CD"/>
    <w:rsid w:val="00D14996"/>
    <w:rsid w:val="00D15296"/>
    <w:rsid w:val="00D15774"/>
    <w:rsid w:val="00D1705A"/>
    <w:rsid w:val="00D17D30"/>
    <w:rsid w:val="00D2061A"/>
    <w:rsid w:val="00D218EE"/>
    <w:rsid w:val="00D21C2A"/>
    <w:rsid w:val="00D22AE6"/>
    <w:rsid w:val="00D22B79"/>
    <w:rsid w:val="00D238B2"/>
    <w:rsid w:val="00D241EE"/>
    <w:rsid w:val="00D2458C"/>
    <w:rsid w:val="00D25969"/>
    <w:rsid w:val="00D26604"/>
    <w:rsid w:val="00D2687C"/>
    <w:rsid w:val="00D27705"/>
    <w:rsid w:val="00D27819"/>
    <w:rsid w:val="00D27B0A"/>
    <w:rsid w:val="00D30816"/>
    <w:rsid w:val="00D30D37"/>
    <w:rsid w:val="00D321E8"/>
    <w:rsid w:val="00D32CAE"/>
    <w:rsid w:val="00D33EC8"/>
    <w:rsid w:val="00D36285"/>
    <w:rsid w:val="00D37309"/>
    <w:rsid w:val="00D418B2"/>
    <w:rsid w:val="00D41C4A"/>
    <w:rsid w:val="00D423BC"/>
    <w:rsid w:val="00D43A26"/>
    <w:rsid w:val="00D44EE4"/>
    <w:rsid w:val="00D46329"/>
    <w:rsid w:val="00D47834"/>
    <w:rsid w:val="00D47845"/>
    <w:rsid w:val="00D50685"/>
    <w:rsid w:val="00D50A7F"/>
    <w:rsid w:val="00D5132A"/>
    <w:rsid w:val="00D52559"/>
    <w:rsid w:val="00D53EE6"/>
    <w:rsid w:val="00D55147"/>
    <w:rsid w:val="00D56557"/>
    <w:rsid w:val="00D56967"/>
    <w:rsid w:val="00D57A4F"/>
    <w:rsid w:val="00D617C9"/>
    <w:rsid w:val="00D62A96"/>
    <w:rsid w:val="00D62F5B"/>
    <w:rsid w:val="00D63D92"/>
    <w:rsid w:val="00D64262"/>
    <w:rsid w:val="00D64CC3"/>
    <w:rsid w:val="00D65499"/>
    <w:rsid w:val="00D65BBE"/>
    <w:rsid w:val="00D65E19"/>
    <w:rsid w:val="00D661A3"/>
    <w:rsid w:val="00D67484"/>
    <w:rsid w:val="00D706AB"/>
    <w:rsid w:val="00D7077B"/>
    <w:rsid w:val="00D732ED"/>
    <w:rsid w:val="00D749F4"/>
    <w:rsid w:val="00D75AEA"/>
    <w:rsid w:val="00D75B17"/>
    <w:rsid w:val="00D75D53"/>
    <w:rsid w:val="00D76ADF"/>
    <w:rsid w:val="00D76C5F"/>
    <w:rsid w:val="00D80978"/>
    <w:rsid w:val="00D826B4"/>
    <w:rsid w:val="00D82733"/>
    <w:rsid w:val="00D82E09"/>
    <w:rsid w:val="00D834E3"/>
    <w:rsid w:val="00D835E1"/>
    <w:rsid w:val="00D84521"/>
    <w:rsid w:val="00D84554"/>
    <w:rsid w:val="00D84F50"/>
    <w:rsid w:val="00D85724"/>
    <w:rsid w:val="00D86167"/>
    <w:rsid w:val="00D872B0"/>
    <w:rsid w:val="00D87E08"/>
    <w:rsid w:val="00D917F1"/>
    <w:rsid w:val="00D91B94"/>
    <w:rsid w:val="00D92312"/>
    <w:rsid w:val="00D92818"/>
    <w:rsid w:val="00D92B7F"/>
    <w:rsid w:val="00D94679"/>
    <w:rsid w:val="00D94A52"/>
    <w:rsid w:val="00D95B42"/>
    <w:rsid w:val="00D96611"/>
    <w:rsid w:val="00D969D7"/>
    <w:rsid w:val="00D96B6E"/>
    <w:rsid w:val="00D97310"/>
    <w:rsid w:val="00DA045F"/>
    <w:rsid w:val="00DA31F2"/>
    <w:rsid w:val="00DA381B"/>
    <w:rsid w:val="00DA3CC6"/>
    <w:rsid w:val="00DA40F2"/>
    <w:rsid w:val="00DA585A"/>
    <w:rsid w:val="00DA5908"/>
    <w:rsid w:val="00DA5EBF"/>
    <w:rsid w:val="00DA61FB"/>
    <w:rsid w:val="00DA6A25"/>
    <w:rsid w:val="00DA6BD9"/>
    <w:rsid w:val="00DB07B4"/>
    <w:rsid w:val="00DB09F8"/>
    <w:rsid w:val="00DB13B0"/>
    <w:rsid w:val="00DB16BF"/>
    <w:rsid w:val="00DB16D5"/>
    <w:rsid w:val="00DB1D41"/>
    <w:rsid w:val="00DB2D68"/>
    <w:rsid w:val="00DB332A"/>
    <w:rsid w:val="00DB4BC3"/>
    <w:rsid w:val="00DB4BED"/>
    <w:rsid w:val="00DB59EA"/>
    <w:rsid w:val="00DB5B9B"/>
    <w:rsid w:val="00DB5BAC"/>
    <w:rsid w:val="00DB7195"/>
    <w:rsid w:val="00DC003C"/>
    <w:rsid w:val="00DC018E"/>
    <w:rsid w:val="00DC03F8"/>
    <w:rsid w:val="00DC19C7"/>
    <w:rsid w:val="00DC40E8"/>
    <w:rsid w:val="00DC4418"/>
    <w:rsid w:val="00DC5271"/>
    <w:rsid w:val="00DC56B6"/>
    <w:rsid w:val="00DC5EB2"/>
    <w:rsid w:val="00DC600B"/>
    <w:rsid w:val="00DC624B"/>
    <w:rsid w:val="00DC7BDC"/>
    <w:rsid w:val="00DD000A"/>
    <w:rsid w:val="00DD0B0A"/>
    <w:rsid w:val="00DD125E"/>
    <w:rsid w:val="00DD15B9"/>
    <w:rsid w:val="00DD3ABF"/>
    <w:rsid w:val="00DD4865"/>
    <w:rsid w:val="00DD4E8C"/>
    <w:rsid w:val="00DD52E0"/>
    <w:rsid w:val="00DD682D"/>
    <w:rsid w:val="00DE0B75"/>
    <w:rsid w:val="00DE2E30"/>
    <w:rsid w:val="00DE3048"/>
    <w:rsid w:val="00DE4575"/>
    <w:rsid w:val="00DE48EA"/>
    <w:rsid w:val="00DE5230"/>
    <w:rsid w:val="00DE5914"/>
    <w:rsid w:val="00DE679A"/>
    <w:rsid w:val="00DE7252"/>
    <w:rsid w:val="00DE7D71"/>
    <w:rsid w:val="00DF01E7"/>
    <w:rsid w:val="00DF032F"/>
    <w:rsid w:val="00DF07A8"/>
    <w:rsid w:val="00DF1BD9"/>
    <w:rsid w:val="00DF398A"/>
    <w:rsid w:val="00DF4C20"/>
    <w:rsid w:val="00DF68E2"/>
    <w:rsid w:val="00DF7EC5"/>
    <w:rsid w:val="00DF7EE0"/>
    <w:rsid w:val="00DF7F7E"/>
    <w:rsid w:val="00E00084"/>
    <w:rsid w:val="00E0139F"/>
    <w:rsid w:val="00E015A6"/>
    <w:rsid w:val="00E04466"/>
    <w:rsid w:val="00E048A5"/>
    <w:rsid w:val="00E04B5B"/>
    <w:rsid w:val="00E04F93"/>
    <w:rsid w:val="00E07716"/>
    <w:rsid w:val="00E07B73"/>
    <w:rsid w:val="00E104B5"/>
    <w:rsid w:val="00E10932"/>
    <w:rsid w:val="00E12A61"/>
    <w:rsid w:val="00E12D0D"/>
    <w:rsid w:val="00E12F26"/>
    <w:rsid w:val="00E13D16"/>
    <w:rsid w:val="00E14EB7"/>
    <w:rsid w:val="00E1637A"/>
    <w:rsid w:val="00E1736C"/>
    <w:rsid w:val="00E1746A"/>
    <w:rsid w:val="00E175A5"/>
    <w:rsid w:val="00E209FC"/>
    <w:rsid w:val="00E2148A"/>
    <w:rsid w:val="00E21A87"/>
    <w:rsid w:val="00E23A36"/>
    <w:rsid w:val="00E2452F"/>
    <w:rsid w:val="00E24B5D"/>
    <w:rsid w:val="00E25724"/>
    <w:rsid w:val="00E25C23"/>
    <w:rsid w:val="00E2708F"/>
    <w:rsid w:val="00E27A65"/>
    <w:rsid w:val="00E27D3B"/>
    <w:rsid w:val="00E30708"/>
    <w:rsid w:val="00E30DB1"/>
    <w:rsid w:val="00E3153A"/>
    <w:rsid w:val="00E31ABF"/>
    <w:rsid w:val="00E328CA"/>
    <w:rsid w:val="00E33EBE"/>
    <w:rsid w:val="00E406C3"/>
    <w:rsid w:val="00E40A25"/>
    <w:rsid w:val="00E41033"/>
    <w:rsid w:val="00E41321"/>
    <w:rsid w:val="00E413D1"/>
    <w:rsid w:val="00E4172B"/>
    <w:rsid w:val="00E42294"/>
    <w:rsid w:val="00E42385"/>
    <w:rsid w:val="00E423F1"/>
    <w:rsid w:val="00E42628"/>
    <w:rsid w:val="00E43344"/>
    <w:rsid w:val="00E43752"/>
    <w:rsid w:val="00E43A49"/>
    <w:rsid w:val="00E43A56"/>
    <w:rsid w:val="00E44178"/>
    <w:rsid w:val="00E44660"/>
    <w:rsid w:val="00E454FE"/>
    <w:rsid w:val="00E45FD0"/>
    <w:rsid w:val="00E4699B"/>
    <w:rsid w:val="00E50C66"/>
    <w:rsid w:val="00E5161B"/>
    <w:rsid w:val="00E51842"/>
    <w:rsid w:val="00E51A16"/>
    <w:rsid w:val="00E53006"/>
    <w:rsid w:val="00E534A8"/>
    <w:rsid w:val="00E535E1"/>
    <w:rsid w:val="00E54421"/>
    <w:rsid w:val="00E5552B"/>
    <w:rsid w:val="00E56B88"/>
    <w:rsid w:val="00E56DEE"/>
    <w:rsid w:val="00E571B6"/>
    <w:rsid w:val="00E576C8"/>
    <w:rsid w:val="00E57CF8"/>
    <w:rsid w:val="00E61C7D"/>
    <w:rsid w:val="00E62885"/>
    <w:rsid w:val="00E62C6D"/>
    <w:rsid w:val="00E630FA"/>
    <w:rsid w:val="00E645F6"/>
    <w:rsid w:val="00E65598"/>
    <w:rsid w:val="00E65BB9"/>
    <w:rsid w:val="00E66333"/>
    <w:rsid w:val="00E66912"/>
    <w:rsid w:val="00E676AA"/>
    <w:rsid w:val="00E7003A"/>
    <w:rsid w:val="00E70EE5"/>
    <w:rsid w:val="00E728C2"/>
    <w:rsid w:val="00E72997"/>
    <w:rsid w:val="00E7347F"/>
    <w:rsid w:val="00E736AB"/>
    <w:rsid w:val="00E73B78"/>
    <w:rsid w:val="00E74427"/>
    <w:rsid w:val="00E7558E"/>
    <w:rsid w:val="00E75D7C"/>
    <w:rsid w:val="00E7667D"/>
    <w:rsid w:val="00E76E46"/>
    <w:rsid w:val="00E77802"/>
    <w:rsid w:val="00E80DF5"/>
    <w:rsid w:val="00E811D0"/>
    <w:rsid w:val="00E8157C"/>
    <w:rsid w:val="00E81602"/>
    <w:rsid w:val="00E81D4E"/>
    <w:rsid w:val="00E8330F"/>
    <w:rsid w:val="00E8340F"/>
    <w:rsid w:val="00E83D27"/>
    <w:rsid w:val="00E841B1"/>
    <w:rsid w:val="00E8425B"/>
    <w:rsid w:val="00E84B23"/>
    <w:rsid w:val="00E869D9"/>
    <w:rsid w:val="00E86FDD"/>
    <w:rsid w:val="00E90895"/>
    <w:rsid w:val="00E92574"/>
    <w:rsid w:val="00E960F9"/>
    <w:rsid w:val="00E96CB9"/>
    <w:rsid w:val="00E97CE4"/>
    <w:rsid w:val="00EA2271"/>
    <w:rsid w:val="00EA2C5F"/>
    <w:rsid w:val="00EA3B1D"/>
    <w:rsid w:val="00EA4F6E"/>
    <w:rsid w:val="00EA576A"/>
    <w:rsid w:val="00EA5889"/>
    <w:rsid w:val="00EA5C17"/>
    <w:rsid w:val="00EA640C"/>
    <w:rsid w:val="00EB00C3"/>
    <w:rsid w:val="00EB00CF"/>
    <w:rsid w:val="00EB1436"/>
    <w:rsid w:val="00EB156D"/>
    <w:rsid w:val="00EB271D"/>
    <w:rsid w:val="00EB3E77"/>
    <w:rsid w:val="00EB464F"/>
    <w:rsid w:val="00EB52CE"/>
    <w:rsid w:val="00EB5C40"/>
    <w:rsid w:val="00EB7D37"/>
    <w:rsid w:val="00EC1140"/>
    <w:rsid w:val="00EC27DA"/>
    <w:rsid w:val="00EC2BC6"/>
    <w:rsid w:val="00EC2F5F"/>
    <w:rsid w:val="00EC403D"/>
    <w:rsid w:val="00EC4352"/>
    <w:rsid w:val="00EC55D7"/>
    <w:rsid w:val="00EC6033"/>
    <w:rsid w:val="00EC60A9"/>
    <w:rsid w:val="00EC7058"/>
    <w:rsid w:val="00EC776F"/>
    <w:rsid w:val="00EC7F2C"/>
    <w:rsid w:val="00ED030F"/>
    <w:rsid w:val="00ED064D"/>
    <w:rsid w:val="00ED0E77"/>
    <w:rsid w:val="00ED29FE"/>
    <w:rsid w:val="00ED2AC5"/>
    <w:rsid w:val="00ED3AD8"/>
    <w:rsid w:val="00ED43D7"/>
    <w:rsid w:val="00ED43F2"/>
    <w:rsid w:val="00ED5087"/>
    <w:rsid w:val="00ED5B91"/>
    <w:rsid w:val="00ED5C21"/>
    <w:rsid w:val="00ED5E61"/>
    <w:rsid w:val="00ED7EA2"/>
    <w:rsid w:val="00EE049C"/>
    <w:rsid w:val="00EE0A1E"/>
    <w:rsid w:val="00EE0EBA"/>
    <w:rsid w:val="00EE17EF"/>
    <w:rsid w:val="00EE1DDE"/>
    <w:rsid w:val="00EE3AD3"/>
    <w:rsid w:val="00EE58EF"/>
    <w:rsid w:val="00EE5E3C"/>
    <w:rsid w:val="00EE69B2"/>
    <w:rsid w:val="00EE6A90"/>
    <w:rsid w:val="00EE6E21"/>
    <w:rsid w:val="00EE7623"/>
    <w:rsid w:val="00EE76D4"/>
    <w:rsid w:val="00EE7846"/>
    <w:rsid w:val="00EF0B5A"/>
    <w:rsid w:val="00EF2547"/>
    <w:rsid w:val="00EF2B2F"/>
    <w:rsid w:val="00EF4751"/>
    <w:rsid w:val="00EF5EE0"/>
    <w:rsid w:val="00EF651F"/>
    <w:rsid w:val="00EF77AF"/>
    <w:rsid w:val="00EF77C0"/>
    <w:rsid w:val="00F0087D"/>
    <w:rsid w:val="00F013B5"/>
    <w:rsid w:val="00F013BD"/>
    <w:rsid w:val="00F022F0"/>
    <w:rsid w:val="00F03970"/>
    <w:rsid w:val="00F04A7C"/>
    <w:rsid w:val="00F06392"/>
    <w:rsid w:val="00F06FFC"/>
    <w:rsid w:val="00F07278"/>
    <w:rsid w:val="00F11529"/>
    <w:rsid w:val="00F11D46"/>
    <w:rsid w:val="00F1255D"/>
    <w:rsid w:val="00F12C2C"/>
    <w:rsid w:val="00F14DF2"/>
    <w:rsid w:val="00F165C7"/>
    <w:rsid w:val="00F167B2"/>
    <w:rsid w:val="00F171AA"/>
    <w:rsid w:val="00F179A6"/>
    <w:rsid w:val="00F202C8"/>
    <w:rsid w:val="00F20FC2"/>
    <w:rsid w:val="00F22661"/>
    <w:rsid w:val="00F22FEE"/>
    <w:rsid w:val="00F2320D"/>
    <w:rsid w:val="00F246C2"/>
    <w:rsid w:val="00F255D1"/>
    <w:rsid w:val="00F258B8"/>
    <w:rsid w:val="00F2689A"/>
    <w:rsid w:val="00F26A61"/>
    <w:rsid w:val="00F31139"/>
    <w:rsid w:val="00F32C46"/>
    <w:rsid w:val="00F33369"/>
    <w:rsid w:val="00F334BD"/>
    <w:rsid w:val="00F336E4"/>
    <w:rsid w:val="00F35396"/>
    <w:rsid w:val="00F36033"/>
    <w:rsid w:val="00F363C1"/>
    <w:rsid w:val="00F364B9"/>
    <w:rsid w:val="00F3730C"/>
    <w:rsid w:val="00F37882"/>
    <w:rsid w:val="00F3795A"/>
    <w:rsid w:val="00F408BC"/>
    <w:rsid w:val="00F425BA"/>
    <w:rsid w:val="00F42D38"/>
    <w:rsid w:val="00F43081"/>
    <w:rsid w:val="00F4418A"/>
    <w:rsid w:val="00F44D5B"/>
    <w:rsid w:val="00F453B5"/>
    <w:rsid w:val="00F46302"/>
    <w:rsid w:val="00F46B04"/>
    <w:rsid w:val="00F4719D"/>
    <w:rsid w:val="00F50AB9"/>
    <w:rsid w:val="00F50CF0"/>
    <w:rsid w:val="00F51B6C"/>
    <w:rsid w:val="00F52042"/>
    <w:rsid w:val="00F521D1"/>
    <w:rsid w:val="00F52F98"/>
    <w:rsid w:val="00F5324D"/>
    <w:rsid w:val="00F53AAB"/>
    <w:rsid w:val="00F544A3"/>
    <w:rsid w:val="00F5454A"/>
    <w:rsid w:val="00F551EB"/>
    <w:rsid w:val="00F55769"/>
    <w:rsid w:val="00F55F41"/>
    <w:rsid w:val="00F562BD"/>
    <w:rsid w:val="00F56B19"/>
    <w:rsid w:val="00F57785"/>
    <w:rsid w:val="00F60595"/>
    <w:rsid w:val="00F609BB"/>
    <w:rsid w:val="00F6143F"/>
    <w:rsid w:val="00F616B5"/>
    <w:rsid w:val="00F61762"/>
    <w:rsid w:val="00F61E0D"/>
    <w:rsid w:val="00F6274C"/>
    <w:rsid w:val="00F62AAA"/>
    <w:rsid w:val="00F62D69"/>
    <w:rsid w:val="00F631F5"/>
    <w:rsid w:val="00F6337D"/>
    <w:rsid w:val="00F64BC0"/>
    <w:rsid w:val="00F64D5E"/>
    <w:rsid w:val="00F65BAC"/>
    <w:rsid w:val="00F67E9F"/>
    <w:rsid w:val="00F70506"/>
    <w:rsid w:val="00F7064A"/>
    <w:rsid w:val="00F70C8B"/>
    <w:rsid w:val="00F7135B"/>
    <w:rsid w:val="00F71B39"/>
    <w:rsid w:val="00F72F65"/>
    <w:rsid w:val="00F72FBB"/>
    <w:rsid w:val="00F73071"/>
    <w:rsid w:val="00F73976"/>
    <w:rsid w:val="00F739A0"/>
    <w:rsid w:val="00F749DD"/>
    <w:rsid w:val="00F74C46"/>
    <w:rsid w:val="00F7587B"/>
    <w:rsid w:val="00F75DFF"/>
    <w:rsid w:val="00F75F59"/>
    <w:rsid w:val="00F76A32"/>
    <w:rsid w:val="00F77903"/>
    <w:rsid w:val="00F77C95"/>
    <w:rsid w:val="00F80283"/>
    <w:rsid w:val="00F807E9"/>
    <w:rsid w:val="00F8110A"/>
    <w:rsid w:val="00F816E1"/>
    <w:rsid w:val="00F8327A"/>
    <w:rsid w:val="00F8332B"/>
    <w:rsid w:val="00F83C05"/>
    <w:rsid w:val="00F855FF"/>
    <w:rsid w:val="00F85C25"/>
    <w:rsid w:val="00F86010"/>
    <w:rsid w:val="00F86B5B"/>
    <w:rsid w:val="00F91E7C"/>
    <w:rsid w:val="00F930F6"/>
    <w:rsid w:val="00F93D47"/>
    <w:rsid w:val="00F93F0B"/>
    <w:rsid w:val="00F93FD3"/>
    <w:rsid w:val="00F950B8"/>
    <w:rsid w:val="00F9633E"/>
    <w:rsid w:val="00F96F8E"/>
    <w:rsid w:val="00F971E4"/>
    <w:rsid w:val="00F97595"/>
    <w:rsid w:val="00F97739"/>
    <w:rsid w:val="00FA064F"/>
    <w:rsid w:val="00FA0977"/>
    <w:rsid w:val="00FA1251"/>
    <w:rsid w:val="00FA1A85"/>
    <w:rsid w:val="00FA59D7"/>
    <w:rsid w:val="00FA5A7B"/>
    <w:rsid w:val="00FA601E"/>
    <w:rsid w:val="00FA68AA"/>
    <w:rsid w:val="00FA6AF2"/>
    <w:rsid w:val="00FB026B"/>
    <w:rsid w:val="00FB1462"/>
    <w:rsid w:val="00FB2306"/>
    <w:rsid w:val="00FB3492"/>
    <w:rsid w:val="00FB3C66"/>
    <w:rsid w:val="00FB488D"/>
    <w:rsid w:val="00FB501D"/>
    <w:rsid w:val="00FC03AD"/>
    <w:rsid w:val="00FC1639"/>
    <w:rsid w:val="00FC19A4"/>
    <w:rsid w:val="00FC2A8B"/>
    <w:rsid w:val="00FC2A97"/>
    <w:rsid w:val="00FC4F58"/>
    <w:rsid w:val="00FC5F1B"/>
    <w:rsid w:val="00FC72F7"/>
    <w:rsid w:val="00FC7632"/>
    <w:rsid w:val="00FC7D7F"/>
    <w:rsid w:val="00FD0D7B"/>
    <w:rsid w:val="00FD2168"/>
    <w:rsid w:val="00FD2526"/>
    <w:rsid w:val="00FD3FDF"/>
    <w:rsid w:val="00FD40F1"/>
    <w:rsid w:val="00FD41EE"/>
    <w:rsid w:val="00FD4674"/>
    <w:rsid w:val="00FD521E"/>
    <w:rsid w:val="00FD5371"/>
    <w:rsid w:val="00FD5968"/>
    <w:rsid w:val="00FD639F"/>
    <w:rsid w:val="00FD6FBC"/>
    <w:rsid w:val="00FD7A55"/>
    <w:rsid w:val="00FE0191"/>
    <w:rsid w:val="00FE07CD"/>
    <w:rsid w:val="00FE1D8C"/>
    <w:rsid w:val="00FE3840"/>
    <w:rsid w:val="00FE3960"/>
    <w:rsid w:val="00FE51A8"/>
    <w:rsid w:val="00FE52EA"/>
    <w:rsid w:val="00FE5449"/>
    <w:rsid w:val="00FE5716"/>
    <w:rsid w:val="00FE6CA6"/>
    <w:rsid w:val="00FF03ED"/>
    <w:rsid w:val="00FF2A51"/>
    <w:rsid w:val="00FF32D3"/>
    <w:rsid w:val="00FF34E4"/>
    <w:rsid w:val="00FF3B3F"/>
    <w:rsid w:val="00FF4627"/>
    <w:rsid w:val="00FF4BA4"/>
    <w:rsid w:val="00FF53F2"/>
    <w:rsid w:val="00FF6B6C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B7E2F29"/>
  <w15:chartTrackingRefBased/>
  <w15:docId w15:val="{BF6596B7-5760-4745-BE6D-7794DE7C6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F281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BF2813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BF281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F2813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BF2813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BF2813"/>
    <w:rPr>
      <w:b/>
      <w:bCs/>
    </w:rPr>
  </w:style>
  <w:style w:type="paragraph" w:styleId="ListBullet">
    <w:name w:val="List Bullet"/>
    <w:basedOn w:val="Normal"/>
    <w:rsid w:val="00BF281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BF2813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BF2813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F2813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F2813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F281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F281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BF2813"/>
    <w:pPr>
      <w:ind w:left="284"/>
    </w:pPr>
  </w:style>
  <w:style w:type="paragraph" w:customStyle="1" w:styleId="AAFrameAddress">
    <w:name w:val="AA Frame Address"/>
    <w:basedOn w:val="Heading1"/>
    <w:rsid w:val="00BF281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BF281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F2813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BF2813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F2813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BF2813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BF2813"/>
    <w:pPr>
      <w:ind w:left="851" w:hanging="284"/>
    </w:pPr>
  </w:style>
  <w:style w:type="paragraph" w:styleId="Index4">
    <w:name w:val="index 4"/>
    <w:basedOn w:val="Normal"/>
    <w:next w:val="Normal"/>
    <w:semiHidden/>
    <w:rsid w:val="00BF2813"/>
    <w:pPr>
      <w:ind w:left="1135" w:hanging="284"/>
    </w:pPr>
  </w:style>
  <w:style w:type="paragraph" w:styleId="Index6">
    <w:name w:val="index 6"/>
    <w:basedOn w:val="Normal"/>
    <w:next w:val="Normal"/>
    <w:semiHidden/>
    <w:rsid w:val="00BF2813"/>
    <w:pPr>
      <w:ind w:left="1702" w:hanging="284"/>
    </w:pPr>
  </w:style>
  <w:style w:type="paragraph" w:styleId="Index5">
    <w:name w:val="index 5"/>
    <w:basedOn w:val="Normal"/>
    <w:next w:val="Normal"/>
    <w:semiHidden/>
    <w:rsid w:val="00BF2813"/>
    <w:pPr>
      <w:ind w:left="1418" w:hanging="284"/>
    </w:pPr>
  </w:style>
  <w:style w:type="paragraph" w:styleId="Index7">
    <w:name w:val="index 7"/>
    <w:basedOn w:val="Normal"/>
    <w:next w:val="Normal"/>
    <w:semiHidden/>
    <w:rsid w:val="00BF2813"/>
    <w:pPr>
      <w:ind w:left="1985" w:hanging="284"/>
    </w:pPr>
  </w:style>
  <w:style w:type="paragraph" w:styleId="Index8">
    <w:name w:val="index 8"/>
    <w:basedOn w:val="Normal"/>
    <w:next w:val="Normal"/>
    <w:semiHidden/>
    <w:rsid w:val="00BF2813"/>
    <w:pPr>
      <w:ind w:left="2269" w:hanging="284"/>
    </w:pPr>
  </w:style>
  <w:style w:type="paragraph" w:styleId="Index9">
    <w:name w:val="index 9"/>
    <w:basedOn w:val="Normal"/>
    <w:next w:val="Normal"/>
    <w:semiHidden/>
    <w:rsid w:val="00BF2813"/>
    <w:pPr>
      <w:ind w:left="2552" w:hanging="284"/>
    </w:pPr>
  </w:style>
  <w:style w:type="paragraph" w:styleId="TOC2">
    <w:name w:val="toc 2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F2813"/>
    <w:pPr>
      <w:ind w:left="851"/>
    </w:pPr>
  </w:style>
  <w:style w:type="paragraph" w:styleId="TOC5">
    <w:name w:val="toc 5"/>
    <w:basedOn w:val="Normal"/>
    <w:next w:val="Normal"/>
    <w:semiHidden/>
    <w:rsid w:val="00BF2813"/>
    <w:pPr>
      <w:ind w:left="1134"/>
    </w:pPr>
  </w:style>
  <w:style w:type="paragraph" w:styleId="TOC6">
    <w:name w:val="toc 6"/>
    <w:basedOn w:val="Normal"/>
    <w:next w:val="Normal"/>
    <w:semiHidden/>
    <w:rsid w:val="00BF2813"/>
    <w:pPr>
      <w:ind w:left="1418"/>
    </w:pPr>
  </w:style>
  <w:style w:type="paragraph" w:styleId="TOC7">
    <w:name w:val="toc 7"/>
    <w:basedOn w:val="Normal"/>
    <w:next w:val="Normal"/>
    <w:semiHidden/>
    <w:rsid w:val="00BF2813"/>
    <w:pPr>
      <w:ind w:left="1701"/>
    </w:pPr>
  </w:style>
  <w:style w:type="paragraph" w:styleId="TOC8">
    <w:name w:val="toc 8"/>
    <w:basedOn w:val="Normal"/>
    <w:next w:val="Normal"/>
    <w:semiHidden/>
    <w:rsid w:val="00BF2813"/>
    <w:pPr>
      <w:ind w:left="1985"/>
    </w:pPr>
  </w:style>
  <w:style w:type="paragraph" w:styleId="TOC9">
    <w:name w:val="toc 9"/>
    <w:basedOn w:val="Normal"/>
    <w:next w:val="Normal"/>
    <w:semiHidden/>
    <w:rsid w:val="00BF2813"/>
    <w:pPr>
      <w:ind w:left="2268"/>
    </w:pPr>
  </w:style>
  <w:style w:type="paragraph" w:styleId="TableofFigures">
    <w:name w:val="table of figures"/>
    <w:basedOn w:val="Normal"/>
    <w:next w:val="Normal"/>
    <w:semiHidden/>
    <w:rsid w:val="00BF2813"/>
    <w:pPr>
      <w:ind w:left="567" w:hanging="567"/>
    </w:pPr>
  </w:style>
  <w:style w:type="paragraph" w:styleId="ListBullet5">
    <w:name w:val="List Bullet 5"/>
    <w:basedOn w:val="Normal"/>
    <w:rsid w:val="00BF281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BF2813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BF2813"/>
    <w:pPr>
      <w:ind w:firstLine="284"/>
    </w:pPr>
  </w:style>
  <w:style w:type="paragraph" w:styleId="BodyTextIndent">
    <w:name w:val="Body Text Indent"/>
    <w:basedOn w:val="Normal"/>
    <w:rsid w:val="00BF2813"/>
    <w:pPr>
      <w:spacing w:after="120"/>
      <w:ind w:left="283"/>
    </w:pPr>
  </w:style>
  <w:style w:type="paragraph" w:styleId="BodyTextFirstIndent2">
    <w:name w:val="Body Text First Indent 2"/>
    <w:basedOn w:val="BodyTextIndent"/>
    <w:rsid w:val="00BF2813"/>
    <w:pPr>
      <w:ind w:left="284" w:firstLine="284"/>
    </w:pPr>
  </w:style>
  <w:style w:type="character" w:styleId="Strong">
    <w:name w:val="Strong"/>
    <w:qFormat/>
    <w:rsid w:val="00BF281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F2813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BF281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BF281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BF2813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F2813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F281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BF2813"/>
    <w:pPr>
      <w:framePr w:h="1054" w:wrap="around" w:y="5920"/>
    </w:pPr>
  </w:style>
  <w:style w:type="paragraph" w:customStyle="1" w:styleId="ReportHeading3">
    <w:name w:val="ReportHeading3"/>
    <w:basedOn w:val="ReportHeading2"/>
    <w:rsid w:val="00BF2813"/>
    <w:pPr>
      <w:framePr w:h="443" w:wrap="around" w:y="8223"/>
    </w:pPr>
  </w:style>
  <w:style w:type="paragraph" w:customStyle="1" w:styleId="a">
    <w:name w:val="¢éÍ¤ÇÒ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BF2813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BF281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BF281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BF281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BF281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BF281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styleId="PageNumber">
    <w:name w:val="page number"/>
    <w:basedOn w:val="DefaultParagraphFont"/>
    <w:rsid w:val="00BF2813"/>
  </w:style>
  <w:style w:type="paragraph" w:customStyle="1" w:styleId="a2">
    <w:name w:val="???????"/>
    <w:basedOn w:val="Normal"/>
    <w:uiPriority w:val="99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0">
    <w:name w:val="?????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30">
    <w:name w:val="?????3?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?????????? E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D218E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491F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491F63"/>
    <w:rPr>
      <w:rFonts w:ascii="Angsana New" w:hAnsi="Angsana New" w:cs="Angsana New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BA4E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C00C92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C00C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097D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Angsana New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834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7E060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SSETS">
    <w:name w:val="ASSETS"/>
    <w:basedOn w:val="Normal"/>
    <w:rsid w:val="003F3A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character" w:customStyle="1" w:styleId="BodyText2Char">
    <w:name w:val="Body Text 2 Char"/>
    <w:link w:val="BodyText2"/>
    <w:rsid w:val="00FC2A97"/>
    <w:rPr>
      <w:rFonts w:ascii="Book Antiqua" w:hAnsi="Book Antiqua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652E4C"/>
    <w:pPr>
      <w:ind w:left="720"/>
      <w:contextualSpacing/>
    </w:pPr>
    <w:rPr>
      <w:rFonts w:cs="Angsana New"/>
      <w:szCs w:val="22"/>
    </w:rPr>
  </w:style>
  <w:style w:type="paragraph" w:customStyle="1" w:styleId="Default">
    <w:name w:val="Default"/>
    <w:rsid w:val="00F11529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0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389"/>
      <w:jc w:val="thaiDistribute"/>
    </w:pPr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60272F"/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FooterChar">
    <w:name w:val="Footer Char"/>
    <w:link w:val="Footer"/>
    <w:uiPriority w:val="99"/>
    <w:rsid w:val="00C6795A"/>
    <w:rPr>
      <w:rFonts w:ascii="Arial" w:hAnsi="Arial"/>
      <w:sz w:val="18"/>
      <w:szCs w:val="18"/>
    </w:rPr>
  </w:style>
  <w:style w:type="paragraph" w:customStyle="1" w:styleId="acctstatementheading">
    <w:name w:val="acct statement heading"/>
    <w:aliases w:val="as"/>
    <w:basedOn w:val="Heading2"/>
    <w:next w:val="Normal"/>
    <w:rsid w:val="007B525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character" w:customStyle="1" w:styleId="BodyTextFirstIndentChar">
    <w:name w:val="Body Text First Indent Char"/>
    <w:link w:val="BodyTextFirstIndent"/>
    <w:uiPriority w:val="99"/>
    <w:rsid w:val="00076EB6"/>
    <w:rPr>
      <w:rFonts w:ascii="Arial" w:hAnsi="Arial"/>
      <w:sz w:val="18"/>
      <w:szCs w:val="18"/>
    </w:rPr>
  </w:style>
  <w:style w:type="character" w:styleId="CommentReference">
    <w:name w:val="annotation reference"/>
    <w:semiHidden/>
    <w:unhideWhenUsed/>
    <w:rsid w:val="00154B9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54B9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semiHidden/>
    <w:rsid w:val="00154B96"/>
    <w:rPr>
      <w:rFonts w:ascii="Arial" w:hAnsi="Arial" w:cs="Angsana New"/>
      <w:szCs w:val="25"/>
    </w:rPr>
  </w:style>
  <w:style w:type="character" w:customStyle="1" w:styleId="HeaderChar">
    <w:name w:val="Header Char"/>
    <w:link w:val="Header"/>
    <w:uiPriority w:val="99"/>
    <w:locked/>
    <w:rsid w:val="00D25969"/>
    <w:rPr>
      <w:rFonts w:ascii="Arial" w:hAnsi="Arial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C86D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C86D9A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C86D9A"/>
    <w:rPr>
      <w:vertAlign w:val="superscript"/>
    </w:rPr>
  </w:style>
  <w:style w:type="character" w:customStyle="1" w:styleId="BodyText2Char1">
    <w:name w:val="Body Text 2 Char1"/>
    <w:rsid w:val="008C1E27"/>
    <w:rPr>
      <w:rFonts w:ascii="Book Antiqua" w:eastAsia="Times New Roman" w:hAnsi="Book Antiqua" w:cs="Times New Roman"/>
      <w:szCs w:val="22"/>
    </w:rPr>
  </w:style>
  <w:style w:type="paragraph" w:customStyle="1" w:styleId="acctmergecolhdg">
    <w:name w:val="acct merge col hdg"/>
    <w:aliases w:val="mh"/>
    <w:basedOn w:val="Normal"/>
    <w:rsid w:val="006C0B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cent">
    <w:name w:val="&amp;cent"/>
    <w:basedOn w:val="Normal"/>
    <w:uiPriority w:val="99"/>
    <w:rsid w:val="001C1F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/>
      <w:sz w:val="30"/>
      <w:szCs w:val="30"/>
      <w:lang w:eastAsia="ja-JP"/>
    </w:rPr>
  </w:style>
  <w:style w:type="character" w:customStyle="1" w:styleId="ListParagraphChar">
    <w:name w:val="List Paragraph Char"/>
    <w:link w:val="ListParagraph"/>
    <w:uiPriority w:val="34"/>
    <w:rsid w:val="00427C8E"/>
    <w:rPr>
      <w:rFonts w:ascii="Arial" w:hAnsi="Arial" w:cs="Angsana New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540068"/>
    <w:rPr>
      <w:rFonts w:ascii="Arial" w:hAnsi="Arial" w:cs="Angsana New"/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E63AB"/>
    <w:rPr>
      <w:b/>
      <w:bCs/>
    </w:rPr>
  </w:style>
  <w:style w:type="character" w:customStyle="1" w:styleId="CommentSubjectChar">
    <w:name w:val="Comment Subject Char"/>
    <w:link w:val="CommentSubject"/>
    <w:semiHidden/>
    <w:rsid w:val="00CE63AB"/>
    <w:rPr>
      <w:rFonts w:ascii="Arial" w:hAnsi="Arial" w:cs="Angsana New"/>
      <w:b/>
      <w:bCs/>
      <w:szCs w:val="25"/>
    </w:rPr>
  </w:style>
  <w:style w:type="paragraph" w:styleId="Revision">
    <w:name w:val="Revision"/>
    <w:hidden/>
    <w:uiPriority w:val="99"/>
    <w:semiHidden/>
    <w:rsid w:val="00E97CE4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0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21E216-6F41-4C95-9E5D-E42AFFAF6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10</Pages>
  <Words>1759</Words>
  <Characters>7534</Characters>
  <Application>Microsoft Office Word</Application>
  <DocSecurity>0</DocSecurity>
  <Lines>62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9275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Anongnuch, Tangthanawatskul</dc:creator>
  <cp:keywords/>
  <cp:lastModifiedBy>Somjai, Nigonyanont</cp:lastModifiedBy>
  <cp:revision>5</cp:revision>
  <cp:lastPrinted>2021-08-06T11:36:00Z</cp:lastPrinted>
  <dcterms:created xsi:type="dcterms:W3CDTF">2021-08-08T16:41:00Z</dcterms:created>
  <dcterms:modified xsi:type="dcterms:W3CDTF">2021-08-08T23:29:00Z</dcterms:modified>
</cp:coreProperties>
</file>