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8A4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373B3BF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82564F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D9EF2B4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14:paraId="5C943850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5DC12C" w14:textId="2F185ABA" w:rsidR="00410590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        </w:t>
      </w:r>
      <w:r w:rsidR="0036371E" w:rsidRPr="0036371E">
        <w:rPr>
          <w:rFonts w:ascii="Angsana New" w:hAnsi="Angsana New" w:cs="Angsana New" w:hint="cs"/>
          <w:sz w:val="52"/>
          <w:szCs w:val="52"/>
          <w:cs/>
        </w:rPr>
        <w:t>บริษัท</w:t>
      </w:r>
      <w:r>
        <w:rPr>
          <w:rFonts w:ascii="Angsana New" w:hAnsi="Angsana New" w:cs="Angsana New"/>
          <w:sz w:val="52"/>
          <w:szCs w:val="52"/>
        </w:rPr>
        <w:t xml:space="preserve"> </w:t>
      </w:r>
      <w:r w:rsidR="0036371E" w:rsidRPr="0036371E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="0036371E" w:rsidRPr="0036371E">
        <w:rPr>
          <w:rFonts w:ascii="Angsana New" w:hAnsi="Angsana New" w:cs="Angsana New"/>
          <w:sz w:val="52"/>
          <w:szCs w:val="52"/>
          <w:cs/>
        </w:rPr>
        <w:t xml:space="preserve"> </w:t>
      </w:r>
      <w:r w:rsidR="0036371E" w:rsidRPr="0036371E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="0036371E" w:rsidRPr="0036371E">
        <w:rPr>
          <w:rFonts w:ascii="Angsana New" w:hAnsi="Angsana New" w:cs="Angsana New"/>
          <w:sz w:val="52"/>
          <w:szCs w:val="52"/>
          <w:cs/>
        </w:rPr>
        <w:t xml:space="preserve"> </w:t>
      </w:r>
      <w:r w:rsidR="0036371E" w:rsidRPr="0036371E">
        <w:rPr>
          <w:rFonts w:ascii="Angsana New" w:hAnsi="Angsana New" w:cs="Angsana New" w:hint="cs"/>
          <w:sz w:val="52"/>
          <w:szCs w:val="52"/>
          <w:cs/>
        </w:rPr>
        <w:t>จำกัด</w:t>
      </w:r>
      <w:r w:rsidR="0036371E" w:rsidRPr="0036371E">
        <w:rPr>
          <w:rFonts w:ascii="Angsana New" w:hAnsi="Angsana New" w:cs="Angsana New"/>
          <w:sz w:val="52"/>
          <w:szCs w:val="52"/>
          <w:cs/>
        </w:rPr>
        <w:t xml:space="preserve"> (</w:t>
      </w:r>
      <w:r w:rsidR="0036371E" w:rsidRPr="0036371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36371E" w:rsidRPr="0036371E">
        <w:rPr>
          <w:rFonts w:ascii="Angsana New" w:hAnsi="Angsana New" w:cs="Angsana New"/>
          <w:sz w:val="52"/>
          <w:szCs w:val="52"/>
          <w:cs/>
        </w:rPr>
        <w:t xml:space="preserve">) </w:t>
      </w:r>
      <w:r w:rsidR="0036371E" w:rsidRPr="0036371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0C882D6" w14:textId="77777777" w:rsidR="0036371E" w:rsidRPr="003D41E8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D55686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729490A" w14:textId="77777777" w:rsidR="00276363" w:rsidRPr="00D55686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568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Pr="00D5568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5E3BD48" w14:textId="77777777" w:rsidR="00276363" w:rsidRPr="00D55686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D55686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66B5150" w14:textId="77777777" w:rsidR="00410590" w:rsidRPr="003D41E8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3D41E8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2AEE05" w14:textId="77777777" w:rsidR="00410590" w:rsidRPr="003D41E8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6EF9FF78" w14:textId="77777777" w:rsidR="00410590" w:rsidRPr="003D41E8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3D41E8" w:rsidSect="00CF79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07CA8DA4" w14:textId="77777777" w:rsidR="00410590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9A5294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9A5294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9A5294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3D41E8" w:rsidRDefault="00410590" w:rsidP="00410590">
      <w:pPr>
        <w:tabs>
          <w:tab w:val="left" w:pos="8640"/>
        </w:tabs>
        <w:spacing w:line="240" w:lineRule="auto"/>
        <w:rPr>
          <w:b/>
          <w:sz w:val="22"/>
        </w:rPr>
      </w:pPr>
      <w:r w:rsidRPr="003D41E8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02526B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3D41E8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D41E8">
        <w:rPr>
          <w:rFonts w:hint="cs"/>
          <w:b/>
          <w:bCs/>
          <w:sz w:val="30"/>
          <w:szCs w:val="30"/>
          <w:cs/>
        </w:rPr>
        <w:t>เสนอ คณะกรรมการ</w:t>
      </w:r>
      <w:r w:rsidR="0036371E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7777777" w:rsidR="00410590" w:rsidRPr="003D41E8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9436B3F" w14:textId="23FB1504" w:rsidR="00276363" w:rsidRPr="00D55686" w:rsidRDefault="00276363" w:rsidP="0027636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55686">
        <w:rPr>
          <w:rFonts w:ascii="Angsana New" w:hAnsi="Angsana New"/>
          <w:sz w:val="30"/>
          <w:szCs w:val="30"/>
          <w:cs/>
        </w:rPr>
        <w:t>ณ</w:t>
      </w:r>
      <w:r w:rsidRPr="00D5568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55686">
        <w:rPr>
          <w:rFonts w:ascii="Angsana New" w:hAnsi="Angsana New"/>
          <w:sz w:val="30"/>
          <w:szCs w:val="30"/>
          <w:cs/>
        </w:rPr>
        <w:t>วันที่</w:t>
      </w:r>
      <w:r w:rsidRPr="00D5568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55686">
        <w:rPr>
          <w:rFonts w:ascii="Angsana New" w:hAnsi="Angsana New"/>
          <w:sz w:val="30"/>
          <w:szCs w:val="30"/>
        </w:rPr>
        <w:t xml:space="preserve">30 </w:t>
      </w:r>
      <w:r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556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="00CA666D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5686">
        <w:rPr>
          <w:rFonts w:ascii="Angsana New" w:hAnsi="Angsana New"/>
          <w:spacing w:val="-4"/>
          <w:sz w:val="30"/>
          <w:szCs w:val="30"/>
        </w:rPr>
        <w:t xml:space="preserve"> 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สำหรับงวดสามเดือนและหกเดือนสิ้นสุดวันที่</w:t>
      </w:r>
      <w:r w:rsidR="00CA666D">
        <w:rPr>
          <w:rFonts w:ascii="Angsana New" w:hAnsi="Angsana New"/>
          <w:spacing w:val="-4"/>
          <w:sz w:val="30"/>
          <w:szCs w:val="30"/>
        </w:rPr>
        <w:t xml:space="preserve"> </w:t>
      </w:r>
      <w:r w:rsidR="00CA666D">
        <w:rPr>
          <w:rFonts w:ascii="Angsana New" w:hAnsi="Angsana New"/>
          <w:spacing w:val="-4"/>
          <w:sz w:val="30"/>
          <w:szCs w:val="30"/>
        </w:rPr>
        <w:br/>
      </w:r>
      <w:r w:rsidRPr="00D55686">
        <w:rPr>
          <w:rFonts w:ascii="Angsana New" w:hAnsi="Angsana New"/>
          <w:spacing w:val="-4"/>
          <w:sz w:val="30"/>
          <w:szCs w:val="30"/>
        </w:rPr>
        <w:t xml:space="preserve">30 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D55686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4</w:t>
      </w:r>
      <w:r w:rsidRPr="00D55686">
        <w:rPr>
          <w:rFonts w:ascii="Angsana New" w:hAnsi="Angsana New"/>
          <w:spacing w:val="-4"/>
          <w:sz w:val="30"/>
          <w:szCs w:val="30"/>
        </w:rPr>
        <w:t xml:space="preserve"> </w:t>
      </w:r>
      <w:r w:rsidRPr="00D55686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D55686">
        <w:rPr>
          <w:rFonts w:ascii="Angsana New" w:hAnsi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 xml:space="preserve">กิจการ </w:t>
      </w:r>
      <w:r w:rsidRPr="00D55686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งวดหกเดือน</w:t>
      </w:r>
      <w:r w:rsidRPr="00D55686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D55686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D55686">
        <w:rPr>
          <w:rFonts w:ascii="Angsana New" w:hAnsi="Angsana New"/>
          <w:spacing w:val="4"/>
          <w:sz w:val="30"/>
          <w:szCs w:val="30"/>
        </w:rPr>
        <w:t xml:space="preserve">30 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มิถุนายน </w:t>
      </w:r>
      <w:r w:rsidRPr="00D55686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4</w:t>
      </w:r>
      <w:r w:rsidRPr="00D55686">
        <w:rPr>
          <w:rFonts w:ascii="Angsana New" w:hAnsi="Angsana New"/>
          <w:spacing w:val="4"/>
          <w:sz w:val="30"/>
          <w:szCs w:val="30"/>
        </w:rPr>
        <w:t xml:space="preserve"> 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และหมายเหตุประกอบงบการเงินแบบย่อ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D55686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และของเฉพาะบริษัท ซิมโฟนี่ คอมมูนิเคชั่น จำกัด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(มหาชน) ตามลำดับ </w:t>
      </w:r>
      <w:r w:rsidRPr="00D55686">
        <w:rPr>
          <w:rFonts w:ascii="Angsana New" w:hAnsi="Angsana New"/>
          <w:sz w:val="30"/>
          <w:szCs w:val="30"/>
          <w:cs/>
        </w:rPr>
        <w:t>ซึ่งผู้บริหารของกิจการเ</w:t>
      </w:r>
      <w:r w:rsidRPr="00D55686">
        <w:rPr>
          <w:rFonts w:ascii="Angsana New" w:hAnsi="Angsana New" w:hint="cs"/>
          <w:sz w:val="30"/>
          <w:szCs w:val="30"/>
          <w:cs/>
        </w:rPr>
        <w:t>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ฉบับที่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34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เรื่อง</w:t>
      </w:r>
      <w:r w:rsidRPr="00D55686">
        <w:rPr>
          <w:rFonts w:ascii="Angsana New" w:hAnsi="Angsana New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 </w:t>
      </w:r>
    </w:p>
    <w:p w14:paraId="0A762B87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709323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C98F49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8AE12D" w14:textId="6180072D" w:rsidR="00410590" w:rsidRDefault="00410590" w:rsidP="00410590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 w:rsidR="00CA666D"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58ED4646" w14:textId="77777777" w:rsidR="00410590" w:rsidRDefault="00410590" w:rsidP="00410590">
      <w:pPr>
        <w:jc w:val="thaiDistribute"/>
        <w:rPr>
          <w:rFonts w:ascii="Angsana New" w:hAnsi="Angsana New"/>
          <w:sz w:val="30"/>
          <w:szCs w:val="30"/>
          <w:cs/>
        </w:rPr>
        <w:sectPr w:rsidR="00410590" w:rsidSect="0037474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34" w:gutter="0"/>
          <w:cols w:space="720"/>
          <w:docGrid w:linePitch="245"/>
        </w:sectPr>
      </w:pPr>
    </w:p>
    <w:p w14:paraId="0642702F" w14:textId="77777777" w:rsidR="0037474F" w:rsidRDefault="0037474F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ADDDD9" w14:textId="7389BDC7" w:rsidR="00410590" w:rsidRPr="003D41E8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6248F52" w14:textId="77777777" w:rsidR="00410590" w:rsidRPr="00C97731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39B0D2F" w14:textId="307CD4D4" w:rsidR="00410590" w:rsidRPr="009D4127" w:rsidRDefault="00410590" w:rsidP="00BD2B2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BD2B27"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7B78BF"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E55C074" w14:textId="77777777" w:rsidR="00410590" w:rsidRPr="003D41E8" w:rsidRDefault="00410590" w:rsidP="00C977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AC5100F" w14:textId="77777777" w:rsidR="00410590" w:rsidRPr="003D41E8" w:rsidRDefault="00410590" w:rsidP="004105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05FB33" w14:textId="77777777" w:rsidR="00410590" w:rsidRPr="003D41E8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1828EA5" w14:textId="77777777" w:rsidR="00410590" w:rsidRPr="003D41E8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8A735D9" w14:textId="77777777" w:rsidR="00410590" w:rsidRPr="003D41E8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1C97A81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096D9B4E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CEBBD27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5752</w:t>
      </w:r>
    </w:p>
    <w:p w14:paraId="0AC45564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90C9719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0D75A5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5D09AB53" w:rsidR="00410590" w:rsidRPr="0002526B" w:rsidRDefault="000F2132" w:rsidP="00410590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9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5252B6" w:rsidRPr="0002526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7B78BF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</w:p>
    <w:sectPr w:rsidR="00410590" w:rsidRPr="0002526B" w:rsidSect="00DA73E8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75F32" w14:textId="77777777" w:rsidR="00014AAD" w:rsidRDefault="00014AAD" w:rsidP="00900EE2">
      <w:r>
        <w:separator/>
      </w:r>
    </w:p>
  </w:endnote>
  <w:endnote w:type="continuationSeparator" w:id="0">
    <w:p w14:paraId="6932F415" w14:textId="77777777" w:rsidR="00014AAD" w:rsidRDefault="00014AA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130EF" w14:textId="77777777" w:rsidR="00751837" w:rsidRDefault="0075183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751837" w:rsidRDefault="0075183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C8B27" w14:textId="77777777" w:rsidR="00751837" w:rsidRDefault="0075183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CBA8B" w14:textId="77777777" w:rsidR="00751837" w:rsidRDefault="0075183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751837" w:rsidRPr="00C562FA" w:rsidRDefault="0075183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5CD01" w14:textId="77777777" w:rsidR="00751837" w:rsidRDefault="00751837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122E3" w14:textId="77777777" w:rsidR="007341D7" w:rsidRPr="001C120C" w:rsidRDefault="007341D7" w:rsidP="00E85568">
    <w:pPr>
      <w:pStyle w:val="Footer"/>
      <w:tabs>
        <w:tab w:val="clear" w:pos="907"/>
        <w:tab w:val="left" w:pos="1008"/>
      </w:tabs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B78BF">
      <w:rPr>
        <w:rFonts w:ascii="Angsana New" w:hAnsi="Angsana New"/>
        <w:noProof/>
        <w:sz w:val="30"/>
        <w:szCs w:val="30"/>
        <w:lang w:val="en-US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E32F4" w14:textId="77777777" w:rsidR="00014AAD" w:rsidRDefault="00014AAD" w:rsidP="00900EE2">
      <w:r>
        <w:separator/>
      </w:r>
    </w:p>
  </w:footnote>
  <w:footnote w:type="continuationSeparator" w:id="0">
    <w:p w14:paraId="22BC69DD" w14:textId="77777777" w:rsidR="00014AAD" w:rsidRDefault="00014AA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19F88" w14:textId="77777777" w:rsidR="00DA73E8" w:rsidRDefault="00DA73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EA25E" w14:textId="77777777" w:rsidR="00DA73E8" w:rsidRDefault="00DA73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56032" w14:textId="77777777" w:rsidR="00DA73E8" w:rsidRDefault="00DA73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72173" w14:textId="77777777" w:rsidR="00751837" w:rsidRDefault="00751837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CA15" w14:textId="77777777" w:rsidR="00751837" w:rsidRDefault="00751837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7AE"/>
    <w:rsid w:val="002827DB"/>
    <w:rsid w:val="00282D74"/>
    <w:rsid w:val="00282FDF"/>
    <w:rsid w:val="002834CA"/>
    <w:rsid w:val="0028353A"/>
    <w:rsid w:val="00283BF2"/>
    <w:rsid w:val="00283D49"/>
    <w:rsid w:val="00284099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BA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864"/>
    <w:rsid w:val="004409CD"/>
    <w:rsid w:val="00440D11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87"/>
    <w:rsid w:val="00446E19"/>
    <w:rsid w:val="004470E2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39A"/>
    <w:rsid w:val="005024A5"/>
    <w:rsid w:val="0050293E"/>
    <w:rsid w:val="00502BAC"/>
    <w:rsid w:val="00502CA0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79D4"/>
    <w:rsid w:val="00620463"/>
    <w:rsid w:val="0062059D"/>
    <w:rsid w:val="00620D75"/>
    <w:rsid w:val="00621446"/>
    <w:rsid w:val="00621AC3"/>
    <w:rsid w:val="00622339"/>
    <w:rsid w:val="0062236F"/>
    <w:rsid w:val="00622523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D7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F67"/>
    <w:rsid w:val="00790060"/>
    <w:rsid w:val="0079044D"/>
    <w:rsid w:val="007914D3"/>
    <w:rsid w:val="00791634"/>
    <w:rsid w:val="00791DC2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10223"/>
    <w:rsid w:val="00810366"/>
    <w:rsid w:val="00810B10"/>
    <w:rsid w:val="00810BC5"/>
    <w:rsid w:val="00810C14"/>
    <w:rsid w:val="00810D5B"/>
    <w:rsid w:val="008110C9"/>
    <w:rsid w:val="00811802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397D"/>
    <w:rsid w:val="00983DBC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A39"/>
    <w:rsid w:val="00993CFC"/>
    <w:rsid w:val="00993DD6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983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3E8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6DF3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44F4"/>
    <w:rsid w:val="00FD45B4"/>
    <w:rsid w:val="00FD4F29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422</Words>
  <Characters>1672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Kornsiri, Chongaksorn</cp:lastModifiedBy>
  <cp:revision>6</cp:revision>
  <cp:lastPrinted>2020-05-14T07:26:00Z</cp:lastPrinted>
  <dcterms:created xsi:type="dcterms:W3CDTF">2021-08-05T08:52:00Z</dcterms:created>
  <dcterms:modified xsi:type="dcterms:W3CDTF">2021-08-09T03:03:00Z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