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270"/>
        <w:gridCol w:w="7880"/>
      </w:tblGrid>
      <w:tr w:rsidR="00135230" w:rsidRPr="003D41E8" w14:paraId="21390D00" w14:textId="77777777" w:rsidTr="005077BF"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3E73FDC" w14:textId="77777777" w:rsidR="00135230" w:rsidRPr="003D41E8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D41E8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99957" w14:textId="77777777" w:rsidR="00135230" w:rsidRPr="003D41E8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1ECC5DD9" w14:textId="77777777" w:rsidR="00135230" w:rsidRPr="003D41E8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D41E8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35230" w:rsidRPr="000F2132" w14:paraId="72C866C1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4B47133" w14:textId="77777777" w:rsidR="00135230" w:rsidRPr="000F2132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76DD8" w14:textId="77777777" w:rsidR="00135230" w:rsidRPr="000F2132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4FEDD9C6" w14:textId="77777777" w:rsidR="00135230" w:rsidRPr="000F2132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5230" w:rsidRPr="003D41E8" w14:paraId="44583248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E91AD2" w14:textId="31F2639F" w:rsidR="00135230" w:rsidRPr="00EC0A60" w:rsidRDefault="00FE5A4C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49B6BCEF" w14:textId="77777777" w:rsidR="00135230" w:rsidRPr="00EC0A60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27B0414" w14:textId="77777777" w:rsidR="00135230" w:rsidRPr="00EC0A60" w:rsidRDefault="00135230" w:rsidP="009839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C0A6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12201F" w:rsidRPr="003D41E8" w14:paraId="25D4ED13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68DC4C9" w14:textId="6F6926AD" w:rsidR="0012201F" w:rsidRPr="00EC0A60" w:rsidRDefault="00FE5A4C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07C30839" w14:textId="77777777" w:rsidR="0012201F" w:rsidRPr="00EC0A60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01F24D5" w14:textId="77777777" w:rsidR="0012201F" w:rsidRPr="00EC0A60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C0A6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36DE8" w:rsidRPr="003D41E8" w14:paraId="485B5D5A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E7DF09F" w14:textId="51EC98B1" w:rsidR="00B36DE8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5084E2B2" w14:textId="77777777" w:rsidR="00B36DE8" w:rsidRPr="00EC0A60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14F9A5D3" w14:textId="03D56DB2" w:rsidR="00B36DE8" w:rsidRPr="00EC0A60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B36DE8" w:rsidRPr="003D41E8" w14:paraId="4833CB68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E75B931" w14:textId="7C1C0E3E" w:rsidR="00B36DE8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54E6AEA" w14:textId="77777777" w:rsidR="00B36DE8" w:rsidRPr="00EC0A60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7C684BE0" w14:textId="037361DC" w:rsidR="00B36DE8" w:rsidRPr="00B36DE8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36DE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Pr="00B36DE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บริษัทร่วม</w:t>
            </w:r>
          </w:p>
        </w:tc>
      </w:tr>
      <w:tr w:rsidR="00B36DE8" w:rsidRPr="003D41E8" w14:paraId="775D94C2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10A7F07F" w14:textId="59E2C52D" w:rsidR="00B36DE8" w:rsidRPr="00EC0A60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5C1E03A" w14:textId="77777777" w:rsidR="00B36DE8" w:rsidRPr="00EC0A60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9C3CB5D" w14:textId="77777777" w:rsidR="00B36DE8" w:rsidRPr="00B36DE8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36DE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อุปกรณ์โครงข่าย</w:t>
            </w:r>
          </w:p>
        </w:tc>
      </w:tr>
      <w:tr w:rsidR="00B36DE8" w:rsidRPr="003D41E8" w14:paraId="4B718340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20DED8" w14:textId="57C653FD" w:rsidR="00B36DE8" w:rsidRPr="00EC0A60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411F4C9" w14:textId="77777777" w:rsidR="00B36DE8" w:rsidRPr="00EC0A60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FE8A792" w14:textId="77777777" w:rsidR="00B36DE8" w:rsidRPr="00B36DE8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36DE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 และอุปกรณ์</w:t>
            </w:r>
          </w:p>
        </w:tc>
      </w:tr>
      <w:tr w:rsidR="00B36DE8" w:rsidRPr="003D41E8" w14:paraId="461C1B3D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C507CA" w14:textId="4C8FAB1F" w:rsidR="00B36DE8" w:rsidRPr="00EC0A60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DC8AC8C" w14:textId="77777777" w:rsidR="00B36DE8" w:rsidRPr="00EC0A60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6903A5E" w14:textId="77777777" w:rsidR="00B36DE8" w:rsidRPr="00B36DE8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36DE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B36DE8" w:rsidRPr="003D41E8" w14:paraId="00C5468B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2551DA" w14:textId="448638AF" w:rsidR="00B36DE8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4C1FD46" w14:textId="77777777" w:rsidR="00B36DE8" w:rsidRPr="00EC0A60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11E418C" w14:textId="1D004873" w:rsidR="00B36DE8" w:rsidRPr="00B36DE8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36DE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36DE8" w:rsidRPr="003D41E8" w14:paraId="1FC14BB9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7F3914C" w14:textId="070BA522" w:rsidR="00B36DE8" w:rsidRPr="00EC0A60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619D791" w14:textId="77777777" w:rsidR="00B36DE8" w:rsidRPr="00EC0A60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86FB00A" w14:textId="77777777" w:rsidR="00B36DE8" w:rsidRPr="00EC0A60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C0A6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36DE8" w:rsidRPr="003D41E8" w14:paraId="43259639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279BF51" w14:textId="4E92FB84" w:rsidR="00B36DE8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D2B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3AD6CA1" w14:textId="77777777" w:rsidR="00B36DE8" w:rsidRPr="00EC0A60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3F2D2D09" w14:textId="0035878B" w:rsidR="00B36DE8" w:rsidRPr="00EC0A60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B36DE8" w:rsidRPr="003D41E8" w14:paraId="098BFF76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7BAD37" w14:textId="4B2864CF" w:rsidR="00B36DE8" w:rsidRPr="00EC0A60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D2B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5B109B2" w14:textId="77777777" w:rsidR="00B36DE8" w:rsidRPr="00EC0A60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03CDCF07" w14:textId="77777777" w:rsidR="00B36DE8" w:rsidRPr="00EC0A60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C0A6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36DE8" w:rsidRPr="003D41E8" w14:paraId="61C86008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D40305" w14:textId="6F1E473B" w:rsidR="00B36DE8" w:rsidRPr="00EC0A60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  <w:r w:rsidR="00BD2B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284B6A7" w14:textId="77777777" w:rsidR="00B36DE8" w:rsidRPr="00EC0A60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85FE45C" w14:textId="77777777" w:rsidR="00B36DE8" w:rsidRPr="00EC0A60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C0A6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 </w:t>
            </w:r>
          </w:p>
        </w:tc>
      </w:tr>
      <w:tr w:rsidR="00B36DE8" w:rsidRPr="003D41E8" w14:paraId="6814D502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F18FF1A" w14:textId="411565A3" w:rsidR="00B36DE8" w:rsidRPr="00EC0A60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78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D2B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CFF6D5F" w14:textId="77777777" w:rsidR="00B36DE8" w:rsidRPr="00EC0A60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E13C90D" w14:textId="77777777" w:rsidR="00B36DE8" w:rsidRPr="00EC0A60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C0A6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B36DE8" w:rsidRPr="003D41E8" w14:paraId="1297A0F9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83A3550" w14:textId="77777777" w:rsidR="00B36DE8" w:rsidRPr="00B14C39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C02D9" w14:textId="77777777" w:rsidR="00B36DE8" w:rsidRPr="00B14C39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19A60EEF" w14:textId="77777777" w:rsidR="00B36DE8" w:rsidRPr="00B14C39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3D41E8" w14:paraId="43392267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072222" w14:textId="77777777" w:rsidR="00B36DE8" w:rsidRPr="00B14C39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55C99" w14:textId="77777777" w:rsidR="00B36DE8" w:rsidRPr="00B14C39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12AE4927" w14:textId="77777777" w:rsidR="00B36DE8" w:rsidRPr="00B14C39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3D41E8" w14:paraId="79A4C1DB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1E99CF8" w14:textId="77777777" w:rsidR="00B36DE8" w:rsidRPr="00B14C39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77782" w14:textId="77777777" w:rsidR="00B36DE8" w:rsidRPr="00B14C39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3CF0B6E2" w14:textId="77777777" w:rsidR="00B36DE8" w:rsidRPr="00B14C39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3D41E8" w14:paraId="7CC64C7D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ADF2E2" w14:textId="77777777" w:rsidR="00B36DE8" w:rsidRPr="00B14C39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B998C" w14:textId="77777777" w:rsidR="00B36DE8" w:rsidRPr="00B14C39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B4E7AB5" w14:textId="77777777" w:rsidR="00B36DE8" w:rsidRPr="00B14C39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3D41E8" w14:paraId="71B91A00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715656" w14:textId="77777777" w:rsidR="00B36DE8" w:rsidRPr="00B14C39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A160E" w14:textId="77777777" w:rsidR="00B36DE8" w:rsidRPr="00B14C39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6FCF7BE" w14:textId="77777777" w:rsidR="00B36DE8" w:rsidRPr="00B14C39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3D41E8" w14:paraId="00E4D4E8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275401" w14:textId="77777777" w:rsidR="00B36DE8" w:rsidRPr="003D41E8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CE9AAF" w14:textId="77777777" w:rsidR="00B36DE8" w:rsidRPr="003D41E8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0110E9C5" w14:textId="77777777" w:rsidR="00B36DE8" w:rsidRPr="003D41E8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3D41E8" w14:paraId="3284D584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C86D72" w14:textId="77777777" w:rsidR="00B36DE8" w:rsidRPr="003D41E8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1B9759" w14:textId="77777777" w:rsidR="00B36DE8" w:rsidRPr="003D41E8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1E8A1643" w14:textId="77777777" w:rsidR="00B36DE8" w:rsidRPr="003D41E8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3D41E8" w14:paraId="22634AF8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D00063E" w14:textId="77777777" w:rsidR="00B36DE8" w:rsidRPr="003D41E8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FC3177" w14:textId="77777777" w:rsidR="00B36DE8" w:rsidRPr="003D41E8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0A02A43C" w14:textId="77777777" w:rsidR="00B36DE8" w:rsidRPr="003D41E8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3D41E8" w14:paraId="77BEF6E3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63FD646" w14:textId="77777777" w:rsidR="00B36DE8" w:rsidRPr="003D41E8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0C0E86" w14:textId="77777777" w:rsidR="00B36DE8" w:rsidRPr="003D41E8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B961560" w14:textId="77777777" w:rsidR="00B36DE8" w:rsidRPr="003D41E8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74125BC5" w14:textId="77777777" w:rsidR="00710575" w:rsidRPr="003D41E8" w:rsidRDefault="00710575" w:rsidP="003D41E8">
      <w:pPr>
        <w:rPr>
          <w:b/>
          <w:bCs/>
        </w:rPr>
      </w:pPr>
    </w:p>
    <w:p w14:paraId="7F5797C3" w14:textId="77777777" w:rsidR="009E3C9A" w:rsidRPr="00611E72" w:rsidRDefault="00805CAE" w:rsidP="00805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>
        <w:br w:type="page"/>
      </w:r>
      <w:r w:rsidR="009E3C9A" w:rsidRPr="00611E7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E661623" w14:textId="77777777" w:rsidR="009E3C9A" w:rsidRPr="00611E72" w:rsidRDefault="009E3C9A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p w14:paraId="0D6C3820" w14:textId="02B2591C" w:rsidR="0009267B" w:rsidRPr="00611E72" w:rsidRDefault="0009267B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  <w:r w:rsidRPr="00611E7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611E72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D03FD3" w:rsidRPr="00611E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F2132">
        <w:rPr>
          <w:rFonts w:asciiTheme="majorBidi" w:hAnsiTheme="majorBidi" w:cstheme="majorBidi"/>
          <w:sz w:val="30"/>
          <w:szCs w:val="30"/>
        </w:rPr>
        <w:t xml:space="preserve">9 </w:t>
      </w:r>
      <w:r w:rsidR="000F2132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D03FD3" w:rsidRPr="00611E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78BF" w:rsidRPr="00611E72">
        <w:rPr>
          <w:rFonts w:asciiTheme="majorBidi" w:hAnsiTheme="majorBidi" w:cstheme="majorBidi"/>
          <w:sz w:val="30"/>
          <w:szCs w:val="30"/>
        </w:rPr>
        <w:t>2564</w:t>
      </w:r>
    </w:p>
    <w:p w14:paraId="0554470E" w14:textId="67BA8B0A" w:rsidR="0035760D" w:rsidRPr="00611E72" w:rsidRDefault="0035760D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trike/>
          <w:sz w:val="30"/>
          <w:szCs w:val="30"/>
        </w:rPr>
      </w:pPr>
    </w:p>
    <w:p w14:paraId="0D3699E3" w14:textId="3153F67A" w:rsidR="0009267B" w:rsidRPr="00611E72" w:rsidRDefault="00822342" w:rsidP="00805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11E7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1</w:t>
      </w:r>
      <w:r w:rsidR="00805CAE" w:rsidRPr="00611E7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09267B" w:rsidRPr="00611E7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09467B3" w14:textId="77777777" w:rsidR="0009267B" w:rsidRPr="00611E72" w:rsidRDefault="0009267B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85B26B3" w14:textId="406ED81E" w:rsidR="0009267B" w:rsidRPr="00611E72" w:rsidRDefault="00886BE1" w:rsidP="00BD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11E7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B4915" w:rsidRPr="00611E72">
        <w:rPr>
          <w:rFonts w:asciiTheme="majorBidi" w:hAnsiTheme="majorBidi" w:cstheme="majorBidi"/>
          <w:sz w:val="30"/>
          <w:szCs w:val="30"/>
        </w:rPr>
        <w:br/>
      </w:r>
      <w:r w:rsidRPr="00611E7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1B4915" w:rsidRPr="00611E72">
        <w:rPr>
          <w:rFonts w:asciiTheme="majorBidi" w:hAnsiTheme="majorBidi" w:cstheme="majorBidi"/>
          <w:sz w:val="30"/>
          <w:szCs w:val="30"/>
        </w:rPr>
        <w:br/>
      </w:r>
      <w:r w:rsidRPr="00611E72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7B78BF" w:rsidRPr="00611E72">
        <w:rPr>
          <w:rFonts w:asciiTheme="majorBidi" w:hAnsiTheme="majorBidi" w:cstheme="majorBidi"/>
          <w:sz w:val="30"/>
          <w:szCs w:val="30"/>
        </w:rPr>
        <w:t>34</w:t>
      </w:r>
      <w:r w:rsidRPr="00611E72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611E72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11E72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22342" w:rsidRPr="00611E72">
        <w:rPr>
          <w:rFonts w:asciiTheme="majorBidi" w:hAnsiTheme="majorBidi" w:cstheme="majorBidi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</w:t>
      </w:r>
      <w:r w:rsidR="00822342" w:rsidRPr="00E83A75">
        <w:rPr>
          <w:rFonts w:asciiTheme="majorBidi" w:hAnsiTheme="majorBidi" w:cstheme="majorBidi"/>
          <w:sz w:val="30"/>
          <w:szCs w:val="30"/>
          <w:cs/>
        </w:rPr>
        <w:t>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</w:t>
      </w:r>
      <w:r w:rsidR="000F2132" w:rsidRPr="00E83A75">
        <w:rPr>
          <w:rFonts w:asciiTheme="majorBidi" w:hAnsiTheme="majorBidi" w:cstheme="majorBidi"/>
          <w:sz w:val="30"/>
          <w:szCs w:val="30"/>
          <w:cs/>
        </w:rPr>
        <w:t xml:space="preserve">่ </w:t>
      </w:r>
      <w:r w:rsidR="000F2132" w:rsidRPr="00E83A75">
        <w:rPr>
          <w:rFonts w:asciiTheme="majorBidi" w:hAnsiTheme="majorBidi" w:cstheme="majorBidi"/>
          <w:sz w:val="30"/>
          <w:szCs w:val="30"/>
        </w:rPr>
        <w:t xml:space="preserve">31 </w:t>
      </w:r>
      <w:r w:rsidR="00822342" w:rsidRPr="00E83A7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0F2132" w:rsidRPr="00E83A75">
        <w:rPr>
          <w:rFonts w:asciiTheme="majorBidi" w:hAnsiTheme="majorBidi" w:cstheme="majorBidi"/>
          <w:sz w:val="30"/>
          <w:szCs w:val="30"/>
        </w:rPr>
        <w:t xml:space="preserve"> 2563</w:t>
      </w:r>
    </w:p>
    <w:p w14:paraId="4EE1E1E9" w14:textId="77777777" w:rsidR="008E531E" w:rsidRPr="00611E72" w:rsidRDefault="008E531E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GB"/>
        </w:rPr>
      </w:pPr>
    </w:p>
    <w:p w14:paraId="4AA476B2" w14:textId="77777777" w:rsidR="00886BE1" w:rsidRPr="00611E72" w:rsidRDefault="00886BE1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1E72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B78BF" w:rsidRPr="00611E72">
        <w:rPr>
          <w:rFonts w:asciiTheme="majorBidi" w:hAnsiTheme="majorBidi" w:cstheme="majorBidi"/>
          <w:sz w:val="30"/>
          <w:szCs w:val="30"/>
        </w:rPr>
        <w:t>31</w:t>
      </w:r>
      <w:r w:rsidRPr="00611E72">
        <w:rPr>
          <w:rFonts w:asciiTheme="majorBidi" w:hAnsiTheme="majorBidi" w:cstheme="majorBidi"/>
          <w:sz w:val="30"/>
          <w:szCs w:val="30"/>
        </w:rPr>
        <w:t xml:space="preserve"> </w:t>
      </w:r>
      <w:r w:rsidRPr="00611E7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B78BF" w:rsidRPr="00611E72">
        <w:rPr>
          <w:rFonts w:asciiTheme="majorBidi" w:hAnsiTheme="majorBidi" w:cstheme="majorBidi"/>
          <w:sz w:val="30"/>
          <w:szCs w:val="30"/>
        </w:rPr>
        <w:t>2563</w:t>
      </w:r>
    </w:p>
    <w:p w14:paraId="647F32FA" w14:textId="77777777" w:rsidR="00345FE7" w:rsidRPr="00611E72" w:rsidRDefault="00345FE7" w:rsidP="00F2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7ED385D2" w14:textId="335C291D" w:rsidR="00F212CE" w:rsidRPr="00611E72" w:rsidRDefault="00822342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11E7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2</w:t>
      </w:r>
      <w:r w:rsidR="00805CAE" w:rsidRPr="00611E7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F212CE" w:rsidRPr="00611E7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3C1C3CD" w14:textId="77777777" w:rsidR="00F212CE" w:rsidRPr="00611E72" w:rsidRDefault="00F212CE" w:rsidP="009A0048">
      <w:pPr>
        <w:pStyle w:val="a"/>
        <w:tabs>
          <w:tab w:val="left" w:pos="540"/>
        </w:tabs>
        <w:ind w:left="540"/>
        <w:jc w:val="both"/>
        <w:rPr>
          <w:rFonts w:asciiTheme="majorBidi" w:hAnsiTheme="majorBidi" w:cstheme="majorBidi"/>
          <w:lang w:val="en-US"/>
        </w:rPr>
      </w:pPr>
    </w:p>
    <w:p w14:paraId="0B81425A" w14:textId="7E8727FB" w:rsidR="00D01187" w:rsidRPr="00611E72" w:rsidRDefault="00611E72" w:rsidP="009A0048">
      <w:pPr>
        <w:tabs>
          <w:tab w:val="left" w:pos="540"/>
        </w:tabs>
        <w:ind w:left="540" w:right="6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143AE">
        <w:rPr>
          <w:rFonts w:asciiTheme="majorBidi" w:hAnsiTheme="majorBidi" w:cstheme="majorBidi"/>
          <w:b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78DB36FB" w14:textId="77777777" w:rsidR="00E269F1" w:rsidRPr="00611E72" w:rsidRDefault="00E269F1" w:rsidP="00905F1A">
      <w:pPr>
        <w:ind w:left="540" w:right="6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638"/>
        <w:gridCol w:w="3438"/>
      </w:tblGrid>
      <w:tr w:rsidR="00526911" w:rsidRPr="00041359" w14:paraId="506FB69C" w14:textId="77777777" w:rsidTr="006F6A51">
        <w:trPr>
          <w:trHeight w:val="20"/>
          <w:tblHeader/>
        </w:trPr>
        <w:tc>
          <w:tcPr>
            <w:tcW w:w="4032" w:type="dxa"/>
          </w:tcPr>
          <w:p w14:paraId="0CD9358C" w14:textId="77777777" w:rsidR="00526911" w:rsidRPr="00611E72" w:rsidRDefault="00E269F1" w:rsidP="003D41E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11E72">
              <w:rPr>
                <w:rFonts w:asciiTheme="majorBidi" w:hAnsiTheme="majorBidi" w:cstheme="majorBidi"/>
                <w:bCs/>
                <w:sz w:val="30"/>
                <w:szCs w:val="30"/>
              </w:rPr>
              <w:br w:type="page"/>
            </w:r>
            <w:r w:rsidR="00526911" w:rsidRPr="00611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38" w:type="dxa"/>
            <w:shd w:val="clear" w:color="auto" w:fill="auto"/>
          </w:tcPr>
          <w:p w14:paraId="03E7E0CE" w14:textId="77777777" w:rsidR="00526911" w:rsidRPr="00611E72" w:rsidRDefault="00526911" w:rsidP="007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11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438" w:type="dxa"/>
          </w:tcPr>
          <w:p w14:paraId="71A7E100" w14:textId="6BD9CAD7" w:rsidR="00526911" w:rsidRPr="00611E72" w:rsidRDefault="00526911" w:rsidP="00CC246F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26911" w:rsidRPr="00041359" w14:paraId="1D2FF9E2" w14:textId="77777777" w:rsidTr="006F6A51">
        <w:trPr>
          <w:trHeight w:val="20"/>
        </w:trPr>
        <w:tc>
          <w:tcPr>
            <w:tcW w:w="4032" w:type="dxa"/>
          </w:tcPr>
          <w:p w14:paraId="68BD5104" w14:textId="77777777" w:rsidR="00CC246F" w:rsidRPr="00611E72" w:rsidRDefault="00271BF4" w:rsidP="003D41E8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ไดมอนด์ ไลน์ เซอร์วิสเซส จำกัด</w:t>
            </w:r>
          </w:p>
        </w:tc>
        <w:tc>
          <w:tcPr>
            <w:tcW w:w="1638" w:type="dxa"/>
            <w:shd w:val="clear" w:color="auto" w:fill="auto"/>
          </w:tcPr>
          <w:p w14:paraId="41D9F832" w14:textId="77777777" w:rsidR="00526911" w:rsidRPr="00611E72" w:rsidRDefault="00CC246F" w:rsidP="003D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38" w:type="dxa"/>
          </w:tcPr>
          <w:p w14:paraId="621365A9" w14:textId="77777777" w:rsidR="00526911" w:rsidRPr="00611E72" w:rsidRDefault="00CC246F" w:rsidP="00CC246F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98397D" w:rsidRPr="00041359" w14:paraId="4A2950D7" w14:textId="77777777" w:rsidTr="006F6A51">
        <w:trPr>
          <w:trHeight w:val="20"/>
        </w:trPr>
        <w:tc>
          <w:tcPr>
            <w:tcW w:w="4032" w:type="dxa"/>
          </w:tcPr>
          <w:p w14:paraId="549225BF" w14:textId="77777777" w:rsidR="0098397D" w:rsidRPr="00611E72" w:rsidRDefault="0098397D" w:rsidP="0098397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เอมส์ ดาต้า เซ็นเตอร์ (ประเทศไทย) จำกัด</w:t>
            </w:r>
          </w:p>
        </w:tc>
        <w:tc>
          <w:tcPr>
            <w:tcW w:w="1638" w:type="dxa"/>
            <w:shd w:val="clear" w:color="auto" w:fill="auto"/>
          </w:tcPr>
          <w:p w14:paraId="05BEF7A4" w14:textId="77777777" w:rsidR="0098397D" w:rsidRPr="00611E72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38" w:type="dxa"/>
          </w:tcPr>
          <w:p w14:paraId="0A2F0D99" w14:textId="77777777" w:rsidR="0098397D" w:rsidRPr="00611E72" w:rsidRDefault="0098397D" w:rsidP="0098397D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</w:tr>
      <w:tr w:rsidR="0098397D" w:rsidRPr="00041359" w14:paraId="1FD73367" w14:textId="77777777" w:rsidTr="006F6A51">
        <w:trPr>
          <w:trHeight w:val="20"/>
        </w:trPr>
        <w:tc>
          <w:tcPr>
            <w:tcW w:w="4032" w:type="dxa"/>
          </w:tcPr>
          <w:p w14:paraId="2E0F3308" w14:textId="77777777" w:rsidR="0098397D" w:rsidRPr="00611E72" w:rsidRDefault="0098397D" w:rsidP="0098397D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</w:rPr>
              <w:t xml:space="preserve">TIME DOTCOM INTERNATIONAL </w:t>
            </w:r>
          </w:p>
          <w:p w14:paraId="1825751A" w14:textId="77777777" w:rsidR="0098397D" w:rsidRPr="00611E72" w:rsidRDefault="0098397D" w:rsidP="0098397D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</w:rPr>
              <w:t xml:space="preserve">   SDN BHD</w:t>
            </w:r>
          </w:p>
        </w:tc>
        <w:tc>
          <w:tcPr>
            <w:tcW w:w="1638" w:type="dxa"/>
            <w:shd w:val="clear" w:color="auto" w:fill="auto"/>
          </w:tcPr>
          <w:p w14:paraId="700A2CF3" w14:textId="77777777" w:rsidR="0098397D" w:rsidRPr="00611E72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38" w:type="dxa"/>
          </w:tcPr>
          <w:p w14:paraId="516B638F" w14:textId="736103C6" w:rsidR="0098397D" w:rsidRPr="00611E72" w:rsidRDefault="0098397D" w:rsidP="0098397D">
            <w:pPr>
              <w:tabs>
                <w:tab w:val="clear" w:pos="2580"/>
                <w:tab w:val="clear" w:pos="2807"/>
              </w:tabs>
              <w:spacing w:line="380" w:lineRule="exact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 ถือหุ้นในบริษัท</w:t>
            </w:r>
            <w:r w:rsidR="00611E72"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ตั้งแต่</w:t>
            </w: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ร้อยละ </w:t>
            </w:r>
            <w:r w:rsidR="007B78BF" w:rsidRPr="00611E7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ขึ้นไป และมี</w:t>
            </w:r>
            <w:r w:rsidR="00611E72"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ผู้แทนเป็น</w:t>
            </w:r>
            <w:r w:rsidRPr="00611E72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กรรมการของบริษัท</w:t>
            </w:r>
          </w:p>
        </w:tc>
      </w:tr>
      <w:tr w:rsidR="0098397D" w:rsidRPr="00041359" w14:paraId="7811F785" w14:textId="77777777" w:rsidTr="006F6A51">
        <w:trPr>
          <w:trHeight w:val="20"/>
        </w:trPr>
        <w:tc>
          <w:tcPr>
            <w:tcW w:w="4032" w:type="dxa"/>
          </w:tcPr>
          <w:p w14:paraId="1DDBB0B7" w14:textId="77777777" w:rsidR="0098397D" w:rsidRPr="00611E72" w:rsidRDefault="0098397D" w:rsidP="0098397D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</w:rPr>
              <w:t>TIME DOTCOM BERHAD</w:t>
            </w:r>
          </w:p>
        </w:tc>
        <w:tc>
          <w:tcPr>
            <w:tcW w:w="1638" w:type="dxa"/>
            <w:shd w:val="clear" w:color="auto" w:fill="auto"/>
          </w:tcPr>
          <w:p w14:paraId="10171C19" w14:textId="77777777" w:rsidR="0098397D" w:rsidRPr="00611E72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38" w:type="dxa"/>
          </w:tcPr>
          <w:p w14:paraId="619DA6B9" w14:textId="77777777" w:rsidR="0098397D" w:rsidRPr="00611E72" w:rsidRDefault="0098397D" w:rsidP="0098397D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บริษัทใหญ่ของผู้ถือหุ้นรายใหญ่</w:t>
            </w:r>
          </w:p>
        </w:tc>
      </w:tr>
      <w:tr w:rsidR="0098397D" w:rsidRPr="00041359" w14:paraId="410213FA" w14:textId="77777777" w:rsidTr="006F6A51">
        <w:trPr>
          <w:trHeight w:val="20"/>
        </w:trPr>
        <w:tc>
          <w:tcPr>
            <w:tcW w:w="4032" w:type="dxa"/>
          </w:tcPr>
          <w:p w14:paraId="6451B43B" w14:textId="77777777" w:rsidR="0098397D" w:rsidRPr="00611E72" w:rsidRDefault="0098397D" w:rsidP="0098397D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</w:rPr>
              <w:t xml:space="preserve">TT </w:t>
            </w:r>
            <w:proofErr w:type="spellStart"/>
            <w:r w:rsidRPr="00611E72">
              <w:rPr>
                <w:rFonts w:asciiTheme="majorBidi" w:hAnsiTheme="majorBidi" w:cstheme="majorBidi"/>
                <w:sz w:val="30"/>
                <w:szCs w:val="30"/>
              </w:rPr>
              <w:t>dotCom</w:t>
            </w:r>
            <w:proofErr w:type="spellEnd"/>
            <w:r w:rsidRPr="00611E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611E72">
              <w:rPr>
                <w:rFonts w:asciiTheme="majorBidi" w:hAnsiTheme="majorBidi" w:cstheme="majorBidi"/>
                <w:sz w:val="30"/>
                <w:szCs w:val="30"/>
              </w:rPr>
              <w:t>Sdn</w:t>
            </w:r>
            <w:proofErr w:type="spellEnd"/>
            <w:r w:rsidR="002F7B3E" w:rsidRPr="00611E7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11E72">
              <w:rPr>
                <w:rFonts w:asciiTheme="majorBidi" w:hAnsiTheme="majorBidi" w:cstheme="majorBidi"/>
                <w:sz w:val="30"/>
                <w:szCs w:val="30"/>
              </w:rPr>
              <w:t xml:space="preserve"> Bhd</w:t>
            </w:r>
            <w:r w:rsidR="002F7B3E" w:rsidRPr="00611E72">
              <w:rPr>
                <w:rFonts w:asciiTheme="majorBidi" w:hAnsiTheme="majorBidi" w:cstheme="majorBidi"/>
                <w:sz w:val="30"/>
                <w:szCs w:val="30"/>
              </w:rPr>
              <w:t>.</w:t>
            </w:r>
          </w:p>
        </w:tc>
        <w:tc>
          <w:tcPr>
            <w:tcW w:w="1638" w:type="dxa"/>
            <w:shd w:val="clear" w:color="auto" w:fill="auto"/>
          </w:tcPr>
          <w:p w14:paraId="2D7C32A5" w14:textId="77777777" w:rsidR="0098397D" w:rsidRPr="00611E72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38" w:type="dxa"/>
          </w:tcPr>
          <w:p w14:paraId="10AFBD69" w14:textId="77777777" w:rsidR="0098397D" w:rsidRPr="00611E72" w:rsidRDefault="0098397D" w:rsidP="0098397D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</w:tbl>
    <w:p w14:paraId="6000128E" w14:textId="77777777" w:rsidR="006F6A51" w:rsidRDefault="006F6A51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620"/>
        <w:gridCol w:w="3438"/>
      </w:tblGrid>
      <w:tr w:rsidR="006F6A51" w:rsidRPr="00041359" w14:paraId="027042B0" w14:textId="77777777" w:rsidTr="002C4472">
        <w:trPr>
          <w:trHeight w:val="20"/>
          <w:tblHeader/>
        </w:trPr>
        <w:tc>
          <w:tcPr>
            <w:tcW w:w="4032" w:type="dxa"/>
          </w:tcPr>
          <w:p w14:paraId="5B97C466" w14:textId="77777777" w:rsidR="006F6A51" w:rsidRPr="00611E72" w:rsidRDefault="006F6A51" w:rsidP="002C447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611E72">
              <w:rPr>
                <w:rFonts w:asciiTheme="majorBidi" w:hAnsiTheme="majorBidi" w:cstheme="majorBidi"/>
                <w:bCs/>
                <w:sz w:val="30"/>
                <w:szCs w:val="30"/>
              </w:rPr>
              <w:br w:type="page"/>
            </w:r>
            <w:r w:rsidRPr="00611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20" w:type="dxa"/>
            <w:shd w:val="clear" w:color="auto" w:fill="auto"/>
          </w:tcPr>
          <w:p w14:paraId="68566547" w14:textId="77777777" w:rsidR="006F6A51" w:rsidRPr="00611E72" w:rsidRDefault="006F6A51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11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438" w:type="dxa"/>
          </w:tcPr>
          <w:p w14:paraId="55784808" w14:textId="4C778D0C" w:rsidR="006F6A51" w:rsidRPr="00611E72" w:rsidRDefault="006F6A51" w:rsidP="002C4472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8397D" w:rsidRPr="00041359" w14:paraId="3B5E38A1" w14:textId="77777777" w:rsidTr="009A0048">
        <w:trPr>
          <w:trHeight w:val="20"/>
        </w:trPr>
        <w:tc>
          <w:tcPr>
            <w:tcW w:w="4032" w:type="dxa"/>
            <w:tcBorders>
              <w:bottom w:val="nil"/>
            </w:tcBorders>
          </w:tcPr>
          <w:p w14:paraId="07C52575" w14:textId="1305C916" w:rsidR="0098397D" w:rsidRPr="00611E72" w:rsidRDefault="0098397D" w:rsidP="0098397D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</w:rPr>
              <w:t xml:space="preserve">TIME </w:t>
            </w:r>
            <w:proofErr w:type="spellStart"/>
            <w:r w:rsidRPr="00611E72">
              <w:rPr>
                <w:rFonts w:asciiTheme="majorBidi" w:hAnsiTheme="majorBidi" w:cstheme="majorBidi"/>
                <w:sz w:val="30"/>
                <w:szCs w:val="30"/>
              </w:rPr>
              <w:t>dotCom</w:t>
            </w:r>
            <w:proofErr w:type="spellEnd"/>
            <w:r w:rsidRPr="00611E72">
              <w:rPr>
                <w:rFonts w:asciiTheme="majorBidi" w:hAnsiTheme="majorBidi" w:cstheme="majorBidi"/>
                <w:sz w:val="30"/>
                <w:szCs w:val="30"/>
              </w:rPr>
              <w:t xml:space="preserve"> (Cambodia) Co.,</w:t>
            </w: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11E72">
              <w:rPr>
                <w:rFonts w:asciiTheme="majorBidi" w:hAnsiTheme="majorBidi" w:cstheme="majorBidi"/>
                <w:sz w:val="30"/>
                <w:szCs w:val="30"/>
              </w:rPr>
              <w:t>Ltd</w:t>
            </w:r>
            <w:r w:rsidR="002F7B3E" w:rsidRPr="00611E72">
              <w:rPr>
                <w:rFonts w:asciiTheme="majorBidi" w:hAnsiTheme="majorBidi" w:cstheme="majorBidi"/>
                <w:sz w:val="30"/>
                <w:szCs w:val="3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14:paraId="313A9F7E" w14:textId="77777777" w:rsidR="0098397D" w:rsidRPr="00611E72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438" w:type="dxa"/>
          </w:tcPr>
          <w:p w14:paraId="31058223" w14:textId="77777777" w:rsidR="0098397D" w:rsidRPr="00611E72" w:rsidRDefault="0098397D" w:rsidP="0098397D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98397D" w:rsidRPr="00041359" w14:paraId="689C3CE9" w14:textId="77777777" w:rsidTr="009A0048">
        <w:trPr>
          <w:trHeight w:val="20"/>
        </w:trPr>
        <w:tc>
          <w:tcPr>
            <w:tcW w:w="4032" w:type="dxa"/>
            <w:tcBorders>
              <w:top w:val="nil"/>
              <w:bottom w:val="nil"/>
            </w:tcBorders>
          </w:tcPr>
          <w:p w14:paraId="28AF5002" w14:textId="77777777" w:rsidR="0098397D" w:rsidRPr="00611E72" w:rsidRDefault="0098397D" w:rsidP="0098397D">
            <w:pPr>
              <w:spacing w:line="380" w:lineRule="exact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</w:rPr>
              <w:t xml:space="preserve">CMC Telecommunication Infrastructure </w:t>
            </w:r>
          </w:p>
          <w:p w14:paraId="689D1632" w14:textId="77777777" w:rsidR="0098397D" w:rsidRPr="00611E72" w:rsidRDefault="0098397D" w:rsidP="0098397D">
            <w:pPr>
              <w:spacing w:line="380" w:lineRule="exact"/>
              <w:ind w:lef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</w:rPr>
              <w:t xml:space="preserve">   Corporation</w:t>
            </w:r>
          </w:p>
        </w:tc>
        <w:tc>
          <w:tcPr>
            <w:tcW w:w="1620" w:type="dxa"/>
            <w:shd w:val="clear" w:color="auto" w:fill="auto"/>
          </w:tcPr>
          <w:p w14:paraId="6D696237" w14:textId="77777777" w:rsidR="0098397D" w:rsidRPr="00611E72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438" w:type="dxa"/>
          </w:tcPr>
          <w:p w14:paraId="7EE9C0F4" w14:textId="77777777" w:rsidR="0098397D" w:rsidRPr="00611E72" w:rsidRDefault="0098397D" w:rsidP="0098397D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98397D" w:rsidRPr="00041359" w14:paraId="53A5BF17" w14:textId="77777777" w:rsidTr="009A0048">
        <w:trPr>
          <w:trHeight w:val="20"/>
        </w:trPr>
        <w:tc>
          <w:tcPr>
            <w:tcW w:w="4032" w:type="dxa"/>
            <w:tcBorders>
              <w:top w:val="nil"/>
              <w:bottom w:val="nil"/>
            </w:tcBorders>
          </w:tcPr>
          <w:p w14:paraId="4CD9A29E" w14:textId="77777777" w:rsidR="0098397D" w:rsidRPr="00611E72" w:rsidRDefault="0098397D" w:rsidP="0098397D">
            <w:pPr>
              <w:spacing w:line="380" w:lineRule="exact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</w:rPr>
              <w:t xml:space="preserve">TIME </w:t>
            </w:r>
            <w:proofErr w:type="spellStart"/>
            <w:r w:rsidRPr="00611E72">
              <w:rPr>
                <w:rFonts w:asciiTheme="majorBidi" w:hAnsiTheme="majorBidi" w:cstheme="majorBidi"/>
                <w:sz w:val="30"/>
                <w:szCs w:val="30"/>
              </w:rPr>
              <w:t>dotCom</w:t>
            </w:r>
            <w:proofErr w:type="spellEnd"/>
            <w:r w:rsidRPr="00611E72">
              <w:rPr>
                <w:rFonts w:asciiTheme="majorBidi" w:hAnsiTheme="majorBidi" w:cstheme="majorBidi"/>
                <w:sz w:val="30"/>
                <w:szCs w:val="30"/>
              </w:rPr>
              <w:t xml:space="preserve"> Global Services </w:t>
            </w:r>
            <w:proofErr w:type="spellStart"/>
            <w:r w:rsidRPr="00611E72">
              <w:rPr>
                <w:rFonts w:asciiTheme="majorBidi" w:hAnsiTheme="majorBidi" w:cstheme="majorBidi"/>
                <w:sz w:val="30"/>
                <w:szCs w:val="30"/>
              </w:rPr>
              <w:t>Sdn</w:t>
            </w:r>
            <w:proofErr w:type="spellEnd"/>
            <w:r w:rsidR="002F7B3E" w:rsidRPr="00611E7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11E72">
              <w:rPr>
                <w:rFonts w:asciiTheme="majorBidi" w:hAnsiTheme="majorBidi" w:cstheme="majorBidi"/>
                <w:sz w:val="30"/>
                <w:szCs w:val="30"/>
              </w:rPr>
              <w:t xml:space="preserve"> Bhd</w:t>
            </w:r>
            <w:r w:rsidR="002F7B3E" w:rsidRPr="00611E72">
              <w:rPr>
                <w:rFonts w:asciiTheme="majorBidi" w:hAnsiTheme="majorBidi" w:cstheme="majorBidi"/>
                <w:sz w:val="30"/>
                <w:szCs w:val="3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14:paraId="5440576C" w14:textId="77777777" w:rsidR="0098397D" w:rsidRPr="00611E72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มาเลเชีย</w:t>
            </w:r>
          </w:p>
        </w:tc>
        <w:tc>
          <w:tcPr>
            <w:tcW w:w="3438" w:type="dxa"/>
          </w:tcPr>
          <w:p w14:paraId="4366A3C6" w14:textId="77777777" w:rsidR="0098397D" w:rsidRPr="00611E72" w:rsidRDefault="0098397D" w:rsidP="0098397D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98397D" w:rsidRPr="00041359" w14:paraId="5A30C2F8" w14:textId="77777777" w:rsidTr="009A0048">
        <w:trPr>
          <w:trHeight w:val="20"/>
        </w:trPr>
        <w:tc>
          <w:tcPr>
            <w:tcW w:w="4032" w:type="dxa"/>
            <w:tcBorders>
              <w:top w:val="nil"/>
              <w:bottom w:val="nil"/>
            </w:tcBorders>
          </w:tcPr>
          <w:p w14:paraId="18A0BF3B" w14:textId="77777777" w:rsidR="0098397D" w:rsidRPr="00611E72" w:rsidRDefault="0098397D" w:rsidP="0098397D">
            <w:pPr>
              <w:spacing w:line="380" w:lineRule="exact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เคิร์ซ จำกัด</w:t>
            </w:r>
          </w:p>
        </w:tc>
        <w:tc>
          <w:tcPr>
            <w:tcW w:w="1620" w:type="dxa"/>
            <w:shd w:val="clear" w:color="auto" w:fill="auto"/>
          </w:tcPr>
          <w:p w14:paraId="69D50728" w14:textId="77777777" w:rsidR="0098397D" w:rsidRPr="00611E72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38" w:type="dxa"/>
          </w:tcPr>
          <w:p w14:paraId="2C8089BC" w14:textId="77777777" w:rsidR="0098397D" w:rsidRPr="00611E72" w:rsidRDefault="0098397D" w:rsidP="0098397D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ผู้ถือหุ้นร่วมกัน</w:t>
            </w:r>
          </w:p>
        </w:tc>
      </w:tr>
    </w:tbl>
    <w:p w14:paraId="199F6B7F" w14:textId="77777777" w:rsidR="00C263CB" w:rsidRPr="00611E72" w:rsidRDefault="00C263CB" w:rsidP="0061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pacing w:val="-3"/>
          <w:sz w:val="30"/>
          <w:szCs w:val="30"/>
        </w:rPr>
      </w:pPr>
    </w:p>
    <w:tbl>
      <w:tblPr>
        <w:tblW w:w="91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52"/>
        <w:gridCol w:w="1080"/>
        <w:gridCol w:w="270"/>
        <w:gridCol w:w="1080"/>
        <w:gridCol w:w="255"/>
        <w:gridCol w:w="1080"/>
      </w:tblGrid>
      <w:tr w:rsidR="00C263CB" w:rsidRPr="00041359" w14:paraId="2E6AE5B8" w14:textId="77777777" w:rsidTr="009A0048">
        <w:trPr>
          <w:tblHeader/>
        </w:trPr>
        <w:tc>
          <w:tcPr>
            <w:tcW w:w="4050" w:type="dxa"/>
            <w:shd w:val="clear" w:color="auto" w:fill="auto"/>
          </w:tcPr>
          <w:p w14:paraId="13EBAF4C" w14:textId="008E3CA3" w:rsidR="00C263CB" w:rsidRPr="00611E72" w:rsidRDefault="00611E72" w:rsidP="0080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611E72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53B0A703" w14:textId="77777777" w:rsidR="00C263CB" w:rsidRPr="00611E72" w:rsidRDefault="00C263CB" w:rsidP="0080712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B0404F8" w14:textId="77777777" w:rsidR="00C263CB" w:rsidRPr="00611E72" w:rsidRDefault="00C263CB" w:rsidP="0080712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5" w:type="dxa"/>
            <w:gridSpan w:val="3"/>
            <w:shd w:val="clear" w:color="auto" w:fill="auto"/>
          </w:tcPr>
          <w:p w14:paraId="243F60A2" w14:textId="77777777" w:rsidR="00C263CB" w:rsidRPr="00611E72" w:rsidRDefault="00C263CB" w:rsidP="0080712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63CB" w:rsidRPr="00041359" w14:paraId="690A37F4" w14:textId="77777777" w:rsidTr="009A0048">
        <w:trPr>
          <w:tblHeader/>
        </w:trPr>
        <w:tc>
          <w:tcPr>
            <w:tcW w:w="4050" w:type="dxa"/>
            <w:shd w:val="clear" w:color="auto" w:fill="auto"/>
          </w:tcPr>
          <w:p w14:paraId="55FB8687" w14:textId="6A538E0A" w:rsidR="00C263CB" w:rsidRPr="00611E72" w:rsidRDefault="00C263CB" w:rsidP="0080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11E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</w:t>
            </w:r>
            <w:r w:rsidRPr="00611E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Pr="00611E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611E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2D64DC36" w14:textId="77777777" w:rsidR="00C263CB" w:rsidRPr="00611E72" w:rsidRDefault="00BB3983" w:rsidP="0080712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52" w:type="dxa"/>
            <w:shd w:val="clear" w:color="auto" w:fill="auto"/>
          </w:tcPr>
          <w:p w14:paraId="1160BE10" w14:textId="77777777" w:rsidR="00C263CB" w:rsidRPr="00611E72" w:rsidRDefault="00C263CB" w:rsidP="0080712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68395D" w14:textId="77777777" w:rsidR="00C263CB" w:rsidRPr="00611E72" w:rsidRDefault="00BB3983" w:rsidP="0080712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46D7E8E" w14:textId="77777777" w:rsidR="00C263CB" w:rsidRPr="00611E72" w:rsidRDefault="00C263CB" w:rsidP="0080712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79CB1EC" w14:textId="77777777" w:rsidR="00C263CB" w:rsidRPr="00611E72" w:rsidRDefault="00BB3983" w:rsidP="0080712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55" w:type="dxa"/>
            <w:shd w:val="clear" w:color="auto" w:fill="auto"/>
          </w:tcPr>
          <w:p w14:paraId="5162AE9C" w14:textId="77777777" w:rsidR="00C263CB" w:rsidRPr="00611E72" w:rsidRDefault="00C263CB" w:rsidP="0080712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D16486" w14:textId="77777777" w:rsidR="00C263CB" w:rsidRPr="00611E72" w:rsidRDefault="00BB3983" w:rsidP="0080712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2563</w:t>
            </w:r>
          </w:p>
        </w:tc>
      </w:tr>
      <w:tr w:rsidR="00C263CB" w:rsidRPr="00041359" w14:paraId="25EF439C" w14:textId="77777777" w:rsidTr="009A0048">
        <w:trPr>
          <w:trHeight w:val="344"/>
          <w:tblHeader/>
        </w:trPr>
        <w:tc>
          <w:tcPr>
            <w:tcW w:w="4050" w:type="dxa"/>
            <w:shd w:val="clear" w:color="auto" w:fill="auto"/>
          </w:tcPr>
          <w:p w14:paraId="48116C39" w14:textId="77777777" w:rsidR="00C263CB" w:rsidRPr="00611E72" w:rsidRDefault="00C263CB" w:rsidP="00807121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097" w:type="dxa"/>
            <w:gridSpan w:val="7"/>
            <w:shd w:val="clear" w:color="auto" w:fill="auto"/>
          </w:tcPr>
          <w:p w14:paraId="5F71A5B7" w14:textId="77777777" w:rsidR="00C263CB" w:rsidRPr="00611E72" w:rsidRDefault="00C263CB" w:rsidP="0080712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611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263CB" w:rsidRPr="00041359" w14:paraId="43E06F93" w14:textId="77777777" w:rsidTr="009A0048">
        <w:tc>
          <w:tcPr>
            <w:tcW w:w="4050" w:type="dxa"/>
            <w:shd w:val="clear" w:color="auto" w:fill="auto"/>
          </w:tcPr>
          <w:p w14:paraId="67018140" w14:textId="77777777" w:rsidR="00C263CB" w:rsidRPr="00611E72" w:rsidRDefault="00C263CB" w:rsidP="00807121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14:paraId="3FC85C53" w14:textId="77777777" w:rsidR="00C263CB" w:rsidRPr="00611E72" w:rsidRDefault="00C263CB" w:rsidP="0080712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048AC176" w14:textId="77777777" w:rsidR="00C263CB" w:rsidRPr="00611E72" w:rsidRDefault="00C263CB" w:rsidP="0080712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A2C6F28" w14:textId="77777777" w:rsidR="00C263CB" w:rsidRPr="00611E72" w:rsidRDefault="00C263CB" w:rsidP="0080712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5B14092" w14:textId="77777777" w:rsidR="00C263CB" w:rsidRPr="00611E72" w:rsidRDefault="00C263CB" w:rsidP="0080712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072896" w14:textId="77777777" w:rsidR="00C263CB" w:rsidRPr="00611E72" w:rsidRDefault="00C263CB" w:rsidP="0080712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29ACCC99" w14:textId="77777777" w:rsidR="00C263CB" w:rsidRPr="00611E72" w:rsidRDefault="00C263CB" w:rsidP="0080712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31D5B5" w14:textId="77777777" w:rsidR="00C263CB" w:rsidRPr="00611E72" w:rsidRDefault="00C263CB" w:rsidP="0080712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3049" w:rsidRPr="00041359" w14:paraId="75FD1669" w14:textId="77777777" w:rsidTr="009A0048">
        <w:tc>
          <w:tcPr>
            <w:tcW w:w="4050" w:type="dxa"/>
            <w:shd w:val="clear" w:color="auto" w:fill="auto"/>
          </w:tcPr>
          <w:p w14:paraId="142526AF" w14:textId="5B492AE3" w:rsidR="00613049" w:rsidRPr="00611E72" w:rsidRDefault="00613049" w:rsidP="0061304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7049B79A" w14:textId="2293BA31" w:rsidR="00613049" w:rsidRPr="00611E72" w:rsidRDefault="00613049" w:rsidP="00613049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  <w:tc>
          <w:tcPr>
            <w:tcW w:w="252" w:type="dxa"/>
            <w:shd w:val="clear" w:color="auto" w:fill="auto"/>
          </w:tcPr>
          <w:p w14:paraId="57157958" w14:textId="77777777" w:rsidR="00613049" w:rsidRPr="00611E72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DCFC1C" w14:textId="232AFBCD" w:rsidR="00613049" w:rsidRPr="00994644" w:rsidRDefault="00613049" w:rsidP="00613049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46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51C0A187" w14:textId="77777777" w:rsidR="00613049" w:rsidRPr="00611E72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018C7C" w14:textId="440B5A4C" w:rsidR="00613049" w:rsidRPr="00611E72" w:rsidRDefault="00613049" w:rsidP="00613049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  <w:tc>
          <w:tcPr>
            <w:tcW w:w="255" w:type="dxa"/>
            <w:shd w:val="clear" w:color="auto" w:fill="auto"/>
          </w:tcPr>
          <w:p w14:paraId="64776615" w14:textId="77777777" w:rsidR="00613049" w:rsidRPr="00611E72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942931" w14:textId="7BA41C65" w:rsidR="00613049" w:rsidRPr="009A0048" w:rsidRDefault="00613049" w:rsidP="00613049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highlight w:val="magenta"/>
                <w:lang w:val="en-GB"/>
              </w:rPr>
            </w:pPr>
            <w:r w:rsidRPr="009946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</w:tr>
      <w:tr w:rsidR="00613049" w:rsidRPr="00041359" w14:paraId="67AC0A40" w14:textId="77777777" w:rsidTr="009A0048">
        <w:tc>
          <w:tcPr>
            <w:tcW w:w="4050" w:type="dxa"/>
            <w:shd w:val="clear" w:color="auto" w:fill="auto"/>
          </w:tcPr>
          <w:p w14:paraId="0951C3A4" w14:textId="77777777" w:rsidR="00613049" w:rsidRPr="00611E72" w:rsidRDefault="00613049" w:rsidP="0061304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20CB2A0B" w14:textId="35588164" w:rsidR="00613049" w:rsidRPr="00611E72" w:rsidRDefault="00613049" w:rsidP="00613049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746</w:t>
            </w:r>
          </w:p>
        </w:tc>
        <w:tc>
          <w:tcPr>
            <w:tcW w:w="252" w:type="dxa"/>
            <w:shd w:val="clear" w:color="auto" w:fill="auto"/>
          </w:tcPr>
          <w:p w14:paraId="2D18BC11" w14:textId="77777777" w:rsidR="00613049" w:rsidRPr="00611E72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F3AA60" w14:textId="5A6B1B41" w:rsidR="00613049" w:rsidRPr="00994644" w:rsidRDefault="00613049" w:rsidP="00613049">
            <w:pPr>
              <w:pStyle w:val="a1"/>
              <w:tabs>
                <w:tab w:val="decimal" w:pos="523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46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1,516</w:t>
            </w:r>
          </w:p>
        </w:tc>
        <w:tc>
          <w:tcPr>
            <w:tcW w:w="270" w:type="dxa"/>
            <w:shd w:val="clear" w:color="auto" w:fill="auto"/>
          </w:tcPr>
          <w:p w14:paraId="26DBE251" w14:textId="77777777" w:rsidR="00613049" w:rsidRPr="00611E72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86152A" w14:textId="0293DF45" w:rsidR="00613049" w:rsidRPr="00611E72" w:rsidRDefault="00613049" w:rsidP="00613049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746</w:t>
            </w:r>
          </w:p>
        </w:tc>
        <w:tc>
          <w:tcPr>
            <w:tcW w:w="255" w:type="dxa"/>
            <w:shd w:val="clear" w:color="auto" w:fill="auto"/>
          </w:tcPr>
          <w:p w14:paraId="1EE6E100" w14:textId="77777777" w:rsidR="00613049" w:rsidRPr="00611E72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527054" w14:textId="61E248BF" w:rsidR="00613049" w:rsidRPr="009A0048" w:rsidRDefault="00613049" w:rsidP="00613049">
            <w:pPr>
              <w:pStyle w:val="a1"/>
              <w:tabs>
                <w:tab w:val="decimal" w:pos="523"/>
              </w:tabs>
              <w:ind w:right="0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  <w:lang w:val="en-GB"/>
              </w:rPr>
            </w:pPr>
            <w:r w:rsidRPr="009946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1,516</w:t>
            </w:r>
          </w:p>
        </w:tc>
      </w:tr>
      <w:tr w:rsidR="00613049" w:rsidRPr="00041359" w14:paraId="3B48E036" w14:textId="77777777" w:rsidTr="002C4472">
        <w:tc>
          <w:tcPr>
            <w:tcW w:w="4050" w:type="dxa"/>
            <w:shd w:val="clear" w:color="auto" w:fill="auto"/>
          </w:tcPr>
          <w:p w14:paraId="648BD33A" w14:textId="6AAEB8E3" w:rsidR="00613049" w:rsidRPr="00994644" w:rsidRDefault="00613049" w:rsidP="0061304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46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63333235" w14:textId="77777777" w:rsidR="00613049" w:rsidRPr="00994644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3E1A08CD" w14:textId="77777777" w:rsidR="00613049" w:rsidRPr="00994644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D06962" w14:textId="77777777" w:rsidR="00613049" w:rsidRPr="00994644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677DF6" w14:textId="77777777" w:rsidR="00613049" w:rsidRPr="00994644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A582A65" w14:textId="77777777" w:rsidR="00613049" w:rsidRPr="00994644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035F5157" w14:textId="77777777" w:rsidR="00613049" w:rsidRPr="00994644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C0389D" w14:textId="77777777" w:rsidR="00613049" w:rsidRPr="00994644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3049" w:rsidRPr="00041359" w14:paraId="587F6EE4" w14:textId="77777777" w:rsidTr="002C4472">
        <w:tc>
          <w:tcPr>
            <w:tcW w:w="4050" w:type="dxa"/>
            <w:shd w:val="clear" w:color="auto" w:fill="auto"/>
          </w:tcPr>
          <w:p w14:paraId="75CE5726" w14:textId="77777777" w:rsidR="00613049" w:rsidRPr="00994644" w:rsidRDefault="00613049" w:rsidP="0061304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464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07F23D5A" w14:textId="30324ECA" w:rsidR="00613049" w:rsidRPr="00994644" w:rsidRDefault="00613049" w:rsidP="00613049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</w:p>
        </w:tc>
        <w:tc>
          <w:tcPr>
            <w:tcW w:w="252" w:type="dxa"/>
            <w:shd w:val="clear" w:color="auto" w:fill="auto"/>
          </w:tcPr>
          <w:p w14:paraId="73285293" w14:textId="77777777" w:rsidR="00613049" w:rsidRPr="00994644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F4CA09" w14:textId="14CEF57F" w:rsidR="00613049" w:rsidRPr="00994644" w:rsidRDefault="00613049" w:rsidP="00613049">
            <w:pPr>
              <w:pStyle w:val="a1"/>
              <w:ind w:right="-3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46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F7A632" w14:textId="77777777" w:rsidR="00613049" w:rsidRPr="00994644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AF8770" w14:textId="12B54807" w:rsidR="00613049" w:rsidRPr="00994644" w:rsidRDefault="00613049" w:rsidP="00613049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</w:p>
        </w:tc>
        <w:tc>
          <w:tcPr>
            <w:tcW w:w="255" w:type="dxa"/>
            <w:shd w:val="clear" w:color="auto" w:fill="auto"/>
          </w:tcPr>
          <w:p w14:paraId="50EB7ACD" w14:textId="77777777" w:rsidR="00613049" w:rsidRPr="00994644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D2DD44" w14:textId="1EF0A915" w:rsidR="00613049" w:rsidRPr="00994644" w:rsidRDefault="00613049" w:rsidP="00613049">
            <w:pPr>
              <w:pStyle w:val="a1"/>
              <w:ind w:right="-3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46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13049" w:rsidRPr="00041359" w14:paraId="50831104" w14:textId="77777777" w:rsidTr="002C4472">
        <w:tc>
          <w:tcPr>
            <w:tcW w:w="4050" w:type="dxa"/>
            <w:shd w:val="clear" w:color="auto" w:fill="auto"/>
          </w:tcPr>
          <w:p w14:paraId="2BCDFDF7" w14:textId="43E127E0" w:rsidR="00613049" w:rsidRPr="00994644" w:rsidRDefault="00613049" w:rsidP="0061304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464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  <w:shd w:val="clear" w:color="auto" w:fill="auto"/>
          </w:tcPr>
          <w:p w14:paraId="1894BE1B" w14:textId="61AA9F7A" w:rsidR="00613049" w:rsidRPr="00994644" w:rsidRDefault="00613049" w:rsidP="00613049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4,578</w:t>
            </w:r>
          </w:p>
        </w:tc>
        <w:tc>
          <w:tcPr>
            <w:tcW w:w="252" w:type="dxa"/>
            <w:shd w:val="clear" w:color="auto" w:fill="auto"/>
          </w:tcPr>
          <w:p w14:paraId="1D4DCF54" w14:textId="77777777" w:rsidR="00613049" w:rsidRPr="00994644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1781DC" w14:textId="62ACB9EA" w:rsidR="00613049" w:rsidRPr="00994644" w:rsidRDefault="00613049" w:rsidP="00613049">
            <w:pPr>
              <w:pStyle w:val="a1"/>
              <w:ind w:right="-3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46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DDC58B" w14:textId="77777777" w:rsidR="00613049" w:rsidRPr="00994644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BF01932" w14:textId="4F98F1C2" w:rsidR="00613049" w:rsidRPr="00994644" w:rsidRDefault="00613049" w:rsidP="00613049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4,578</w:t>
            </w:r>
          </w:p>
        </w:tc>
        <w:tc>
          <w:tcPr>
            <w:tcW w:w="255" w:type="dxa"/>
            <w:shd w:val="clear" w:color="auto" w:fill="auto"/>
          </w:tcPr>
          <w:p w14:paraId="750379BD" w14:textId="77777777" w:rsidR="00613049" w:rsidRPr="00994644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623B20" w14:textId="11934B5F" w:rsidR="00613049" w:rsidRPr="00994644" w:rsidRDefault="00613049" w:rsidP="00613049">
            <w:pPr>
              <w:pStyle w:val="a1"/>
              <w:ind w:right="-3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46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13049" w:rsidRPr="00041359" w14:paraId="0ADC3AC2" w14:textId="77777777" w:rsidTr="002C4472">
        <w:tc>
          <w:tcPr>
            <w:tcW w:w="4050" w:type="dxa"/>
            <w:shd w:val="clear" w:color="auto" w:fill="auto"/>
          </w:tcPr>
          <w:p w14:paraId="70C4E13F" w14:textId="6F366509" w:rsidR="00613049" w:rsidRPr="00994644" w:rsidRDefault="00613049" w:rsidP="0061304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464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4C0231AF" w14:textId="761E5E8E" w:rsidR="00613049" w:rsidRPr="00994644" w:rsidRDefault="00613049" w:rsidP="00613049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2,185</w:t>
            </w:r>
          </w:p>
        </w:tc>
        <w:tc>
          <w:tcPr>
            <w:tcW w:w="252" w:type="dxa"/>
            <w:shd w:val="clear" w:color="auto" w:fill="auto"/>
          </w:tcPr>
          <w:p w14:paraId="0B38F3E6" w14:textId="77777777" w:rsidR="00613049" w:rsidRPr="00994644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2F1728F" w14:textId="1765295E" w:rsidR="00613049" w:rsidRPr="00994644" w:rsidRDefault="00613049" w:rsidP="00613049">
            <w:pPr>
              <w:pStyle w:val="a1"/>
              <w:ind w:right="-3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46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C48DAD" w14:textId="77777777" w:rsidR="00613049" w:rsidRPr="00994644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7BE264" w14:textId="397F88AD" w:rsidR="00613049" w:rsidRPr="00994644" w:rsidRDefault="00613049" w:rsidP="00613049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2,185</w:t>
            </w:r>
          </w:p>
        </w:tc>
        <w:tc>
          <w:tcPr>
            <w:tcW w:w="255" w:type="dxa"/>
            <w:shd w:val="clear" w:color="auto" w:fill="auto"/>
          </w:tcPr>
          <w:p w14:paraId="19A8E72E" w14:textId="77777777" w:rsidR="00613049" w:rsidRPr="00994644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B982CF" w14:textId="5ABF2C97" w:rsidR="00613049" w:rsidRPr="00994644" w:rsidRDefault="00613049" w:rsidP="00613049">
            <w:pPr>
              <w:pStyle w:val="a1"/>
              <w:ind w:right="-3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46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13049" w:rsidRPr="00041359" w14:paraId="194088DE" w14:textId="77777777" w:rsidTr="009A0048">
        <w:tc>
          <w:tcPr>
            <w:tcW w:w="4050" w:type="dxa"/>
            <w:shd w:val="clear" w:color="auto" w:fill="auto"/>
          </w:tcPr>
          <w:p w14:paraId="4E121AE2" w14:textId="77777777" w:rsidR="00613049" w:rsidRPr="00611E72" w:rsidRDefault="00613049" w:rsidP="0061304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79E1D94" w14:textId="77777777" w:rsidR="00613049" w:rsidRPr="00611E72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77E1898F" w14:textId="77777777" w:rsidR="00613049" w:rsidRPr="00611E72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2672824" w14:textId="77777777" w:rsidR="00613049" w:rsidRPr="00994644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7BA3D9" w14:textId="77777777" w:rsidR="00613049" w:rsidRPr="00611E72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49B392" w14:textId="77777777" w:rsidR="00613049" w:rsidRPr="00611E72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3A7AA58E" w14:textId="77777777" w:rsidR="00613049" w:rsidRPr="00611E72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2E174C" w14:textId="77777777" w:rsidR="00613049" w:rsidRPr="009A0048" w:rsidRDefault="00613049" w:rsidP="00613049">
            <w:pPr>
              <w:pStyle w:val="a1"/>
              <w:tabs>
                <w:tab w:val="decimal" w:pos="523"/>
              </w:tabs>
              <w:ind w:right="0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  <w:lang w:val="en-GB"/>
              </w:rPr>
            </w:pPr>
          </w:p>
        </w:tc>
      </w:tr>
      <w:tr w:rsidR="00613049" w:rsidRPr="00041359" w14:paraId="38C7E9F2" w14:textId="77777777" w:rsidTr="009A0048">
        <w:tc>
          <w:tcPr>
            <w:tcW w:w="4050" w:type="dxa"/>
            <w:shd w:val="clear" w:color="auto" w:fill="auto"/>
          </w:tcPr>
          <w:p w14:paraId="5BCF6059" w14:textId="77777777" w:rsidR="00613049" w:rsidRPr="00611E72" w:rsidRDefault="00613049" w:rsidP="0061304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3DB01CE9" w14:textId="14251F32" w:rsidR="00613049" w:rsidRPr="00611E72" w:rsidRDefault="00613049" w:rsidP="00613049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22,862</w:t>
            </w:r>
          </w:p>
        </w:tc>
        <w:tc>
          <w:tcPr>
            <w:tcW w:w="252" w:type="dxa"/>
            <w:shd w:val="clear" w:color="auto" w:fill="auto"/>
          </w:tcPr>
          <w:p w14:paraId="2851E3AC" w14:textId="77777777" w:rsidR="00613049" w:rsidRPr="00611E72" w:rsidRDefault="00613049" w:rsidP="00613049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980CD5" w14:textId="2D066286" w:rsidR="00613049" w:rsidRPr="00994644" w:rsidRDefault="00613049" w:rsidP="00613049">
            <w:pPr>
              <w:pStyle w:val="a1"/>
              <w:tabs>
                <w:tab w:val="decimal" w:pos="523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9464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10,050</w:t>
            </w:r>
          </w:p>
        </w:tc>
        <w:tc>
          <w:tcPr>
            <w:tcW w:w="270" w:type="dxa"/>
            <w:shd w:val="clear" w:color="auto" w:fill="auto"/>
          </w:tcPr>
          <w:p w14:paraId="2C312EEE" w14:textId="77777777" w:rsidR="00613049" w:rsidRPr="00611E72" w:rsidRDefault="00613049" w:rsidP="00613049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E23B59" w14:textId="58063726" w:rsidR="00613049" w:rsidRPr="00611E72" w:rsidRDefault="00613049" w:rsidP="00613049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22,862</w:t>
            </w:r>
          </w:p>
        </w:tc>
        <w:tc>
          <w:tcPr>
            <w:tcW w:w="255" w:type="dxa"/>
            <w:shd w:val="clear" w:color="auto" w:fill="auto"/>
          </w:tcPr>
          <w:p w14:paraId="030BABD7" w14:textId="77777777" w:rsidR="00613049" w:rsidRPr="00611E72" w:rsidRDefault="00613049" w:rsidP="00613049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CBF6CC" w14:textId="232947C6" w:rsidR="00613049" w:rsidRPr="009A0048" w:rsidRDefault="00613049" w:rsidP="00613049">
            <w:pPr>
              <w:pStyle w:val="a1"/>
              <w:tabs>
                <w:tab w:val="decimal" w:pos="523"/>
              </w:tabs>
              <w:ind w:right="0"/>
              <w:rPr>
                <w:rFonts w:asciiTheme="majorBidi" w:hAnsiTheme="majorBidi" w:cstheme="majorBidi"/>
                <w:sz w:val="30"/>
                <w:szCs w:val="30"/>
                <w:highlight w:val="magenta"/>
                <w:lang w:val="en-GB"/>
              </w:rPr>
            </w:pPr>
            <w:r w:rsidRPr="0099464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10,050</w:t>
            </w:r>
          </w:p>
        </w:tc>
      </w:tr>
      <w:tr w:rsidR="00613049" w:rsidRPr="00A95794" w14:paraId="65A7CC86" w14:textId="77777777" w:rsidTr="009A0048">
        <w:tc>
          <w:tcPr>
            <w:tcW w:w="4050" w:type="dxa"/>
            <w:shd w:val="clear" w:color="auto" w:fill="auto"/>
          </w:tcPr>
          <w:p w14:paraId="6866C0CE" w14:textId="77777777" w:rsidR="00613049" w:rsidRPr="00611E72" w:rsidRDefault="00613049" w:rsidP="0061304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  <w:shd w:val="clear" w:color="auto" w:fill="auto"/>
          </w:tcPr>
          <w:p w14:paraId="48FF7B26" w14:textId="50F3EF40" w:rsidR="00613049" w:rsidRPr="00611E72" w:rsidRDefault="00613049" w:rsidP="00613049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24,298</w:t>
            </w:r>
          </w:p>
        </w:tc>
        <w:tc>
          <w:tcPr>
            <w:tcW w:w="252" w:type="dxa"/>
            <w:shd w:val="clear" w:color="auto" w:fill="auto"/>
          </w:tcPr>
          <w:p w14:paraId="0C243241" w14:textId="77777777" w:rsidR="00613049" w:rsidRPr="00A95794" w:rsidRDefault="00613049" w:rsidP="00613049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A8AC19" w14:textId="0F87302D" w:rsidR="00613049" w:rsidRPr="00A95794" w:rsidRDefault="00613049" w:rsidP="00613049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9579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</w:t>
            </w:r>
            <w:r w:rsidR="00A95794" w:rsidRPr="00A9579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622</w:t>
            </w:r>
          </w:p>
        </w:tc>
        <w:tc>
          <w:tcPr>
            <w:tcW w:w="270" w:type="dxa"/>
            <w:shd w:val="clear" w:color="auto" w:fill="auto"/>
          </w:tcPr>
          <w:p w14:paraId="58DF15AB" w14:textId="77777777" w:rsidR="00613049" w:rsidRPr="00A95794" w:rsidRDefault="00613049" w:rsidP="00613049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4F321E" w14:textId="017E8D64" w:rsidR="00613049" w:rsidRPr="00A95794" w:rsidRDefault="00613049" w:rsidP="00613049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9579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24,298</w:t>
            </w:r>
          </w:p>
        </w:tc>
        <w:tc>
          <w:tcPr>
            <w:tcW w:w="255" w:type="dxa"/>
            <w:shd w:val="clear" w:color="auto" w:fill="auto"/>
          </w:tcPr>
          <w:p w14:paraId="56425914" w14:textId="77777777" w:rsidR="00613049" w:rsidRPr="00A95794" w:rsidRDefault="00613049" w:rsidP="00613049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A60263D" w14:textId="47075B95" w:rsidR="00613049" w:rsidRPr="00A95794" w:rsidRDefault="00613049" w:rsidP="00613049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9579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</w:t>
            </w:r>
            <w:r w:rsidR="00A95794" w:rsidRPr="00A9579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622</w:t>
            </w:r>
          </w:p>
        </w:tc>
      </w:tr>
      <w:tr w:rsidR="00613049" w:rsidRPr="00041359" w14:paraId="312F8801" w14:textId="77777777" w:rsidTr="009A0048">
        <w:tc>
          <w:tcPr>
            <w:tcW w:w="4050" w:type="dxa"/>
            <w:shd w:val="clear" w:color="auto" w:fill="auto"/>
          </w:tcPr>
          <w:p w14:paraId="715E0CC4" w14:textId="77777777" w:rsidR="00613049" w:rsidRPr="00611E72" w:rsidRDefault="00613049" w:rsidP="0061304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401C9E1C" w14:textId="77777777" w:rsidR="00613049" w:rsidRPr="00611E72" w:rsidRDefault="00613049" w:rsidP="00613049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" w:type="dxa"/>
            <w:shd w:val="clear" w:color="auto" w:fill="auto"/>
          </w:tcPr>
          <w:p w14:paraId="24EA6905" w14:textId="77777777" w:rsidR="00613049" w:rsidRPr="00611E72" w:rsidRDefault="00613049" w:rsidP="00613049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CBBE48" w14:textId="77777777" w:rsidR="00613049" w:rsidRPr="00994644" w:rsidRDefault="00613049" w:rsidP="00613049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64FA559" w14:textId="77777777" w:rsidR="00613049" w:rsidRPr="00611E72" w:rsidRDefault="00613049" w:rsidP="00613049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873554" w14:textId="77777777" w:rsidR="00613049" w:rsidRPr="00611E72" w:rsidRDefault="00613049" w:rsidP="00613049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615A3DF" w14:textId="77777777" w:rsidR="00613049" w:rsidRPr="00611E72" w:rsidRDefault="00613049" w:rsidP="00613049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3C5903" w14:textId="77777777" w:rsidR="00613049" w:rsidRPr="009A0048" w:rsidRDefault="00613049" w:rsidP="00613049">
            <w:pPr>
              <w:pStyle w:val="a1"/>
              <w:tabs>
                <w:tab w:val="decimal" w:pos="523"/>
              </w:tabs>
              <w:ind w:right="0"/>
              <w:rPr>
                <w:rFonts w:asciiTheme="majorBidi" w:hAnsiTheme="majorBidi" w:cstheme="majorBidi"/>
                <w:sz w:val="30"/>
                <w:szCs w:val="30"/>
                <w:highlight w:val="magenta"/>
                <w:lang w:val="en-GB"/>
              </w:rPr>
            </w:pPr>
          </w:p>
        </w:tc>
      </w:tr>
      <w:tr w:rsidR="00613049" w:rsidRPr="00041359" w14:paraId="19D5E49E" w14:textId="77777777" w:rsidTr="009A0048">
        <w:tc>
          <w:tcPr>
            <w:tcW w:w="4050" w:type="dxa"/>
            <w:shd w:val="clear" w:color="auto" w:fill="auto"/>
          </w:tcPr>
          <w:p w14:paraId="078165E2" w14:textId="77777777" w:rsidR="00613049" w:rsidRPr="00611E72" w:rsidRDefault="00613049" w:rsidP="0061304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0A2E4893" w14:textId="77777777" w:rsidR="00613049" w:rsidRPr="00611E72" w:rsidRDefault="00613049" w:rsidP="00613049">
            <w:pPr>
              <w:pStyle w:val="a1"/>
              <w:tabs>
                <w:tab w:val="decimal" w:pos="70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2CA2EF18" w14:textId="77777777" w:rsidR="00613049" w:rsidRPr="00611E72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BB2E56" w14:textId="77777777" w:rsidR="00613049" w:rsidRPr="00994644" w:rsidRDefault="00613049" w:rsidP="00613049">
            <w:pPr>
              <w:pStyle w:val="a1"/>
              <w:tabs>
                <w:tab w:val="decimal" w:pos="523"/>
              </w:tabs>
              <w:ind w:right="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4ED38B7" w14:textId="77777777" w:rsidR="00613049" w:rsidRPr="00611E72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BA5830D" w14:textId="77777777" w:rsidR="00613049" w:rsidRPr="00611E72" w:rsidRDefault="00613049" w:rsidP="00613049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37A14788" w14:textId="77777777" w:rsidR="00613049" w:rsidRPr="00611E72" w:rsidRDefault="00613049" w:rsidP="0061304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41F161" w14:textId="77777777" w:rsidR="00613049" w:rsidRPr="009A0048" w:rsidRDefault="00613049" w:rsidP="00613049">
            <w:pPr>
              <w:pStyle w:val="a1"/>
              <w:tabs>
                <w:tab w:val="decimal" w:pos="523"/>
              </w:tabs>
              <w:ind w:right="0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  <w:lang w:val="en-GB"/>
              </w:rPr>
            </w:pPr>
          </w:p>
        </w:tc>
      </w:tr>
      <w:tr w:rsidR="00E37F47" w:rsidRPr="00041359" w14:paraId="379F39B4" w14:textId="77777777" w:rsidTr="009A0048">
        <w:trPr>
          <w:trHeight w:val="80"/>
        </w:trPr>
        <w:tc>
          <w:tcPr>
            <w:tcW w:w="4050" w:type="dxa"/>
            <w:shd w:val="clear" w:color="auto" w:fill="auto"/>
          </w:tcPr>
          <w:p w14:paraId="3DB034BA" w14:textId="77777777" w:rsidR="00E37F47" w:rsidRPr="00611E72" w:rsidRDefault="00E37F47" w:rsidP="00E37F4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2BE3874F" w14:textId="25401E52" w:rsidR="00E37F47" w:rsidRPr="00E37F47" w:rsidRDefault="00E37F47" w:rsidP="00E37F47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7F4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  <w:r w:rsidRPr="00E37F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,957</w:t>
            </w:r>
          </w:p>
        </w:tc>
        <w:tc>
          <w:tcPr>
            <w:tcW w:w="252" w:type="dxa"/>
            <w:shd w:val="clear" w:color="auto" w:fill="auto"/>
          </w:tcPr>
          <w:p w14:paraId="52CA9CF7" w14:textId="77777777" w:rsidR="00E37F47" w:rsidRPr="00611E72" w:rsidRDefault="00E37F47" w:rsidP="00E37F4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F4A392" w14:textId="2F647671" w:rsidR="00E37F47" w:rsidRPr="00994644" w:rsidRDefault="00E37F47" w:rsidP="00E37F47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9464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7,349</w:t>
            </w:r>
          </w:p>
        </w:tc>
        <w:tc>
          <w:tcPr>
            <w:tcW w:w="270" w:type="dxa"/>
            <w:shd w:val="clear" w:color="auto" w:fill="auto"/>
          </w:tcPr>
          <w:p w14:paraId="6133EAD5" w14:textId="77777777" w:rsidR="00E37F47" w:rsidRPr="00611E72" w:rsidRDefault="00E37F47" w:rsidP="00E37F4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C4E292" w14:textId="440EDEA3" w:rsidR="00E37F47" w:rsidRPr="00611E72" w:rsidRDefault="00E37F47" w:rsidP="00E37F47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7F4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  <w:r w:rsidRPr="00E37F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,957</w:t>
            </w:r>
          </w:p>
        </w:tc>
        <w:tc>
          <w:tcPr>
            <w:tcW w:w="255" w:type="dxa"/>
            <w:shd w:val="clear" w:color="auto" w:fill="auto"/>
          </w:tcPr>
          <w:p w14:paraId="5F34B1CF" w14:textId="77777777" w:rsidR="00E37F47" w:rsidRPr="00611E72" w:rsidRDefault="00E37F47" w:rsidP="00E37F4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9649F0" w14:textId="424B14A2" w:rsidR="00E37F47" w:rsidRPr="009A0048" w:rsidRDefault="00E37F47" w:rsidP="00E37F47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highlight w:val="magenta"/>
                <w:lang w:val="en-GB"/>
              </w:rPr>
            </w:pPr>
            <w:r w:rsidRPr="0099464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7,349</w:t>
            </w:r>
          </w:p>
        </w:tc>
      </w:tr>
      <w:tr w:rsidR="00E37F47" w:rsidRPr="00041359" w14:paraId="4115528B" w14:textId="77777777" w:rsidTr="009A0048">
        <w:trPr>
          <w:trHeight w:val="80"/>
        </w:trPr>
        <w:tc>
          <w:tcPr>
            <w:tcW w:w="4050" w:type="dxa"/>
            <w:shd w:val="clear" w:color="auto" w:fill="auto"/>
          </w:tcPr>
          <w:p w14:paraId="72758D19" w14:textId="77777777" w:rsidR="00E37F47" w:rsidRPr="00611E72" w:rsidRDefault="00E37F47" w:rsidP="00E37F4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B2E8B4" w14:textId="0D1CE166" w:rsidR="00E37F47" w:rsidRPr="00E37F47" w:rsidRDefault="00E37F47" w:rsidP="00E37F47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7F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</w:p>
        </w:tc>
        <w:tc>
          <w:tcPr>
            <w:tcW w:w="252" w:type="dxa"/>
            <w:shd w:val="clear" w:color="auto" w:fill="auto"/>
          </w:tcPr>
          <w:p w14:paraId="4495F52B" w14:textId="77777777" w:rsidR="00E37F47" w:rsidRPr="00611E72" w:rsidRDefault="00E37F47" w:rsidP="00E37F4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EB39CE" w14:textId="40F1C394" w:rsidR="00E37F47" w:rsidRPr="00994644" w:rsidRDefault="00E37F47" w:rsidP="00E37F47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9464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566</w:t>
            </w:r>
          </w:p>
        </w:tc>
        <w:tc>
          <w:tcPr>
            <w:tcW w:w="270" w:type="dxa"/>
            <w:shd w:val="clear" w:color="auto" w:fill="auto"/>
          </w:tcPr>
          <w:p w14:paraId="26155CBE" w14:textId="77777777" w:rsidR="00E37F47" w:rsidRPr="00611E72" w:rsidRDefault="00E37F47" w:rsidP="00E37F4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93B4C0" w14:textId="09BC1A86" w:rsidR="00E37F47" w:rsidRPr="00D143AE" w:rsidRDefault="00E37F47" w:rsidP="00E37F47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  <w:r w:rsidRPr="00E37F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</w:p>
        </w:tc>
        <w:tc>
          <w:tcPr>
            <w:tcW w:w="255" w:type="dxa"/>
            <w:shd w:val="clear" w:color="auto" w:fill="auto"/>
          </w:tcPr>
          <w:p w14:paraId="6989E76A" w14:textId="77777777" w:rsidR="00E37F47" w:rsidRPr="00611E72" w:rsidRDefault="00E37F47" w:rsidP="00E37F4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7FBA27" w14:textId="55636763" w:rsidR="00E37F47" w:rsidRPr="009A0048" w:rsidRDefault="00E37F47" w:rsidP="00E37F47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highlight w:val="magenta"/>
                <w:lang w:val="en-GB"/>
              </w:rPr>
            </w:pPr>
            <w:r w:rsidRPr="0099464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566</w:t>
            </w:r>
          </w:p>
        </w:tc>
      </w:tr>
      <w:tr w:rsidR="00E37F47" w:rsidRPr="00041359" w14:paraId="32D533C5" w14:textId="77777777" w:rsidTr="009A0048">
        <w:trPr>
          <w:trHeight w:val="80"/>
        </w:trPr>
        <w:tc>
          <w:tcPr>
            <w:tcW w:w="4050" w:type="dxa"/>
            <w:shd w:val="clear" w:color="auto" w:fill="auto"/>
          </w:tcPr>
          <w:p w14:paraId="6A0C794F" w14:textId="77777777" w:rsidR="00E37F47" w:rsidRPr="00611E72" w:rsidRDefault="00E37F47" w:rsidP="00E37F4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96AB3B" w14:textId="5BD8755C" w:rsidR="00E37F47" w:rsidRPr="00E37F47" w:rsidRDefault="00E37F47" w:rsidP="00E37F47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37F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8,372</w:t>
            </w:r>
          </w:p>
        </w:tc>
        <w:tc>
          <w:tcPr>
            <w:tcW w:w="252" w:type="dxa"/>
            <w:shd w:val="clear" w:color="auto" w:fill="auto"/>
          </w:tcPr>
          <w:p w14:paraId="5E33E6F9" w14:textId="77777777" w:rsidR="00E37F47" w:rsidRPr="00611E72" w:rsidRDefault="00E37F47" w:rsidP="00E37F4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30D812" w14:textId="62E40705" w:rsidR="00E37F47" w:rsidRPr="00994644" w:rsidRDefault="00E37F47" w:rsidP="00E37F47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946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7,915</w:t>
            </w:r>
          </w:p>
        </w:tc>
        <w:tc>
          <w:tcPr>
            <w:tcW w:w="270" w:type="dxa"/>
            <w:shd w:val="clear" w:color="auto" w:fill="auto"/>
          </w:tcPr>
          <w:p w14:paraId="54DDD672" w14:textId="77777777" w:rsidR="00E37F47" w:rsidRPr="00611E72" w:rsidRDefault="00E37F47" w:rsidP="00E37F4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8BE2F" w14:textId="1052361D" w:rsidR="00E37F47" w:rsidRPr="00611E72" w:rsidRDefault="00E37F47" w:rsidP="00E37F47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37F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8,372</w:t>
            </w:r>
          </w:p>
        </w:tc>
        <w:tc>
          <w:tcPr>
            <w:tcW w:w="255" w:type="dxa"/>
            <w:shd w:val="clear" w:color="auto" w:fill="auto"/>
          </w:tcPr>
          <w:p w14:paraId="7C250B0E" w14:textId="77777777" w:rsidR="00E37F47" w:rsidRPr="00611E72" w:rsidRDefault="00E37F47" w:rsidP="00E37F4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60D33" w14:textId="61822751" w:rsidR="00E37F47" w:rsidRPr="009A0048" w:rsidRDefault="00E37F47" w:rsidP="00E37F47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magenta"/>
                <w:lang w:val="en-GB"/>
              </w:rPr>
            </w:pPr>
            <w:r w:rsidRPr="009946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7,915</w:t>
            </w:r>
          </w:p>
        </w:tc>
      </w:tr>
    </w:tbl>
    <w:p w14:paraId="382FE907" w14:textId="77777777" w:rsidR="00C263CB" w:rsidRPr="00611E72" w:rsidRDefault="00C263CB" w:rsidP="00C26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88E981" w14:textId="77777777" w:rsidR="006F6A51" w:rsidRDefault="006F6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C21175E" w14:textId="27BAFD01" w:rsidR="00A662CB" w:rsidRPr="00611E72" w:rsidRDefault="004F6633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11E72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611E72">
        <w:rPr>
          <w:rFonts w:asciiTheme="majorBidi" w:hAnsiTheme="majorBidi" w:cstheme="majorBidi"/>
          <w:sz w:val="30"/>
          <w:szCs w:val="30"/>
        </w:rPr>
        <w:t xml:space="preserve"> </w:t>
      </w:r>
      <w:r w:rsidRPr="00611E7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371CEC" w:rsidRPr="00611E72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E2751F" w:rsidRPr="00611E72">
        <w:rPr>
          <w:rFonts w:asciiTheme="majorBidi" w:hAnsiTheme="majorBidi" w:cstheme="majorBidi"/>
          <w:sz w:val="30"/>
          <w:szCs w:val="30"/>
        </w:rPr>
        <w:t xml:space="preserve">30 </w:t>
      </w:r>
      <w:r w:rsidR="00E2751F" w:rsidRPr="00611E72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611E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78BF" w:rsidRPr="00611E72">
        <w:rPr>
          <w:rFonts w:asciiTheme="majorBidi" w:hAnsiTheme="majorBidi" w:cstheme="majorBidi"/>
          <w:sz w:val="30"/>
          <w:szCs w:val="30"/>
        </w:rPr>
        <w:t>2564</w:t>
      </w:r>
      <w:r w:rsidRPr="00611E72">
        <w:rPr>
          <w:rFonts w:asciiTheme="majorBidi" w:hAnsiTheme="majorBidi" w:cstheme="majorBidi"/>
          <w:sz w:val="30"/>
          <w:szCs w:val="30"/>
        </w:rPr>
        <w:t xml:space="preserve"> </w:t>
      </w:r>
      <w:r w:rsidRPr="00611E7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B78BF" w:rsidRPr="00611E72">
        <w:rPr>
          <w:rFonts w:asciiTheme="majorBidi" w:hAnsiTheme="majorBidi" w:cstheme="majorBidi"/>
          <w:sz w:val="30"/>
          <w:szCs w:val="30"/>
        </w:rPr>
        <w:t>31</w:t>
      </w:r>
      <w:r w:rsidRPr="00611E72">
        <w:rPr>
          <w:rFonts w:asciiTheme="majorBidi" w:hAnsiTheme="majorBidi" w:cstheme="majorBidi"/>
          <w:sz w:val="30"/>
          <w:szCs w:val="30"/>
        </w:rPr>
        <w:t xml:space="preserve"> </w:t>
      </w:r>
      <w:r w:rsidRPr="00611E7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B78BF" w:rsidRPr="00611E72">
        <w:rPr>
          <w:rFonts w:asciiTheme="majorBidi" w:hAnsiTheme="majorBidi" w:cstheme="majorBidi"/>
          <w:sz w:val="30"/>
          <w:szCs w:val="30"/>
        </w:rPr>
        <w:t>2563</w:t>
      </w:r>
      <w:r w:rsidRPr="00611E72">
        <w:rPr>
          <w:rFonts w:asciiTheme="majorBidi" w:hAnsiTheme="majorBidi" w:cstheme="majorBidi"/>
          <w:sz w:val="30"/>
          <w:szCs w:val="30"/>
        </w:rPr>
        <w:t xml:space="preserve"> </w:t>
      </w:r>
      <w:r w:rsidRPr="00611E7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C8A6330" w14:textId="77777777" w:rsidR="00945C2A" w:rsidRPr="00670A45" w:rsidRDefault="00945C2A" w:rsidP="00945C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4"/>
        <w:gridCol w:w="1088"/>
        <w:gridCol w:w="252"/>
        <w:gridCol w:w="1109"/>
        <w:gridCol w:w="243"/>
        <w:gridCol w:w="1098"/>
        <w:gridCol w:w="238"/>
        <w:gridCol w:w="1128"/>
      </w:tblGrid>
      <w:tr w:rsidR="00945C2A" w:rsidRPr="00041359" w14:paraId="40401A87" w14:textId="77777777" w:rsidTr="00A95794">
        <w:trPr>
          <w:cantSplit/>
          <w:trHeight w:val="425"/>
          <w:tblHeader/>
        </w:trPr>
        <w:tc>
          <w:tcPr>
            <w:tcW w:w="4024" w:type="dxa"/>
          </w:tcPr>
          <w:p w14:paraId="740C13F5" w14:textId="77777777" w:rsidR="00945C2A" w:rsidRPr="00994644" w:rsidRDefault="00945C2A" w:rsidP="000D4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464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449" w:type="dxa"/>
            <w:gridSpan w:val="3"/>
          </w:tcPr>
          <w:p w14:paraId="0E6690F3" w14:textId="77777777" w:rsidR="00945C2A" w:rsidRPr="00611E72" w:rsidRDefault="00945C2A" w:rsidP="000D47C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0FD35FF8" w14:textId="77777777" w:rsidR="00945C2A" w:rsidRPr="00611E72" w:rsidRDefault="00945C2A" w:rsidP="000D47C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3B156E95" w14:textId="77777777" w:rsidR="00945C2A" w:rsidRPr="00611E72" w:rsidRDefault="00945C2A" w:rsidP="000D47C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751F" w:rsidRPr="00041359" w14:paraId="35594106" w14:textId="77777777" w:rsidTr="00A95794">
        <w:trPr>
          <w:cantSplit/>
          <w:tblHeader/>
        </w:trPr>
        <w:tc>
          <w:tcPr>
            <w:tcW w:w="4024" w:type="dxa"/>
          </w:tcPr>
          <w:p w14:paraId="7646830F" w14:textId="77777777" w:rsidR="00E2751F" w:rsidRPr="00994644" w:rsidRDefault="00E2751F" w:rsidP="00E2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0A1EC45F" w14:textId="77777777" w:rsidR="00E2751F" w:rsidRPr="00611E72" w:rsidRDefault="00E2751F" w:rsidP="00E2751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611E7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2" w:type="dxa"/>
          </w:tcPr>
          <w:p w14:paraId="596035F8" w14:textId="77777777" w:rsidR="00E2751F" w:rsidRPr="00611E72" w:rsidRDefault="00E2751F" w:rsidP="00E2751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9" w:type="dxa"/>
          </w:tcPr>
          <w:p w14:paraId="5B03538B" w14:textId="77777777" w:rsidR="00E2751F" w:rsidRPr="00611E72" w:rsidRDefault="00E2751F" w:rsidP="00E2751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11E7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43" w:type="dxa"/>
          </w:tcPr>
          <w:p w14:paraId="29A8DD47" w14:textId="77777777" w:rsidR="00E2751F" w:rsidRPr="00611E72" w:rsidRDefault="00E2751F" w:rsidP="00E2751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98" w:type="dxa"/>
          </w:tcPr>
          <w:p w14:paraId="4E3DC834" w14:textId="77777777" w:rsidR="00E2751F" w:rsidRPr="00611E72" w:rsidRDefault="00E2751F" w:rsidP="00E2751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611E7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8" w:type="dxa"/>
          </w:tcPr>
          <w:p w14:paraId="333663CF" w14:textId="77777777" w:rsidR="00E2751F" w:rsidRPr="00611E72" w:rsidRDefault="00E2751F" w:rsidP="00E2751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8" w:type="dxa"/>
          </w:tcPr>
          <w:p w14:paraId="489FCBC6" w14:textId="77777777" w:rsidR="00E2751F" w:rsidRPr="00611E72" w:rsidRDefault="00E2751F" w:rsidP="00E2751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11E7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E2751F" w:rsidRPr="00041359" w14:paraId="0E195AFE" w14:textId="77777777" w:rsidTr="00A95794">
        <w:trPr>
          <w:cantSplit/>
          <w:tblHeader/>
        </w:trPr>
        <w:tc>
          <w:tcPr>
            <w:tcW w:w="4024" w:type="dxa"/>
          </w:tcPr>
          <w:p w14:paraId="3C2051B5" w14:textId="6657CB72" w:rsidR="00E2751F" w:rsidRPr="00994644" w:rsidRDefault="00E2751F" w:rsidP="00E2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3EEB4E04" w14:textId="77777777" w:rsidR="00E2751F" w:rsidRPr="00611E72" w:rsidRDefault="00E2751F" w:rsidP="00E2751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2" w:type="dxa"/>
            <w:shd w:val="clear" w:color="auto" w:fill="auto"/>
          </w:tcPr>
          <w:p w14:paraId="641CD14F" w14:textId="77777777" w:rsidR="00E2751F" w:rsidRPr="00611E72" w:rsidRDefault="00E2751F" w:rsidP="00E2751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4096A615" w14:textId="77777777" w:rsidR="00E2751F" w:rsidRPr="00611E72" w:rsidRDefault="00E2751F" w:rsidP="00E2751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3" w:type="dxa"/>
            <w:shd w:val="clear" w:color="auto" w:fill="auto"/>
          </w:tcPr>
          <w:p w14:paraId="6E6E3A0F" w14:textId="77777777" w:rsidR="00E2751F" w:rsidRPr="00611E72" w:rsidRDefault="00E2751F" w:rsidP="00E2751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5B647C4" w14:textId="77777777" w:rsidR="00E2751F" w:rsidRPr="00611E72" w:rsidRDefault="00E2751F" w:rsidP="00E2751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8" w:type="dxa"/>
            <w:shd w:val="clear" w:color="auto" w:fill="auto"/>
          </w:tcPr>
          <w:p w14:paraId="0CEBD67D" w14:textId="77777777" w:rsidR="00E2751F" w:rsidRPr="00611E72" w:rsidRDefault="00E2751F" w:rsidP="00E2751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4E903A4C" w14:textId="77777777" w:rsidR="00E2751F" w:rsidRPr="00611E72" w:rsidRDefault="00E2751F" w:rsidP="00E2751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E2751F" w:rsidRPr="00041359" w14:paraId="3E6EE026" w14:textId="77777777" w:rsidTr="00A95794">
        <w:trPr>
          <w:cantSplit/>
          <w:tblHeader/>
        </w:trPr>
        <w:tc>
          <w:tcPr>
            <w:tcW w:w="4024" w:type="dxa"/>
          </w:tcPr>
          <w:p w14:paraId="7DC46C88" w14:textId="77777777" w:rsidR="00E2751F" w:rsidRPr="00611E72" w:rsidRDefault="00E2751F" w:rsidP="00E2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56" w:type="dxa"/>
            <w:gridSpan w:val="7"/>
            <w:shd w:val="clear" w:color="auto" w:fill="auto"/>
          </w:tcPr>
          <w:p w14:paraId="73848853" w14:textId="77777777" w:rsidR="00E2751F" w:rsidRPr="00611E72" w:rsidRDefault="00E2751F" w:rsidP="00E27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751F" w:rsidRPr="00041359" w14:paraId="7784F859" w14:textId="77777777" w:rsidTr="00A95794">
        <w:trPr>
          <w:cantSplit/>
        </w:trPr>
        <w:tc>
          <w:tcPr>
            <w:tcW w:w="4024" w:type="dxa"/>
          </w:tcPr>
          <w:p w14:paraId="3E99DF5B" w14:textId="1E816DA3" w:rsidR="00E2751F" w:rsidRPr="00611E72" w:rsidRDefault="00B83F8F" w:rsidP="00E2751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8" w:type="dxa"/>
          </w:tcPr>
          <w:p w14:paraId="301A7FD3" w14:textId="77777777" w:rsidR="00E2751F" w:rsidRPr="00611E72" w:rsidRDefault="00E2751F" w:rsidP="00E2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3A68C5C" w14:textId="77777777" w:rsidR="00E2751F" w:rsidRPr="00611E72" w:rsidRDefault="00E2751F" w:rsidP="00E2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27635C92" w14:textId="0C0C0DF0" w:rsidR="00E2751F" w:rsidRPr="00B83F8F" w:rsidRDefault="00E2751F" w:rsidP="00B83F8F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</w:tcPr>
          <w:p w14:paraId="29E31AE4" w14:textId="77777777" w:rsidR="00E2751F" w:rsidRPr="00611E72" w:rsidRDefault="00E2751F" w:rsidP="00E2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088B6C1B" w14:textId="77777777" w:rsidR="00E2751F" w:rsidRPr="00611E72" w:rsidRDefault="00E2751F" w:rsidP="00E2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7BF0207" w14:textId="77777777" w:rsidR="00E2751F" w:rsidRPr="00611E72" w:rsidRDefault="00E2751F" w:rsidP="00E2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25BDA58E" w14:textId="5124CE52" w:rsidR="00E2751F" w:rsidRPr="00B83F8F" w:rsidRDefault="00E2751F" w:rsidP="00B83F8F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D3344" w:rsidRPr="00041359" w14:paraId="18073481" w14:textId="77777777" w:rsidTr="00A95794">
        <w:trPr>
          <w:cantSplit/>
        </w:trPr>
        <w:tc>
          <w:tcPr>
            <w:tcW w:w="4024" w:type="dxa"/>
          </w:tcPr>
          <w:p w14:paraId="39B91E11" w14:textId="04C41850" w:rsidR="001D3344" w:rsidRPr="00611E72" w:rsidRDefault="001D3344" w:rsidP="001D3344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8" w:type="dxa"/>
          </w:tcPr>
          <w:p w14:paraId="0DC3456D" w14:textId="67E9F63E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F4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52" w:type="dxa"/>
          </w:tcPr>
          <w:p w14:paraId="174B1282" w14:textId="77777777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3611C9A3" w14:textId="71E555BB" w:rsidR="001D3344" w:rsidRPr="00E37F47" w:rsidRDefault="001D3344" w:rsidP="001D3344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37F4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</w:t>
            </w:r>
          </w:p>
        </w:tc>
        <w:tc>
          <w:tcPr>
            <w:tcW w:w="243" w:type="dxa"/>
          </w:tcPr>
          <w:p w14:paraId="637145D5" w14:textId="77777777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0B90F17F" w14:textId="41B5EA1D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F4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8" w:type="dxa"/>
          </w:tcPr>
          <w:p w14:paraId="528D44F1" w14:textId="77777777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109AA70C" w14:textId="0616C845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37F4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1D3344" w:rsidRPr="00041359" w14:paraId="4C6E47AC" w14:textId="77777777" w:rsidTr="00A95794">
        <w:trPr>
          <w:cantSplit/>
        </w:trPr>
        <w:tc>
          <w:tcPr>
            <w:tcW w:w="4024" w:type="dxa"/>
          </w:tcPr>
          <w:p w14:paraId="43385E46" w14:textId="77777777" w:rsidR="001D3344" w:rsidRPr="00611E72" w:rsidRDefault="001D3344" w:rsidP="001D3344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8" w:type="dxa"/>
          </w:tcPr>
          <w:p w14:paraId="64858BA7" w14:textId="4C8C71DC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F4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52" w:type="dxa"/>
          </w:tcPr>
          <w:p w14:paraId="724B78E8" w14:textId="77777777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546A440E" w14:textId="77777777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E37F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BC1BCF5" w14:textId="77777777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227ABDC0" w14:textId="7AE32A08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F4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8" w:type="dxa"/>
          </w:tcPr>
          <w:p w14:paraId="59CE31CF" w14:textId="77777777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5659C1D7" w14:textId="77777777" w:rsidR="001D3344" w:rsidRPr="00E37F47" w:rsidRDefault="001D3344" w:rsidP="00D14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E37F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3344" w:rsidRPr="00041359" w14:paraId="410685BA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3DC060E9" w14:textId="7777777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8" w:type="dxa"/>
            <w:tcBorders>
              <w:left w:val="nil"/>
              <w:bottom w:val="single" w:sz="4" w:space="0" w:color="auto"/>
            </w:tcBorders>
          </w:tcPr>
          <w:p w14:paraId="185292CE" w14:textId="0B5D2169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F47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D143AE" w:rsidRPr="00E37F4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32D6993E" w14:textId="77777777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6DC1A009" w14:textId="77777777" w:rsidR="001D3344" w:rsidRPr="00E37F47" w:rsidRDefault="001D3344" w:rsidP="001D3344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37F4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575</w:t>
            </w:r>
          </w:p>
        </w:tc>
        <w:tc>
          <w:tcPr>
            <w:tcW w:w="243" w:type="dxa"/>
          </w:tcPr>
          <w:p w14:paraId="3825622C" w14:textId="77777777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D33F0DA" w14:textId="32461FB9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F47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D143AE" w:rsidRPr="00E37F4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1CAB9DE2" w14:textId="77777777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ED4B3E6" w14:textId="77777777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F47"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</w:tr>
      <w:tr w:rsidR="001D3344" w:rsidRPr="00041359" w14:paraId="063F917D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3244FE1F" w14:textId="7777777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BD5C507" w14:textId="7860AD96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7F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="00D143AE" w:rsidRPr="00E37F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72F4683E" w14:textId="77777777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01666" w14:textId="77777777" w:rsidR="001D3344" w:rsidRPr="00E37F47" w:rsidRDefault="001D3344" w:rsidP="001D3344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37F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585</w:t>
            </w:r>
          </w:p>
        </w:tc>
        <w:tc>
          <w:tcPr>
            <w:tcW w:w="243" w:type="dxa"/>
          </w:tcPr>
          <w:p w14:paraId="0C7814E9" w14:textId="77777777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5C6D78D" w14:textId="5A5C20E3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7F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="00D143AE" w:rsidRPr="00E37F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6848432B" w14:textId="77777777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3745A7B5" w14:textId="77777777" w:rsidR="001D3344" w:rsidRPr="00E37F47" w:rsidRDefault="001D3344" w:rsidP="001D3344">
            <w:pPr>
              <w:pStyle w:val="a1"/>
              <w:tabs>
                <w:tab w:val="decimal" w:pos="522"/>
              </w:tabs>
              <w:ind w:left="-14" w:righ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37F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585</w:t>
            </w:r>
          </w:p>
        </w:tc>
      </w:tr>
      <w:tr w:rsidR="001D3344" w:rsidRPr="00A95794" w14:paraId="4C025554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769095B9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</w:tcBorders>
          </w:tcPr>
          <w:p w14:paraId="23CCD850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</w:tcPr>
          <w:p w14:paraId="04934384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</w:tcPr>
          <w:p w14:paraId="2091D940" w14:textId="77777777" w:rsidR="001D3344" w:rsidRPr="00A95794" w:rsidRDefault="001D3344" w:rsidP="001D3344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</w:tcPr>
          <w:p w14:paraId="16482BDE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69C79F4A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</w:tcPr>
          <w:p w14:paraId="2A36CA34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12F7EB16" w14:textId="77777777" w:rsidR="001D3344" w:rsidRPr="00A95794" w:rsidRDefault="001D3344" w:rsidP="001D3344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1D3344" w:rsidRPr="00041359" w14:paraId="51AEB369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076B51D8" w14:textId="7D6177D3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88" w:type="dxa"/>
            <w:tcBorders>
              <w:left w:val="nil"/>
            </w:tcBorders>
          </w:tcPr>
          <w:p w14:paraId="3B2F7FC5" w14:textId="7777777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8457A2A" w14:textId="7777777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C6C6FAF" w14:textId="23A87563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705388F" w14:textId="7777777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E579153" w14:textId="7777777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06F1303" w14:textId="7777777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20394F94" w14:textId="2B2ACA8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3344" w:rsidRPr="00041359" w14:paraId="128E2BC6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68122A8C" w14:textId="004163B0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8" w:type="dxa"/>
            <w:tcBorders>
              <w:left w:val="nil"/>
            </w:tcBorders>
          </w:tcPr>
          <w:p w14:paraId="1BF720B4" w14:textId="04DD3AF3" w:rsidR="001D3344" w:rsidRPr="00611E72" w:rsidRDefault="001D3344" w:rsidP="00D14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2AE6178" w14:textId="7777777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26DE2EC2" w14:textId="6799FE0C" w:rsidR="001D3344" w:rsidRPr="00B00D83" w:rsidRDefault="001D3344" w:rsidP="001D3344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0D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34</w:t>
            </w:r>
          </w:p>
        </w:tc>
        <w:tc>
          <w:tcPr>
            <w:tcW w:w="243" w:type="dxa"/>
          </w:tcPr>
          <w:p w14:paraId="34B48D30" w14:textId="7777777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D993392" w14:textId="283E6F62" w:rsidR="001D3344" w:rsidRPr="00611E72" w:rsidRDefault="001D3344" w:rsidP="00D14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95C264E" w14:textId="7777777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6F365600" w14:textId="19B40B86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1D3344" w:rsidRPr="00041359" w14:paraId="171EC722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418B7789" w14:textId="24CC832A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8" w:type="dxa"/>
            <w:tcBorders>
              <w:left w:val="nil"/>
            </w:tcBorders>
          </w:tcPr>
          <w:p w14:paraId="1E75AA53" w14:textId="1622D7A6" w:rsidR="001D3344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52" w:type="dxa"/>
          </w:tcPr>
          <w:p w14:paraId="2313E6AE" w14:textId="7777777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D856159" w14:textId="51B7C1D0" w:rsidR="001D3344" w:rsidRPr="00D143AE" w:rsidRDefault="001D3344" w:rsidP="00D14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143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0F47FC2" w14:textId="7777777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ED5E296" w14:textId="7E43C6B5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8" w:type="dxa"/>
          </w:tcPr>
          <w:p w14:paraId="3E62554E" w14:textId="7777777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5D6F6FBE" w14:textId="1B669576" w:rsidR="001D3344" w:rsidRPr="00611E72" w:rsidRDefault="00D143AE" w:rsidP="00D14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3344" w:rsidRPr="00041359" w14:paraId="58B7CCCB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3625AA66" w14:textId="7777777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E06CA11" w14:textId="514EEE3E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52" w:type="dxa"/>
          </w:tcPr>
          <w:p w14:paraId="4582E529" w14:textId="7777777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E40D1" w14:textId="77777777" w:rsidR="001D3344" w:rsidRPr="00B00D83" w:rsidRDefault="001D3344" w:rsidP="001D3344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00D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34</w:t>
            </w:r>
          </w:p>
        </w:tc>
        <w:tc>
          <w:tcPr>
            <w:tcW w:w="243" w:type="dxa"/>
          </w:tcPr>
          <w:p w14:paraId="5729737B" w14:textId="7777777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C40228D" w14:textId="092B123B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38" w:type="dxa"/>
          </w:tcPr>
          <w:p w14:paraId="737A7880" w14:textId="7777777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3C6DBB50" w14:textId="7777777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</w:tr>
      <w:tr w:rsidR="001D3344" w:rsidRPr="00A95794" w14:paraId="5D859A34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1E3874B2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</w:tcBorders>
          </w:tcPr>
          <w:p w14:paraId="76E1882F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</w:tcPr>
          <w:p w14:paraId="453263C4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392A373C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2395DB41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7091A04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</w:tcPr>
          <w:p w14:paraId="4337D748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504AB81A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D3344" w:rsidRPr="00041359" w14:paraId="19B8045E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69A1CA36" w14:textId="78C1EDA0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8" w:type="dxa"/>
            <w:tcBorders>
              <w:left w:val="nil"/>
            </w:tcBorders>
          </w:tcPr>
          <w:p w14:paraId="7ED76D3A" w14:textId="77777777" w:rsidR="001D3344" w:rsidRPr="00B00D83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98654B0" w14:textId="77777777" w:rsidR="001D3344" w:rsidRPr="00B00D83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216BBF47" w14:textId="77777777" w:rsidR="001D3344" w:rsidRPr="00B00D83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D95CA61" w14:textId="77777777" w:rsidR="001D3344" w:rsidRPr="00B00D83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681BEEF" w14:textId="77777777" w:rsidR="001D3344" w:rsidRPr="00B00D83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A86AC8B" w14:textId="77777777" w:rsidR="001D3344" w:rsidRPr="00B00D83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0B96228C" w14:textId="77777777" w:rsidR="001D3344" w:rsidRPr="00B00D83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3344" w:rsidRPr="00041359" w14:paraId="4AFA2ABC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7A01CEFA" w14:textId="42C6155A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8" w:type="dxa"/>
            <w:tcBorders>
              <w:left w:val="nil"/>
              <w:bottom w:val="single" w:sz="4" w:space="0" w:color="auto"/>
            </w:tcBorders>
          </w:tcPr>
          <w:p w14:paraId="326E34D2" w14:textId="07304FC5" w:rsidR="001D3344" w:rsidRPr="00B00D83" w:rsidRDefault="001D3344" w:rsidP="002F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8ED3AA0" w14:textId="7777777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FEED9E6" w14:textId="442DEBD8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243" w:type="dxa"/>
          </w:tcPr>
          <w:p w14:paraId="192A3B3A" w14:textId="7777777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042EDE6A" w14:textId="0004DDB0" w:rsidR="001D3344" w:rsidRPr="002F4416" w:rsidRDefault="001D3344" w:rsidP="002F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F44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51740C8" w14:textId="7777777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381CFBF1" w14:textId="30BDA89E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</w:tr>
      <w:tr w:rsidR="001D3344" w:rsidRPr="00041359" w14:paraId="207C86CF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233E5CFB" w14:textId="76FA857E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A81D157" w14:textId="6370F8C7" w:rsidR="001D3344" w:rsidRPr="002F4416" w:rsidRDefault="001D3344" w:rsidP="002F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4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148CD5F" w14:textId="7777777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FB9C63" w14:textId="03E039A6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243" w:type="dxa"/>
          </w:tcPr>
          <w:p w14:paraId="7FAB6ADC" w14:textId="7777777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E2F8583" w14:textId="55B951EC" w:rsidR="001D3344" w:rsidRPr="00611E72" w:rsidRDefault="001D3344" w:rsidP="002F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021DBB7" w14:textId="7777777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1DF6CF54" w14:textId="4C1046FB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</w:t>
            </w:r>
          </w:p>
        </w:tc>
      </w:tr>
      <w:tr w:rsidR="001D3344" w:rsidRPr="00A95794" w14:paraId="520FF715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4E8BE720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</w:tcBorders>
          </w:tcPr>
          <w:p w14:paraId="682E86F2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</w:tcPr>
          <w:p w14:paraId="5BFBE753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</w:tcPr>
          <w:p w14:paraId="69E64D31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432C3C2C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130D48FE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</w:tcPr>
          <w:p w14:paraId="7FB5E60D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00478041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D3344" w:rsidRPr="00041359" w14:paraId="7B90664B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0595A9F2" w14:textId="43CE01F0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05F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088" w:type="dxa"/>
            <w:tcBorders>
              <w:left w:val="nil"/>
            </w:tcBorders>
          </w:tcPr>
          <w:p w14:paraId="59A5520C" w14:textId="77777777" w:rsidR="001D3344" w:rsidRPr="00B00D83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6498BD9" w14:textId="77777777" w:rsidR="001D3344" w:rsidRPr="00B00D83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E86D67A" w14:textId="77777777" w:rsidR="001D3344" w:rsidRPr="00B00D83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5DEED92" w14:textId="77777777" w:rsidR="001D3344" w:rsidRPr="00B00D83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44CDF6A" w14:textId="77777777" w:rsidR="001D3344" w:rsidRPr="00B00D83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423DC7E" w14:textId="77777777" w:rsidR="001D3344" w:rsidRPr="00B00D83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1ECEB8B3" w14:textId="77777777" w:rsidR="001D3344" w:rsidRPr="00B00D83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3344" w:rsidRPr="00041359" w14:paraId="1E5421D5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552D5409" w14:textId="3DE766A6" w:rsidR="001D3344" w:rsidRPr="003205FB" w:rsidRDefault="001D3344" w:rsidP="001D334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8" w:type="dxa"/>
            <w:tcBorders>
              <w:left w:val="nil"/>
              <w:bottom w:val="single" w:sz="4" w:space="0" w:color="auto"/>
            </w:tcBorders>
          </w:tcPr>
          <w:p w14:paraId="46FDBBC1" w14:textId="0A00206F" w:rsidR="001D3344" w:rsidRPr="00B00D83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107,800</w:t>
            </w:r>
          </w:p>
        </w:tc>
        <w:tc>
          <w:tcPr>
            <w:tcW w:w="252" w:type="dxa"/>
          </w:tcPr>
          <w:p w14:paraId="0F18B6D4" w14:textId="7777777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422AA314" w14:textId="6DB1DCCD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43" w:type="dxa"/>
          </w:tcPr>
          <w:p w14:paraId="78BF1BB7" w14:textId="7777777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697396F" w14:textId="108786C3" w:rsidR="001D3344" w:rsidRPr="00B00D83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107,800</w:t>
            </w:r>
          </w:p>
        </w:tc>
        <w:tc>
          <w:tcPr>
            <w:tcW w:w="238" w:type="dxa"/>
          </w:tcPr>
          <w:p w14:paraId="02833E34" w14:textId="77777777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FF6136C" w14:textId="47683B9E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1D3344" w:rsidRPr="00041359" w14:paraId="0B0DDD9A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03BB4C41" w14:textId="1C68A4BA" w:rsidR="001D3344" w:rsidRPr="00611E72" w:rsidRDefault="001D3344" w:rsidP="001D334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3690BD1" w14:textId="7C35E8C3" w:rsidR="001D3344" w:rsidRPr="00983DBC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107,800</w:t>
            </w:r>
          </w:p>
        </w:tc>
        <w:tc>
          <w:tcPr>
            <w:tcW w:w="252" w:type="dxa"/>
          </w:tcPr>
          <w:p w14:paraId="2FF71F3A" w14:textId="77777777" w:rsidR="001D3344" w:rsidRPr="00983DBC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5C6CB" w14:textId="726CB701" w:rsidR="001D3344" w:rsidRPr="00983DBC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3DBC">
              <w:rPr>
                <w:rFonts w:ascii="Angsana New" w:hAnsi="Angsana New"/>
                <w:b/>
                <w:bCs/>
                <w:sz w:val="30"/>
                <w:szCs w:val="30"/>
              </w:rPr>
              <w:t>83,300</w:t>
            </w:r>
          </w:p>
        </w:tc>
        <w:tc>
          <w:tcPr>
            <w:tcW w:w="243" w:type="dxa"/>
          </w:tcPr>
          <w:p w14:paraId="5F58219A" w14:textId="77777777" w:rsidR="001D3344" w:rsidRPr="00983DBC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30DF234" w14:textId="3A49A45B" w:rsidR="001D3344" w:rsidRPr="00983DBC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107,800</w:t>
            </w:r>
          </w:p>
        </w:tc>
        <w:tc>
          <w:tcPr>
            <w:tcW w:w="238" w:type="dxa"/>
          </w:tcPr>
          <w:p w14:paraId="591185E3" w14:textId="77777777" w:rsidR="001D3344" w:rsidRPr="00983DBC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104A3CDE" w14:textId="6F0939F7" w:rsidR="001D3344" w:rsidRPr="00983DBC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3DBC">
              <w:rPr>
                <w:rFonts w:ascii="Angsana New" w:hAnsi="Angsana New"/>
                <w:b/>
                <w:bCs/>
                <w:sz w:val="30"/>
                <w:szCs w:val="30"/>
              </w:rPr>
              <w:t>83,300</w:t>
            </w:r>
          </w:p>
        </w:tc>
      </w:tr>
      <w:tr w:rsidR="001D3344" w:rsidRPr="00A95794" w14:paraId="2B5929E5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786C4E54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</w:tcBorders>
          </w:tcPr>
          <w:p w14:paraId="6E05D87C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</w:tcPr>
          <w:p w14:paraId="714F0381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7F4672CE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4CAF4E48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C5B0D53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</w:tcPr>
          <w:p w14:paraId="4C1B1BF1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470BD0E1" w14:textId="77777777" w:rsidR="001D3344" w:rsidRPr="00A95794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D3344" w:rsidRPr="00041359" w14:paraId="3728F3EC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2DA3913C" w14:textId="306BE7CD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7F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8" w:type="dxa"/>
            <w:tcBorders>
              <w:left w:val="nil"/>
            </w:tcBorders>
          </w:tcPr>
          <w:p w14:paraId="77077054" w14:textId="77777777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36D35EE" w14:textId="77777777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FBAEF8F" w14:textId="3077DF1B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18523C9" w14:textId="77777777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BBA7989" w14:textId="77777777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BD55A5B" w14:textId="77777777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72F8357D" w14:textId="439FE4DB" w:rsidR="001D3344" w:rsidRPr="00E37F47" w:rsidRDefault="001D3344" w:rsidP="001D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7F47" w:rsidRPr="00041359" w14:paraId="3127A65F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3F83A724" w14:textId="202E865C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7F4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8" w:type="dxa"/>
            <w:tcBorders>
              <w:left w:val="nil"/>
              <w:bottom w:val="nil"/>
            </w:tcBorders>
          </w:tcPr>
          <w:p w14:paraId="38AFDC95" w14:textId="6F84074E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E37F47">
              <w:rPr>
                <w:rFonts w:asciiTheme="majorBidi" w:hAnsiTheme="majorBidi" w:cstheme="majorBidi"/>
                <w:sz w:val="30"/>
                <w:szCs w:val="30"/>
              </w:rPr>
              <w:t>4,841</w:t>
            </w:r>
          </w:p>
        </w:tc>
        <w:tc>
          <w:tcPr>
            <w:tcW w:w="252" w:type="dxa"/>
          </w:tcPr>
          <w:p w14:paraId="4DAE0510" w14:textId="77777777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280514D9" w14:textId="2770FD38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F47">
              <w:rPr>
                <w:rFonts w:ascii="Angsana New" w:hAnsi="Angsana New"/>
                <w:sz w:val="30"/>
                <w:szCs w:val="30"/>
              </w:rPr>
              <w:t>2,728</w:t>
            </w:r>
          </w:p>
        </w:tc>
        <w:tc>
          <w:tcPr>
            <w:tcW w:w="243" w:type="dxa"/>
          </w:tcPr>
          <w:p w14:paraId="65FDA118" w14:textId="77777777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4E1A14DF" w14:textId="47DB1647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E37F47">
              <w:rPr>
                <w:rFonts w:asciiTheme="majorBidi" w:hAnsiTheme="majorBidi" w:cstheme="majorBidi"/>
                <w:sz w:val="30"/>
                <w:szCs w:val="30"/>
              </w:rPr>
              <w:t>4,841</w:t>
            </w:r>
          </w:p>
        </w:tc>
        <w:tc>
          <w:tcPr>
            <w:tcW w:w="238" w:type="dxa"/>
          </w:tcPr>
          <w:p w14:paraId="599F9237" w14:textId="77777777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nil"/>
            </w:tcBorders>
          </w:tcPr>
          <w:p w14:paraId="59B934B3" w14:textId="74BB37E5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F47">
              <w:rPr>
                <w:rFonts w:ascii="Angsana New" w:hAnsi="Angsana New"/>
                <w:sz w:val="30"/>
                <w:szCs w:val="30"/>
              </w:rPr>
              <w:t>2,728</w:t>
            </w:r>
          </w:p>
        </w:tc>
      </w:tr>
      <w:tr w:rsidR="00E37F47" w:rsidRPr="00041359" w14:paraId="30E281F8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72EEF2D8" w14:textId="33E54845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7F4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8" w:type="dxa"/>
            <w:tcBorders>
              <w:left w:val="nil"/>
              <w:bottom w:val="single" w:sz="4" w:space="0" w:color="auto"/>
            </w:tcBorders>
          </w:tcPr>
          <w:p w14:paraId="53E72BF9" w14:textId="10860F70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E37F47">
              <w:rPr>
                <w:rFonts w:asciiTheme="majorBidi" w:hAnsiTheme="majorBidi" w:cstheme="majorBidi"/>
                <w:sz w:val="30"/>
                <w:szCs w:val="30"/>
              </w:rPr>
              <w:t>24,236</w:t>
            </w:r>
          </w:p>
        </w:tc>
        <w:tc>
          <w:tcPr>
            <w:tcW w:w="252" w:type="dxa"/>
          </w:tcPr>
          <w:p w14:paraId="668ED1B0" w14:textId="77777777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100F2BCD" w14:textId="60F2A838" w:rsidR="00E37F47" w:rsidRPr="00E37F47" w:rsidRDefault="00A95794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5,743</w:t>
            </w:r>
          </w:p>
        </w:tc>
        <w:tc>
          <w:tcPr>
            <w:tcW w:w="243" w:type="dxa"/>
          </w:tcPr>
          <w:p w14:paraId="3110094D" w14:textId="77777777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F41A0CB" w14:textId="05525272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E37F47">
              <w:rPr>
                <w:rFonts w:asciiTheme="majorBidi" w:hAnsiTheme="majorBidi" w:cstheme="majorBidi"/>
                <w:sz w:val="30"/>
                <w:szCs w:val="30"/>
              </w:rPr>
              <w:t>24,236</w:t>
            </w:r>
          </w:p>
        </w:tc>
        <w:tc>
          <w:tcPr>
            <w:tcW w:w="238" w:type="dxa"/>
          </w:tcPr>
          <w:p w14:paraId="23C27313" w14:textId="77777777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5C565E2" w14:textId="7917AB13" w:rsidR="00E37F47" w:rsidRPr="00E37F47" w:rsidRDefault="00A95794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5,743</w:t>
            </w:r>
          </w:p>
        </w:tc>
      </w:tr>
      <w:tr w:rsidR="00E37F47" w:rsidRPr="00041359" w14:paraId="72A4A024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63D342F3" w14:textId="7E125887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7F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ABC3F17" w14:textId="655B4A00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7F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29,077</w:t>
            </w:r>
          </w:p>
        </w:tc>
        <w:tc>
          <w:tcPr>
            <w:tcW w:w="252" w:type="dxa"/>
          </w:tcPr>
          <w:p w14:paraId="62CD34E3" w14:textId="77777777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72D901" w14:textId="4F32662E" w:rsidR="00E37F47" w:rsidRPr="00E37F47" w:rsidRDefault="00A95794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8,471</w:t>
            </w:r>
          </w:p>
        </w:tc>
        <w:tc>
          <w:tcPr>
            <w:tcW w:w="243" w:type="dxa"/>
          </w:tcPr>
          <w:p w14:paraId="51FBF4D2" w14:textId="77777777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9EC0710" w14:textId="059D46D2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7F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29,077</w:t>
            </w:r>
          </w:p>
        </w:tc>
        <w:tc>
          <w:tcPr>
            <w:tcW w:w="238" w:type="dxa"/>
          </w:tcPr>
          <w:p w14:paraId="7ED7C46E" w14:textId="77777777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3697A513" w14:textId="2419FF94" w:rsidR="00E37F47" w:rsidRPr="00E37F47" w:rsidRDefault="00A95794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8,471</w:t>
            </w:r>
          </w:p>
        </w:tc>
      </w:tr>
      <w:tr w:rsidR="00601511" w:rsidRPr="00A95794" w14:paraId="2EACCDB3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38652B1C" w14:textId="62AA2D62" w:rsidR="00C76676" w:rsidRPr="00A95794" w:rsidRDefault="00C76676" w:rsidP="00601511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</w:tcBorders>
          </w:tcPr>
          <w:p w14:paraId="1C339F06" w14:textId="77777777" w:rsidR="00601511" w:rsidRPr="00A95794" w:rsidRDefault="00601511" w:rsidP="0060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</w:tcPr>
          <w:p w14:paraId="03687875" w14:textId="77777777" w:rsidR="00601511" w:rsidRPr="00A95794" w:rsidRDefault="00601511" w:rsidP="0060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9E1DAB9" w14:textId="77777777" w:rsidR="00601511" w:rsidRPr="00A95794" w:rsidRDefault="00601511" w:rsidP="0060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4890CA37" w14:textId="77777777" w:rsidR="00601511" w:rsidRPr="00A95794" w:rsidRDefault="00601511" w:rsidP="0060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</w:tcPr>
          <w:p w14:paraId="75AA861B" w14:textId="77777777" w:rsidR="00601511" w:rsidRPr="00A95794" w:rsidRDefault="00601511" w:rsidP="0060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</w:tcPr>
          <w:p w14:paraId="29E7A9C1" w14:textId="77777777" w:rsidR="00601511" w:rsidRPr="00A95794" w:rsidRDefault="00601511" w:rsidP="0060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double" w:sz="4" w:space="0" w:color="auto"/>
              <w:bottom w:val="nil"/>
            </w:tcBorders>
          </w:tcPr>
          <w:p w14:paraId="376812FA" w14:textId="77777777" w:rsidR="00601511" w:rsidRPr="00A95794" w:rsidRDefault="00601511" w:rsidP="0060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1511" w:rsidRPr="00041359" w14:paraId="5A8BF9D5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5DE4D6B7" w14:textId="065BA641" w:rsidR="00601511" w:rsidRPr="00611E72" w:rsidRDefault="00601511" w:rsidP="00601511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05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8" w:type="dxa"/>
            <w:tcBorders>
              <w:left w:val="nil"/>
            </w:tcBorders>
          </w:tcPr>
          <w:p w14:paraId="2F0E21D8" w14:textId="77777777" w:rsidR="00601511" w:rsidRPr="00B00D83" w:rsidRDefault="00601511" w:rsidP="0060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C351C82" w14:textId="77777777" w:rsidR="00601511" w:rsidRPr="00B00D83" w:rsidRDefault="00601511" w:rsidP="0060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2C93742E" w14:textId="77777777" w:rsidR="00601511" w:rsidRPr="00B00D83" w:rsidRDefault="00601511" w:rsidP="0060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FDCD118" w14:textId="77777777" w:rsidR="00601511" w:rsidRPr="00B00D83" w:rsidRDefault="00601511" w:rsidP="0060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54E4B07" w14:textId="77777777" w:rsidR="00601511" w:rsidRPr="00B00D83" w:rsidRDefault="00601511" w:rsidP="0060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7A1260E" w14:textId="77777777" w:rsidR="00601511" w:rsidRPr="00B00D83" w:rsidRDefault="00601511" w:rsidP="0060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2C3DD11C" w14:textId="77777777" w:rsidR="00601511" w:rsidRPr="00B00D83" w:rsidRDefault="00601511" w:rsidP="0060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7F47" w:rsidRPr="00041359" w14:paraId="279D142D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2F0CC47B" w14:textId="2F1D49D6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7F47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8" w:type="dxa"/>
            <w:tcBorders>
              <w:left w:val="nil"/>
              <w:bottom w:val="nil"/>
            </w:tcBorders>
          </w:tcPr>
          <w:p w14:paraId="17DA6286" w14:textId="1B1001AA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E37F47">
              <w:rPr>
                <w:rFonts w:asciiTheme="majorBidi" w:hAnsiTheme="majorBidi" w:cstheme="majorBidi"/>
                <w:sz w:val="30"/>
                <w:szCs w:val="30"/>
              </w:rPr>
              <w:t>2,992</w:t>
            </w:r>
          </w:p>
        </w:tc>
        <w:tc>
          <w:tcPr>
            <w:tcW w:w="252" w:type="dxa"/>
          </w:tcPr>
          <w:p w14:paraId="30027F3B" w14:textId="77777777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6AD7B806" w14:textId="218A7219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F47">
              <w:rPr>
                <w:rFonts w:ascii="Angsana New" w:hAnsi="Angsana New"/>
                <w:sz w:val="30"/>
                <w:szCs w:val="30"/>
              </w:rPr>
              <w:t>2,246</w:t>
            </w:r>
          </w:p>
        </w:tc>
        <w:tc>
          <w:tcPr>
            <w:tcW w:w="243" w:type="dxa"/>
          </w:tcPr>
          <w:p w14:paraId="70BBA3DB" w14:textId="77777777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6989F521" w14:textId="766333EF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E37F47">
              <w:rPr>
                <w:rFonts w:asciiTheme="majorBidi" w:hAnsiTheme="majorBidi" w:cstheme="majorBidi"/>
                <w:sz w:val="30"/>
                <w:szCs w:val="30"/>
              </w:rPr>
              <w:t>2,992</w:t>
            </w:r>
          </w:p>
        </w:tc>
        <w:tc>
          <w:tcPr>
            <w:tcW w:w="238" w:type="dxa"/>
          </w:tcPr>
          <w:p w14:paraId="6C8DD478" w14:textId="77777777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nil"/>
            </w:tcBorders>
          </w:tcPr>
          <w:p w14:paraId="181CE580" w14:textId="65DA3C03" w:rsidR="00E37F47" w:rsidRPr="00E37F47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F47">
              <w:rPr>
                <w:rFonts w:ascii="Angsana New" w:hAnsi="Angsana New"/>
                <w:sz w:val="30"/>
                <w:szCs w:val="30"/>
              </w:rPr>
              <w:t>2,246</w:t>
            </w:r>
          </w:p>
        </w:tc>
      </w:tr>
      <w:tr w:rsidR="00E37F47" w:rsidRPr="00041359" w14:paraId="344F1BB6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0D1F40E2" w14:textId="351DC523" w:rsidR="00E37F47" w:rsidRPr="00A95794" w:rsidRDefault="00E37F47" w:rsidP="00E37F47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57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308CA63" w14:textId="3F92A58F" w:rsidR="00E37F47" w:rsidRPr="00A95794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579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2</w:t>
            </w:r>
            <w:r w:rsidRPr="00A95794">
              <w:rPr>
                <w:rFonts w:asciiTheme="majorBidi" w:hAnsiTheme="majorBidi"/>
                <w:b/>
                <w:bCs/>
                <w:sz w:val="30"/>
                <w:szCs w:val="30"/>
              </w:rPr>
              <w:t>,992</w:t>
            </w:r>
          </w:p>
        </w:tc>
        <w:tc>
          <w:tcPr>
            <w:tcW w:w="252" w:type="dxa"/>
          </w:tcPr>
          <w:p w14:paraId="0348F8DB" w14:textId="77777777" w:rsidR="00E37F47" w:rsidRPr="00A95794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FA894" w14:textId="4B50C78E" w:rsidR="00E37F47" w:rsidRPr="00A95794" w:rsidRDefault="00A95794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2,246</w:t>
            </w:r>
          </w:p>
        </w:tc>
        <w:tc>
          <w:tcPr>
            <w:tcW w:w="243" w:type="dxa"/>
          </w:tcPr>
          <w:p w14:paraId="3972F706" w14:textId="77777777" w:rsidR="00E37F47" w:rsidRPr="00A95794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A7B7B66" w14:textId="6685DC44" w:rsidR="00E37F47" w:rsidRPr="00A95794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79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2</w:t>
            </w:r>
            <w:r w:rsidRPr="00A95794">
              <w:rPr>
                <w:rFonts w:asciiTheme="majorBidi" w:hAnsiTheme="majorBidi"/>
                <w:b/>
                <w:bCs/>
                <w:sz w:val="30"/>
                <w:szCs w:val="30"/>
              </w:rPr>
              <w:t>,992</w:t>
            </w:r>
          </w:p>
        </w:tc>
        <w:tc>
          <w:tcPr>
            <w:tcW w:w="238" w:type="dxa"/>
          </w:tcPr>
          <w:p w14:paraId="3E399FD8" w14:textId="77777777" w:rsidR="00E37F47" w:rsidRPr="00A95794" w:rsidRDefault="00E37F47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43B5E641" w14:textId="10B28377" w:rsidR="00E37F47" w:rsidRPr="00E37F47" w:rsidRDefault="00A95794" w:rsidP="00E3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2,246</w:t>
            </w:r>
          </w:p>
        </w:tc>
      </w:tr>
    </w:tbl>
    <w:p w14:paraId="38B07647" w14:textId="6EDBDF23" w:rsidR="0010350E" w:rsidRDefault="00994644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3</w:t>
      </w:r>
      <w:r w:rsidRPr="00611E7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ลูกหนี้การค้าและลูกหนี้หมุนเวียนอื่น</w:t>
      </w:r>
    </w:p>
    <w:p w14:paraId="040C2DEA" w14:textId="77777777" w:rsidR="00670A45" w:rsidRPr="00670A45" w:rsidRDefault="00670A45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4"/>
        <w:gridCol w:w="262"/>
        <w:gridCol w:w="1084"/>
        <w:gridCol w:w="270"/>
        <w:gridCol w:w="1088"/>
        <w:gridCol w:w="260"/>
        <w:gridCol w:w="1064"/>
      </w:tblGrid>
      <w:tr w:rsidR="0010350E" w:rsidRPr="00EC0A60" w14:paraId="746B6128" w14:textId="77777777" w:rsidTr="00A95794">
        <w:tc>
          <w:tcPr>
            <w:tcW w:w="3150" w:type="dxa"/>
          </w:tcPr>
          <w:p w14:paraId="30267BFE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0" w:name="_Hlk39352964"/>
          </w:p>
        </w:tc>
        <w:tc>
          <w:tcPr>
            <w:tcW w:w="900" w:type="dxa"/>
          </w:tcPr>
          <w:p w14:paraId="4F6F7CA4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030D705B" w14:textId="77777777" w:rsidR="0010350E" w:rsidRPr="00EC0A60" w:rsidRDefault="0010350E" w:rsidP="002C4472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C0A60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59BFF31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vAlign w:val="bottom"/>
            <w:hideMark/>
          </w:tcPr>
          <w:p w14:paraId="3C99D41E" w14:textId="77777777" w:rsidR="0010350E" w:rsidRPr="00EC0A60" w:rsidRDefault="0010350E" w:rsidP="002C4472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0A60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bookmarkEnd w:id="0"/>
      <w:tr w:rsidR="0010350E" w:rsidRPr="00EC0A60" w14:paraId="5FA01216" w14:textId="77777777" w:rsidTr="00A95794">
        <w:tc>
          <w:tcPr>
            <w:tcW w:w="3150" w:type="dxa"/>
          </w:tcPr>
          <w:p w14:paraId="567B28B3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4DD54DE4" w14:textId="77777777" w:rsidR="0010350E" w:rsidRPr="00EC0A60" w:rsidRDefault="0010350E" w:rsidP="002C447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0B1A0F21" w14:textId="77777777" w:rsidR="0010350E" w:rsidRPr="00EC0A60" w:rsidRDefault="0010350E" w:rsidP="002C447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C0A6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4" w:type="dxa"/>
            <w:hideMark/>
          </w:tcPr>
          <w:p w14:paraId="01C31CAA" w14:textId="1EAE9325" w:rsidR="0010350E" w:rsidRPr="00EC0A60" w:rsidRDefault="00994644" w:rsidP="00994644">
            <w:pPr>
              <w:pStyle w:val="a1"/>
              <w:ind w:left="-40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10350E" w:rsidRPr="007B78B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2" w:type="dxa"/>
          </w:tcPr>
          <w:p w14:paraId="352F57A9" w14:textId="77777777" w:rsidR="0010350E" w:rsidRPr="00EC0A60" w:rsidRDefault="0010350E" w:rsidP="002C447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hideMark/>
          </w:tcPr>
          <w:p w14:paraId="7442C72F" w14:textId="77777777" w:rsidR="0010350E" w:rsidRPr="00EC0A60" w:rsidRDefault="0010350E" w:rsidP="002C4472">
            <w:pPr>
              <w:pStyle w:val="a1"/>
              <w:ind w:left="-102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EC0A6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EC0A60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0E05048" w14:textId="77777777" w:rsidR="0010350E" w:rsidRPr="00EC0A60" w:rsidRDefault="0010350E" w:rsidP="002C447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8" w:type="dxa"/>
            <w:hideMark/>
          </w:tcPr>
          <w:p w14:paraId="7874BDE2" w14:textId="411C0A93" w:rsidR="0010350E" w:rsidRPr="00EC0A60" w:rsidRDefault="00994644" w:rsidP="00994644">
            <w:pPr>
              <w:pStyle w:val="a1"/>
              <w:ind w:left="-130" w:right="-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0" w:type="dxa"/>
          </w:tcPr>
          <w:p w14:paraId="31A57E3D" w14:textId="77777777" w:rsidR="0010350E" w:rsidRPr="00EC0A60" w:rsidRDefault="0010350E" w:rsidP="002C447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64" w:type="dxa"/>
            <w:hideMark/>
          </w:tcPr>
          <w:p w14:paraId="34E8BCCF" w14:textId="77777777" w:rsidR="0010350E" w:rsidRPr="00EC0A60" w:rsidRDefault="0010350E" w:rsidP="002C4472">
            <w:pPr>
              <w:pStyle w:val="a1"/>
              <w:ind w:left="-102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EC0A6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EC0A60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10350E" w:rsidRPr="00EC0A60" w14:paraId="5A7051FC" w14:textId="77777777" w:rsidTr="00A95794">
        <w:tc>
          <w:tcPr>
            <w:tcW w:w="3150" w:type="dxa"/>
          </w:tcPr>
          <w:p w14:paraId="1AE2BB5F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73AFC23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  <w:vAlign w:val="bottom"/>
            <w:hideMark/>
          </w:tcPr>
          <w:p w14:paraId="7CE78F45" w14:textId="77777777" w:rsidR="0010350E" w:rsidRPr="00EC0A60" w:rsidRDefault="0010350E" w:rsidP="002C447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C0A60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0350E" w:rsidRPr="00EC0A60" w14:paraId="0489A8BA" w14:textId="77777777" w:rsidTr="00A95794">
        <w:tc>
          <w:tcPr>
            <w:tcW w:w="3150" w:type="dxa"/>
            <w:hideMark/>
          </w:tcPr>
          <w:p w14:paraId="22061D92" w14:textId="77777777" w:rsidR="0010350E" w:rsidRPr="00EC0A60" w:rsidRDefault="0010350E" w:rsidP="002C447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A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5FA92887" w14:textId="77777777" w:rsidR="0010350E" w:rsidRPr="00EC0A60" w:rsidRDefault="0010350E" w:rsidP="002C447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7784AF9C" w14:textId="77777777" w:rsidR="0010350E" w:rsidRPr="00EC0A60" w:rsidRDefault="0010350E" w:rsidP="002C4472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851FB71" w14:textId="77777777" w:rsidR="0010350E" w:rsidRPr="00EC0A60" w:rsidRDefault="0010350E" w:rsidP="002C447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3C27FCFC" w14:textId="77777777" w:rsidR="0010350E" w:rsidRPr="00EC0A60" w:rsidRDefault="0010350E" w:rsidP="002C4472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212EB4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4509A374" w14:textId="77777777" w:rsidR="0010350E" w:rsidRPr="00EC0A60" w:rsidRDefault="0010350E" w:rsidP="002C4472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1DD080D8" w14:textId="77777777" w:rsidR="0010350E" w:rsidRPr="00EC0A60" w:rsidRDefault="0010350E" w:rsidP="002C447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2EBA0EE" w14:textId="77777777" w:rsidR="0010350E" w:rsidRPr="00EC0A60" w:rsidRDefault="0010350E" w:rsidP="002C4472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350E" w:rsidRPr="00EC0A60" w14:paraId="01A0089A" w14:textId="77777777" w:rsidTr="00A95794">
        <w:tc>
          <w:tcPr>
            <w:tcW w:w="3150" w:type="dxa"/>
            <w:hideMark/>
          </w:tcPr>
          <w:p w14:paraId="301A8804" w14:textId="6A3BDA0C" w:rsidR="0010350E" w:rsidRPr="00EC0A60" w:rsidRDefault="0010350E" w:rsidP="002C447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C0A6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  <w:hideMark/>
          </w:tcPr>
          <w:p w14:paraId="04E0CDE2" w14:textId="64D0E43A" w:rsidR="0010350E" w:rsidRPr="00EC0A60" w:rsidRDefault="00994644" w:rsidP="002C4472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84" w:type="dxa"/>
          </w:tcPr>
          <w:p w14:paraId="3F471511" w14:textId="71488F03" w:rsidR="0010350E" w:rsidRPr="00EC0A60" w:rsidRDefault="00CA14D2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62" w:type="dxa"/>
          </w:tcPr>
          <w:p w14:paraId="25000F55" w14:textId="77777777" w:rsidR="0010350E" w:rsidRPr="00EC0A60" w:rsidRDefault="0010350E" w:rsidP="002C447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0E5907C6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270" w:type="dxa"/>
          </w:tcPr>
          <w:p w14:paraId="088BECE2" w14:textId="77777777" w:rsidR="0010350E" w:rsidRPr="00EC0A60" w:rsidRDefault="0010350E" w:rsidP="002C447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</w:tcPr>
          <w:p w14:paraId="7B0B452F" w14:textId="78468DDD" w:rsidR="0010350E" w:rsidRPr="00EC0A60" w:rsidRDefault="003878A7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60" w:type="dxa"/>
          </w:tcPr>
          <w:p w14:paraId="7A6A06EB" w14:textId="77777777" w:rsidR="0010350E" w:rsidRPr="00EC0A60" w:rsidRDefault="0010350E" w:rsidP="002C447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</w:tcPr>
          <w:p w14:paraId="50986679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585</w:t>
            </w:r>
          </w:p>
        </w:tc>
      </w:tr>
      <w:tr w:rsidR="0010350E" w:rsidRPr="00EC0A60" w14:paraId="14FC167E" w14:textId="77777777" w:rsidTr="00A95794">
        <w:tc>
          <w:tcPr>
            <w:tcW w:w="3150" w:type="dxa"/>
            <w:hideMark/>
          </w:tcPr>
          <w:p w14:paraId="7376AAD9" w14:textId="77777777" w:rsidR="0010350E" w:rsidRPr="00EC0A60" w:rsidRDefault="0010350E" w:rsidP="002C447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C0A6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2A853BCC" w14:textId="77777777" w:rsidR="0010350E" w:rsidRPr="00EC0A60" w:rsidRDefault="0010350E" w:rsidP="002C447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3D4F4" w14:textId="71527B9E" w:rsidR="0010350E" w:rsidRPr="00EC0A60" w:rsidRDefault="00CA14D2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263,988</w:t>
            </w:r>
          </w:p>
        </w:tc>
        <w:tc>
          <w:tcPr>
            <w:tcW w:w="262" w:type="dxa"/>
          </w:tcPr>
          <w:p w14:paraId="2F1D784C" w14:textId="77777777" w:rsidR="0010350E" w:rsidRPr="00EC0A60" w:rsidRDefault="0010350E" w:rsidP="002C447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CC56B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232</w:t>
            </w:r>
            <w:r w:rsidRPr="00EC0A60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388</w:t>
            </w:r>
          </w:p>
        </w:tc>
        <w:tc>
          <w:tcPr>
            <w:tcW w:w="270" w:type="dxa"/>
          </w:tcPr>
          <w:p w14:paraId="514E4A20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7E8691" w14:textId="3DE0D1AA" w:rsidR="0010350E" w:rsidRPr="00EC0A60" w:rsidRDefault="003878A7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263,927</w:t>
            </w:r>
          </w:p>
        </w:tc>
        <w:tc>
          <w:tcPr>
            <w:tcW w:w="260" w:type="dxa"/>
          </w:tcPr>
          <w:p w14:paraId="67FD3374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ABCD9E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232</w:t>
            </w:r>
            <w:r w:rsidRPr="00EC0A60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327</w:t>
            </w:r>
          </w:p>
        </w:tc>
      </w:tr>
      <w:tr w:rsidR="0010350E" w:rsidRPr="00EC0A60" w14:paraId="0F6142D1" w14:textId="77777777" w:rsidTr="00A95794">
        <w:tc>
          <w:tcPr>
            <w:tcW w:w="3150" w:type="dxa"/>
          </w:tcPr>
          <w:p w14:paraId="25F7AF6D" w14:textId="77777777" w:rsidR="0010350E" w:rsidRPr="002F7B3E" w:rsidRDefault="0010350E" w:rsidP="002C447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7B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2A119F4C" w14:textId="77777777" w:rsidR="0010350E" w:rsidRPr="00EC0A60" w:rsidRDefault="0010350E" w:rsidP="002C447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0118F104" w14:textId="0636626D" w:rsidR="0010350E" w:rsidRPr="00EC0A60" w:rsidRDefault="00CA14D2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264,974</w:t>
            </w:r>
          </w:p>
        </w:tc>
        <w:tc>
          <w:tcPr>
            <w:tcW w:w="262" w:type="dxa"/>
          </w:tcPr>
          <w:p w14:paraId="34E2E817" w14:textId="77777777" w:rsidR="0010350E" w:rsidRPr="00EC0A60" w:rsidRDefault="0010350E" w:rsidP="002C447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7FEE98B0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232</w:t>
            </w:r>
            <w:r w:rsidRPr="00EC0A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973</w:t>
            </w:r>
          </w:p>
        </w:tc>
        <w:tc>
          <w:tcPr>
            <w:tcW w:w="270" w:type="dxa"/>
          </w:tcPr>
          <w:p w14:paraId="7F649793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17DFC2" w14:textId="15DB2797" w:rsidR="0010350E" w:rsidRPr="00EC0A60" w:rsidRDefault="003878A7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264,913</w:t>
            </w:r>
          </w:p>
        </w:tc>
        <w:tc>
          <w:tcPr>
            <w:tcW w:w="260" w:type="dxa"/>
          </w:tcPr>
          <w:p w14:paraId="1BEFEAF9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</w:tcPr>
          <w:p w14:paraId="5E160F99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232</w:t>
            </w:r>
            <w:r w:rsidRPr="00EC0A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912</w:t>
            </w:r>
          </w:p>
        </w:tc>
      </w:tr>
      <w:tr w:rsidR="0010350E" w:rsidRPr="00EC0A60" w14:paraId="1285868A" w14:textId="77777777" w:rsidTr="00A95794">
        <w:trPr>
          <w:trHeight w:val="794"/>
        </w:trPr>
        <w:tc>
          <w:tcPr>
            <w:tcW w:w="3150" w:type="dxa"/>
          </w:tcPr>
          <w:p w14:paraId="214D046D" w14:textId="77777777" w:rsidR="0010350E" w:rsidRDefault="0010350E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0A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C0A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C5916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22AF7B6D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C5916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411ED66B" w14:textId="77777777" w:rsidR="0010350E" w:rsidRPr="00EC0A60" w:rsidRDefault="0010350E" w:rsidP="002C447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14AE32" w14:textId="33ABA806" w:rsidR="0010350E" w:rsidRPr="00EC0A60" w:rsidRDefault="003878A7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(18,210)</w:t>
            </w:r>
          </w:p>
        </w:tc>
        <w:tc>
          <w:tcPr>
            <w:tcW w:w="262" w:type="dxa"/>
            <w:vAlign w:val="bottom"/>
          </w:tcPr>
          <w:p w14:paraId="4F6BA082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F98E17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EC0A60">
              <w:rPr>
                <w:rFonts w:ascii="Angsana New" w:hAnsi="Angsana New"/>
                <w:sz w:val="30"/>
                <w:szCs w:val="30"/>
              </w:rPr>
              <w:t>(</w:t>
            </w:r>
            <w:r w:rsidRPr="007B78BF">
              <w:rPr>
                <w:rFonts w:ascii="Angsana New" w:hAnsi="Angsana New"/>
                <w:sz w:val="30"/>
                <w:szCs w:val="30"/>
              </w:rPr>
              <w:t>18</w:t>
            </w:r>
            <w:r w:rsidRPr="00EC0A60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333</w:t>
            </w:r>
            <w:r w:rsidRPr="00EC0A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6CCF3A6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C2BB4" w14:textId="16D3BF54" w:rsidR="0010350E" w:rsidRPr="00EC0A60" w:rsidRDefault="003878A7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(18,149)</w:t>
            </w:r>
          </w:p>
        </w:tc>
        <w:tc>
          <w:tcPr>
            <w:tcW w:w="260" w:type="dxa"/>
            <w:vAlign w:val="bottom"/>
          </w:tcPr>
          <w:p w14:paraId="7B1570BA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9295B2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EC0A60">
              <w:rPr>
                <w:rFonts w:ascii="Angsana New" w:hAnsi="Angsana New"/>
                <w:sz w:val="30"/>
                <w:szCs w:val="30"/>
              </w:rPr>
              <w:t>(</w:t>
            </w:r>
            <w:r w:rsidRPr="007B78BF">
              <w:rPr>
                <w:rFonts w:ascii="Angsana New" w:hAnsi="Angsana New"/>
                <w:sz w:val="30"/>
                <w:szCs w:val="30"/>
              </w:rPr>
              <w:t>18</w:t>
            </w:r>
            <w:r w:rsidRPr="00EC0A60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272</w:t>
            </w:r>
            <w:r w:rsidRPr="00EC0A6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0350E" w:rsidRPr="00EC0A60" w14:paraId="4444B23C" w14:textId="77777777" w:rsidTr="00A95794">
        <w:tc>
          <w:tcPr>
            <w:tcW w:w="3150" w:type="dxa"/>
          </w:tcPr>
          <w:p w14:paraId="27870A71" w14:textId="77777777" w:rsidR="0010350E" w:rsidRPr="00EC0A60" w:rsidRDefault="0010350E" w:rsidP="002C447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02A859C6" w14:textId="77777777" w:rsidR="0010350E" w:rsidRPr="00EC0A60" w:rsidRDefault="0010350E" w:rsidP="002C447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0F88AC0E" w14:textId="2FE6429E" w:rsidR="0010350E" w:rsidRPr="00EC0A60" w:rsidRDefault="003878A7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246,764</w:t>
            </w:r>
          </w:p>
        </w:tc>
        <w:tc>
          <w:tcPr>
            <w:tcW w:w="262" w:type="dxa"/>
          </w:tcPr>
          <w:p w14:paraId="093D49E1" w14:textId="77777777" w:rsidR="0010350E" w:rsidRPr="00EC0A60" w:rsidRDefault="0010350E" w:rsidP="002C447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47F2BA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  <w:r w:rsidRPr="00EC0A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56378B52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E89E65" w14:textId="2E435797" w:rsidR="0010350E" w:rsidRPr="00EC0A60" w:rsidRDefault="003878A7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246,764</w:t>
            </w:r>
          </w:p>
        </w:tc>
        <w:tc>
          <w:tcPr>
            <w:tcW w:w="260" w:type="dxa"/>
          </w:tcPr>
          <w:p w14:paraId="16116382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232B66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  <w:r w:rsidRPr="00EC0A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640</w:t>
            </w:r>
          </w:p>
        </w:tc>
      </w:tr>
      <w:tr w:rsidR="0010350E" w:rsidRPr="00EC0A60" w14:paraId="6136075F" w14:textId="77777777" w:rsidTr="00A95794">
        <w:tc>
          <w:tcPr>
            <w:tcW w:w="3150" w:type="dxa"/>
          </w:tcPr>
          <w:p w14:paraId="1A767AE5" w14:textId="77777777" w:rsidR="0010350E" w:rsidRPr="00D377A9" w:rsidRDefault="0010350E" w:rsidP="002C447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E556787" w14:textId="77777777" w:rsidR="0010350E" w:rsidRPr="00D377A9" w:rsidRDefault="0010350E" w:rsidP="002C447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3D7172B2" w14:textId="77777777" w:rsidR="0010350E" w:rsidRPr="00D377A9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2" w:type="dxa"/>
          </w:tcPr>
          <w:p w14:paraId="4449E989" w14:textId="77777777" w:rsidR="0010350E" w:rsidRPr="00D377A9" w:rsidRDefault="0010350E" w:rsidP="002C447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910290" w14:textId="77777777" w:rsidR="0010350E" w:rsidRPr="00D377A9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01C2753" w14:textId="77777777" w:rsidR="0010350E" w:rsidRPr="00D377A9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1D9344" w14:textId="77777777" w:rsidR="0010350E" w:rsidRPr="00D377A9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0" w:type="dxa"/>
          </w:tcPr>
          <w:p w14:paraId="20A751C6" w14:textId="77777777" w:rsidR="0010350E" w:rsidRPr="00D377A9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F8EA01" w14:textId="77777777" w:rsidR="0010350E" w:rsidRPr="00D377A9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0350E" w:rsidRPr="00EC0A60" w14:paraId="21B7E570" w14:textId="77777777" w:rsidTr="00A95794">
        <w:tc>
          <w:tcPr>
            <w:tcW w:w="3150" w:type="dxa"/>
          </w:tcPr>
          <w:p w14:paraId="70C5ADA3" w14:textId="77777777" w:rsidR="0010350E" w:rsidRPr="00EC0A60" w:rsidRDefault="0010350E" w:rsidP="002C447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A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6AA33628" w14:textId="77777777" w:rsidR="0010350E" w:rsidRPr="00EC0A60" w:rsidRDefault="0010350E" w:rsidP="002C447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26184C2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22ED35A" w14:textId="77777777" w:rsidR="0010350E" w:rsidRPr="00EC0A60" w:rsidRDefault="0010350E" w:rsidP="002C447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196F0B79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7EA63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center"/>
          </w:tcPr>
          <w:p w14:paraId="3487B21B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54C87CFD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vAlign w:val="center"/>
          </w:tcPr>
          <w:p w14:paraId="2A6FE52E" w14:textId="77777777" w:rsidR="0010350E" w:rsidRPr="00EC0A60" w:rsidRDefault="0010350E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78A7" w:rsidRPr="00EC0A60" w14:paraId="12127947" w14:textId="77777777" w:rsidTr="00A95794">
        <w:tc>
          <w:tcPr>
            <w:tcW w:w="3150" w:type="dxa"/>
          </w:tcPr>
          <w:p w14:paraId="26E9B75B" w14:textId="3E37112A" w:rsidR="003878A7" w:rsidRPr="00EC0A60" w:rsidRDefault="003878A7" w:rsidP="003878A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C0A6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</w:tcPr>
          <w:p w14:paraId="6F2BE457" w14:textId="7B84B074" w:rsidR="003878A7" w:rsidRPr="00EC0A60" w:rsidRDefault="003878A7" w:rsidP="003878A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01E3C5FC" w14:textId="2B642051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62" w:type="dxa"/>
          </w:tcPr>
          <w:p w14:paraId="1A2F0913" w14:textId="77777777" w:rsidR="003878A7" w:rsidRPr="00EC0A60" w:rsidRDefault="003878A7" w:rsidP="003878A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197BDE0C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4002290F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2DEDEEDB" w14:textId="2E0C4716" w:rsidR="003878A7" w:rsidRPr="00EC0A60" w:rsidRDefault="003878A7" w:rsidP="001F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60" w:type="dxa"/>
          </w:tcPr>
          <w:p w14:paraId="1BF10933" w14:textId="77777777" w:rsidR="003878A7" w:rsidRPr="00EC0A60" w:rsidRDefault="003878A7" w:rsidP="003878A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4" w:type="dxa"/>
            <w:shd w:val="clear" w:color="auto" w:fill="auto"/>
          </w:tcPr>
          <w:p w14:paraId="08FAA181" w14:textId="77777777" w:rsidR="003878A7" w:rsidRPr="00EC0A60" w:rsidRDefault="003878A7" w:rsidP="00A35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3878A7" w:rsidRPr="00EC0A60" w14:paraId="1030565A" w14:textId="77777777" w:rsidTr="00A95794">
        <w:tc>
          <w:tcPr>
            <w:tcW w:w="3150" w:type="dxa"/>
          </w:tcPr>
          <w:p w14:paraId="69C36119" w14:textId="77777777" w:rsidR="003878A7" w:rsidRPr="00EC0A60" w:rsidRDefault="003878A7" w:rsidP="003878A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C0A6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0770E0CA" w14:textId="77777777" w:rsidR="003878A7" w:rsidRPr="00041359" w:rsidRDefault="003878A7" w:rsidP="003878A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106C5DA8" w14:textId="7B6D2132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31,679</w:t>
            </w:r>
          </w:p>
        </w:tc>
        <w:tc>
          <w:tcPr>
            <w:tcW w:w="262" w:type="dxa"/>
            <w:vAlign w:val="center"/>
          </w:tcPr>
          <w:p w14:paraId="2851B952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623F369C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23</w:t>
            </w:r>
            <w:r w:rsidRPr="00EC0A60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  <w:vAlign w:val="center"/>
          </w:tcPr>
          <w:p w14:paraId="2E1EE4E0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center"/>
          </w:tcPr>
          <w:p w14:paraId="723F35EC" w14:textId="280FF0E8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31,679</w:t>
            </w:r>
          </w:p>
        </w:tc>
        <w:tc>
          <w:tcPr>
            <w:tcW w:w="260" w:type="dxa"/>
            <w:vAlign w:val="center"/>
          </w:tcPr>
          <w:p w14:paraId="7E0482AF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0E167FC5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23</w:t>
            </w:r>
            <w:r w:rsidRPr="00EC0A60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157</w:t>
            </w:r>
          </w:p>
        </w:tc>
      </w:tr>
      <w:tr w:rsidR="003878A7" w:rsidRPr="00EC0A60" w14:paraId="48210FE2" w14:textId="77777777" w:rsidTr="00A95794">
        <w:tc>
          <w:tcPr>
            <w:tcW w:w="3150" w:type="dxa"/>
            <w:hideMark/>
          </w:tcPr>
          <w:p w14:paraId="296D6D80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A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60E80D1" w14:textId="77777777" w:rsidR="003878A7" w:rsidRPr="00041359" w:rsidRDefault="003878A7" w:rsidP="003878A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0D067" w14:textId="2EAFF002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31,695</w:t>
            </w:r>
          </w:p>
        </w:tc>
        <w:tc>
          <w:tcPr>
            <w:tcW w:w="262" w:type="dxa"/>
          </w:tcPr>
          <w:p w14:paraId="63F7F0A2" w14:textId="77777777" w:rsidR="003878A7" w:rsidRPr="00EC0A60" w:rsidRDefault="003878A7" w:rsidP="003878A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7624D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Pr="00EC0A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191</w:t>
            </w:r>
          </w:p>
        </w:tc>
        <w:tc>
          <w:tcPr>
            <w:tcW w:w="270" w:type="dxa"/>
          </w:tcPr>
          <w:p w14:paraId="16E2E995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27C928" w14:textId="0699CCED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31,695</w:t>
            </w:r>
          </w:p>
        </w:tc>
        <w:tc>
          <w:tcPr>
            <w:tcW w:w="260" w:type="dxa"/>
          </w:tcPr>
          <w:p w14:paraId="035CB6B6" w14:textId="77777777" w:rsidR="003878A7" w:rsidRPr="00EC0A60" w:rsidRDefault="003878A7" w:rsidP="003878A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A19EB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Pr="00EC0A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191</w:t>
            </w:r>
          </w:p>
        </w:tc>
      </w:tr>
      <w:tr w:rsidR="003878A7" w:rsidRPr="00BA14FF" w14:paraId="11CB9D28" w14:textId="77777777" w:rsidTr="00A95794">
        <w:tc>
          <w:tcPr>
            <w:tcW w:w="3150" w:type="dxa"/>
          </w:tcPr>
          <w:p w14:paraId="376B1DD4" w14:textId="3AC3244F" w:rsidR="00C76676" w:rsidRPr="00D377A9" w:rsidRDefault="00C76676" w:rsidP="003878A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236427DB" w14:textId="77777777" w:rsidR="003878A7" w:rsidRPr="00D377A9" w:rsidRDefault="003878A7" w:rsidP="003878A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4" w:type="dxa"/>
          </w:tcPr>
          <w:p w14:paraId="5459CE3B" w14:textId="77777777" w:rsidR="003878A7" w:rsidRPr="00D377A9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1" w:hanging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2" w:type="dxa"/>
          </w:tcPr>
          <w:p w14:paraId="144986D3" w14:textId="77777777" w:rsidR="003878A7" w:rsidRPr="00D377A9" w:rsidRDefault="003878A7" w:rsidP="003878A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31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3C61AE0" w14:textId="77777777" w:rsidR="003878A7" w:rsidRPr="00D377A9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1" w:hanging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201F57E" w14:textId="77777777" w:rsidR="003878A7" w:rsidRPr="00D377A9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</w:tcPr>
          <w:p w14:paraId="6033AEC0" w14:textId="77777777" w:rsidR="003878A7" w:rsidRPr="00D377A9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1" w:hanging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0" w:type="dxa"/>
          </w:tcPr>
          <w:p w14:paraId="39C3DCA2" w14:textId="77777777" w:rsidR="003878A7" w:rsidRPr="00D377A9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29F4075F" w14:textId="77777777" w:rsidR="003878A7" w:rsidRPr="00D377A9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1" w:hanging="1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878A7" w:rsidRPr="00EC0A60" w14:paraId="03856E69" w14:textId="77777777" w:rsidTr="00A95794">
        <w:tc>
          <w:tcPr>
            <w:tcW w:w="3150" w:type="dxa"/>
            <w:hideMark/>
          </w:tcPr>
          <w:p w14:paraId="4B58D29C" w14:textId="77777777" w:rsidR="003878A7" w:rsidRPr="00EC0A60" w:rsidRDefault="003878A7" w:rsidP="003878A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A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299484AA" w14:textId="77777777" w:rsidR="003878A7" w:rsidRPr="00EC0A60" w:rsidRDefault="003878A7" w:rsidP="003878A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41B22701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A8F2282" w14:textId="77777777" w:rsidR="003878A7" w:rsidRPr="00EC0A60" w:rsidRDefault="003878A7" w:rsidP="003878A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102BCA91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06E162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52015C18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1936E95A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AA2D2FF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78A7" w:rsidRPr="00EC0A60" w14:paraId="698E844A" w14:textId="77777777" w:rsidTr="00A95794">
        <w:tc>
          <w:tcPr>
            <w:tcW w:w="3150" w:type="dxa"/>
          </w:tcPr>
          <w:p w14:paraId="30E96998" w14:textId="7929B0CB" w:rsidR="003878A7" w:rsidRPr="00EC0A60" w:rsidRDefault="003878A7" w:rsidP="003878A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C0A6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</w:tcPr>
          <w:p w14:paraId="0584AF95" w14:textId="3840F221" w:rsidR="003878A7" w:rsidRPr="00041359" w:rsidRDefault="003878A7" w:rsidP="003878A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041359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84" w:type="dxa"/>
          </w:tcPr>
          <w:p w14:paraId="4E50A5EB" w14:textId="73BEF6C7" w:rsidR="003878A7" w:rsidRPr="000440B1" w:rsidRDefault="003878A7" w:rsidP="0004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0440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06FA0A75" w14:textId="77777777" w:rsidR="003878A7" w:rsidRPr="00EC0A60" w:rsidRDefault="003878A7" w:rsidP="003878A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416FD510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655</w:t>
            </w:r>
          </w:p>
        </w:tc>
        <w:tc>
          <w:tcPr>
            <w:tcW w:w="270" w:type="dxa"/>
          </w:tcPr>
          <w:p w14:paraId="7A4DA73E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1015ECF6" w14:textId="536B2A2A" w:rsidR="003878A7" w:rsidRPr="000440B1" w:rsidRDefault="003878A7" w:rsidP="0004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0440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34306186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F1A2872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655</w:t>
            </w:r>
          </w:p>
        </w:tc>
      </w:tr>
      <w:tr w:rsidR="003878A7" w:rsidRPr="00EC0A60" w14:paraId="510FB6C4" w14:textId="77777777" w:rsidTr="00A95794">
        <w:tc>
          <w:tcPr>
            <w:tcW w:w="3150" w:type="dxa"/>
            <w:hideMark/>
          </w:tcPr>
          <w:p w14:paraId="1B75F3C9" w14:textId="77777777" w:rsidR="003878A7" w:rsidRPr="00EC0A60" w:rsidRDefault="003878A7" w:rsidP="003878A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C0A6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171624E3" w14:textId="77777777" w:rsidR="003878A7" w:rsidRPr="00041359" w:rsidRDefault="003878A7" w:rsidP="003878A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91DB27" w14:textId="2FD73A26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62" w:type="dxa"/>
            <w:vAlign w:val="center"/>
          </w:tcPr>
          <w:p w14:paraId="419133F8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391E6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70" w:type="dxa"/>
            <w:vAlign w:val="center"/>
          </w:tcPr>
          <w:p w14:paraId="24811879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948D70" w14:textId="513D81EC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60" w:type="dxa"/>
            <w:vAlign w:val="center"/>
          </w:tcPr>
          <w:p w14:paraId="6902ACFE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38C07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73</w:t>
            </w:r>
          </w:p>
        </w:tc>
      </w:tr>
      <w:tr w:rsidR="003878A7" w:rsidRPr="00EC0A60" w14:paraId="3BFC90F9" w14:textId="77777777" w:rsidTr="00A95794">
        <w:trPr>
          <w:trHeight w:val="352"/>
        </w:trPr>
        <w:tc>
          <w:tcPr>
            <w:tcW w:w="3150" w:type="dxa"/>
            <w:hideMark/>
          </w:tcPr>
          <w:p w14:paraId="62E36F51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A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4A3268C4" w14:textId="77777777" w:rsidR="003878A7" w:rsidRPr="00EC0A60" w:rsidRDefault="003878A7" w:rsidP="003878A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EA0817" w14:textId="5CE96113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262" w:type="dxa"/>
            <w:vAlign w:val="center"/>
          </w:tcPr>
          <w:p w14:paraId="4F450883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645F3C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728</w:t>
            </w:r>
          </w:p>
        </w:tc>
        <w:tc>
          <w:tcPr>
            <w:tcW w:w="270" w:type="dxa"/>
            <w:vAlign w:val="center"/>
          </w:tcPr>
          <w:p w14:paraId="73A64BDF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B9AA5D" w14:textId="3FAE0D75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260" w:type="dxa"/>
            <w:vAlign w:val="center"/>
          </w:tcPr>
          <w:p w14:paraId="66C99177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DE80B5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728</w:t>
            </w:r>
          </w:p>
        </w:tc>
      </w:tr>
      <w:tr w:rsidR="003878A7" w:rsidRPr="00EC0A60" w14:paraId="26534503" w14:textId="77777777" w:rsidTr="00A95794">
        <w:tc>
          <w:tcPr>
            <w:tcW w:w="3150" w:type="dxa"/>
          </w:tcPr>
          <w:p w14:paraId="6352658A" w14:textId="77777777" w:rsidR="003878A7" w:rsidRPr="00670A45" w:rsidRDefault="003878A7" w:rsidP="003878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B0E4B1A" w14:textId="77777777" w:rsidR="003878A7" w:rsidRPr="00670A45" w:rsidRDefault="003878A7" w:rsidP="003878A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641AD6" w14:textId="77777777" w:rsidR="003878A7" w:rsidRPr="00670A45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2" w:type="dxa"/>
            <w:vAlign w:val="center"/>
          </w:tcPr>
          <w:p w14:paraId="016636EC" w14:textId="77777777" w:rsidR="003878A7" w:rsidRPr="00670A45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55B188" w14:textId="77777777" w:rsidR="003878A7" w:rsidRPr="00670A45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77889847" w14:textId="77777777" w:rsidR="003878A7" w:rsidRPr="00670A45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46DA59" w14:textId="77777777" w:rsidR="003878A7" w:rsidRPr="00670A45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0" w:type="dxa"/>
            <w:vAlign w:val="center"/>
          </w:tcPr>
          <w:p w14:paraId="0F335A3B" w14:textId="77777777" w:rsidR="003878A7" w:rsidRPr="00670A45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19515D" w14:textId="77777777" w:rsidR="003878A7" w:rsidRPr="00670A45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3878A7" w:rsidRPr="00EC0A60" w14:paraId="5A7467EB" w14:textId="77777777" w:rsidTr="00A95794">
        <w:tc>
          <w:tcPr>
            <w:tcW w:w="4050" w:type="dxa"/>
            <w:gridSpan w:val="2"/>
            <w:hideMark/>
          </w:tcPr>
          <w:p w14:paraId="638B50F7" w14:textId="77777777" w:rsidR="003878A7" w:rsidRPr="00EC0A60" w:rsidRDefault="003878A7" w:rsidP="003878A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106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ADFB81" w14:textId="14546AF5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278,788</w:t>
            </w:r>
          </w:p>
        </w:tc>
        <w:tc>
          <w:tcPr>
            <w:tcW w:w="262" w:type="dxa"/>
            <w:vAlign w:val="bottom"/>
          </w:tcPr>
          <w:p w14:paraId="179673A9" w14:textId="77777777" w:rsidR="003878A7" w:rsidRPr="00EC0A60" w:rsidRDefault="003878A7" w:rsidP="003878A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DFCE2D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238</w:t>
            </w:r>
            <w:r w:rsidRPr="00EC0A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270" w:type="dxa"/>
            <w:vAlign w:val="bottom"/>
          </w:tcPr>
          <w:p w14:paraId="01F5352C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057B88" w14:textId="756CC514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278,788</w:t>
            </w:r>
          </w:p>
        </w:tc>
        <w:tc>
          <w:tcPr>
            <w:tcW w:w="260" w:type="dxa"/>
            <w:vAlign w:val="bottom"/>
          </w:tcPr>
          <w:p w14:paraId="6860D0C3" w14:textId="77777777" w:rsidR="003878A7" w:rsidRPr="00EC0A60" w:rsidRDefault="003878A7" w:rsidP="003878A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35C285" w14:textId="77777777" w:rsidR="003878A7" w:rsidRPr="00EC0A60" w:rsidRDefault="003878A7" w:rsidP="0038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238</w:t>
            </w:r>
            <w:r w:rsidRPr="00EC0A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</w:tr>
    </w:tbl>
    <w:p w14:paraId="153607CB" w14:textId="77777777" w:rsidR="00A95794" w:rsidRDefault="00A95794">
      <w:r>
        <w:br w:type="page"/>
      </w:r>
    </w:p>
    <w:tbl>
      <w:tblPr>
        <w:tblW w:w="92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4"/>
        <w:gridCol w:w="262"/>
        <w:gridCol w:w="1084"/>
        <w:gridCol w:w="270"/>
        <w:gridCol w:w="1080"/>
        <w:gridCol w:w="262"/>
        <w:gridCol w:w="1072"/>
      </w:tblGrid>
      <w:tr w:rsidR="0010350E" w:rsidRPr="004B7658" w14:paraId="24164CE2" w14:textId="77777777" w:rsidTr="00A95794">
        <w:trPr>
          <w:tblHeader/>
        </w:trPr>
        <w:tc>
          <w:tcPr>
            <w:tcW w:w="4140" w:type="dxa"/>
          </w:tcPr>
          <w:p w14:paraId="3EC38906" w14:textId="0B0D3850" w:rsidR="0010350E" w:rsidRPr="004B7658" w:rsidRDefault="0010350E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6E6C7F2C" w14:textId="77777777" w:rsidR="0010350E" w:rsidRPr="004B7658" w:rsidRDefault="0010350E" w:rsidP="002C4472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B765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357AC93" w14:textId="77777777" w:rsidR="0010350E" w:rsidRPr="004B7658" w:rsidRDefault="0010350E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vAlign w:val="bottom"/>
            <w:hideMark/>
          </w:tcPr>
          <w:p w14:paraId="65846B53" w14:textId="77777777" w:rsidR="0010350E" w:rsidRPr="004B7658" w:rsidRDefault="0010350E" w:rsidP="002C4472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B765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0350E" w:rsidRPr="004B7658" w14:paraId="7486BEF5" w14:textId="77777777" w:rsidTr="00A95794">
        <w:trPr>
          <w:tblHeader/>
        </w:trPr>
        <w:tc>
          <w:tcPr>
            <w:tcW w:w="4140" w:type="dxa"/>
          </w:tcPr>
          <w:p w14:paraId="68C063EE" w14:textId="54209722" w:rsidR="0010350E" w:rsidRPr="00364083" w:rsidRDefault="0010350E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hideMark/>
          </w:tcPr>
          <w:p w14:paraId="37C689B0" w14:textId="5650C64E" w:rsidR="0010350E" w:rsidRPr="004B7658" w:rsidRDefault="0010350E" w:rsidP="006B03E1">
            <w:pPr>
              <w:pStyle w:val="a1"/>
              <w:ind w:left="-110" w:right="-10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B03E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4B765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</w:t>
            </w:r>
            <w:r w:rsidR="006B03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2" w:type="dxa"/>
          </w:tcPr>
          <w:p w14:paraId="569CF1D0" w14:textId="77777777" w:rsidR="0010350E" w:rsidRPr="004B7658" w:rsidRDefault="0010350E" w:rsidP="002C447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hideMark/>
          </w:tcPr>
          <w:p w14:paraId="5DF5A056" w14:textId="77777777" w:rsidR="0010350E" w:rsidRPr="004B7658" w:rsidRDefault="0010350E" w:rsidP="002C4472">
            <w:pPr>
              <w:pStyle w:val="a1"/>
              <w:ind w:left="-102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4B765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4B7658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3314F309" w14:textId="77777777" w:rsidR="0010350E" w:rsidRPr="004B7658" w:rsidRDefault="0010350E" w:rsidP="002C447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45BC7A69" w14:textId="0C3B3444" w:rsidR="0010350E" w:rsidRPr="004B7658" w:rsidRDefault="006B03E1" w:rsidP="006B03E1">
            <w:pPr>
              <w:pStyle w:val="a1"/>
              <w:ind w:left="-110" w:right="-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10350E" w:rsidRPr="007B78B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2" w:type="dxa"/>
          </w:tcPr>
          <w:p w14:paraId="6AB0D553" w14:textId="77777777" w:rsidR="0010350E" w:rsidRPr="004B7658" w:rsidRDefault="0010350E" w:rsidP="002C447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2" w:type="dxa"/>
            <w:hideMark/>
          </w:tcPr>
          <w:p w14:paraId="1CF4C06C" w14:textId="77777777" w:rsidR="0010350E" w:rsidRPr="004B7658" w:rsidRDefault="0010350E" w:rsidP="002C4472">
            <w:pPr>
              <w:pStyle w:val="a1"/>
              <w:ind w:left="-102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4B765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4B7658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10350E" w:rsidRPr="004B7658" w14:paraId="4B53958B" w14:textId="77777777" w:rsidTr="00A95794">
        <w:trPr>
          <w:tblHeader/>
        </w:trPr>
        <w:tc>
          <w:tcPr>
            <w:tcW w:w="4140" w:type="dxa"/>
          </w:tcPr>
          <w:p w14:paraId="7058A108" w14:textId="77777777" w:rsidR="0010350E" w:rsidRPr="00364083" w:rsidRDefault="0010350E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4" w:type="dxa"/>
            <w:gridSpan w:val="7"/>
            <w:vAlign w:val="bottom"/>
            <w:hideMark/>
          </w:tcPr>
          <w:p w14:paraId="13269CA1" w14:textId="77777777" w:rsidR="0010350E" w:rsidRPr="004B7658" w:rsidRDefault="0010350E" w:rsidP="002C447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B765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64083" w:rsidRPr="004B7658" w14:paraId="4A98F86D" w14:textId="77777777" w:rsidTr="00A95794">
        <w:tc>
          <w:tcPr>
            <w:tcW w:w="4140" w:type="dxa"/>
          </w:tcPr>
          <w:p w14:paraId="27EAA3D3" w14:textId="0152D3CA" w:rsidR="00364083" w:rsidRPr="00EC0A60" w:rsidRDefault="00364083" w:rsidP="002C44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71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4" w:type="dxa"/>
          </w:tcPr>
          <w:p w14:paraId="6F9B9A5C" w14:textId="77777777" w:rsidR="00364083" w:rsidRPr="007B78BF" w:rsidRDefault="00364083" w:rsidP="002C447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3F7DAAEA" w14:textId="77777777" w:rsidR="00364083" w:rsidRPr="004B7658" w:rsidRDefault="00364083" w:rsidP="002C447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5312B7A3" w14:textId="77777777" w:rsidR="00364083" w:rsidRPr="007B78BF" w:rsidRDefault="00364083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BBFE2" w14:textId="77777777" w:rsidR="00364083" w:rsidRPr="004B7658" w:rsidRDefault="00364083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D0883" w14:textId="77777777" w:rsidR="00364083" w:rsidRPr="007B78BF" w:rsidRDefault="00364083" w:rsidP="002C447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14:paraId="0A5C410A" w14:textId="77777777" w:rsidR="00364083" w:rsidRPr="004B7658" w:rsidRDefault="00364083" w:rsidP="002C447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1037DFFF" w14:textId="77777777" w:rsidR="00364083" w:rsidRPr="007B78BF" w:rsidRDefault="00364083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A4E" w:rsidRPr="004B7658" w14:paraId="59018133" w14:textId="77777777" w:rsidTr="00A95794">
        <w:tc>
          <w:tcPr>
            <w:tcW w:w="4140" w:type="dxa"/>
            <w:hideMark/>
          </w:tcPr>
          <w:p w14:paraId="609CD328" w14:textId="77777777" w:rsidR="00171A4E" w:rsidRPr="00EC0A60" w:rsidRDefault="00171A4E" w:rsidP="00171A4E">
            <w:pPr>
              <w:rPr>
                <w:rFonts w:ascii="Angsana New" w:hAnsi="Angsana New"/>
                <w:sz w:val="30"/>
                <w:szCs w:val="30"/>
              </w:rPr>
            </w:pPr>
            <w:r w:rsidRPr="00EC0A60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4" w:type="dxa"/>
          </w:tcPr>
          <w:p w14:paraId="7B5D8151" w14:textId="09AAA299" w:rsidR="00171A4E" w:rsidRPr="004B7658" w:rsidRDefault="00171A4E" w:rsidP="004C398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170,106</w:t>
            </w:r>
          </w:p>
        </w:tc>
        <w:tc>
          <w:tcPr>
            <w:tcW w:w="262" w:type="dxa"/>
          </w:tcPr>
          <w:p w14:paraId="4D36EDD2" w14:textId="77777777" w:rsidR="00171A4E" w:rsidRPr="004B7658" w:rsidRDefault="00171A4E" w:rsidP="00171A4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4F4E729F" w14:textId="77777777" w:rsidR="00171A4E" w:rsidRPr="00EC0A60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126</w:t>
            </w:r>
            <w:r w:rsidRPr="00EC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B78BF">
              <w:rPr>
                <w:rFonts w:ascii="Angsana New" w:hAnsi="Angsana New" w:hint="cs"/>
                <w:sz w:val="30"/>
                <w:szCs w:val="30"/>
              </w:rPr>
              <w:t>312</w:t>
            </w:r>
          </w:p>
        </w:tc>
        <w:tc>
          <w:tcPr>
            <w:tcW w:w="270" w:type="dxa"/>
          </w:tcPr>
          <w:p w14:paraId="0F9015BB" w14:textId="77777777" w:rsidR="00171A4E" w:rsidRPr="004B7658" w:rsidRDefault="00171A4E" w:rsidP="00171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9E63DA" w14:textId="2391B6AA" w:rsidR="00171A4E" w:rsidRPr="00C24F70" w:rsidRDefault="00171A4E" w:rsidP="00171A4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170,106</w:t>
            </w:r>
          </w:p>
        </w:tc>
        <w:tc>
          <w:tcPr>
            <w:tcW w:w="262" w:type="dxa"/>
          </w:tcPr>
          <w:p w14:paraId="48696F85" w14:textId="77777777" w:rsidR="00171A4E" w:rsidRPr="004B7658" w:rsidRDefault="00171A4E" w:rsidP="00171A4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FE82C8B" w14:textId="77777777" w:rsidR="00171A4E" w:rsidRPr="00EC0A60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126</w:t>
            </w:r>
            <w:r w:rsidRPr="00EC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B78BF">
              <w:rPr>
                <w:rFonts w:ascii="Angsana New" w:hAnsi="Angsana New" w:hint="cs"/>
                <w:sz w:val="30"/>
                <w:szCs w:val="30"/>
              </w:rPr>
              <w:t>312</w:t>
            </w:r>
          </w:p>
        </w:tc>
      </w:tr>
      <w:tr w:rsidR="00171A4E" w:rsidRPr="004B7658" w14:paraId="72E60FAA" w14:textId="77777777" w:rsidTr="00A95794">
        <w:tc>
          <w:tcPr>
            <w:tcW w:w="4140" w:type="dxa"/>
            <w:hideMark/>
          </w:tcPr>
          <w:p w14:paraId="29C65DEA" w14:textId="77777777" w:rsidR="00171A4E" w:rsidRPr="00EC0A60" w:rsidRDefault="00171A4E" w:rsidP="00171A4E">
            <w:pPr>
              <w:rPr>
                <w:rFonts w:ascii="Angsana New" w:hAnsi="Angsana New"/>
                <w:sz w:val="30"/>
                <w:szCs w:val="30"/>
              </w:rPr>
            </w:pPr>
            <w:r w:rsidRPr="00EC0A60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4" w:type="dxa"/>
          </w:tcPr>
          <w:p w14:paraId="3A0DB26D" w14:textId="77777777" w:rsidR="00171A4E" w:rsidRPr="004B7658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A82BFF6" w14:textId="77777777" w:rsidR="00171A4E" w:rsidRPr="004B7658" w:rsidRDefault="00171A4E" w:rsidP="00171A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450B1B55" w14:textId="77777777" w:rsidR="00171A4E" w:rsidRPr="00EC0A60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2452FC" w14:textId="77777777" w:rsidR="00171A4E" w:rsidRPr="004B7658" w:rsidRDefault="00171A4E" w:rsidP="00171A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A9075D9" w14:textId="77777777" w:rsidR="00171A4E" w:rsidRPr="004B7658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305D9AE" w14:textId="77777777" w:rsidR="00171A4E" w:rsidRPr="004B7658" w:rsidRDefault="00171A4E" w:rsidP="00171A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</w:tcPr>
          <w:p w14:paraId="327CA581" w14:textId="77777777" w:rsidR="00171A4E" w:rsidRPr="00EC0A60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A4E" w:rsidRPr="004B7658" w14:paraId="6CC8C4E3" w14:textId="77777777" w:rsidTr="00A95794">
        <w:tc>
          <w:tcPr>
            <w:tcW w:w="4140" w:type="dxa"/>
            <w:hideMark/>
          </w:tcPr>
          <w:p w14:paraId="7EF3E9BC" w14:textId="77777777" w:rsidR="00171A4E" w:rsidRPr="00EC0BB4" w:rsidRDefault="00171A4E" w:rsidP="00171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B78BF">
              <w:rPr>
                <w:rFonts w:ascii="Angsana New" w:hAnsi="Angsana New"/>
                <w:sz w:val="30"/>
                <w:szCs w:val="30"/>
              </w:rPr>
              <w:t>90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6E5AD099" w14:textId="24CF4103" w:rsidR="00171A4E" w:rsidRPr="004B7658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52,746</w:t>
            </w:r>
          </w:p>
        </w:tc>
        <w:tc>
          <w:tcPr>
            <w:tcW w:w="262" w:type="dxa"/>
          </w:tcPr>
          <w:p w14:paraId="2D016ECD" w14:textId="77777777" w:rsidR="00171A4E" w:rsidRPr="004B7658" w:rsidRDefault="00171A4E" w:rsidP="00171A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2B0473A2" w14:textId="77777777" w:rsidR="00171A4E" w:rsidRPr="00EC0A60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72</w:t>
            </w:r>
            <w:r w:rsidRPr="00EC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B78BF">
              <w:rPr>
                <w:rFonts w:ascii="Angsana New" w:hAnsi="Angsana New" w:hint="cs"/>
                <w:sz w:val="30"/>
                <w:szCs w:val="30"/>
              </w:rPr>
              <w:t>480</w:t>
            </w:r>
          </w:p>
        </w:tc>
        <w:tc>
          <w:tcPr>
            <w:tcW w:w="270" w:type="dxa"/>
          </w:tcPr>
          <w:p w14:paraId="64D4DA6D" w14:textId="77777777" w:rsidR="00171A4E" w:rsidRPr="004B7658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4CC79DD" w14:textId="281957D3" w:rsidR="00171A4E" w:rsidRPr="004B7658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52,746</w:t>
            </w:r>
          </w:p>
        </w:tc>
        <w:tc>
          <w:tcPr>
            <w:tcW w:w="262" w:type="dxa"/>
          </w:tcPr>
          <w:p w14:paraId="436BED33" w14:textId="77777777" w:rsidR="00171A4E" w:rsidRPr="004B7658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</w:tcPr>
          <w:p w14:paraId="1E77962B" w14:textId="77777777" w:rsidR="00171A4E" w:rsidRPr="00EC0A60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72</w:t>
            </w:r>
            <w:r w:rsidRPr="00EC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B78BF">
              <w:rPr>
                <w:rFonts w:ascii="Angsana New" w:hAnsi="Angsana New" w:hint="cs"/>
                <w:sz w:val="30"/>
                <w:szCs w:val="30"/>
              </w:rPr>
              <w:t>480</w:t>
            </w:r>
          </w:p>
        </w:tc>
      </w:tr>
      <w:tr w:rsidR="00171A4E" w:rsidRPr="004B7658" w14:paraId="451D775F" w14:textId="77777777" w:rsidTr="00A95794">
        <w:tc>
          <w:tcPr>
            <w:tcW w:w="4140" w:type="dxa"/>
          </w:tcPr>
          <w:p w14:paraId="6D362D6D" w14:textId="77777777" w:rsidR="00171A4E" w:rsidRPr="00EC0BB4" w:rsidRDefault="00171A4E" w:rsidP="00171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91</w:t>
            </w:r>
            <w:r w:rsidRPr="00EC0BB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7B78BF">
              <w:rPr>
                <w:rFonts w:ascii="Angsana New" w:hAnsi="Angsana New" w:hint="cs"/>
                <w:sz w:val="30"/>
                <w:szCs w:val="30"/>
              </w:rPr>
              <w:t>180</w:t>
            </w:r>
            <w:r w:rsidRPr="00EC0BB4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52799D44" w14:textId="4A65DB04" w:rsidR="00171A4E" w:rsidRPr="00C24F70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16,337</w:t>
            </w:r>
          </w:p>
        </w:tc>
        <w:tc>
          <w:tcPr>
            <w:tcW w:w="262" w:type="dxa"/>
          </w:tcPr>
          <w:p w14:paraId="1E931E7C" w14:textId="77777777" w:rsidR="00171A4E" w:rsidRPr="004B7658" w:rsidRDefault="00171A4E" w:rsidP="00171A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0D053A4A" w14:textId="77777777" w:rsidR="00171A4E" w:rsidRPr="00EC0A60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EC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B78BF">
              <w:rPr>
                <w:rFonts w:ascii="Angsana New" w:hAnsi="Angsana New" w:hint="cs"/>
                <w:sz w:val="30"/>
                <w:szCs w:val="30"/>
              </w:rPr>
              <w:t>800</w:t>
            </w:r>
          </w:p>
        </w:tc>
        <w:tc>
          <w:tcPr>
            <w:tcW w:w="270" w:type="dxa"/>
          </w:tcPr>
          <w:p w14:paraId="1C99E80D" w14:textId="77777777" w:rsidR="00171A4E" w:rsidRPr="004B7658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767F2EB" w14:textId="6F4AF8BD" w:rsidR="00171A4E" w:rsidRPr="00C24F70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16,337</w:t>
            </w:r>
          </w:p>
        </w:tc>
        <w:tc>
          <w:tcPr>
            <w:tcW w:w="262" w:type="dxa"/>
          </w:tcPr>
          <w:p w14:paraId="49DF040D" w14:textId="77777777" w:rsidR="00171A4E" w:rsidRPr="004B7658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left w:val="nil"/>
              <w:right w:val="nil"/>
            </w:tcBorders>
          </w:tcPr>
          <w:p w14:paraId="0BAB4908" w14:textId="77777777" w:rsidR="00171A4E" w:rsidRPr="00EC0A60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EC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B78BF">
              <w:rPr>
                <w:rFonts w:ascii="Angsana New" w:hAnsi="Angsana New" w:hint="cs"/>
                <w:sz w:val="30"/>
                <w:szCs w:val="30"/>
              </w:rPr>
              <w:t>800</w:t>
            </w:r>
          </w:p>
        </w:tc>
      </w:tr>
      <w:tr w:rsidR="00171A4E" w:rsidRPr="004B7658" w14:paraId="4753BF98" w14:textId="77777777" w:rsidTr="00A95794">
        <w:tc>
          <w:tcPr>
            <w:tcW w:w="4140" w:type="dxa"/>
          </w:tcPr>
          <w:p w14:paraId="16794B96" w14:textId="77777777" w:rsidR="00171A4E" w:rsidRPr="00EC0BB4" w:rsidRDefault="00171A4E" w:rsidP="00171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181</w:t>
            </w:r>
            <w:r w:rsidRPr="00EC0B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C0BB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B78BF">
              <w:rPr>
                <w:rFonts w:ascii="Angsana New" w:hAnsi="Angsana New" w:hint="cs"/>
                <w:sz w:val="30"/>
                <w:szCs w:val="30"/>
              </w:rPr>
              <w:t>360</w:t>
            </w:r>
            <w:r w:rsidRPr="00EC0BB4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bottom"/>
          </w:tcPr>
          <w:p w14:paraId="46556553" w14:textId="4F87BCFE" w:rsidR="00171A4E" w:rsidRPr="004B7658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5,337</w:t>
            </w:r>
          </w:p>
        </w:tc>
        <w:tc>
          <w:tcPr>
            <w:tcW w:w="262" w:type="dxa"/>
            <w:vAlign w:val="bottom"/>
          </w:tcPr>
          <w:p w14:paraId="551D04F5" w14:textId="77777777" w:rsidR="00171A4E" w:rsidRPr="004B7658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555402BE" w14:textId="77777777" w:rsidR="00171A4E" w:rsidRPr="00EC0A60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EC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B78BF">
              <w:rPr>
                <w:rFonts w:ascii="Angsana New" w:hAnsi="Angsana New" w:hint="cs"/>
                <w:sz w:val="30"/>
                <w:szCs w:val="30"/>
              </w:rPr>
              <w:t>802</w:t>
            </w:r>
          </w:p>
        </w:tc>
        <w:tc>
          <w:tcPr>
            <w:tcW w:w="270" w:type="dxa"/>
            <w:vAlign w:val="bottom"/>
          </w:tcPr>
          <w:p w14:paraId="12FA27C4" w14:textId="77777777" w:rsidR="00171A4E" w:rsidRPr="004B7658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1D43D88" w14:textId="2A35689E" w:rsidR="00171A4E" w:rsidRPr="00C24F70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5,337</w:t>
            </w:r>
          </w:p>
        </w:tc>
        <w:tc>
          <w:tcPr>
            <w:tcW w:w="262" w:type="dxa"/>
            <w:vAlign w:val="bottom"/>
          </w:tcPr>
          <w:p w14:paraId="66494E24" w14:textId="77777777" w:rsidR="00171A4E" w:rsidRPr="004B7658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</w:tcPr>
          <w:p w14:paraId="25479CB6" w14:textId="77777777" w:rsidR="00171A4E" w:rsidRPr="00EC0A60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EC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B78BF">
              <w:rPr>
                <w:rFonts w:ascii="Angsana New" w:hAnsi="Angsana New" w:hint="cs"/>
                <w:sz w:val="30"/>
                <w:szCs w:val="30"/>
              </w:rPr>
              <w:t>802</w:t>
            </w:r>
          </w:p>
        </w:tc>
      </w:tr>
      <w:tr w:rsidR="00171A4E" w:rsidRPr="004B7658" w14:paraId="6EBE98DC" w14:textId="77777777" w:rsidTr="00A95794">
        <w:tc>
          <w:tcPr>
            <w:tcW w:w="4140" w:type="dxa"/>
          </w:tcPr>
          <w:p w14:paraId="72E9FD03" w14:textId="77777777" w:rsidR="00171A4E" w:rsidRPr="00EC0BB4" w:rsidRDefault="00171A4E" w:rsidP="00171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C0BB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7B78BF">
              <w:rPr>
                <w:rFonts w:ascii="Angsana New" w:hAnsi="Angsana New" w:hint="cs"/>
                <w:sz w:val="30"/>
                <w:szCs w:val="30"/>
              </w:rPr>
              <w:t>360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9C5148" w14:textId="27F77FD0" w:rsidR="00171A4E" w:rsidRPr="004B7658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20,448</w:t>
            </w:r>
          </w:p>
        </w:tc>
        <w:tc>
          <w:tcPr>
            <w:tcW w:w="262" w:type="dxa"/>
            <w:vAlign w:val="bottom"/>
          </w:tcPr>
          <w:p w14:paraId="28E6EDEE" w14:textId="77777777" w:rsidR="00171A4E" w:rsidRPr="004B7658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294D5" w14:textId="77777777" w:rsidR="00171A4E" w:rsidRPr="00EC0A60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17</w:t>
            </w:r>
            <w:r w:rsidRPr="00EC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B78BF">
              <w:rPr>
                <w:rFonts w:ascii="Angsana New" w:hAnsi="Angsana New" w:hint="cs"/>
                <w:sz w:val="30"/>
                <w:szCs w:val="30"/>
              </w:rPr>
              <w:t>579</w:t>
            </w:r>
          </w:p>
        </w:tc>
        <w:tc>
          <w:tcPr>
            <w:tcW w:w="270" w:type="dxa"/>
            <w:vAlign w:val="bottom"/>
          </w:tcPr>
          <w:p w14:paraId="1B549343" w14:textId="77777777" w:rsidR="00171A4E" w:rsidRPr="004B7658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229B0" w14:textId="2150B5CE" w:rsidR="00171A4E" w:rsidRPr="00C24F70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20,387</w:t>
            </w:r>
          </w:p>
        </w:tc>
        <w:tc>
          <w:tcPr>
            <w:tcW w:w="262" w:type="dxa"/>
            <w:vAlign w:val="bottom"/>
          </w:tcPr>
          <w:p w14:paraId="66260F30" w14:textId="77777777" w:rsidR="00171A4E" w:rsidRPr="004B7658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1A4DD" w14:textId="77777777" w:rsidR="00171A4E" w:rsidRPr="00EC0A60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17</w:t>
            </w:r>
            <w:r w:rsidRPr="00EC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B78BF">
              <w:rPr>
                <w:rFonts w:ascii="Angsana New" w:hAnsi="Angsana New" w:hint="cs"/>
                <w:sz w:val="30"/>
                <w:szCs w:val="30"/>
              </w:rPr>
              <w:t>518</w:t>
            </w:r>
          </w:p>
        </w:tc>
      </w:tr>
      <w:tr w:rsidR="00171A4E" w:rsidRPr="004B7658" w14:paraId="71B1891E" w14:textId="77777777" w:rsidTr="00A95794">
        <w:tc>
          <w:tcPr>
            <w:tcW w:w="4140" w:type="dxa"/>
          </w:tcPr>
          <w:p w14:paraId="20FB2350" w14:textId="77777777" w:rsidR="00171A4E" w:rsidRPr="004B7658" w:rsidRDefault="00171A4E" w:rsidP="00171A4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B76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5D868369" w14:textId="1BBD4A56" w:rsidR="00171A4E" w:rsidRPr="002E42A7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264,974</w:t>
            </w:r>
          </w:p>
        </w:tc>
        <w:tc>
          <w:tcPr>
            <w:tcW w:w="262" w:type="dxa"/>
          </w:tcPr>
          <w:p w14:paraId="0C6C3AB3" w14:textId="77777777" w:rsidR="00171A4E" w:rsidRPr="002E42A7" w:rsidRDefault="00171A4E" w:rsidP="00171A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2F14998E" w14:textId="77777777" w:rsidR="00171A4E" w:rsidRPr="002E42A7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b/>
                <w:bCs/>
                <w:sz w:val="30"/>
                <w:szCs w:val="30"/>
              </w:rPr>
              <w:t>232</w:t>
            </w:r>
            <w:r w:rsidRPr="002E42A7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 w:hint="cs"/>
                <w:b/>
                <w:bCs/>
                <w:sz w:val="30"/>
                <w:szCs w:val="30"/>
              </w:rPr>
              <w:t>973</w:t>
            </w:r>
          </w:p>
        </w:tc>
        <w:tc>
          <w:tcPr>
            <w:tcW w:w="270" w:type="dxa"/>
          </w:tcPr>
          <w:p w14:paraId="44539CBA" w14:textId="77777777" w:rsidR="00171A4E" w:rsidRPr="002E42A7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B051A1" w14:textId="3EF0BA32" w:rsidR="00171A4E" w:rsidRPr="002E42A7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264,913</w:t>
            </w:r>
          </w:p>
        </w:tc>
        <w:tc>
          <w:tcPr>
            <w:tcW w:w="262" w:type="dxa"/>
          </w:tcPr>
          <w:p w14:paraId="453860F5" w14:textId="77777777" w:rsidR="00171A4E" w:rsidRPr="002E42A7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EC7E2F" w14:textId="77777777" w:rsidR="00171A4E" w:rsidRPr="002E42A7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232</w:t>
            </w:r>
            <w:r w:rsidRPr="002E42A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912</w:t>
            </w:r>
          </w:p>
        </w:tc>
      </w:tr>
      <w:tr w:rsidR="00171A4E" w:rsidRPr="004B7658" w14:paraId="6FBE2B85" w14:textId="77777777" w:rsidTr="00A95794">
        <w:tc>
          <w:tcPr>
            <w:tcW w:w="4140" w:type="dxa"/>
            <w:vAlign w:val="bottom"/>
          </w:tcPr>
          <w:p w14:paraId="42E63F01" w14:textId="77777777" w:rsidR="00171A4E" w:rsidRPr="00EC0A60" w:rsidRDefault="00171A4E" w:rsidP="00171A4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0A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C0A6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160BF3FD" w14:textId="5B9E1EF1" w:rsidR="00171A4E" w:rsidRPr="00C24F70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(18,210)</w:t>
            </w:r>
          </w:p>
        </w:tc>
        <w:tc>
          <w:tcPr>
            <w:tcW w:w="262" w:type="dxa"/>
          </w:tcPr>
          <w:p w14:paraId="639BF697" w14:textId="77777777" w:rsidR="00171A4E" w:rsidRPr="004B7658" w:rsidRDefault="00171A4E" w:rsidP="00171A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714FFC35" w14:textId="77777777" w:rsidR="00171A4E" w:rsidRPr="00EC0A60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EC0A6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B78BF">
              <w:rPr>
                <w:rFonts w:ascii="Angsana New" w:hAnsi="Angsana New" w:hint="cs"/>
                <w:sz w:val="30"/>
                <w:szCs w:val="30"/>
              </w:rPr>
              <w:t>18</w:t>
            </w:r>
            <w:r w:rsidRPr="00EC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B78BF">
              <w:rPr>
                <w:rFonts w:ascii="Angsana New" w:hAnsi="Angsana New" w:hint="cs"/>
                <w:sz w:val="30"/>
                <w:szCs w:val="30"/>
              </w:rPr>
              <w:t>333</w:t>
            </w:r>
            <w:r w:rsidRPr="00EC0A6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8B790A" w14:textId="77777777" w:rsidR="00171A4E" w:rsidRPr="004B7658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5AF2ACF" w14:textId="5C180D02" w:rsidR="00171A4E" w:rsidRPr="00C24F70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(18,149)</w:t>
            </w:r>
          </w:p>
        </w:tc>
        <w:tc>
          <w:tcPr>
            <w:tcW w:w="262" w:type="dxa"/>
          </w:tcPr>
          <w:p w14:paraId="7C0A072F" w14:textId="77777777" w:rsidR="00171A4E" w:rsidRPr="004B7658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7C29AED" w14:textId="77777777" w:rsidR="00171A4E" w:rsidRPr="00EC0A60" w:rsidRDefault="00171A4E" w:rsidP="004C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EC0A60">
              <w:rPr>
                <w:rFonts w:ascii="Angsana New" w:hAnsi="Angsana New"/>
                <w:sz w:val="30"/>
                <w:szCs w:val="30"/>
              </w:rPr>
              <w:t>(</w:t>
            </w:r>
            <w:r w:rsidRPr="007B78BF">
              <w:rPr>
                <w:rFonts w:ascii="Angsana New" w:hAnsi="Angsana New"/>
                <w:sz w:val="30"/>
                <w:szCs w:val="30"/>
              </w:rPr>
              <w:t>18</w:t>
            </w:r>
            <w:r w:rsidRPr="00EC0A60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272</w:t>
            </w:r>
            <w:r w:rsidRPr="00EC0A6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71A4E" w:rsidRPr="004B7658" w14:paraId="78A06DF7" w14:textId="77777777" w:rsidTr="00A95794">
        <w:tc>
          <w:tcPr>
            <w:tcW w:w="4140" w:type="dxa"/>
            <w:shd w:val="clear" w:color="auto" w:fill="auto"/>
          </w:tcPr>
          <w:p w14:paraId="6D987AB6" w14:textId="77777777" w:rsidR="00171A4E" w:rsidRPr="00EC0A60" w:rsidRDefault="00171A4E" w:rsidP="00171A4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A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A87974" w14:textId="2201B74B" w:rsidR="00171A4E" w:rsidRPr="003B3990" w:rsidRDefault="00171A4E" w:rsidP="00A35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F25E4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,764</w:t>
            </w:r>
          </w:p>
        </w:tc>
        <w:tc>
          <w:tcPr>
            <w:tcW w:w="262" w:type="dxa"/>
          </w:tcPr>
          <w:p w14:paraId="134808D2" w14:textId="77777777" w:rsidR="00171A4E" w:rsidRPr="003B3990" w:rsidRDefault="00171A4E" w:rsidP="00171A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87242C" w14:textId="77777777" w:rsidR="00171A4E" w:rsidRPr="00EC0A60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  <w:r w:rsidRPr="00EC0A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54839B8D" w14:textId="77777777" w:rsidR="00171A4E" w:rsidRPr="003B3990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7F35BD2" w14:textId="3F7A7279" w:rsidR="00171A4E" w:rsidRPr="003B3990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F25E4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,764</w:t>
            </w:r>
          </w:p>
        </w:tc>
        <w:tc>
          <w:tcPr>
            <w:tcW w:w="262" w:type="dxa"/>
          </w:tcPr>
          <w:p w14:paraId="2E165AD6" w14:textId="77777777" w:rsidR="00171A4E" w:rsidRPr="003B3990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A78B86" w14:textId="77777777" w:rsidR="00171A4E" w:rsidRPr="00EC0A60" w:rsidRDefault="00171A4E" w:rsidP="0017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EC0A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640</w:t>
            </w:r>
          </w:p>
        </w:tc>
      </w:tr>
    </w:tbl>
    <w:p w14:paraId="4264CD58" w14:textId="23157715" w:rsidR="0010350E" w:rsidRPr="00C76676" w:rsidRDefault="0010350E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2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80"/>
        <w:gridCol w:w="1171"/>
        <w:gridCol w:w="180"/>
        <w:gridCol w:w="1169"/>
        <w:gridCol w:w="180"/>
        <w:gridCol w:w="1171"/>
      </w:tblGrid>
      <w:tr w:rsidR="00B36DE8" w:rsidRPr="00EC0B4E" w14:paraId="04DF2ABE" w14:textId="77777777" w:rsidTr="004B4E75">
        <w:trPr>
          <w:cantSplit/>
          <w:tblHeader/>
        </w:trPr>
        <w:tc>
          <w:tcPr>
            <w:tcW w:w="4050" w:type="dxa"/>
            <w:vAlign w:val="bottom"/>
            <w:hideMark/>
          </w:tcPr>
          <w:p w14:paraId="335D9357" w14:textId="77777777" w:rsidR="00B36DE8" w:rsidRPr="00B36DE8" w:rsidRDefault="00B36DE8" w:rsidP="00BD2B27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lang w:bidi="th-TH"/>
              </w:rPr>
            </w:pPr>
            <w:r w:rsidRPr="00B36DE8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521" w:type="dxa"/>
            <w:gridSpan w:val="3"/>
            <w:vAlign w:val="bottom"/>
          </w:tcPr>
          <w:p w14:paraId="27EA42A7" w14:textId="77777777" w:rsidR="00B36DE8" w:rsidRPr="00AA28B3" w:rsidRDefault="00B36DE8" w:rsidP="00BD2B27">
            <w:pPr>
              <w:pStyle w:val="acctmergecolhdg"/>
              <w:spacing w:line="240" w:lineRule="auto"/>
              <w:ind w:left="-83" w:right="-80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A28B3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10BD689" w14:textId="77777777" w:rsidR="00B36DE8" w:rsidRPr="00AA28B3" w:rsidRDefault="00B36DE8" w:rsidP="00BD2B2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E3225C1" w14:textId="77777777" w:rsidR="00B36DE8" w:rsidRPr="00AA28B3" w:rsidRDefault="00B36DE8" w:rsidP="00BD2B2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  <w:r w:rsidRPr="00AA28B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DE8" w:rsidRPr="00EC0B4E" w14:paraId="2E186B89" w14:textId="77777777" w:rsidTr="004B4E75">
        <w:trPr>
          <w:cantSplit/>
          <w:tblHeader/>
        </w:trPr>
        <w:tc>
          <w:tcPr>
            <w:tcW w:w="4050" w:type="dxa"/>
            <w:vAlign w:val="bottom"/>
          </w:tcPr>
          <w:p w14:paraId="00777566" w14:textId="7DC61FB6" w:rsidR="00B36DE8" w:rsidRPr="00B36DE8" w:rsidRDefault="004C3981" w:rsidP="00BD2B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 xml:space="preserve">   </w:t>
            </w:r>
            <w:r w:rsidR="00B36DE8" w:rsidRPr="00B36DE8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="00B36DE8" w:rsidRPr="00B36DE8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lang w:val="en-US" w:bidi="th-TH"/>
              </w:rPr>
              <w:t xml:space="preserve"> 30 </w:t>
            </w:r>
            <w:r w:rsidR="00B36DE8" w:rsidRPr="00B36DE8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มิถุนายน</w:t>
            </w:r>
            <w:r w:rsidR="00B36DE8" w:rsidRPr="00B36DE8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lang w:bidi="th-TH"/>
              </w:rPr>
              <w:t xml:space="preserve"> 2564</w:t>
            </w:r>
          </w:p>
        </w:tc>
        <w:tc>
          <w:tcPr>
            <w:tcW w:w="1170" w:type="dxa"/>
            <w:vAlign w:val="bottom"/>
          </w:tcPr>
          <w:p w14:paraId="01DF6A47" w14:textId="77777777" w:rsidR="00B36DE8" w:rsidRPr="00A92946" w:rsidRDefault="00B36DE8" w:rsidP="00B36D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29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72FCDD50" w14:textId="77777777" w:rsidR="00B36DE8" w:rsidRPr="00A92946" w:rsidRDefault="00B36DE8" w:rsidP="00BD2B27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69C34240" w14:textId="77777777" w:rsidR="00B36DE8" w:rsidRPr="00A92946" w:rsidRDefault="00B36DE8" w:rsidP="00BD2B27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929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กลับรายการ</w:t>
            </w:r>
          </w:p>
        </w:tc>
        <w:tc>
          <w:tcPr>
            <w:tcW w:w="180" w:type="dxa"/>
            <w:vAlign w:val="bottom"/>
          </w:tcPr>
          <w:p w14:paraId="02D19068" w14:textId="77777777" w:rsidR="00B36DE8" w:rsidRPr="00A92946" w:rsidRDefault="00B36DE8" w:rsidP="00BD2B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C9DA2A0" w14:textId="77777777" w:rsidR="00B36DE8" w:rsidRPr="00A92946" w:rsidRDefault="00B36DE8" w:rsidP="00BD2B27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929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06749A7D" w14:textId="77777777" w:rsidR="00B36DE8" w:rsidRPr="00A92946" w:rsidRDefault="00B36DE8" w:rsidP="00BD2B27">
            <w:pPr>
              <w:tabs>
                <w:tab w:val="clear" w:pos="454"/>
                <w:tab w:val="decimal" w:pos="55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2576708" w14:textId="77777777" w:rsidR="00B36DE8" w:rsidRPr="00A92946" w:rsidRDefault="00B36DE8" w:rsidP="00BD2B27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29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กลับรายการ</w:t>
            </w:r>
          </w:p>
        </w:tc>
      </w:tr>
      <w:tr w:rsidR="00B36DE8" w:rsidRPr="00EC0B4E" w14:paraId="670AB96D" w14:textId="77777777" w:rsidTr="004B4E75">
        <w:trPr>
          <w:cantSplit/>
          <w:tblHeader/>
        </w:trPr>
        <w:tc>
          <w:tcPr>
            <w:tcW w:w="4050" w:type="dxa"/>
            <w:vAlign w:val="bottom"/>
            <w:hideMark/>
          </w:tcPr>
          <w:p w14:paraId="79E22123" w14:textId="77777777" w:rsidR="00B36DE8" w:rsidRPr="00A92946" w:rsidRDefault="00B36DE8" w:rsidP="00BD2B27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5221" w:type="dxa"/>
            <w:gridSpan w:val="7"/>
            <w:vAlign w:val="bottom"/>
            <w:hideMark/>
          </w:tcPr>
          <w:p w14:paraId="731E28A8" w14:textId="77777777" w:rsidR="00B36DE8" w:rsidRPr="00AA28B3" w:rsidRDefault="00B36DE8" w:rsidP="00BD2B2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  <w:r w:rsidRPr="00AA28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A28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33363" w:rsidRPr="00EC0B4E" w14:paraId="60466398" w14:textId="77777777" w:rsidTr="004B4E75">
        <w:trPr>
          <w:cantSplit/>
        </w:trPr>
        <w:tc>
          <w:tcPr>
            <w:tcW w:w="4050" w:type="dxa"/>
          </w:tcPr>
          <w:p w14:paraId="2178894E" w14:textId="77777777" w:rsidR="00F33363" w:rsidRPr="00C5105A" w:rsidRDefault="00F33363" w:rsidP="00F33363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105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8382EBC" w14:textId="1E3C34C8" w:rsidR="00F33363" w:rsidRPr="00AA28B3" w:rsidRDefault="00F33363" w:rsidP="001F25E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2,355</w:t>
            </w:r>
          </w:p>
        </w:tc>
        <w:tc>
          <w:tcPr>
            <w:tcW w:w="180" w:type="dxa"/>
          </w:tcPr>
          <w:p w14:paraId="0E659B05" w14:textId="77777777" w:rsidR="00F33363" w:rsidRPr="00AA28B3" w:rsidRDefault="00F33363" w:rsidP="00F3336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AF8D58C" w14:textId="2E183DAC" w:rsidR="00F33363" w:rsidRPr="00AA28B3" w:rsidRDefault="00F33363" w:rsidP="00F3336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(2,478)</w:t>
            </w:r>
          </w:p>
        </w:tc>
        <w:tc>
          <w:tcPr>
            <w:tcW w:w="180" w:type="dxa"/>
          </w:tcPr>
          <w:p w14:paraId="672547AE" w14:textId="77777777" w:rsidR="00F33363" w:rsidRPr="00AA28B3" w:rsidRDefault="00F33363" w:rsidP="00F3336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C3BC6BD" w14:textId="26CF919E" w:rsidR="00F33363" w:rsidRPr="00AA28B3" w:rsidRDefault="00F33363" w:rsidP="001F25E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2,355</w:t>
            </w:r>
          </w:p>
        </w:tc>
        <w:tc>
          <w:tcPr>
            <w:tcW w:w="180" w:type="dxa"/>
          </w:tcPr>
          <w:p w14:paraId="3C44030C" w14:textId="77777777" w:rsidR="00F33363" w:rsidRPr="00AA28B3" w:rsidRDefault="00F33363" w:rsidP="00F3336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835BAA7" w14:textId="447452FE" w:rsidR="00F33363" w:rsidRPr="00AA28B3" w:rsidRDefault="00F33363" w:rsidP="00F3336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(2,478)</w:t>
            </w:r>
          </w:p>
        </w:tc>
      </w:tr>
    </w:tbl>
    <w:p w14:paraId="09863886" w14:textId="77777777" w:rsidR="006B03E1" w:rsidRPr="004B4E75" w:rsidRDefault="006B03E1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sz w:val="30"/>
          <w:szCs w:val="30"/>
          <w:cs/>
        </w:rPr>
      </w:pPr>
    </w:p>
    <w:p w14:paraId="415C8C4E" w14:textId="34BB880C" w:rsidR="004B4E75" w:rsidRDefault="004B4E75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22E9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4</w:t>
      </w:r>
      <w:r w:rsidRPr="00522E9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เงินลงทุนในบริษัทร่วม</w:t>
      </w:r>
    </w:p>
    <w:p w14:paraId="7FF18FCC" w14:textId="77777777" w:rsidR="007C3EF7" w:rsidRPr="003E1455" w:rsidRDefault="007C3EF7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00"/>
        <w:gridCol w:w="275"/>
        <w:gridCol w:w="1705"/>
        <w:gridCol w:w="262"/>
        <w:gridCol w:w="1628"/>
      </w:tblGrid>
      <w:tr w:rsidR="007C3EF7" w:rsidRPr="004B4E75" w14:paraId="6839F15E" w14:textId="77777777" w:rsidTr="007C3EF7">
        <w:trPr>
          <w:tblHeader/>
        </w:trPr>
        <w:tc>
          <w:tcPr>
            <w:tcW w:w="5400" w:type="dxa"/>
            <w:vAlign w:val="bottom"/>
          </w:tcPr>
          <w:p w14:paraId="13A83040" w14:textId="77777777" w:rsidR="007C3EF7" w:rsidRDefault="007C3EF7" w:rsidP="007C3E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3EF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8E4CCB7" w14:textId="549E61D8" w:rsidR="007C3EF7" w:rsidRPr="004B4E75" w:rsidRDefault="007C3EF7" w:rsidP="007C3E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22E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22E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22E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522E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5" w:type="dxa"/>
          </w:tcPr>
          <w:p w14:paraId="2C8E8670" w14:textId="77777777" w:rsidR="007C3EF7" w:rsidRPr="004B4E75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bottom"/>
          </w:tcPr>
          <w:p w14:paraId="72C83720" w14:textId="37A6131A" w:rsidR="007C3EF7" w:rsidRPr="004B4E75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05F7A88F" w14:textId="77777777" w:rsidR="007C3EF7" w:rsidRPr="004B4E75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8" w:type="dxa"/>
            <w:vAlign w:val="bottom"/>
          </w:tcPr>
          <w:p w14:paraId="3DE28BEA" w14:textId="77777777" w:rsidR="007C3EF7" w:rsidRPr="00522E9A" w:rsidRDefault="007C3EF7" w:rsidP="007C3E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E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90A3904" w14:textId="371E6175" w:rsidR="007C3EF7" w:rsidRPr="004B4E75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22E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C3EF7" w:rsidRPr="004B4E75" w14:paraId="5A5CB774" w14:textId="77777777" w:rsidTr="00CA666D">
        <w:trPr>
          <w:tblHeader/>
        </w:trPr>
        <w:tc>
          <w:tcPr>
            <w:tcW w:w="5400" w:type="dxa"/>
          </w:tcPr>
          <w:p w14:paraId="11ED95B8" w14:textId="77777777" w:rsidR="007C3EF7" w:rsidRPr="004B4E75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2955CE7" w14:textId="77777777" w:rsidR="007C3EF7" w:rsidRPr="004B4E75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95" w:type="dxa"/>
            <w:gridSpan w:val="3"/>
            <w:vAlign w:val="bottom"/>
            <w:hideMark/>
          </w:tcPr>
          <w:p w14:paraId="1719F871" w14:textId="77777777" w:rsidR="007C3EF7" w:rsidRPr="004B4E75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4E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3EF7" w:rsidRPr="004B4E75" w14:paraId="7766FBE8" w14:textId="77777777" w:rsidTr="00CA666D">
        <w:tc>
          <w:tcPr>
            <w:tcW w:w="5400" w:type="dxa"/>
          </w:tcPr>
          <w:p w14:paraId="3E1871A2" w14:textId="7550C0C1" w:rsidR="007C3EF7" w:rsidRPr="004B4E75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522E9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</w:t>
            </w:r>
            <w:r w:rsidRPr="00522E9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5" w:type="dxa"/>
          </w:tcPr>
          <w:p w14:paraId="4ACC2D9E" w14:textId="77777777" w:rsidR="007C3EF7" w:rsidRPr="004B4E75" w:rsidRDefault="007C3EF7" w:rsidP="007C3E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bottom"/>
          </w:tcPr>
          <w:p w14:paraId="15FED11B" w14:textId="2CEFAC42" w:rsidR="007C3EF7" w:rsidRPr="004B4E75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22E9A">
              <w:rPr>
                <w:rFonts w:asciiTheme="majorBidi" w:hAnsiTheme="majorBidi" w:cstheme="majorBidi"/>
                <w:sz w:val="30"/>
                <w:szCs w:val="30"/>
              </w:rPr>
              <w:t>16,669</w:t>
            </w:r>
          </w:p>
        </w:tc>
        <w:tc>
          <w:tcPr>
            <w:tcW w:w="262" w:type="dxa"/>
            <w:vAlign w:val="bottom"/>
          </w:tcPr>
          <w:p w14:paraId="6BA8AFF4" w14:textId="77777777" w:rsidR="007C3EF7" w:rsidRPr="004B4E75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vAlign w:val="bottom"/>
          </w:tcPr>
          <w:p w14:paraId="417317DB" w14:textId="612832C7" w:rsidR="007C3EF7" w:rsidRPr="004B4E75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43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22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65EF9DC" w14:textId="00848EB0" w:rsidR="004B4E75" w:rsidRPr="00082EA5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  <w:lang w:val="th-TH"/>
        </w:rPr>
      </w:pPr>
    </w:p>
    <w:p w14:paraId="57AA1444" w14:textId="77777777" w:rsidR="00A95794" w:rsidRDefault="00A95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49A0C206" w14:textId="23C50052" w:rsidR="004B4E75" w:rsidRDefault="004B4E75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4B4E7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5</w:t>
      </w:r>
      <w:r w:rsidR="00A12768" w:rsidRPr="00522E9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Pr="004B4E7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อุปกรณ์โครงข่าย</w:t>
      </w:r>
    </w:p>
    <w:p w14:paraId="7E077FB2" w14:textId="77777777" w:rsidR="007C3EF7" w:rsidRPr="00A95794" w:rsidRDefault="007C3EF7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4"/>
          <w:szCs w:val="24"/>
          <w:lang w:val="th-TH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00"/>
        <w:gridCol w:w="275"/>
        <w:gridCol w:w="1705"/>
        <w:gridCol w:w="262"/>
        <w:gridCol w:w="1628"/>
      </w:tblGrid>
      <w:tr w:rsidR="007C3EF7" w:rsidRPr="004B4E75" w14:paraId="35D397CB" w14:textId="77777777" w:rsidTr="00CA666D">
        <w:trPr>
          <w:tblHeader/>
        </w:trPr>
        <w:tc>
          <w:tcPr>
            <w:tcW w:w="5400" w:type="dxa"/>
            <w:vAlign w:val="bottom"/>
          </w:tcPr>
          <w:p w14:paraId="4E95DC00" w14:textId="77777777" w:rsidR="007C3EF7" w:rsidRPr="004B4E75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522E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22E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22E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522E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5" w:type="dxa"/>
          </w:tcPr>
          <w:p w14:paraId="6625D6EC" w14:textId="77777777" w:rsidR="007C3EF7" w:rsidRPr="004B4E75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bottom"/>
          </w:tcPr>
          <w:p w14:paraId="54B2FD4A" w14:textId="77777777" w:rsidR="007C3EF7" w:rsidRPr="004B4E75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71ABECC0" w14:textId="77777777" w:rsidR="007C3EF7" w:rsidRPr="004B4E75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8" w:type="dxa"/>
            <w:vAlign w:val="bottom"/>
          </w:tcPr>
          <w:p w14:paraId="6BA67F07" w14:textId="77777777" w:rsidR="007C3EF7" w:rsidRPr="00522E9A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E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D64245B" w14:textId="77777777" w:rsidR="007C3EF7" w:rsidRPr="004B4E75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22E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C3EF7" w:rsidRPr="004B4E75" w14:paraId="3633DA9F" w14:textId="77777777" w:rsidTr="00CA666D">
        <w:trPr>
          <w:tblHeader/>
        </w:trPr>
        <w:tc>
          <w:tcPr>
            <w:tcW w:w="5400" w:type="dxa"/>
          </w:tcPr>
          <w:p w14:paraId="11730D68" w14:textId="77777777" w:rsidR="007C3EF7" w:rsidRPr="004B4E75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05D60D46" w14:textId="77777777" w:rsidR="007C3EF7" w:rsidRPr="004B4E75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95" w:type="dxa"/>
            <w:gridSpan w:val="3"/>
            <w:vAlign w:val="bottom"/>
            <w:hideMark/>
          </w:tcPr>
          <w:p w14:paraId="7FC7FCA2" w14:textId="77777777" w:rsidR="007C3EF7" w:rsidRPr="004B4E75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4E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3EF7" w:rsidRPr="004B4E75" w14:paraId="766C749E" w14:textId="77777777" w:rsidTr="00CA666D">
        <w:tc>
          <w:tcPr>
            <w:tcW w:w="5400" w:type="dxa"/>
          </w:tcPr>
          <w:p w14:paraId="7E56E4B1" w14:textId="31DAEF5E" w:rsidR="007C3EF7" w:rsidRPr="004B4E75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522E9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275" w:type="dxa"/>
          </w:tcPr>
          <w:p w14:paraId="66905FD2" w14:textId="77777777" w:rsidR="007C3EF7" w:rsidRPr="004B4E75" w:rsidRDefault="007C3EF7" w:rsidP="007C3E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bottom"/>
          </w:tcPr>
          <w:p w14:paraId="4BB8EF81" w14:textId="0C696E9A" w:rsidR="007C3EF7" w:rsidRPr="00A17AC5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2E9A">
              <w:rPr>
                <w:rFonts w:asciiTheme="majorBidi" w:hAnsiTheme="majorBidi" w:cstheme="majorBidi"/>
                <w:sz w:val="30"/>
                <w:szCs w:val="30"/>
                <w:cs/>
              </w:rPr>
              <w:t>140</w:t>
            </w:r>
            <w:r w:rsidRPr="00522E9A">
              <w:rPr>
                <w:rFonts w:asciiTheme="majorBidi" w:hAnsiTheme="majorBidi" w:cstheme="majorBidi"/>
                <w:sz w:val="30"/>
                <w:szCs w:val="30"/>
              </w:rPr>
              <w:t>,625</w:t>
            </w:r>
          </w:p>
        </w:tc>
        <w:tc>
          <w:tcPr>
            <w:tcW w:w="262" w:type="dxa"/>
            <w:vAlign w:val="bottom"/>
          </w:tcPr>
          <w:p w14:paraId="10C8F724" w14:textId="77777777" w:rsidR="007C3EF7" w:rsidRPr="004B4E75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vAlign w:val="bottom"/>
          </w:tcPr>
          <w:p w14:paraId="08BDDA4D" w14:textId="6EB79D7D" w:rsidR="007C3EF7" w:rsidRPr="00A17AC5" w:rsidRDefault="007C3EF7" w:rsidP="00A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2E9A">
              <w:rPr>
                <w:rFonts w:asciiTheme="majorBidi" w:hAnsiTheme="majorBidi" w:cstheme="majorBidi"/>
                <w:sz w:val="30"/>
                <w:szCs w:val="30"/>
                <w:cs/>
              </w:rPr>
              <w:t>140</w:t>
            </w:r>
            <w:r w:rsidRPr="00522E9A">
              <w:rPr>
                <w:rFonts w:asciiTheme="majorBidi" w:hAnsiTheme="majorBidi" w:cstheme="majorBidi"/>
                <w:sz w:val="30"/>
                <w:szCs w:val="30"/>
              </w:rPr>
              <w:t>,625</w:t>
            </w:r>
          </w:p>
        </w:tc>
      </w:tr>
      <w:tr w:rsidR="007C3EF7" w:rsidRPr="004B4E75" w14:paraId="37449296" w14:textId="77777777" w:rsidTr="00CA666D">
        <w:tc>
          <w:tcPr>
            <w:tcW w:w="5400" w:type="dxa"/>
          </w:tcPr>
          <w:p w14:paraId="4AD9C0F2" w14:textId="1521B82D" w:rsidR="007C3EF7" w:rsidRPr="00522E9A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2E9A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275" w:type="dxa"/>
          </w:tcPr>
          <w:p w14:paraId="1ECBDE6E" w14:textId="77777777" w:rsidR="007C3EF7" w:rsidRPr="004B4E75" w:rsidRDefault="007C3EF7" w:rsidP="007C3E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bottom"/>
          </w:tcPr>
          <w:p w14:paraId="0E20E5A0" w14:textId="49A36240" w:rsidR="007C3EF7" w:rsidRPr="00522E9A" w:rsidRDefault="007C3EF7" w:rsidP="004C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1"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2E9A">
              <w:rPr>
                <w:rFonts w:asciiTheme="majorBidi" w:hAnsiTheme="majorBidi" w:cstheme="majorBidi"/>
                <w:sz w:val="30"/>
                <w:szCs w:val="30"/>
              </w:rPr>
              <w:t>(2,245)</w:t>
            </w:r>
          </w:p>
        </w:tc>
        <w:tc>
          <w:tcPr>
            <w:tcW w:w="262" w:type="dxa"/>
            <w:vAlign w:val="bottom"/>
          </w:tcPr>
          <w:p w14:paraId="1F15DF6D" w14:textId="77777777" w:rsidR="007C3EF7" w:rsidRPr="004B4E75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vAlign w:val="bottom"/>
          </w:tcPr>
          <w:p w14:paraId="25292A32" w14:textId="1BFD0B2B" w:rsidR="007C3EF7" w:rsidRPr="00522E9A" w:rsidRDefault="007C3EF7" w:rsidP="004C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15"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2E9A">
              <w:rPr>
                <w:rFonts w:asciiTheme="majorBidi" w:hAnsiTheme="majorBidi" w:cstheme="majorBidi"/>
                <w:sz w:val="30"/>
                <w:szCs w:val="30"/>
              </w:rPr>
              <w:t>(2,245)</w:t>
            </w:r>
          </w:p>
        </w:tc>
      </w:tr>
    </w:tbl>
    <w:p w14:paraId="78A71A2A" w14:textId="77777777" w:rsidR="004B4E75" w:rsidRPr="00A95794" w:rsidRDefault="004B4E75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4A948D0D" w14:textId="7E273302" w:rsidR="004B4E75" w:rsidRDefault="004B4E75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22E9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6</w:t>
      </w:r>
      <w:r w:rsidRPr="00522E9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ที่ดิน อาคารและอุปกรณ์</w:t>
      </w:r>
    </w:p>
    <w:p w14:paraId="40DCC7F1" w14:textId="77777777" w:rsidR="007C3EF7" w:rsidRPr="00A95794" w:rsidRDefault="007C3EF7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4"/>
          <w:szCs w:val="24"/>
          <w:lang w:val="th-TH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00"/>
        <w:gridCol w:w="275"/>
        <w:gridCol w:w="1705"/>
        <w:gridCol w:w="262"/>
        <w:gridCol w:w="1628"/>
      </w:tblGrid>
      <w:tr w:rsidR="007C3EF7" w:rsidRPr="004B4E75" w14:paraId="2FA70FA6" w14:textId="77777777" w:rsidTr="00CA666D">
        <w:trPr>
          <w:tblHeader/>
        </w:trPr>
        <w:tc>
          <w:tcPr>
            <w:tcW w:w="5400" w:type="dxa"/>
            <w:vAlign w:val="bottom"/>
          </w:tcPr>
          <w:p w14:paraId="6C424CC9" w14:textId="77777777" w:rsidR="007C3EF7" w:rsidRPr="004B4E75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522E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22E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22E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522E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5" w:type="dxa"/>
          </w:tcPr>
          <w:p w14:paraId="46889B87" w14:textId="77777777" w:rsidR="007C3EF7" w:rsidRPr="004B4E75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bottom"/>
          </w:tcPr>
          <w:p w14:paraId="01C36216" w14:textId="77777777" w:rsidR="007C3EF7" w:rsidRPr="004B4E75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3F96A9E1" w14:textId="77777777" w:rsidR="007C3EF7" w:rsidRPr="004B4E75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8" w:type="dxa"/>
            <w:vAlign w:val="bottom"/>
          </w:tcPr>
          <w:p w14:paraId="11FFE5F3" w14:textId="77777777" w:rsidR="007C3EF7" w:rsidRPr="00522E9A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E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1255127" w14:textId="77777777" w:rsidR="007C3EF7" w:rsidRPr="004B4E75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22E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C3EF7" w:rsidRPr="004B4E75" w14:paraId="07B1F6B1" w14:textId="77777777" w:rsidTr="00CA666D">
        <w:trPr>
          <w:tblHeader/>
        </w:trPr>
        <w:tc>
          <w:tcPr>
            <w:tcW w:w="5400" w:type="dxa"/>
          </w:tcPr>
          <w:p w14:paraId="37101BE9" w14:textId="77777777" w:rsidR="007C3EF7" w:rsidRPr="004B4E75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000B93DD" w14:textId="77777777" w:rsidR="007C3EF7" w:rsidRPr="004B4E75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95" w:type="dxa"/>
            <w:gridSpan w:val="3"/>
            <w:vAlign w:val="bottom"/>
            <w:hideMark/>
          </w:tcPr>
          <w:p w14:paraId="57342D12" w14:textId="77777777" w:rsidR="007C3EF7" w:rsidRPr="004B4E75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4E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3EF7" w:rsidRPr="004B4E75" w14:paraId="7663335E" w14:textId="77777777" w:rsidTr="00CA666D">
        <w:tc>
          <w:tcPr>
            <w:tcW w:w="5400" w:type="dxa"/>
          </w:tcPr>
          <w:p w14:paraId="51519BAC" w14:textId="060C5A15" w:rsidR="007C3EF7" w:rsidRPr="004B4E75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522E9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275" w:type="dxa"/>
          </w:tcPr>
          <w:p w14:paraId="42CDF83D" w14:textId="77777777" w:rsidR="007C3EF7" w:rsidRPr="004B4E75" w:rsidRDefault="007C3EF7" w:rsidP="007C3E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bottom"/>
          </w:tcPr>
          <w:p w14:paraId="72B9256E" w14:textId="4C759044" w:rsidR="007C3EF7" w:rsidRPr="00A17AC5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2E9A">
              <w:rPr>
                <w:rFonts w:asciiTheme="majorBidi" w:hAnsiTheme="majorBidi" w:cstheme="majorBidi" w:hint="cs"/>
                <w:sz w:val="30"/>
                <w:szCs w:val="30"/>
                <w:cs/>
              </w:rPr>
              <w:t>20</w:t>
            </w:r>
            <w:r w:rsidRPr="00522E9A">
              <w:rPr>
                <w:rFonts w:asciiTheme="majorBidi" w:hAnsiTheme="majorBidi" w:cstheme="majorBidi"/>
                <w:sz w:val="30"/>
                <w:szCs w:val="30"/>
              </w:rPr>
              <w:t>,872</w:t>
            </w:r>
          </w:p>
        </w:tc>
        <w:tc>
          <w:tcPr>
            <w:tcW w:w="262" w:type="dxa"/>
            <w:vAlign w:val="bottom"/>
          </w:tcPr>
          <w:p w14:paraId="43DDF508" w14:textId="77777777" w:rsidR="007C3EF7" w:rsidRPr="004B4E75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vAlign w:val="bottom"/>
          </w:tcPr>
          <w:p w14:paraId="350E085A" w14:textId="240A1C1B" w:rsidR="007C3EF7" w:rsidRPr="00A17AC5" w:rsidRDefault="007C3EF7" w:rsidP="00A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2E9A">
              <w:rPr>
                <w:rFonts w:asciiTheme="majorBidi" w:hAnsiTheme="majorBidi" w:cstheme="majorBidi" w:hint="cs"/>
                <w:sz w:val="30"/>
                <w:szCs w:val="30"/>
                <w:cs/>
              </w:rPr>
              <w:t>20</w:t>
            </w:r>
            <w:r w:rsidRPr="00522E9A">
              <w:rPr>
                <w:rFonts w:asciiTheme="majorBidi" w:hAnsiTheme="majorBidi" w:cstheme="majorBidi"/>
                <w:sz w:val="30"/>
                <w:szCs w:val="30"/>
              </w:rPr>
              <w:t>,872</w:t>
            </w:r>
          </w:p>
        </w:tc>
      </w:tr>
      <w:tr w:rsidR="007C3EF7" w:rsidRPr="004B4E75" w14:paraId="6B0D73FA" w14:textId="77777777" w:rsidTr="00CA666D">
        <w:tc>
          <w:tcPr>
            <w:tcW w:w="5400" w:type="dxa"/>
          </w:tcPr>
          <w:p w14:paraId="56B692B6" w14:textId="17089451" w:rsidR="007C3EF7" w:rsidRPr="00522E9A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2E9A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275" w:type="dxa"/>
          </w:tcPr>
          <w:p w14:paraId="352729CF" w14:textId="77777777" w:rsidR="007C3EF7" w:rsidRPr="004B4E75" w:rsidRDefault="007C3EF7" w:rsidP="007C3E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bottom"/>
          </w:tcPr>
          <w:p w14:paraId="3A7BADEF" w14:textId="7E129262" w:rsidR="007C3EF7" w:rsidRPr="00522E9A" w:rsidRDefault="007C3EF7" w:rsidP="004C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1"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2E9A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62" w:type="dxa"/>
            <w:vAlign w:val="bottom"/>
          </w:tcPr>
          <w:p w14:paraId="35CC8B75" w14:textId="77777777" w:rsidR="007C3EF7" w:rsidRPr="004B4E75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vAlign w:val="bottom"/>
          </w:tcPr>
          <w:p w14:paraId="030ED4FC" w14:textId="2F4E1446" w:rsidR="007C3EF7" w:rsidRPr="00522E9A" w:rsidRDefault="007C3EF7" w:rsidP="004C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15"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2E9A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</w:tr>
    </w:tbl>
    <w:p w14:paraId="06BA56DD" w14:textId="77777777" w:rsidR="004B4E75" w:rsidRPr="00A95794" w:rsidRDefault="004B4E75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35A2FF94" w14:textId="77777777" w:rsidR="004B4E75" w:rsidRPr="004B4E75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4B4E7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7</w:t>
      </w:r>
      <w:r w:rsidRPr="004B4E7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สินทรัพย์สิทธิการใช้</w:t>
      </w:r>
    </w:p>
    <w:p w14:paraId="49339972" w14:textId="77777777" w:rsidR="004B4E75" w:rsidRPr="00A95794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Theme="majorBidi" w:hAnsiTheme="majorBidi" w:cstheme="majorBidi"/>
          <w:sz w:val="24"/>
          <w:szCs w:val="24"/>
        </w:rPr>
      </w:pPr>
    </w:p>
    <w:p w14:paraId="1C384420" w14:textId="47060734" w:rsidR="00522E9A" w:rsidRDefault="004B4E75" w:rsidP="00522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4B4E75">
        <w:rPr>
          <w:rFonts w:asciiTheme="majorBidi" w:hAnsiTheme="majorBidi" w:cstheme="majorBidi"/>
          <w:sz w:val="30"/>
          <w:szCs w:val="30"/>
          <w:cs/>
          <w:lang w:val="th-TH"/>
        </w:rPr>
        <w:t xml:space="preserve">ในระหว่างงวดหกเดือนสิ้นสุดวันที่ </w:t>
      </w:r>
      <w:r w:rsidRPr="004B4E75">
        <w:rPr>
          <w:rFonts w:asciiTheme="majorBidi" w:hAnsiTheme="majorBidi" w:cstheme="majorBidi"/>
          <w:sz w:val="30"/>
          <w:szCs w:val="30"/>
        </w:rPr>
        <w:t>30</w:t>
      </w:r>
      <w:r w:rsidRPr="004B4E7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มิถุนายน </w:t>
      </w:r>
      <w:r w:rsidRPr="004B4E75">
        <w:rPr>
          <w:rFonts w:asciiTheme="majorBidi" w:hAnsiTheme="majorBidi" w:cstheme="majorBidi"/>
          <w:sz w:val="30"/>
          <w:szCs w:val="30"/>
        </w:rPr>
        <w:t>2564</w:t>
      </w:r>
      <w:r w:rsidRPr="004B4E7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กลุ่มบริษัทเช่าอาคารและยานพาหนะเป็นระยะเวลา </w:t>
      </w:r>
      <w:r w:rsidRPr="004B4E75">
        <w:rPr>
          <w:rFonts w:asciiTheme="majorBidi" w:hAnsiTheme="majorBidi" w:cstheme="majorBidi"/>
          <w:sz w:val="30"/>
          <w:szCs w:val="30"/>
        </w:rPr>
        <w:t xml:space="preserve">3 </w:t>
      </w:r>
      <w:r w:rsidRPr="004B4E75">
        <w:rPr>
          <w:rFonts w:asciiTheme="majorBidi" w:hAnsiTheme="majorBidi" w:cstheme="majorBidi"/>
          <w:sz w:val="30"/>
          <w:szCs w:val="30"/>
          <w:cs/>
        </w:rPr>
        <w:t>ถึง</w:t>
      </w:r>
      <w:r w:rsidRPr="004B4E75">
        <w:rPr>
          <w:rFonts w:asciiTheme="majorBidi" w:hAnsiTheme="majorBidi" w:cstheme="majorBidi"/>
          <w:sz w:val="30"/>
          <w:szCs w:val="30"/>
        </w:rPr>
        <w:t xml:space="preserve"> 6</w:t>
      </w:r>
      <w:r w:rsidRPr="004B4E75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4B4E75">
        <w:rPr>
          <w:rFonts w:asciiTheme="majorBidi" w:hAnsiTheme="majorBidi" w:cstheme="majorBidi"/>
          <w:sz w:val="30"/>
          <w:szCs w:val="30"/>
          <w:cs/>
          <w:lang w:val="th-TH"/>
        </w:rPr>
        <w:t>ปี โดยมีค่าเช่าคงที่ตลอดอายุสัญญา</w:t>
      </w:r>
    </w:p>
    <w:p w14:paraId="4D4F34E6" w14:textId="77777777" w:rsidR="007C3EF7" w:rsidRPr="00A95794" w:rsidRDefault="007C3EF7" w:rsidP="00522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  <w:lang w:val="th-TH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00"/>
        <w:gridCol w:w="275"/>
        <w:gridCol w:w="1705"/>
        <w:gridCol w:w="262"/>
        <w:gridCol w:w="1628"/>
      </w:tblGrid>
      <w:tr w:rsidR="007C3EF7" w:rsidRPr="004B4E75" w14:paraId="6AB073C4" w14:textId="77777777" w:rsidTr="00CA666D">
        <w:trPr>
          <w:tblHeader/>
        </w:trPr>
        <w:tc>
          <w:tcPr>
            <w:tcW w:w="5400" w:type="dxa"/>
            <w:vAlign w:val="bottom"/>
          </w:tcPr>
          <w:p w14:paraId="3D8AB447" w14:textId="77777777" w:rsidR="007C3EF7" w:rsidRPr="004B4E75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522E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22E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22E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522E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5" w:type="dxa"/>
          </w:tcPr>
          <w:p w14:paraId="0D32E9BA" w14:textId="77777777" w:rsidR="007C3EF7" w:rsidRPr="004B4E75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bottom"/>
          </w:tcPr>
          <w:p w14:paraId="753D478E" w14:textId="77777777" w:rsidR="007C3EF7" w:rsidRPr="004B4E75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4AEEFB43" w14:textId="77777777" w:rsidR="007C3EF7" w:rsidRPr="004B4E75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8" w:type="dxa"/>
            <w:vAlign w:val="bottom"/>
          </w:tcPr>
          <w:p w14:paraId="4D2A09BD" w14:textId="77777777" w:rsidR="007C3EF7" w:rsidRPr="00522E9A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E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0C46DAD" w14:textId="77777777" w:rsidR="007C3EF7" w:rsidRPr="004B4E75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22E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C3EF7" w:rsidRPr="004B4E75" w14:paraId="6F33B446" w14:textId="77777777" w:rsidTr="00CA666D">
        <w:trPr>
          <w:tblHeader/>
        </w:trPr>
        <w:tc>
          <w:tcPr>
            <w:tcW w:w="5400" w:type="dxa"/>
          </w:tcPr>
          <w:p w14:paraId="0E5611F4" w14:textId="77777777" w:rsidR="007C3EF7" w:rsidRPr="004B4E75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6FB78C3" w14:textId="77777777" w:rsidR="007C3EF7" w:rsidRPr="004B4E75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95" w:type="dxa"/>
            <w:gridSpan w:val="3"/>
            <w:vAlign w:val="bottom"/>
            <w:hideMark/>
          </w:tcPr>
          <w:p w14:paraId="48549061" w14:textId="77777777" w:rsidR="007C3EF7" w:rsidRPr="004B4E75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4E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3EF7" w:rsidRPr="004B4E75" w14:paraId="41517669" w14:textId="77777777" w:rsidTr="00CA666D">
        <w:tc>
          <w:tcPr>
            <w:tcW w:w="5400" w:type="dxa"/>
          </w:tcPr>
          <w:p w14:paraId="2D97D5DF" w14:textId="6DD223CF" w:rsidR="007C3EF7" w:rsidRPr="004B4E75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522E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275" w:type="dxa"/>
          </w:tcPr>
          <w:p w14:paraId="34F489FA" w14:textId="77777777" w:rsidR="007C3EF7" w:rsidRPr="004B4E75" w:rsidRDefault="007C3EF7" w:rsidP="007C3E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bottom"/>
          </w:tcPr>
          <w:p w14:paraId="245E1DFA" w14:textId="3F487CDD" w:rsidR="007C3EF7" w:rsidRPr="004B4E75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</w:rPr>
              <w:t>10,2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62" w:type="dxa"/>
            <w:vAlign w:val="bottom"/>
          </w:tcPr>
          <w:p w14:paraId="49B0D7B6" w14:textId="77777777" w:rsidR="007C3EF7" w:rsidRPr="004B4E75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vAlign w:val="bottom"/>
          </w:tcPr>
          <w:p w14:paraId="20503D6E" w14:textId="0723991E" w:rsidR="007C3EF7" w:rsidRPr="004B4E75" w:rsidRDefault="007C3EF7" w:rsidP="00A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</w:rPr>
              <w:t>10,2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</w:tbl>
    <w:p w14:paraId="24B8DCFD" w14:textId="77777777" w:rsidR="00522E9A" w:rsidRPr="00A95794" w:rsidRDefault="00522E9A" w:rsidP="00E952E2">
      <w:pPr>
        <w:tabs>
          <w:tab w:val="clear" w:pos="227"/>
          <w:tab w:val="clear" w:pos="454"/>
          <w:tab w:val="clear" w:pos="680"/>
          <w:tab w:val="left" w:pos="540"/>
          <w:tab w:val="left" w:pos="630"/>
        </w:tabs>
        <w:jc w:val="thaiDistribute"/>
        <w:rPr>
          <w:rFonts w:asciiTheme="majorBidi" w:eastAsia="Cordia New" w:hAnsiTheme="majorBidi" w:cstheme="majorBidi"/>
          <w:color w:val="000000"/>
          <w:sz w:val="24"/>
          <w:szCs w:val="24"/>
          <w:cs/>
        </w:rPr>
      </w:pPr>
    </w:p>
    <w:p w14:paraId="637400CB" w14:textId="332F1105" w:rsidR="004B4E75" w:rsidRPr="004B4E75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4B4E75"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4B4E7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หนี้สินที่มีภาระดอกเบี้ย</w:t>
      </w:r>
    </w:p>
    <w:p w14:paraId="1A360895" w14:textId="77777777" w:rsidR="004B4E75" w:rsidRPr="0023326B" w:rsidRDefault="004B4E75" w:rsidP="004B4E75">
      <w:pPr>
        <w:rPr>
          <w:rFonts w:asciiTheme="majorBidi" w:hAnsiTheme="majorBidi" w:cstheme="majorBidi"/>
          <w:sz w:val="24"/>
          <w:szCs w:val="24"/>
          <w:cs/>
          <w:lang w:eastAsia="x-none"/>
        </w:rPr>
      </w:pPr>
    </w:p>
    <w:p w14:paraId="25F40C3B" w14:textId="77777777" w:rsidR="004B4E75" w:rsidRPr="004B4E75" w:rsidRDefault="004B4E75" w:rsidP="004B4E75">
      <w:pPr>
        <w:pStyle w:val="Heading6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B4E75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ภายใต้สัญญาเงินกู้ยืมระยะยาว บริษัทต้องปฏิบัติตามเงื่อนไขทางการเงินบางประการ</w:t>
      </w:r>
      <w:r w:rsidRPr="004B4E75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 </w:t>
      </w:r>
      <w:r w:rsidRPr="004B4E75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รวมถึง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</w:p>
    <w:p w14:paraId="1E85ED95" w14:textId="77777777" w:rsidR="004B4E75" w:rsidRPr="0023326B" w:rsidRDefault="004B4E75" w:rsidP="004B4E75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12F81ECF" w14:textId="2ACDF6F7" w:rsidR="004B4E75" w:rsidRPr="004B4E75" w:rsidRDefault="004B4E75" w:rsidP="004B4E75">
      <w:pPr>
        <w:pStyle w:val="Heading6"/>
        <w:ind w:left="540" w:right="-25"/>
        <w:jc w:val="thaiDistribute"/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</w:pPr>
      <w:r w:rsidRPr="004B4E75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ณ วันที่</w:t>
      </w:r>
      <w:r w:rsidRPr="004B4E75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 30 </w:t>
      </w:r>
      <w:r w:rsidRPr="004B4E75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 xml:space="preserve">มิถุนายน </w:t>
      </w:r>
      <w:r w:rsidRPr="004B4E75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2564 </w:t>
      </w:r>
      <w:r w:rsidRPr="004B4E75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บริษัทมีวงเงิน</w:t>
      </w:r>
      <w:r w:rsidR="00751837">
        <w:rPr>
          <w:rFonts w:asciiTheme="majorBidi" w:eastAsia="MS Mincho" w:hAnsiTheme="majorBidi" w:cstheme="majorBidi" w:hint="cs"/>
          <w:b w:val="0"/>
          <w:bCs w:val="0"/>
          <w:sz w:val="30"/>
          <w:szCs w:val="30"/>
          <w:cs/>
          <w:lang w:val="en-US"/>
        </w:rPr>
        <w:t>กู้ยืม</w:t>
      </w:r>
      <w:r w:rsidRPr="004B4E75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 xml:space="preserve">ซึ่งยังมิได้เบิกใช้เป็นจำนวนรวม </w:t>
      </w:r>
      <w:r w:rsidR="00751837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>405</w:t>
      </w:r>
      <w:r w:rsidRPr="004B4E75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 </w:t>
      </w:r>
      <w:r w:rsidRPr="004B4E75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 xml:space="preserve">ล้านบาท </w:t>
      </w:r>
      <w:r w:rsidRPr="004B4E75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Pr="004B4E75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Pr="004B4E75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  <w:t xml:space="preserve">2563: </w:t>
      </w:r>
      <w:r w:rsidR="00751837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  <w:t>405</w:t>
      </w:r>
      <w:r w:rsidRPr="004B4E75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4B4E75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4B4E75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  <w:t>)</w:t>
      </w:r>
    </w:p>
    <w:p w14:paraId="53C2AF15" w14:textId="77777777" w:rsidR="004B4E75" w:rsidRPr="0023326B" w:rsidRDefault="004B4E75" w:rsidP="004B4E75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6EC3A832" w14:textId="77777777" w:rsidR="004B4E75" w:rsidRPr="004B4E75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4B4E7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9</w:t>
      </w:r>
      <w:r w:rsidRPr="004B4E7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ส่วนงานดำเนินงานและการจำแนกรายได้</w:t>
      </w:r>
    </w:p>
    <w:p w14:paraId="631871C2" w14:textId="77777777" w:rsidR="004B4E75" w:rsidRPr="0023326B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4"/>
          <w:szCs w:val="24"/>
          <w:lang w:val="th-TH"/>
        </w:rPr>
      </w:pPr>
    </w:p>
    <w:p w14:paraId="3BD11963" w14:textId="77777777" w:rsidR="004B4E75" w:rsidRPr="004B4E75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4E75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</w:t>
      </w:r>
      <w:r w:rsidRPr="004B4E75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ให้บริการให้เช่าวงจรสื่อสัญญาณความเร็วสูง</w:t>
      </w:r>
      <w:r w:rsidRPr="004B4E75">
        <w:rPr>
          <w:rFonts w:asciiTheme="majorBidi" w:hAnsiTheme="majorBidi" w:cstheme="majorBidi"/>
          <w:sz w:val="30"/>
          <w:szCs w:val="30"/>
          <w:cs/>
        </w:rPr>
        <w:t>ดังนั้นจึงมีส่วนงานที่รายงานเพียงส่วนงานเดียว</w:t>
      </w:r>
    </w:p>
    <w:p w14:paraId="5FC7B2BF" w14:textId="77777777" w:rsidR="004B4E75" w:rsidRPr="0023326B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2123AE" w14:textId="77777777" w:rsidR="004B4E75" w:rsidRPr="004B4E75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4E75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27937344" w14:textId="296F86DB" w:rsidR="004B4E75" w:rsidRPr="0023326B" w:rsidRDefault="004B4E75" w:rsidP="00E952E2">
      <w:pPr>
        <w:tabs>
          <w:tab w:val="clear" w:pos="227"/>
          <w:tab w:val="clear" w:pos="454"/>
          <w:tab w:val="clear" w:pos="680"/>
          <w:tab w:val="left" w:pos="540"/>
          <w:tab w:val="left" w:pos="630"/>
        </w:tabs>
        <w:jc w:val="thaiDistribute"/>
        <w:rPr>
          <w:rFonts w:asciiTheme="majorBidi" w:eastAsia="Cordia New" w:hAnsiTheme="majorBidi" w:cstheme="majorBidi"/>
          <w:color w:val="000000"/>
          <w:sz w:val="24"/>
          <w:szCs w:val="24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00"/>
        <w:gridCol w:w="275"/>
        <w:gridCol w:w="1705"/>
        <w:gridCol w:w="262"/>
        <w:gridCol w:w="1628"/>
      </w:tblGrid>
      <w:tr w:rsidR="004B4E75" w:rsidRPr="004B4E75" w14:paraId="3AF23EB0" w14:textId="77777777" w:rsidTr="004B4E75">
        <w:trPr>
          <w:tblHeader/>
        </w:trPr>
        <w:tc>
          <w:tcPr>
            <w:tcW w:w="5400" w:type="dxa"/>
          </w:tcPr>
          <w:p w14:paraId="5EB9BB23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64D19D7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95" w:type="dxa"/>
            <w:gridSpan w:val="3"/>
            <w:vAlign w:val="bottom"/>
            <w:hideMark/>
          </w:tcPr>
          <w:p w14:paraId="26E504B4" w14:textId="77777777" w:rsidR="004B4E75" w:rsidRPr="004B4E75" w:rsidRDefault="004B4E75" w:rsidP="004B4E7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B4E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B4E75" w:rsidRPr="004B4E75" w14:paraId="0111AB9B" w14:textId="77777777" w:rsidTr="004B4E75">
        <w:trPr>
          <w:tblHeader/>
        </w:trPr>
        <w:tc>
          <w:tcPr>
            <w:tcW w:w="5400" w:type="dxa"/>
          </w:tcPr>
          <w:p w14:paraId="7A5BC2D8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4B4E7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สำหรับงวดหกเดือนสิ้นสุดวันที่ </w:t>
            </w:r>
            <w:r w:rsidRPr="004B4E7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</w:t>
            </w:r>
            <w:r w:rsidRPr="004B4E7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0</w:t>
            </w:r>
            <w:r w:rsidRPr="004B4E7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4B4E7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มิถุนายน</w:t>
            </w:r>
          </w:p>
        </w:tc>
        <w:tc>
          <w:tcPr>
            <w:tcW w:w="275" w:type="dxa"/>
          </w:tcPr>
          <w:p w14:paraId="2D4EE1AA" w14:textId="77777777" w:rsidR="004B4E75" w:rsidRPr="004B4E75" w:rsidRDefault="004B4E75" w:rsidP="004B4E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</w:tcPr>
          <w:p w14:paraId="463400B6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62" w:type="dxa"/>
          </w:tcPr>
          <w:p w14:paraId="540C2AAC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8" w:type="dxa"/>
          </w:tcPr>
          <w:p w14:paraId="71CDD92E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4B4E75" w:rsidRPr="004B4E75" w14:paraId="5392C972" w14:textId="77777777" w:rsidTr="004B4E75">
        <w:trPr>
          <w:tblHeader/>
        </w:trPr>
        <w:tc>
          <w:tcPr>
            <w:tcW w:w="5400" w:type="dxa"/>
          </w:tcPr>
          <w:p w14:paraId="1DF11062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440E467C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95" w:type="dxa"/>
            <w:gridSpan w:val="3"/>
            <w:vAlign w:val="bottom"/>
            <w:hideMark/>
          </w:tcPr>
          <w:p w14:paraId="72B2E1F1" w14:textId="77777777" w:rsidR="004B4E75" w:rsidRPr="004B4E75" w:rsidRDefault="004B4E75" w:rsidP="004B4E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4E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B4E75" w:rsidRPr="004B4E75" w14:paraId="0972D16B" w14:textId="77777777" w:rsidTr="004B4E75">
        <w:tc>
          <w:tcPr>
            <w:tcW w:w="5400" w:type="dxa"/>
            <w:vAlign w:val="bottom"/>
          </w:tcPr>
          <w:p w14:paraId="4146EDA9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275" w:type="dxa"/>
          </w:tcPr>
          <w:p w14:paraId="59183EAA" w14:textId="77777777" w:rsidR="004B4E75" w:rsidRPr="004B4E75" w:rsidRDefault="004B4E75" w:rsidP="004B4E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5" w:type="dxa"/>
            <w:vAlign w:val="center"/>
          </w:tcPr>
          <w:p w14:paraId="1228EA89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46BA3707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vAlign w:val="center"/>
          </w:tcPr>
          <w:p w14:paraId="70DDD64A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B4E75" w:rsidRPr="004B4E75" w14:paraId="236D75A4" w14:textId="77777777" w:rsidTr="004B4E75">
        <w:tc>
          <w:tcPr>
            <w:tcW w:w="5400" w:type="dxa"/>
          </w:tcPr>
          <w:p w14:paraId="14D8A527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275" w:type="dxa"/>
          </w:tcPr>
          <w:p w14:paraId="5644943F" w14:textId="77777777" w:rsidR="004B4E75" w:rsidRPr="004B4E75" w:rsidRDefault="004B4E75" w:rsidP="004B4E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center"/>
          </w:tcPr>
          <w:p w14:paraId="1FF80EE1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701,470</w:t>
            </w:r>
          </w:p>
        </w:tc>
        <w:tc>
          <w:tcPr>
            <w:tcW w:w="262" w:type="dxa"/>
            <w:vAlign w:val="center"/>
          </w:tcPr>
          <w:p w14:paraId="0A5F86FD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0DCA42B3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650</w:t>
            </w:r>
            <w:r w:rsidRPr="004B4E7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,504</w:t>
            </w:r>
          </w:p>
        </w:tc>
      </w:tr>
      <w:tr w:rsidR="004B4E75" w:rsidRPr="004B4E75" w14:paraId="6077F856" w14:textId="77777777" w:rsidTr="004B4E75">
        <w:tc>
          <w:tcPr>
            <w:tcW w:w="5400" w:type="dxa"/>
          </w:tcPr>
          <w:p w14:paraId="3946D94A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275" w:type="dxa"/>
          </w:tcPr>
          <w:p w14:paraId="6E0AB503" w14:textId="77777777" w:rsidR="004B4E75" w:rsidRPr="004B4E75" w:rsidRDefault="004B4E75" w:rsidP="004B4E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2BCF18B8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 w:right="241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2" w:type="dxa"/>
            <w:vAlign w:val="center"/>
          </w:tcPr>
          <w:p w14:paraId="42F42296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  <w:vAlign w:val="center"/>
          </w:tcPr>
          <w:p w14:paraId="2ADFA2DE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 w:right="241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-</w:t>
            </w:r>
          </w:p>
        </w:tc>
      </w:tr>
      <w:tr w:rsidR="004B4E75" w:rsidRPr="004B4E75" w14:paraId="5383AC58" w14:textId="77777777" w:rsidTr="004B4E75">
        <w:tc>
          <w:tcPr>
            <w:tcW w:w="5400" w:type="dxa"/>
          </w:tcPr>
          <w:p w14:paraId="757EE556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</w:tcPr>
          <w:p w14:paraId="20311C3D" w14:textId="77777777" w:rsidR="004B4E75" w:rsidRPr="004B4E75" w:rsidRDefault="004B4E75" w:rsidP="004B4E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151DB7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701,470</w:t>
            </w:r>
          </w:p>
        </w:tc>
        <w:tc>
          <w:tcPr>
            <w:tcW w:w="262" w:type="dxa"/>
            <w:vAlign w:val="center"/>
          </w:tcPr>
          <w:p w14:paraId="2021A8E2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58B0CE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650,504</w:t>
            </w:r>
          </w:p>
        </w:tc>
      </w:tr>
      <w:tr w:rsidR="004B4E75" w:rsidRPr="0023326B" w14:paraId="4E73E301" w14:textId="77777777" w:rsidTr="004B4E75">
        <w:trPr>
          <w:trHeight w:val="215"/>
        </w:trPr>
        <w:tc>
          <w:tcPr>
            <w:tcW w:w="5400" w:type="dxa"/>
            <w:vAlign w:val="center"/>
          </w:tcPr>
          <w:p w14:paraId="7D77A02E" w14:textId="77777777" w:rsidR="004B4E75" w:rsidRPr="0023326B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5" w:type="dxa"/>
          </w:tcPr>
          <w:p w14:paraId="7148FA58" w14:textId="77777777" w:rsidR="004B4E75" w:rsidRPr="0023326B" w:rsidRDefault="004B4E75" w:rsidP="004B4E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05" w:type="dxa"/>
            <w:tcBorders>
              <w:top w:val="double" w:sz="4" w:space="0" w:color="auto"/>
            </w:tcBorders>
            <w:vAlign w:val="center"/>
          </w:tcPr>
          <w:p w14:paraId="17B90911" w14:textId="77777777" w:rsidR="004B4E75" w:rsidRPr="0023326B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309D97D6" w14:textId="77777777" w:rsidR="004B4E75" w:rsidRPr="0023326B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28" w:type="dxa"/>
            <w:tcBorders>
              <w:top w:val="double" w:sz="4" w:space="0" w:color="auto"/>
            </w:tcBorders>
            <w:vAlign w:val="center"/>
          </w:tcPr>
          <w:p w14:paraId="28D6AB3C" w14:textId="77777777" w:rsidR="004B4E75" w:rsidRPr="0023326B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B4E75" w:rsidRPr="004B4E75" w14:paraId="1CFCE5B3" w14:textId="77777777" w:rsidTr="004B4E75">
        <w:tc>
          <w:tcPr>
            <w:tcW w:w="5400" w:type="dxa"/>
            <w:vAlign w:val="bottom"/>
          </w:tcPr>
          <w:p w14:paraId="4ED87EC5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275" w:type="dxa"/>
          </w:tcPr>
          <w:p w14:paraId="62842A80" w14:textId="77777777" w:rsidR="004B4E75" w:rsidRPr="004B4E75" w:rsidRDefault="004B4E75" w:rsidP="004B4E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center"/>
          </w:tcPr>
          <w:p w14:paraId="035F4FAA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7A7FD418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14F8846C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4B4E75" w:rsidRPr="004B4E75" w14:paraId="2BBC15FD" w14:textId="77777777" w:rsidTr="004B4E75">
        <w:tc>
          <w:tcPr>
            <w:tcW w:w="5400" w:type="dxa"/>
          </w:tcPr>
          <w:p w14:paraId="2D04BBED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4E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5" w:type="dxa"/>
          </w:tcPr>
          <w:p w14:paraId="29AA39E8" w14:textId="77777777" w:rsidR="004B4E75" w:rsidRPr="004B4E75" w:rsidRDefault="004B4E75" w:rsidP="004B4E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center"/>
          </w:tcPr>
          <w:p w14:paraId="027C45B6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748B1514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16B4A8CA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4B4E75" w:rsidRPr="004B4E75" w14:paraId="0909894A" w14:textId="77777777" w:rsidTr="004B4E75">
        <w:tc>
          <w:tcPr>
            <w:tcW w:w="5400" w:type="dxa"/>
          </w:tcPr>
          <w:p w14:paraId="69A4651F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75" w:type="dxa"/>
          </w:tcPr>
          <w:p w14:paraId="62C84AC6" w14:textId="77777777" w:rsidR="004B4E75" w:rsidRPr="004B4E75" w:rsidRDefault="004B4E75" w:rsidP="004B4E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center"/>
          </w:tcPr>
          <w:p w14:paraId="38E97914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573,624</w:t>
            </w:r>
          </w:p>
        </w:tc>
        <w:tc>
          <w:tcPr>
            <w:tcW w:w="262" w:type="dxa"/>
            <w:vAlign w:val="center"/>
          </w:tcPr>
          <w:p w14:paraId="6FD6C45D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1D38044C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578,025</w:t>
            </w:r>
          </w:p>
        </w:tc>
      </w:tr>
      <w:tr w:rsidR="004B4E75" w:rsidRPr="004B4E75" w14:paraId="0F3F79B1" w14:textId="77777777" w:rsidTr="004B4E75">
        <w:tc>
          <w:tcPr>
            <w:tcW w:w="5400" w:type="dxa"/>
          </w:tcPr>
          <w:p w14:paraId="4DE49FC4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กลุ่มประเทศเอเชียตะวันออกเฉียงใต้</w:t>
            </w:r>
          </w:p>
        </w:tc>
        <w:tc>
          <w:tcPr>
            <w:tcW w:w="275" w:type="dxa"/>
          </w:tcPr>
          <w:p w14:paraId="56D211C5" w14:textId="77777777" w:rsidR="004B4E75" w:rsidRPr="004B4E75" w:rsidRDefault="004B4E75" w:rsidP="004B4E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center"/>
          </w:tcPr>
          <w:p w14:paraId="54009E2A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110,509</w:t>
            </w:r>
          </w:p>
        </w:tc>
        <w:tc>
          <w:tcPr>
            <w:tcW w:w="262" w:type="dxa"/>
            <w:vAlign w:val="center"/>
          </w:tcPr>
          <w:p w14:paraId="36C084CE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12B39A9F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56,245</w:t>
            </w:r>
          </w:p>
        </w:tc>
      </w:tr>
      <w:tr w:rsidR="004B4E75" w:rsidRPr="004B4E75" w14:paraId="36B4F021" w14:textId="77777777" w:rsidTr="004B4E75">
        <w:tc>
          <w:tcPr>
            <w:tcW w:w="5400" w:type="dxa"/>
          </w:tcPr>
          <w:p w14:paraId="112C2A0F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275" w:type="dxa"/>
          </w:tcPr>
          <w:p w14:paraId="6656421C" w14:textId="77777777" w:rsidR="004B4E75" w:rsidRPr="004B4E75" w:rsidRDefault="004B4E75" w:rsidP="004B4E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332303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17,337</w:t>
            </w:r>
          </w:p>
        </w:tc>
        <w:tc>
          <w:tcPr>
            <w:tcW w:w="262" w:type="dxa"/>
            <w:vAlign w:val="center"/>
          </w:tcPr>
          <w:p w14:paraId="42D2E0B6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038FEB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16,234</w:t>
            </w:r>
          </w:p>
        </w:tc>
      </w:tr>
      <w:tr w:rsidR="004B4E75" w:rsidRPr="004B4E75" w14:paraId="7541281F" w14:textId="77777777" w:rsidTr="004B4E75">
        <w:tc>
          <w:tcPr>
            <w:tcW w:w="5400" w:type="dxa"/>
          </w:tcPr>
          <w:p w14:paraId="566CFFF3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E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</w:tcPr>
          <w:p w14:paraId="2EA3DE93" w14:textId="77777777" w:rsidR="004B4E75" w:rsidRPr="004B4E75" w:rsidRDefault="004B4E75" w:rsidP="004B4E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9E8A50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701,470</w:t>
            </w:r>
          </w:p>
        </w:tc>
        <w:tc>
          <w:tcPr>
            <w:tcW w:w="262" w:type="dxa"/>
            <w:vAlign w:val="center"/>
          </w:tcPr>
          <w:p w14:paraId="602D01E4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AE7812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650,504</w:t>
            </w:r>
          </w:p>
        </w:tc>
      </w:tr>
      <w:tr w:rsidR="00A95794" w:rsidRPr="00A95794" w14:paraId="7F6DCBF1" w14:textId="77777777" w:rsidTr="004B4E75">
        <w:tc>
          <w:tcPr>
            <w:tcW w:w="5400" w:type="dxa"/>
          </w:tcPr>
          <w:p w14:paraId="6158EC51" w14:textId="77777777" w:rsidR="00A95794" w:rsidRPr="00A95794" w:rsidRDefault="00A95794" w:rsidP="004B4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5" w:type="dxa"/>
          </w:tcPr>
          <w:p w14:paraId="2B6ECE19" w14:textId="77777777" w:rsidR="00A95794" w:rsidRPr="00A95794" w:rsidRDefault="00A95794" w:rsidP="004B4E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54E5536C" w14:textId="77777777" w:rsidR="00A95794" w:rsidRPr="00A95794" w:rsidRDefault="00A95794" w:rsidP="004B4E7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2" w:type="dxa"/>
            <w:vAlign w:val="center"/>
          </w:tcPr>
          <w:p w14:paraId="7CBE34DE" w14:textId="77777777" w:rsidR="00A95794" w:rsidRPr="00A95794" w:rsidRDefault="00A95794" w:rsidP="004B4E7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27FF124D" w14:textId="77777777" w:rsidR="00A95794" w:rsidRPr="00A95794" w:rsidRDefault="00A95794" w:rsidP="004B4E7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B4E75" w:rsidRPr="004B4E75" w14:paraId="17181280" w14:textId="77777777" w:rsidTr="004B4E75">
        <w:tc>
          <w:tcPr>
            <w:tcW w:w="5400" w:type="dxa"/>
          </w:tcPr>
          <w:p w14:paraId="7511DE84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ประเภทสินค้า/บริการหลัก</w:t>
            </w:r>
          </w:p>
        </w:tc>
        <w:tc>
          <w:tcPr>
            <w:tcW w:w="275" w:type="dxa"/>
          </w:tcPr>
          <w:p w14:paraId="49925F52" w14:textId="77777777" w:rsidR="004B4E75" w:rsidRPr="004B4E75" w:rsidRDefault="004B4E75" w:rsidP="004B4E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0F5F9FE3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62858BCC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38510420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B4E75" w:rsidRPr="004B4E75" w14:paraId="5A2D263E" w14:textId="77777777" w:rsidTr="004B4E75">
        <w:tc>
          <w:tcPr>
            <w:tcW w:w="5400" w:type="dxa"/>
          </w:tcPr>
          <w:p w14:paraId="118A67EF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บริการให้เช่าวงจร</w:t>
            </w:r>
          </w:p>
        </w:tc>
        <w:tc>
          <w:tcPr>
            <w:tcW w:w="275" w:type="dxa"/>
          </w:tcPr>
          <w:p w14:paraId="05C1EE7B" w14:textId="77777777" w:rsidR="004B4E75" w:rsidRPr="004B4E75" w:rsidRDefault="004B4E75" w:rsidP="004B4E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7BE69010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643,745</w:t>
            </w:r>
          </w:p>
        </w:tc>
        <w:tc>
          <w:tcPr>
            <w:tcW w:w="262" w:type="dxa"/>
            <w:vAlign w:val="center"/>
          </w:tcPr>
          <w:p w14:paraId="5731BC88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2A1A9E06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596,815</w:t>
            </w:r>
          </w:p>
        </w:tc>
      </w:tr>
      <w:tr w:rsidR="004B4E75" w:rsidRPr="004B4E75" w14:paraId="56FCCEF0" w14:textId="77777777" w:rsidTr="004B4E75">
        <w:tc>
          <w:tcPr>
            <w:tcW w:w="5400" w:type="dxa"/>
          </w:tcPr>
          <w:p w14:paraId="1120FF1A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ขายอุปกรณ์โครงข่าย</w:t>
            </w:r>
          </w:p>
        </w:tc>
        <w:tc>
          <w:tcPr>
            <w:tcW w:w="275" w:type="dxa"/>
          </w:tcPr>
          <w:p w14:paraId="39E75579" w14:textId="77777777" w:rsidR="004B4E75" w:rsidRPr="004B4E75" w:rsidRDefault="004B4E75" w:rsidP="004B4E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7AC6D24E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49,506</w:t>
            </w:r>
          </w:p>
        </w:tc>
        <w:tc>
          <w:tcPr>
            <w:tcW w:w="262" w:type="dxa"/>
            <w:vAlign w:val="center"/>
          </w:tcPr>
          <w:p w14:paraId="387EE1E3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76AC9C80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42,620</w:t>
            </w:r>
          </w:p>
        </w:tc>
      </w:tr>
      <w:tr w:rsidR="004B4E75" w:rsidRPr="004B4E75" w14:paraId="40CD5163" w14:textId="77777777" w:rsidTr="004B4E75">
        <w:tc>
          <w:tcPr>
            <w:tcW w:w="5400" w:type="dxa"/>
          </w:tcPr>
          <w:p w14:paraId="3B9BB184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บริการติดตั้งอุปกรณ์โครงข่าย</w:t>
            </w:r>
          </w:p>
        </w:tc>
        <w:tc>
          <w:tcPr>
            <w:tcW w:w="275" w:type="dxa"/>
          </w:tcPr>
          <w:p w14:paraId="5EF5F71C" w14:textId="77777777" w:rsidR="004B4E75" w:rsidRPr="004B4E75" w:rsidRDefault="004B4E75" w:rsidP="004B4E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1D15C511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6,775</w:t>
            </w:r>
          </w:p>
        </w:tc>
        <w:tc>
          <w:tcPr>
            <w:tcW w:w="262" w:type="dxa"/>
            <w:vAlign w:val="center"/>
          </w:tcPr>
          <w:p w14:paraId="6735D31F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16F14413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7,368</w:t>
            </w:r>
          </w:p>
        </w:tc>
      </w:tr>
      <w:tr w:rsidR="004B4E75" w:rsidRPr="004B4E75" w14:paraId="2C45FE84" w14:textId="77777777" w:rsidTr="004B4E75">
        <w:tc>
          <w:tcPr>
            <w:tcW w:w="5675" w:type="dxa"/>
            <w:gridSpan w:val="2"/>
          </w:tcPr>
          <w:p w14:paraId="1FB81D8E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บริหารจัดการและให้บริการบำรุงรักษาโครงข่าย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529B36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1,444</w:t>
            </w:r>
          </w:p>
        </w:tc>
        <w:tc>
          <w:tcPr>
            <w:tcW w:w="262" w:type="dxa"/>
            <w:vAlign w:val="center"/>
          </w:tcPr>
          <w:p w14:paraId="7D196385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0BDDBA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3,701</w:t>
            </w:r>
          </w:p>
        </w:tc>
      </w:tr>
      <w:tr w:rsidR="004B4E75" w:rsidRPr="004B4E75" w14:paraId="4CF48C9E" w14:textId="77777777" w:rsidTr="004B4E75">
        <w:tc>
          <w:tcPr>
            <w:tcW w:w="5400" w:type="dxa"/>
          </w:tcPr>
          <w:p w14:paraId="1441CE8B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E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5" w:type="dxa"/>
          </w:tcPr>
          <w:p w14:paraId="3B9D7400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78051C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701,470</w:t>
            </w:r>
          </w:p>
        </w:tc>
        <w:tc>
          <w:tcPr>
            <w:tcW w:w="262" w:type="dxa"/>
            <w:vAlign w:val="center"/>
          </w:tcPr>
          <w:p w14:paraId="7168C63B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89B513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4E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650,504</w:t>
            </w:r>
          </w:p>
        </w:tc>
      </w:tr>
      <w:tr w:rsidR="004B4E75" w:rsidRPr="004B4E75" w14:paraId="765BE914" w14:textId="77777777" w:rsidTr="004B4E75">
        <w:tc>
          <w:tcPr>
            <w:tcW w:w="5400" w:type="dxa"/>
          </w:tcPr>
          <w:p w14:paraId="5CC366C2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4F4A06C1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5F1F1A1" w14:textId="77777777" w:rsidR="004B4E75" w:rsidRPr="004B4E75" w:rsidRDefault="004B4E75" w:rsidP="004B4E7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0DCF8D53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E6D68D7" w14:textId="77777777" w:rsidR="004B4E75" w:rsidRPr="004B4E75" w:rsidRDefault="004B4E75" w:rsidP="004B4E7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4B4E75" w:rsidRPr="004B4E75" w14:paraId="5C038A39" w14:textId="77777777" w:rsidTr="004B4E75">
        <w:tc>
          <w:tcPr>
            <w:tcW w:w="5400" w:type="dxa"/>
          </w:tcPr>
          <w:p w14:paraId="3F09908A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4E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275" w:type="dxa"/>
          </w:tcPr>
          <w:p w14:paraId="6CFAC3BD" w14:textId="77777777" w:rsidR="004B4E75" w:rsidRPr="004B4E75" w:rsidRDefault="004B4E75" w:rsidP="004B4E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6B34200B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49BE45E6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238C64CB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B4E75" w:rsidRPr="004B4E75" w14:paraId="46905211" w14:textId="77777777" w:rsidTr="004B4E75">
        <w:tc>
          <w:tcPr>
            <w:tcW w:w="5400" w:type="dxa"/>
          </w:tcPr>
          <w:p w14:paraId="0EDA9BAE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5" w:type="dxa"/>
          </w:tcPr>
          <w:p w14:paraId="7393160F" w14:textId="77777777" w:rsidR="004B4E75" w:rsidRPr="004B4E75" w:rsidRDefault="004B4E75" w:rsidP="004B4E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6CC231F6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4,220</w:t>
            </w:r>
          </w:p>
        </w:tc>
        <w:tc>
          <w:tcPr>
            <w:tcW w:w="262" w:type="dxa"/>
            <w:vAlign w:val="center"/>
          </w:tcPr>
          <w:p w14:paraId="71039596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318E9900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3,548</w:t>
            </w:r>
          </w:p>
        </w:tc>
      </w:tr>
      <w:tr w:rsidR="004B4E75" w:rsidRPr="004B4E75" w14:paraId="348F4FEE" w14:textId="77777777" w:rsidTr="004B4E75">
        <w:tc>
          <w:tcPr>
            <w:tcW w:w="5400" w:type="dxa"/>
          </w:tcPr>
          <w:p w14:paraId="29A93171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275" w:type="dxa"/>
          </w:tcPr>
          <w:p w14:paraId="5ADA78AB" w14:textId="77777777" w:rsidR="004B4E75" w:rsidRPr="004B4E75" w:rsidRDefault="004B4E75" w:rsidP="004B4E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540FF1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697,250</w:t>
            </w:r>
          </w:p>
        </w:tc>
        <w:tc>
          <w:tcPr>
            <w:tcW w:w="262" w:type="dxa"/>
            <w:vAlign w:val="center"/>
          </w:tcPr>
          <w:p w14:paraId="55F43F88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3619FA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646,956</w:t>
            </w:r>
          </w:p>
        </w:tc>
      </w:tr>
      <w:tr w:rsidR="004B4E75" w:rsidRPr="004B4E75" w14:paraId="6304E928" w14:textId="77777777" w:rsidTr="004B4E75">
        <w:tc>
          <w:tcPr>
            <w:tcW w:w="5400" w:type="dxa"/>
          </w:tcPr>
          <w:p w14:paraId="78FA3B91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E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5" w:type="dxa"/>
          </w:tcPr>
          <w:p w14:paraId="32CC2F46" w14:textId="77777777" w:rsidR="004B4E75" w:rsidRPr="004B4E75" w:rsidRDefault="004B4E75" w:rsidP="004B4E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3E652C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701,470</w:t>
            </w:r>
          </w:p>
        </w:tc>
        <w:tc>
          <w:tcPr>
            <w:tcW w:w="262" w:type="dxa"/>
            <w:vAlign w:val="center"/>
          </w:tcPr>
          <w:p w14:paraId="1ABC3389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11CD7C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650,504</w:t>
            </w:r>
          </w:p>
        </w:tc>
      </w:tr>
      <w:tr w:rsidR="004B4E75" w:rsidRPr="004B4E75" w14:paraId="4B4C49EE" w14:textId="77777777" w:rsidTr="004B4E75">
        <w:tc>
          <w:tcPr>
            <w:tcW w:w="5400" w:type="dxa"/>
          </w:tcPr>
          <w:p w14:paraId="4E719EF0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77EB3D3E" w14:textId="77777777" w:rsidR="004B4E75" w:rsidRPr="004B4E75" w:rsidRDefault="004B4E75" w:rsidP="004B4E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6996E7C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1730415F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148A770" w14:textId="77777777" w:rsidR="004B4E75" w:rsidRPr="004B4E75" w:rsidRDefault="004B4E75" w:rsidP="004B4E7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B4E75" w:rsidRPr="004B4E75" w14:paraId="4C834304" w14:textId="77777777" w:rsidTr="004B4E75">
        <w:tc>
          <w:tcPr>
            <w:tcW w:w="5400" w:type="dxa"/>
          </w:tcPr>
          <w:p w14:paraId="48BD0BEC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275" w:type="dxa"/>
          </w:tcPr>
          <w:p w14:paraId="177F3C1F" w14:textId="77777777" w:rsidR="004B4E75" w:rsidRPr="004B4E75" w:rsidRDefault="004B4E75" w:rsidP="004B4E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left w:val="nil"/>
              <w:right w:val="nil"/>
            </w:tcBorders>
            <w:vAlign w:val="bottom"/>
          </w:tcPr>
          <w:p w14:paraId="07322D82" w14:textId="05C46D0C" w:rsidR="004B4E75" w:rsidRPr="00E952E2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952E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63,13</w:t>
            </w:r>
            <w:r w:rsidR="00E952E2" w:rsidRPr="00E952E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62" w:type="dxa"/>
            <w:vAlign w:val="bottom"/>
          </w:tcPr>
          <w:p w14:paraId="2B088934" w14:textId="77777777" w:rsidR="004B4E75" w:rsidRPr="00E952E2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  <w:vAlign w:val="bottom"/>
          </w:tcPr>
          <w:p w14:paraId="0184537B" w14:textId="77777777" w:rsidR="004B4E75" w:rsidRPr="00E952E2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952E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60,545</w:t>
            </w:r>
          </w:p>
        </w:tc>
      </w:tr>
      <w:tr w:rsidR="004B4E75" w:rsidRPr="004B4E75" w14:paraId="07DEA80B" w14:textId="77777777" w:rsidTr="004B4E75">
        <w:tc>
          <w:tcPr>
            <w:tcW w:w="5400" w:type="dxa"/>
          </w:tcPr>
          <w:p w14:paraId="62AEC62C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5" w:type="dxa"/>
          </w:tcPr>
          <w:p w14:paraId="65F5637E" w14:textId="77777777" w:rsidR="004B4E75" w:rsidRPr="004B4E75" w:rsidRDefault="004B4E75" w:rsidP="004B4E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left w:val="nil"/>
              <w:right w:val="nil"/>
            </w:tcBorders>
            <w:vAlign w:val="center"/>
          </w:tcPr>
          <w:p w14:paraId="11F6CCFE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4422D52F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  <w:vAlign w:val="center"/>
          </w:tcPr>
          <w:p w14:paraId="07594CA9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4B4E75" w:rsidRPr="004B4E75" w14:paraId="419F6B93" w14:textId="77777777" w:rsidTr="004B4E75">
        <w:tc>
          <w:tcPr>
            <w:tcW w:w="5400" w:type="dxa"/>
            <w:vAlign w:val="bottom"/>
          </w:tcPr>
          <w:p w14:paraId="03E16DC4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4B4E7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  <w:r w:rsidRPr="004B4E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มิถุนายน/</w:t>
            </w:r>
            <w:r w:rsidRPr="004B4E75">
              <w:rPr>
                <w:rFonts w:asciiTheme="majorBidi" w:hAnsiTheme="majorBidi" w:cstheme="majorBidi"/>
                <w:sz w:val="30"/>
                <w:szCs w:val="30"/>
              </w:rPr>
              <w:t xml:space="preserve"> 31</w:t>
            </w: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5" w:type="dxa"/>
          </w:tcPr>
          <w:p w14:paraId="7A3C9B6B" w14:textId="77777777" w:rsidR="004B4E75" w:rsidRPr="004B4E75" w:rsidRDefault="004B4E75" w:rsidP="004B4E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left w:val="nil"/>
              <w:right w:val="nil"/>
            </w:tcBorders>
            <w:vAlign w:val="bottom"/>
          </w:tcPr>
          <w:p w14:paraId="02233FF3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4,073,246</w:t>
            </w:r>
          </w:p>
        </w:tc>
        <w:tc>
          <w:tcPr>
            <w:tcW w:w="262" w:type="dxa"/>
            <w:vAlign w:val="bottom"/>
          </w:tcPr>
          <w:p w14:paraId="1D590C4B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  <w:vAlign w:val="bottom"/>
          </w:tcPr>
          <w:p w14:paraId="7C3969DE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4,229,917</w:t>
            </w:r>
          </w:p>
        </w:tc>
      </w:tr>
      <w:tr w:rsidR="004B4E75" w:rsidRPr="004B4E75" w14:paraId="705147E6" w14:textId="77777777" w:rsidTr="004B4E75">
        <w:tc>
          <w:tcPr>
            <w:tcW w:w="5400" w:type="dxa"/>
            <w:vAlign w:val="bottom"/>
          </w:tcPr>
          <w:p w14:paraId="1BEEBF0C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4B4E7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  <w:r w:rsidRPr="004B4E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มิถุนายน/</w:t>
            </w:r>
            <w:r w:rsidRPr="004B4E75">
              <w:rPr>
                <w:rFonts w:asciiTheme="majorBidi" w:hAnsiTheme="majorBidi" w:cstheme="majorBidi"/>
                <w:sz w:val="30"/>
                <w:szCs w:val="30"/>
              </w:rPr>
              <w:t xml:space="preserve"> 31</w:t>
            </w: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5" w:type="dxa"/>
          </w:tcPr>
          <w:p w14:paraId="3123DE44" w14:textId="77777777" w:rsidR="004B4E75" w:rsidRPr="004B4E75" w:rsidRDefault="004B4E75" w:rsidP="004B4E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left w:val="nil"/>
              <w:right w:val="nil"/>
            </w:tcBorders>
            <w:vAlign w:val="bottom"/>
          </w:tcPr>
          <w:p w14:paraId="4812A54E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1,612,242</w:t>
            </w:r>
          </w:p>
        </w:tc>
        <w:tc>
          <w:tcPr>
            <w:tcW w:w="262" w:type="dxa"/>
            <w:vAlign w:val="bottom"/>
          </w:tcPr>
          <w:p w14:paraId="0E5C6992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  <w:vAlign w:val="bottom"/>
          </w:tcPr>
          <w:p w14:paraId="0A4ABD6A" w14:textId="0ED8325E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1,79</w:t>
            </w:r>
            <w:r w:rsidR="0075183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  <w:r w:rsidRPr="004B4E7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,571</w:t>
            </w:r>
          </w:p>
        </w:tc>
      </w:tr>
    </w:tbl>
    <w:p w14:paraId="79402BD3" w14:textId="77777777" w:rsidR="004B4E75" w:rsidRPr="004B4E75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  <w:lang w:val="th-TH"/>
        </w:rPr>
      </w:pPr>
    </w:p>
    <w:p w14:paraId="2DDE45CC" w14:textId="77777777" w:rsidR="004B4E75" w:rsidRPr="004B4E75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B4E7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10</w:t>
      </w:r>
      <w:r w:rsidRPr="004B4E7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เงินปันผล</w:t>
      </w:r>
    </w:p>
    <w:p w14:paraId="43287E99" w14:textId="77777777" w:rsidR="004B4E75" w:rsidRPr="0023326B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  <w:lang w:val="th-TH"/>
        </w:rPr>
      </w:pPr>
    </w:p>
    <w:p w14:paraId="038D851C" w14:textId="77777777" w:rsidR="004B4E75" w:rsidRPr="004B4E75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B4E75">
        <w:rPr>
          <w:rFonts w:asciiTheme="majorBidi" w:hAnsiTheme="majorBidi" w:cstheme="majorBidi"/>
          <w:sz w:val="30"/>
          <w:szCs w:val="30"/>
          <w:cs/>
        </w:rPr>
        <w:t xml:space="preserve">รายละเอียดเงินปันผลในระหว่างปี </w:t>
      </w:r>
      <w:r w:rsidRPr="004B4E75">
        <w:rPr>
          <w:rFonts w:asciiTheme="majorBidi" w:hAnsiTheme="majorBidi" w:cstheme="majorBidi"/>
          <w:sz w:val="30"/>
          <w:szCs w:val="30"/>
        </w:rPr>
        <w:t>2564</w:t>
      </w:r>
      <w:r w:rsidRPr="004B4E7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7382842" w14:textId="77777777" w:rsidR="004B4E75" w:rsidRPr="004B4E75" w:rsidRDefault="004B4E75" w:rsidP="004B4E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890"/>
        <w:gridCol w:w="1620"/>
        <w:gridCol w:w="1260"/>
        <w:gridCol w:w="231"/>
        <w:gridCol w:w="1209"/>
      </w:tblGrid>
      <w:tr w:rsidR="004B4E75" w:rsidRPr="004B4E75" w14:paraId="4E490928" w14:textId="77777777" w:rsidTr="0023326B">
        <w:trPr>
          <w:tblHeader/>
        </w:trPr>
        <w:tc>
          <w:tcPr>
            <w:tcW w:w="3060" w:type="dxa"/>
            <w:vAlign w:val="bottom"/>
          </w:tcPr>
          <w:p w14:paraId="706D68CE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05A9834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1E8DD5FD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42570F3F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0F0B08A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Align w:val="bottom"/>
          </w:tcPr>
          <w:p w14:paraId="4CB17101" w14:textId="77777777" w:rsidR="004B4E75" w:rsidRPr="004B4E75" w:rsidDel="00D43E7A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B4E75" w:rsidRPr="004B4E75" w14:paraId="69B2D4D2" w14:textId="77777777" w:rsidTr="0023326B">
        <w:trPr>
          <w:tblHeader/>
        </w:trPr>
        <w:tc>
          <w:tcPr>
            <w:tcW w:w="3060" w:type="dxa"/>
          </w:tcPr>
          <w:p w14:paraId="62F11C8B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6E0F89B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FAE32AB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8DA943A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4754132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9" w:type="dxa"/>
          </w:tcPr>
          <w:p w14:paraId="015309FD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B4E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B4E75" w:rsidRPr="004B4E75" w14:paraId="79020621" w14:textId="77777777" w:rsidTr="0023326B">
        <w:tc>
          <w:tcPr>
            <w:tcW w:w="3060" w:type="dxa"/>
          </w:tcPr>
          <w:p w14:paraId="0C9B790D" w14:textId="3242F018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E952E2">
              <w:rPr>
                <w:rFonts w:asciiTheme="majorBidi" w:hAnsiTheme="majorBidi" w:cstheme="majorBidi"/>
                <w:sz w:val="30"/>
                <w:szCs w:val="30"/>
                <w:cs/>
              </w:rPr>
              <w:t>ประจำปี</w:t>
            </w:r>
            <w:r w:rsidRPr="00E952E2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23326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90" w:type="dxa"/>
          </w:tcPr>
          <w:p w14:paraId="437F90DC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23</w:t>
            </w:r>
            <w:r w:rsidRPr="004B4E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4B4E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620" w:type="dxa"/>
          </w:tcPr>
          <w:p w14:paraId="0FE5170D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4B4E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260" w:type="dxa"/>
          </w:tcPr>
          <w:p w14:paraId="62B1FA01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0.055</w:t>
            </w:r>
          </w:p>
        </w:tc>
        <w:tc>
          <w:tcPr>
            <w:tcW w:w="231" w:type="dxa"/>
          </w:tcPr>
          <w:p w14:paraId="60D0DF9D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81F6F6A" w14:textId="77777777" w:rsidR="004B4E75" w:rsidRPr="004B4E75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23.85</w:t>
            </w:r>
          </w:p>
        </w:tc>
      </w:tr>
    </w:tbl>
    <w:p w14:paraId="04A085E0" w14:textId="77777777" w:rsidR="00E952E2" w:rsidRPr="004B4E75" w:rsidRDefault="00E952E2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2596E47" w14:textId="77777777" w:rsidR="004B4E75" w:rsidRPr="004B4E75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4B4E75">
        <w:rPr>
          <w:rFonts w:asciiTheme="majorBidi" w:hAnsiTheme="majorBidi" w:cstheme="majorBidi"/>
          <w:b/>
          <w:bCs/>
          <w:sz w:val="30"/>
          <w:szCs w:val="30"/>
        </w:rPr>
        <w:t>11</w:t>
      </w:r>
      <w:r w:rsidRPr="004B4E7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4B4E75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BE86746" w14:textId="77777777" w:rsidR="004B4E75" w:rsidRPr="004B4E75" w:rsidRDefault="004B4E75" w:rsidP="004B4E7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6DCE94DC" w14:textId="77777777" w:rsidR="004B4E75" w:rsidRPr="004B4E75" w:rsidRDefault="004B4E75" w:rsidP="004B4E75">
      <w:pPr>
        <w:pStyle w:val="block"/>
        <w:tabs>
          <w:tab w:val="center" w:pos="4945"/>
        </w:tabs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4B4E7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931B11D" w14:textId="77777777" w:rsidR="004B4E75" w:rsidRPr="004B4E75" w:rsidRDefault="004B4E75" w:rsidP="004B4E7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CF12A67" w14:textId="72645C4E" w:rsidR="00D23BBA" w:rsidRPr="00E952E2" w:rsidRDefault="004B4E75" w:rsidP="00E952E2">
      <w:pPr>
        <w:pStyle w:val="Heading6"/>
        <w:ind w:left="540" w:right="-25"/>
        <w:jc w:val="thaiDistribute"/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sectPr w:rsidR="00D23BBA" w:rsidRPr="00E952E2" w:rsidSect="0037474F">
          <w:headerReference w:type="default" r:id="rId11"/>
          <w:footerReference w:type="default" r:id="rId12"/>
          <w:pgSz w:w="11909" w:h="16834" w:code="9"/>
          <w:pgMar w:top="691" w:right="1152" w:bottom="720" w:left="1152" w:header="720" w:footer="720" w:gutter="0"/>
          <w:pgNumType w:start="14"/>
          <w:cols w:space="720"/>
          <w:docGrid w:linePitch="245"/>
        </w:sectPr>
      </w:pPr>
      <w:r w:rsidRPr="00E952E2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7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1710"/>
        <w:gridCol w:w="236"/>
        <w:gridCol w:w="1564"/>
        <w:gridCol w:w="236"/>
        <w:gridCol w:w="1654"/>
        <w:gridCol w:w="241"/>
        <w:gridCol w:w="1109"/>
        <w:gridCol w:w="270"/>
        <w:gridCol w:w="1080"/>
        <w:gridCol w:w="260"/>
        <w:gridCol w:w="1087"/>
        <w:gridCol w:w="273"/>
        <w:gridCol w:w="1170"/>
      </w:tblGrid>
      <w:tr w:rsidR="006460D6" w:rsidRPr="00822A41" w14:paraId="415B1A59" w14:textId="77777777" w:rsidTr="008A756E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7D76EBC8" w14:textId="77777777" w:rsidR="006460D6" w:rsidRPr="00A25CCA" w:rsidRDefault="006460D6" w:rsidP="000F30F8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</w:tcPr>
          <w:p w14:paraId="564048DF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90" w:type="dxa"/>
            <w:gridSpan w:val="13"/>
            <w:vAlign w:val="bottom"/>
          </w:tcPr>
          <w:p w14:paraId="7B387E88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25C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460D6" w:rsidRPr="00822A41" w14:paraId="79685107" w14:textId="77777777" w:rsidTr="008A756E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5F0E9462" w14:textId="77777777" w:rsidR="006460D6" w:rsidRPr="00A25CCA" w:rsidRDefault="006460D6" w:rsidP="000F30F8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</w:tcPr>
          <w:p w14:paraId="4D5F5B74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5E44418A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</w:tcPr>
          <w:p w14:paraId="7B932126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249" w:type="dxa"/>
            <w:gridSpan w:val="7"/>
            <w:vAlign w:val="bottom"/>
          </w:tcPr>
          <w:p w14:paraId="566B9CB9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460D6" w:rsidRPr="00822A41" w14:paraId="00D78F14" w14:textId="77777777" w:rsidTr="008A756E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31F961FF" w14:textId="77777777" w:rsidR="006460D6" w:rsidRPr="00A25CCA" w:rsidRDefault="006460D6" w:rsidP="000F30F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312F34" w14:textId="77777777" w:rsidR="006460D6" w:rsidRPr="00A25CCA" w:rsidRDefault="006460D6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710" w:type="dxa"/>
          </w:tcPr>
          <w:p w14:paraId="44ECC73D" w14:textId="77777777" w:rsidR="006460D6" w:rsidRPr="00A25CCA" w:rsidRDefault="006460D6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F732093" w14:textId="3373EEBC" w:rsidR="001F5C1B" w:rsidRPr="0054553A" w:rsidRDefault="0054553A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มูลค่ายุติธรรม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  <w:p w14:paraId="1DCA7D11" w14:textId="35259FE0" w:rsidR="006460D6" w:rsidRPr="00A25CCA" w:rsidRDefault="006460D6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shd w:val="clear" w:color="auto" w:fill="auto"/>
          </w:tcPr>
          <w:p w14:paraId="7C2CC439" w14:textId="77777777" w:rsidR="006460D6" w:rsidRPr="00A25CCA" w:rsidRDefault="006460D6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C70B0BF" w14:textId="77777777" w:rsidR="006460D6" w:rsidRPr="00A25CCA" w:rsidRDefault="006460D6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ตัดจำหน่าย</w:t>
            </w:r>
            <w:r w:rsidRPr="00A25CCA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397AE8" w14:textId="77777777" w:rsidR="006460D6" w:rsidRPr="00A25CCA" w:rsidRDefault="006460D6" w:rsidP="000F30F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3A2D0939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1" w:type="dxa"/>
          </w:tcPr>
          <w:p w14:paraId="6CC79B9B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9" w:type="dxa"/>
            <w:vAlign w:val="bottom"/>
          </w:tcPr>
          <w:p w14:paraId="40A98996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A25C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3101822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B7AA59E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A25C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0" w:type="dxa"/>
          </w:tcPr>
          <w:p w14:paraId="0B30935D" w14:textId="77777777" w:rsidR="006460D6" w:rsidRPr="00A25CCA" w:rsidRDefault="006460D6" w:rsidP="000F30F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7" w:type="dxa"/>
            <w:vAlign w:val="bottom"/>
          </w:tcPr>
          <w:p w14:paraId="61921F04" w14:textId="77777777" w:rsidR="006460D6" w:rsidRPr="00A25CCA" w:rsidRDefault="006460D6" w:rsidP="000F30F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A25C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3" w:type="dxa"/>
          </w:tcPr>
          <w:p w14:paraId="3DBCBA30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3FA632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460D6" w:rsidRPr="00822A41" w14:paraId="024399D2" w14:textId="77777777" w:rsidTr="008A756E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6898AD9B" w14:textId="77777777" w:rsidR="006460D6" w:rsidRPr="00A25CCA" w:rsidRDefault="006460D6" w:rsidP="000F30F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4490E1E" w14:textId="77777777" w:rsidR="006460D6" w:rsidRPr="00A25CCA" w:rsidRDefault="006460D6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90" w:type="dxa"/>
            <w:gridSpan w:val="13"/>
          </w:tcPr>
          <w:p w14:paraId="41AF6F0A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460D6" w:rsidRPr="00822A41" w14:paraId="6384EBE9" w14:textId="77777777" w:rsidTr="008A756E">
        <w:trPr>
          <w:trHeight w:val="261"/>
        </w:trPr>
        <w:tc>
          <w:tcPr>
            <w:tcW w:w="2880" w:type="dxa"/>
            <w:shd w:val="clear" w:color="auto" w:fill="auto"/>
          </w:tcPr>
          <w:p w14:paraId="7670AFD4" w14:textId="77777777" w:rsidR="006460D6" w:rsidRPr="00A25CCA" w:rsidRDefault="006460D6" w:rsidP="000F30F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152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152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5113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B78BF" w:rsidRPr="007B78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5C164E1B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BF368D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9CA9C5" w14:textId="77777777" w:rsidR="006460D6" w:rsidRPr="00A25CCA" w:rsidRDefault="006460D6" w:rsidP="000F30F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5D29CFA5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80FC80E" w14:textId="77777777" w:rsidR="006460D6" w:rsidRPr="00A25CCA" w:rsidRDefault="006460D6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007A9622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9DE500B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0B1B0F4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E68DE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69D986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7DCAD174" w14:textId="77777777" w:rsidR="006460D6" w:rsidRPr="00A25CCA" w:rsidRDefault="006460D6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8D23EEE" w14:textId="77777777" w:rsidR="006460D6" w:rsidRPr="00A25CCA" w:rsidRDefault="006460D6" w:rsidP="000F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64C530F6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F43AE9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0D6" w:rsidRPr="00822A41" w14:paraId="61BE11C7" w14:textId="77777777" w:rsidTr="008A756E">
        <w:trPr>
          <w:trHeight w:val="261"/>
        </w:trPr>
        <w:tc>
          <w:tcPr>
            <w:tcW w:w="2880" w:type="dxa"/>
            <w:shd w:val="clear" w:color="auto" w:fill="auto"/>
          </w:tcPr>
          <w:p w14:paraId="7D5B3FCE" w14:textId="77777777" w:rsidR="006460D6" w:rsidRPr="00A25CCA" w:rsidRDefault="006460D6" w:rsidP="000F30F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0ABACD6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5124FE7" w14:textId="77777777" w:rsidR="006460D6" w:rsidRPr="00E952E2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9039AA" w14:textId="77777777" w:rsidR="006460D6" w:rsidRPr="00E952E2" w:rsidRDefault="006460D6" w:rsidP="000F30F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3A012C6A" w14:textId="77777777" w:rsidR="006460D6" w:rsidRPr="00E952E2" w:rsidRDefault="006460D6" w:rsidP="000F30F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11A96F" w14:textId="77777777" w:rsidR="006460D6" w:rsidRPr="00E952E2" w:rsidRDefault="006460D6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729DF9BD" w14:textId="77777777" w:rsidR="006460D6" w:rsidRPr="00E952E2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182AF83" w14:textId="77777777" w:rsidR="006460D6" w:rsidRPr="00E952E2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D940522" w14:textId="77777777" w:rsidR="006460D6" w:rsidRPr="00E952E2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95F3AC" w14:textId="77777777" w:rsidR="006460D6" w:rsidRPr="00E952E2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B1CCF3" w14:textId="77777777" w:rsidR="006460D6" w:rsidRPr="00E952E2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69105A58" w14:textId="77777777" w:rsidR="006460D6" w:rsidRPr="00E952E2" w:rsidRDefault="006460D6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366DA88" w14:textId="77777777" w:rsidR="006460D6" w:rsidRPr="00E952E2" w:rsidRDefault="006460D6" w:rsidP="000F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0BDA50DA" w14:textId="77777777" w:rsidR="006460D6" w:rsidRPr="00E952E2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5C6C93" w14:textId="77777777" w:rsidR="006460D6" w:rsidRPr="00E952E2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1D34" w:rsidRPr="00822A41" w14:paraId="4279B9DE" w14:textId="77777777" w:rsidTr="008A756E">
        <w:trPr>
          <w:trHeight w:val="261"/>
        </w:trPr>
        <w:tc>
          <w:tcPr>
            <w:tcW w:w="2880" w:type="dxa"/>
            <w:shd w:val="clear" w:color="auto" w:fill="auto"/>
          </w:tcPr>
          <w:p w14:paraId="53BCD8FB" w14:textId="77777777" w:rsidR="00871D34" w:rsidRPr="00A25CCA" w:rsidRDefault="00871D34" w:rsidP="00871D3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90" w:type="dxa"/>
          </w:tcPr>
          <w:p w14:paraId="0EDCFF49" w14:textId="4B08A95C" w:rsidR="00871D34" w:rsidRPr="00A25CCA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F3A4ECA" w14:textId="1CC5CC71" w:rsidR="00871D34" w:rsidRPr="00E952E2" w:rsidRDefault="00871D34" w:rsidP="008A1B8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52E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ED68DD" w14:textId="77777777" w:rsidR="00871D34" w:rsidRPr="00E952E2" w:rsidRDefault="00871D34" w:rsidP="00871D3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50DC92B8" w14:textId="70ABCDAB" w:rsidR="00871D34" w:rsidRPr="00E952E2" w:rsidRDefault="00871D34" w:rsidP="00871D3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52E2">
              <w:rPr>
                <w:rFonts w:ascii="Angsana New" w:hAnsi="Angsana New"/>
                <w:sz w:val="30"/>
                <w:szCs w:val="30"/>
                <w:lang w:val="en-US"/>
              </w:rPr>
              <w:t>107,800</w:t>
            </w:r>
          </w:p>
        </w:tc>
        <w:tc>
          <w:tcPr>
            <w:tcW w:w="236" w:type="dxa"/>
            <w:shd w:val="clear" w:color="auto" w:fill="auto"/>
          </w:tcPr>
          <w:p w14:paraId="38F56BAB" w14:textId="77777777" w:rsidR="00871D34" w:rsidRPr="00E952E2" w:rsidRDefault="00871D34" w:rsidP="00871D3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14:paraId="3A305C42" w14:textId="18A48094" w:rsidR="00871D34" w:rsidRPr="00E952E2" w:rsidRDefault="00871D34" w:rsidP="00871D3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52E2">
              <w:rPr>
                <w:rFonts w:ascii="Angsana New" w:hAnsi="Angsana New"/>
                <w:sz w:val="30"/>
                <w:szCs w:val="30"/>
                <w:lang w:val="en-US"/>
              </w:rPr>
              <w:t>107,800</w:t>
            </w:r>
          </w:p>
        </w:tc>
        <w:tc>
          <w:tcPr>
            <w:tcW w:w="241" w:type="dxa"/>
            <w:vAlign w:val="bottom"/>
          </w:tcPr>
          <w:p w14:paraId="6C502159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591C3736" w14:textId="70124448" w:rsidR="00871D34" w:rsidRPr="00E952E2" w:rsidRDefault="00871D34" w:rsidP="00871D3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52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A7EF167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FFCDA3" w14:textId="7F754039" w:rsidR="00871D34" w:rsidRPr="00E952E2" w:rsidRDefault="00871D34" w:rsidP="00871D3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52E2">
              <w:rPr>
                <w:rFonts w:ascii="Angsana New" w:hAnsi="Angsana New"/>
                <w:sz w:val="30"/>
                <w:szCs w:val="30"/>
                <w:lang w:val="en-US"/>
              </w:rPr>
              <w:t>107,800</w:t>
            </w:r>
          </w:p>
        </w:tc>
        <w:tc>
          <w:tcPr>
            <w:tcW w:w="260" w:type="dxa"/>
          </w:tcPr>
          <w:p w14:paraId="0A80E286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D7EEF45" w14:textId="31158371" w:rsidR="00871D34" w:rsidRPr="00E952E2" w:rsidRDefault="00871D34" w:rsidP="00871D3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52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59ADF392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660926" w14:textId="560B084D" w:rsidR="00871D34" w:rsidRPr="00E952E2" w:rsidRDefault="00871D34" w:rsidP="00871D3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52E2">
              <w:rPr>
                <w:rFonts w:ascii="Angsana New" w:hAnsi="Angsana New"/>
                <w:sz w:val="30"/>
                <w:szCs w:val="30"/>
                <w:lang w:val="en-US"/>
              </w:rPr>
              <w:t>107,800</w:t>
            </w:r>
          </w:p>
        </w:tc>
      </w:tr>
      <w:tr w:rsidR="00871D34" w:rsidRPr="00822A41" w14:paraId="6EB3F947" w14:textId="77777777" w:rsidTr="008A756E">
        <w:trPr>
          <w:trHeight w:val="261"/>
        </w:trPr>
        <w:tc>
          <w:tcPr>
            <w:tcW w:w="2880" w:type="dxa"/>
            <w:shd w:val="clear" w:color="auto" w:fill="auto"/>
          </w:tcPr>
          <w:p w14:paraId="52DC42EE" w14:textId="77777777" w:rsidR="00871D34" w:rsidRPr="000A5022" w:rsidRDefault="00871D34" w:rsidP="00871D34">
            <w:pPr>
              <w:ind w:left="-14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50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</w:tcPr>
          <w:p w14:paraId="67007C20" w14:textId="77777777" w:rsidR="00871D34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6C566" w14:textId="0A5113BC" w:rsidR="00871D34" w:rsidRPr="008A756E" w:rsidRDefault="00871D34" w:rsidP="008A1B8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A7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EF9180" w14:textId="77777777" w:rsidR="00871D34" w:rsidRPr="00E952E2" w:rsidRDefault="00871D34" w:rsidP="00871D3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DC53A" w14:textId="71A2A385" w:rsidR="00871D34" w:rsidRPr="00E952E2" w:rsidRDefault="00871D34" w:rsidP="00871D3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52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107,800</w:t>
            </w:r>
          </w:p>
        </w:tc>
        <w:tc>
          <w:tcPr>
            <w:tcW w:w="236" w:type="dxa"/>
            <w:shd w:val="clear" w:color="auto" w:fill="auto"/>
          </w:tcPr>
          <w:p w14:paraId="527400DC" w14:textId="77777777" w:rsidR="00871D34" w:rsidRPr="00E952E2" w:rsidRDefault="00871D34" w:rsidP="00871D3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1DA01" w14:textId="720F3F54" w:rsidR="00871D34" w:rsidRPr="00E952E2" w:rsidRDefault="00871D34" w:rsidP="008A756E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952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107,800</w:t>
            </w:r>
          </w:p>
        </w:tc>
        <w:tc>
          <w:tcPr>
            <w:tcW w:w="241" w:type="dxa"/>
            <w:vAlign w:val="bottom"/>
          </w:tcPr>
          <w:p w14:paraId="2A25294A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EADB5F3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2A22B7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828EA4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2BA6D9FC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B055910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573688D9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2CE0AB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0D6" w:rsidRPr="00822A41" w14:paraId="3C6F1F99" w14:textId="77777777" w:rsidTr="008A756E">
        <w:trPr>
          <w:trHeight w:val="261"/>
        </w:trPr>
        <w:tc>
          <w:tcPr>
            <w:tcW w:w="2880" w:type="dxa"/>
            <w:shd w:val="clear" w:color="auto" w:fill="auto"/>
          </w:tcPr>
          <w:p w14:paraId="096F0DFC" w14:textId="77777777" w:rsidR="006460D6" w:rsidRPr="00A25CCA" w:rsidRDefault="006460D6" w:rsidP="006460D6">
            <w:pPr>
              <w:ind w:left="-14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4783353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255A22A" w14:textId="77777777" w:rsidR="006460D6" w:rsidRPr="00E952E2" w:rsidRDefault="006460D6" w:rsidP="006460D6">
            <w:pPr>
              <w:pStyle w:val="acctfourfigures"/>
              <w:tabs>
                <w:tab w:val="clear" w:pos="765"/>
                <w:tab w:val="decimal" w:pos="59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3AE2C5" w14:textId="77777777" w:rsidR="006460D6" w:rsidRPr="00E952E2" w:rsidRDefault="006460D6" w:rsidP="006460D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401AA4A4" w14:textId="77777777" w:rsidR="006460D6" w:rsidRPr="00E952E2" w:rsidRDefault="006460D6" w:rsidP="006460D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2AF1D5" w14:textId="77777777" w:rsidR="006460D6" w:rsidRPr="00E952E2" w:rsidRDefault="006460D6" w:rsidP="006460D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  <w:shd w:val="clear" w:color="auto" w:fill="auto"/>
          </w:tcPr>
          <w:p w14:paraId="5F8C5271" w14:textId="77777777" w:rsidR="006460D6" w:rsidRPr="00E952E2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5439FA1" w14:textId="77777777" w:rsidR="006460D6" w:rsidRPr="00E952E2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E4FB084" w14:textId="77777777" w:rsidR="006460D6" w:rsidRPr="00E952E2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3874D" w14:textId="77777777" w:rsidR="006460D6" w:rsidRPr="00E952E2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A7C86" w14:textId="77777777" w:rsidR="006460D6" w:rsidRPr="00E952E2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51E7FB91" w14:textId="77777777" w:rsidR="006460D6" w:rsidRPr="00E952E2" w:rsidRDefault="006460D6" w:rsidP="006460D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BAAD02D" w14:textId="77777777" w:rsidR="006460D6" w:rsidRPr="00E952E2" w:rsidRDefault="006460D6" w:rsidP="0064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73013AC4" w14:textId="77777777" w:rsidR="006460D6" w:rsidRPr="00E952E2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386B0A" w14:textId="77777777" w:rsidR="006460D6" w:rsidRPr="00E952E2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0D6" w:rsidRPr="00822A41" w14:paraId="5AE40754" w14:textId="77777777" w:rsidTr="008A756E">
        <w:trPr>
          <w:trHeight w:val="261"/>
        </w:trPr>
        <w:tc>
          <w:tcPr>
            <w:tcW w:w="2880" w:type="dxa"/>
            <w:shd w:val="clear" w:color="auto" w:fill="auto"/>
          </w:tcPr>
          <w:p w14:paraId="0E1BF692" w14:textId="77777777" w:rsidR="006460D6" w:rsidRPr="00A25CCA" w:rsidRDefault="006460D6" w:rsidP="006460D6">
            <w:pPr>
              <w:ind w:left="-14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61CEE52D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3ADAA5" w14:textId="77777777" w:rsidR="006460D6" w:rsidRPr="00E952E2" w:rsidRDefault="006460D6" w:rsidP="006460D6">
            <w:pPr>
              <w:pStyle w:val="acctfourfigures"/>
              <w:tabs>
                <w:tab w:val="clear" w:pos="765"/>
                <w:tab w:val="decimal" w:pos="59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E2C9FA" w14:textId="77777777" w:rsidR="006460D6" w:rsidRPr="00E952E2" w:rsidRDefault="006460D6" w:rsidP="006460D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346B5416" w14:textId="77777777" w:rsidR="006460D6" w:rsidRPr="00E952E2" w:rsidRDefault="006460D6" w:rsidP="006460D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85A8C9" w14:textId="77777777" w:rsidR="006460D6" w:rsidRPr="00E952E2" w:rsidRDefault="006460D6" w:rsidP="006460D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66A8E3DC" w14:textId="77777777" w:rsidR="006460D6" w:rsidRPr="00E952E2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83A5BA4" w14:textId="77777777" w:rsidR="006460D6" w:rsidRPr="00E952E2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1DA91EB" w14:textId="77777777" w:rsidR="006460D6" w:rsidRPr="00E952E2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CE193" w14:textId="77777777" w:rsidR="006460D6" w:rsidRPr="00E952E2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06B253" w14:textId="77777777" w:rsidR="006460D6" w:rsidRPr="00E952E2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5FF3DF89" w14:textId="77777777" w:rsidR="006460D6" w:rsidRPr="00E952E2" w:rsidRDefault="006460D6" w:rsidP="006460D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9D36C41" w14:textId="77777777" w:rsidR="006460D6" w:rsidRPr="00E952E2" w:rsidRDefault="006460D6" w:rsidP="0064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2EECB927" w14:textId="77777777" w:rsidR="006460D6" w:rsidRPr="00E952E2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87E835" w14:textId="77777777" w:rsidR="006460D6" w:rsidRPr="00E952E2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25AB" w:rsidRPr="00822A41" w14:paraId="009A1E08" w14:textId="77777777" w:rsidTr="008A756E">
        <w:trPr>
          <w:trHeight w:val="261"/>
        </w:trPr>
        <w:tc>
          <w:tcPr>
            <w:tcW w:w="2880" w:type="dxa"/>
            <w:shd w:val="clear" w:color="auto" w:fill="auto"/>
          </w:tcPr>
          <w:p w14:paraId="78FA05B1" w14:textId="77777777" w:rsidR="003225AB" w:rsidRPr="00A25CCA" w:rsidRDefault="003225AB" w:rsidP="003225AB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2AB951E3" w14:textId="77777777" w:rsidR="003225AB" w:rsidRPr="00A25CCA" w:rsidRDefault="003225AB" w:rsidP="003225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2872B3D" w14:textId="701A2A84" w:rsidR="003225AB" w:rsidRPr="00E952E2" w:rsidRDefault="003225AB" w:rsidP="008A1B8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52E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92785C" w14:textId="77777777" w:rsidR="003225AB" w:rsidRPr="00E952E2" w:rsidRDefault="003225AB" w:rsidP="003225A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2C2039EA" w14:textId="4E8B097D" w:rsidR="003225AB" w:rsidRPr="00E952E2" w:rsidRDefault="003225AB" w:rsidP="003225A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52E2">
              <w:rPr>
                <w:rFonts w:ascii="Angsana New" w:hAnsi="Angsana New"/>
                <w:sz w:val="30"/>
                <w:szCs w:val="30"/>
              </w:rPr>
              <w:t>(</w:t>
            </w:r>
            <w:r w:rsidRPr="00E952E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952E2">
              <w:rPr>
                <w:rFonts w:ascii="Angsana New" w:hAnsi="Angsana New"/>
                <w:sz w:val="30"/>
                <w:szCs w:val="30"/>
              </w:rPr>
              <w:t>,114,82</w:t>
            </w:r>
            <w:r w:rsidR="00E952E2" w:rsidRPr="00E952E2">
              <w:rPr>
                <w:rFonts w:ascii="Angsana New" w:hAnsi="Angsana New"/>
                <w:sz w:val="30"/>
                <w:szCs w:val="30"/>
              </w:rPr>
              <w:t>4</w:t>
            </w:r>
            <w:r w:rsidRPr="00E952E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B5A8D56" w14:textId="77777777" w:rsidR="003225AB" w:rsidRPr="00E952E2" w:rsidRDefault="003225AB" w:rsidP="003225A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0BED1973" w14:textId="7657D24B" w:rsidR="003225AB" w:rsidRPr="00E952E2" w:rsidRDefault="003225AB" w:rsidP="00E952E2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52E2">
              <w:rPr>
                <w:rFonts w:ascii="Angsana New" w:hAnsi="Angsana New"/>
                <w:sz w:val="30"/>
                <w:szCs w:val="30"/>
              </w:rPr>
              <w:t>(</w:t>
            </w:r>
            <w:r w:rsidRPr="00E952E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952E2">
              <w:rPr>
                <w:rFonts w:ascii="Angsana New" w:hAnsi="Angsana New"/>
                <w:sz w:val="30"/>
                <w:szCs w:val="30"/>
              </w:rPr>
              <w:t>,114,82</w:t>
            </w:r>
            <w:r w:rsidR="00E952E2" w:rsidRPr="00E952E2">
              <w:rPr>
                <w:rFonts w:ascii="Angsana New" w:hAnsi="Angsana New"/>
                <w:sz w:val="30"/>
                <w:szCs w:val="30"/>
              </w:rPr>
              <w:t>4</w:t>
            </w:r>
            <w:r w:rsidRPr="00E952E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21F61856" w14:textId="77777777" w:rsidR="003225AB" w:rsidRPr="00E952E2" w:rsidRDefault="003225AB" w:rsidP="003225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7910609F" w14:textId="769D7E75" w:rsidR="003225AB" w:rsidRPr="00E952E2" w:rsidRDefault="003225AB" w:rsidP="003225AB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52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457BB9C" w14:textId="77777777" w:rsidR="003225AB" w:rsidRPr="00E952E2" w:rsidRDefault="003225AB" w:rsidP="003225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C50F49" w14:textId="5EDF09C0" w:rsidR="003225AB" w:rsidRPr="00E952E2" w:rsidRDefault="003225AB" w:rsidP="003225AB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52E2">
              <w:rPr>
                <w:rFonts w:ascii="Angsana New" w:hAnsi="Angsana New"/>
                <w:sz w:val="30"/>
                <w:szCs w:val="30"/>
              </w:rPr>
              <w:t>(</w:t>
            </w:r>
            <w:r w:rsidRPr="00E952E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952E2">
              <w:rPr>
                <w:rFonts w:ascii="Angsana New" w:hAnsi="Angsana New"/>
                <w:sz w:val="30"/>
                <w:szCs w:val="30"/>
              </w:rPr>
              <w:t>,114,82</w:t>
            </w:r>
            <w:r w:rsidR="008A756E">
              <w:rPr>
                <w:rFonts w:ascii="Angsana New" w:hAnsi="Angsana New"/>
                <w:sz w:val="30"/>
                <w:szCs w:val="30"/>
              </w:rPr>
              <w:t>4</w:t>
            </w:r>
            <w:r w:rsidRPr="00E952E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  <w:vAlign w:val="bottom"/>
          </w:tcPr>
          <w:p w14:paraId="06E84588" w14:textId="77777777" w:rsidR="003225AB" w:rsidRPr="00E952E2" w:rsidRDefault="003225AB" w:rsidP="003225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7C01600" w14:textId="6642D154" w:rsidR="003225AB" w:rsidRPr="00E952E2" w:rsidRDefault="003225AB" w:rsidP="003225AB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52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3F18BC31" w14:textId="77777777" w:rsidR="003225AB" w:rsidRPr="00E952E2" w:rsidRDefault="003225AB" w:rsidP="003225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F87480" w14:textId="07C14273" w:rsidR="003225AB" w:rsidRPr="00E952E2" w:rsidRDefault="003225AB" w:rsidP="003225AB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52E2">
              <w:rPr>
                <w:rFonts w:ascii="Angsana New" w:hAnsi="Angsana New"/>
                <w:sz w:val="30"/>
                <w:szCs w:val="30"/>
              </w:rPr>
              <w:t>(</w:t>
            </w:r>
            <w:r w:rsidRPr="00E952E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952E2">
              <w:rPr>
                <w:rFonts w:ascii="Angsana New" w:hAnsi="Angsana New"/>
                <w:sz w:val="30"/>
                <w:szCs w:val="30"/>
              </w:rPr>
              <w:t>,114,82</w:t>
            </w:r>
            <w:r w:rsidR="008A756E">
              <w:rPr>
                <w:rFonts w:ascii="Angsana New" w:hAnsi="Angsana New"/>
                <w:sz w:val="30"/>
                <w:szCs w:val="30"/>
              </w:rPr>
              <w:t>4</w:t>
            </w:r>
            <w:r w:rsidRPr="00E952E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71D34" w:rsidRPr="00822A41" w14:paraId="3BC26B1F" w14:textId="77777777" w:rsidTr="008A756E">
        <w:trPr>
          <w:trHeight w:val="261"/>
        </w:trPr>
        <w:tc>
          <w:tcPr>
            <w:tcW w:w="2880" w:type="dxa"/>
            <w:shd w:val="clear" w:color="auto" w:fill="auto"/>
          </w:tcPr>
          <w:p w14:paraId="337ECFFB" w14:textId="77777777" w:rsidR="00871D34" w:rsidRPr="00A25CCA" w:rsidRDefault="00871D34" w:rsidP="00871D34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90" w:type="dxa"/>
          </w:tcPr>
          <w:p w14:paraId="22FD9712" w14:textId="77777777" w:rsidR="00871D34" w:rsidRPr="00A25CCA" w:rsidRDefault="00871D34" w:rsidP="00871D3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5994612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220F66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9B578AB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E3364D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44A6FD51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550E1FE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AFAB7C0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67F880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B4FF5E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  <w:vAlign w:val="bottom"/>
          </w:tcPr>
          <w:p w14:paraId="24B5B42F" w14:textId="77777777" w:rsidR="00871D34" w:rsidRPr="00E952E2" w:rsidRDefault="00871D34" w:rsidP="00871D3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9CE2C70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258BBBD3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B16025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225AB" w:rsidRPr="00822A41" w14:paraId="27C29121" w14:textId="77777777" w:rsidTr="008A756E">
        <w:trPr>
          <w:trHeight w:val="261"/>
        </w:trPr>
        <w:tc>
          <w:tcPr>
            <w:tcW w:w="3870" w:type="dxa"/>
            <w:gridSpan w:val="2"/>
            <w:shd w:val="clear" w:color="auto" w:fill="auto"/>
          </w:tcPr>
          <w:p w14:paraId="2C944B85" w14:textId="77777777" w:rsidR="003225AB" w:rsidRPr="00A25CCA" w:rsidRDefault="003225AB" w:rsidP="003225AB">
            <w:pPr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ที่ใช้ในการป้องกันความเสี่ยง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021FD30" w14:textId="20FA1F46" w:rsidR="003225AB" w:rsidRPr="00E952E2" w:rsidRDefault="003225AB" w:rsidP="003225AB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52E2">
              <w:rPr>
                <w:rFonts w:ascii="Angsana New" w:hAnsi="Angsana New"/>
                <w:sz w:val="30"/>
                <w:szCs w:val="30"/>
                <w:lang w:val="en-US" w:bidi="th-TH"/>
              </w:rPr>
              <w:t>(6,9</w:t>
            </w:r>
            <w:r w:rsidR="008A756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E952E2">
              <w:rPr>
                <w:rFonts w:ascii="Angsana New" w:hAnsi="Angsana New"/>
                <w:sz w:val="30"/>
                <w:szCs w:val="30"/>
                <w:lang w:val="en-US" w:bidi="th-TH"/>
              </w:rPr>
              <w:t>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FB0C67" w14:textId="77777777" w:rsidR="003225AB" w:rsidRPr="00E952E2" w:rsidRDefault="003225AB" w:rsidP="003225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7AFD3" w14:textId="18383707" w:rsidR="003225AB" w:rsidRPr="00E952E2" w:rsidRDefault="003225AB" w:rsidP="003225A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E952E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C0F46B" w14:textId="77777777" w:rsidR="003225AB" w:rsidRPr="00E952E2" w:rsidRDefault="003225AB" w:rsidP="003225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D5A48" w14:textId="36872840" w:rsidR="003225AB" w:rsidRPr="00E952E2" w:rsidRDefault="003225AB" w:rsidP="00E952E2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52E2">
              <w:rPr>
                <w:rFonts w:ascii="Angsana New" w:hAnsi="Angsana New"/>
                <w:sz w:val="30"/>
                <w:szCs w:val="30"/>
                <w:lang w:val="en-US" w:bidi="th-TH"/>
              </w:rPr>
              <w:t>(6,9</w:t>
            </w:r>
            <w:r w:rsidR="008A756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E952E2">
              <w:rPr>
                <w:rFonts w:ascii="Angsana New" w:hAnsi="Angsana New"/>
                <w:sz w:val="30"/>
                <w:szCs w:val="30"/>
                <w:lang w:val="en-US" w:bidi="th-TH"/>
              </w:rPr>
              <w:t>8)</w:t>
            </w:r>
          </w:p>
        </w:tc>
        <w:tc>
          <w:tcPr>
            <w:tcW w:w="241" w:type="dxa"/>
            <w:vAlign w:val="bottom"/>
          </w:tcPr>
          <w:p w14:paraId="722D327A" w14:textId="77777777" w:rsidR="003225AB" w:rsidRPr="00E952E2" w:rsidRDefault="003225AB" w:rsidP="003225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AF6669C" w14:textId="0A979A78" w:rsidR="003225AB" w:rsidRPr="00E952E2" w:rsidRDefault="003225AB" w:rsidP="003225AB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52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9CB44EA" w14:textId="77777777" w:rsidR="003225AB" w:rsidRPr="00E952E2" w:rsidRDefault="003225AB" w:rsidP="003225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1FA178" w14:textId="7AA044D3" w:rsidR="003225AB" w:rsidRPr="00E952E2" w:rsidRDefault="003225AB" w:rsidP="003225AB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52E2">
              <w:rPr>
                <w:rFonts w:ascii="Angsana New" w:hAnsi="Angsana New"/>
                <w:sz w:val="30"/>
                <w:szCs w:val="30"/>
                <w:lang w:val="en-US" w:bidi="th-TH"/>
              </w:rPr>
              <w:t>(6,9</w:t>
            </w:r>
            <w:r w:rsidR="008A756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E952E2">
              <w:rPr>
                <w:rFonts w:ascii="Angsana New" w:hAnsi="Angsana New"/>
                <w:sz w:val="30"/>
                <w:szCs w:val="30"/>
                <w:lang w:val="en-US" w:bidi="th-TH"/>
              </w:rPr>
              <w:t>8)</w:t>
            </w:r>
          </w:p>
        </w:tc>
        <w:tc>
          <w:tcPr>
            <w:tcW w:w="260" w:type="dxa"/>
            <w:vAlign w:val="bottom"/>
          </w:tcPr>
          <w:p w14:paraId="768257F9" w14:textId="77777777" w:rsidR="003225AB" w:rsidRPr="00E952E2" w:rsidRDefault="003225AB" w:rsidP="003225A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175F46E" w14:textId="293EE650" w:rsidR="003225AB" w:rsidRPr="00E952E2" w:rsidRDefault="003225AB" w:rsidP="003225AB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52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252ED4F0" w14:textId="77777777" w:rsidR="003225AB" w:rsidRPr="00E952E2" w:rsidRDefault="003225AB" w:rsidP="003225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ABBEC7" w14:textId="6ECC79B8" w:rsidR="003225AB" w:rsidRPr="00E952E2" w:rsidRDefault="003225AB" w:rsidP="003225AB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52E2">
              <w:rPr>
                <w:rFonts w:ascii="Angsana New" w:hAnsi="Angsana New"/>
                <w:sz w:val="30"/>
                <w:szCs w:val="30"/>
                <w:lang w:val="en-US" w:bidi="th-TH"/>
              </w:rPr>
              <w:t>(6,9</w:t>
            </w:r>
            <w:r w:rsidR="008A756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E952E2">
              <w:rPr>
                <w:rFonts w:ascii="Angsana New" w:hAnsi="Angsana New"/>
                <w:sz w:val="30"/>
                <w:szCs w:val="30"/>
                <w:lang w:val="en-US" w:bidi="th-TH"/>
              </w:rPr>
              <w:t>8)</w:t>
            </w:r>
          </w:p>
        </w:tc>
      </w:tr>
      <w:tr w:rsidR="00871D34" w:rsidRPr="00822A41" w14:paraId="7E55D332" w14:textId="77777777" w:rsidTr="008A756E">
        <w:trPr>
          <w:trHeight w:val="261"/>
        </w:trPr>
        <w:tc>
          <w:tcPr>
            <w:tcW w:w="2880" w:type="dxa"/>
            <w:shd w:val="clear" w:color="auto" w:fill="auto"/>
          </w:tcPr>
          <w:p w14:paraId="6E465CFD" w14:textId="77777777" w:rsidR="00871D34" w:rsidRPr="000A5022" w:rsidRDefault="00871D34" w:rsidP="00871D34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0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0A50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90" w:type="dxa"/>
            <w:shd w:val="clear" w:color="auto" w:fill="auto"/>
          </w:tcPr>
          <w:p w14:paraId="1C6A4EBC" w14:textId="77777777" w:rsidR="00871D34" w:rsidRPr="00A25CCA" w:rsidRDefault="00871D34" w:rsidP="00871D34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B450F" w14:textId="1334EF1E" w:rsidR="00871D34" w:rsidRPr="00E952E2" w:rsidRDefault="00871D34" w:rsidP="00871D3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952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3225AB" w:rsidRPr="00E952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6,9</w:t>
            </w:r>
            <w:r w:rsidR="008A7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3225AB" w:rsidRPr="00E952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E952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752439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B5507" w14:textId="2DAD78BA" w:rsidR="00871D34" w:rsidRPr="00E952E2" w:rsidRDefault="00871D34" w:rsidP="00871D34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52E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E952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E952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225AB" w:rsidRPr="00E952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114,82</w:t>
            </w:r>
            <w:r w:rsidR="00E952E2" w:rsidRPr="00E952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E952E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F9E1D5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597E9F" w14:textId="7B65539B" w:rsidR="00871D34" w:rsidRPr="00E952E2" w:rsidRDefault="00871D34" w:rsidP="00E952E2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952E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E952E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E952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225AB" w:rsidRPr="00E952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121,81</w:t>
            </w:r>
            <w:r w:rsidR="00E952E2" w:rsidRPr="00E952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E952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425B7639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9D34817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817CF6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A3C4B5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  <w:vAlign w:val="bottom"/>
          </w:tcPr>
          <w:p w14:paraId="30BE1757" w14:textId="77777777" w:rsidR="00871D34" w:rsidRPr="00E952E2" w:rsidRDefault="00871D34" w:rsidP="00871D3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792384E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0F86B7B2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41D359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610BE6F1" w14:textId="77777777" w:rsidR="00945E30" w:rsidRDefault="00945E30" w:rsidP="00945E30"/>
    <w:p w14:paraId="5A5289D9" w14:textId="77777777" w:rsidR="00E85568" w:rsidRDefault="00E85568" w:rsidP="00E85568"/>
    <w:p w14:paraId="4699B9E4" w14:textId="688D4D21" w:rsidR="00E85568" w:rsidRDefault="00E85568" w:rsidP="00E85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805"/>
        </w:tabs>
      </w:pPr>
      <w:r>
        <w:tab/>
      </w:r>
    </w:p>
    <w:p w14:paraId="3D942B83" w14:textId="127D3600" w:rsidR="00E85568" w:rsidRPr="00E85568" w:rsidRDefault="00E85568" w:rsidP="00E85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805"/>
        </w:tabs>
        <w:sectPr w:rsidR="00E85568" w:rsidRPr="00E85568" w:rsidSect="00E85568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1440" w:right="576" w:bottom="1152" w:left="576" w:header="720" w:footer="490" w:gutter="0"/>
          <w:cols w:space="720"/>
        </w:sectPr>
      </w:pPr>
      <w:r>
        <w:tab/>
      </w:r>
    </w:p>
    <w:p w14:paraId="26353E66" w14:textId="77777777" w:rsidR="00F12FB6" w:rsidRPr="000819B2" w:rsidRDefault="00152A02" w:rsidP="00F12F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819B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63A7878C" w14:textId="77777777" w:rsidR="00F12FB6" w:rsidRPr="00751837" w:rsidRDefault="00F12FB6" w:rsidP="00F12FB6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D08046A" w14:textId="77777777" w:rsidR="00152A02" w:rsidRPr="00511AE1" w:rsidRDefault="00152A02" w:rsidP="00152A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511AE1">
        <w:rPr>
          <w:rFonts w:ascii="Angsana New" w:hAnsi="Angsana New" w:hint="cs"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279E2855" w14:textId="77777777" w:rsidR="00152A02" w:rsidRPr="00751837" w:rsidRDefault="00152A02" w:rsidP="00F12FB6">
      <w:pPr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p w14:paraId="797E05D7" w14:textId="32A39CF8" w:rsidR="00E02AC7" w:rsidRDefault="00215B79" w:rsidP="000B5DC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11AE1">
        <w:rPr>
          <w:rFonts w:ascii="Angsana New" w:hAnsi="Angsana New"/>
          <w:i/>
          <w:iCs/>
          <w:sz w:val="30"/>
          <w:szCs w:val="30"/>
          <w:lang w:bidi="th-TH"/>
        </w:rPr>
        <w:t>Swap model</w:t>
      </w:r>
      <w:r w:rsidR="00C726CC">
        <w:rPr>
          <w:rFonts w:ascii="Angsana New" w:hAnsi="Angsana New"/>
          <w:i/>
          <w:iCs/>
          <w:sz w:val="30"/>
          <w:szCs w:val="30"/>
          <w:lang w:bidi="th-TH"/>
        </w:rPr>
        <w:t>s</w:t>
      </w:r>
      <w:r w:rsidRPr="00511AE1">
        <w:rPr>
          <w:rFonts w:ascii="Angsana New" w:hAnsi="Angsana New"/>
          <w:sz w:val="30"/>
          <w:szCs w:val="30"/>
          <w:lang w:bidi="th-TH"/>
        </w:rPr>
        <w:t xml:space="preserve"> </w:t>
      </w:r>
      <w:r w:rsidR="000819B2">
        <w:rPr>
          <w:rFonts w:ascii="Angsana New" w:hAnsi="Angsana New"/>
          <w:sz w:val="30"/>
          <w:szCs w:val="30"/>
          <w:lang w:bidi="th-TH"/>
        </w:rPr>
        <w:t xml:space="preserve">- </w:t>
      </w:r>
      <w:r w:rsidR="000819B2" w:rsidRPr="000819B2">
        <w:rPr>
          <w:rFonts w:ascii="Angsana New" w:hAnsi="Angsana New" w:hint="cs"/>
          <w:sz w:val="30"/>
          <w:szCs w:val="30"/>
          <w:cs/>
          <w:lang w:bidi="th-TH"/>
        </w:rPr>
        <w:t>มูลค่าปัจจุบันของประมาณการกระแสเงินสดในอนาคต</w:t>
      </w:r>
      <w:r w:rsidR="000819B2" w:rsidRPr="000819B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0819B2" w:rsidRPr="000819B2">
        <w:rPr>
          <w:rFonts w:ascii="Angsana New" w:hAnsi="Angsana New" w:hint="cs"/>
          <w:sz w:val="30"/>
          <w:szCs w:val="30"/>
          <w:cs/>
          <w:lang w:bidi="th-TH"/>
        </w:rPr>
        <w:t>โดยใช้เส้นอัตราผลตอบแทนที่สังเกตได้</w:t>
      </w:r>
    </w:p>
    <w:p w14:paraId="5C5F624D" w14:textId="524B18EF" w:rsidR="007C5A2E" w:rsidRPr="00751837" w:rsidRDefault="007C5A2E" w:rsidP="000B5DC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0"/>
        </w:rPr>
      </w:pPr>
    </w:p>
    <w:p w14:paraId="567F2FCB" w14:textId="44B5A4E4" w:rsidR="00913400" w:rsidRPr="002A6AEA" w:rsidRDefault="00DD00F7" w:rsidP="00515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1</w:t>
      </w:r>
      <w:r w:rsidR="00193118">
        <w:rPr>
          <w:rFonts w:ascii="Angsana New" w:hAnsi="Angsana New" w:hint="cs"/>
          <w:b/>
          <w:bCs/>
          <w:sz w:val="30"/>
          <w:szCs w:val="30"/>
          <w:cs/>
          <w:lang w:val="th-TH"/>
        </w:rPr>
        <w:t>2</w:t>
      </w:r>
      <w:r w:rsidR="00515202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30371F" w:rsidRPr="002A6AEA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</w:t>
      </w:r>
      <w:r w:rsidR="00913400" w:rsidRPr="002A6AEA">
        <w:rPr>
          <w:rFonts w:ascii="Angsana New" w:hAnsi="Angsana New"/>
          <w:b/>
          <w:bCs/>
          <w:sz w:val="30"/>
          <w:szCs w:val="30"/>
          <w:cs/>
          <w:lang w:val="th-TH"/>
        </w:rPr>
        <w:t>ระผูกพัน</w:t>
      </w:r>
      <w:r w:rsidR="00882FAF" w:rsidRPr="002A6AEA">
        <w:rPr>
          <w:rFonts w:ascii="Angsana New" w:hAnsi="Angsana New"/>
          <w:b/>
          <w:bCs/>
          <w:sz w:val="30"/>
          <w:szCs w:val="30"/>
          <w:cs/>
          <w:lang w:val="th-TH"/>
        </w:rPr>
        <w:t>กับบุคคลหรือกิจการ</w:t>
      </w:r>
      <w:r w:rsidR="00917D61" w:rsidRPr="002A6AEA">
        <w:rPr>
          <w:rFonts w:ascii="Angsana New" w:hAnsi="Angsana New"/>
          <w:b/>
          <w:bCs/>
          <w:sz w:val="30"/>
          <w:szCs w:val="30"/>
          <w:cs/>
          <w:lang w:val="th-TH"/>
        </w:rPr>
        <w:t>ที่ไม่เกี่ยวข้องกัน</w:t>
      </w:r>
    </w:p>
    <w:p w14:paraId="685951B1" w14:textId="77777777" w:rsidR="001D2061" w:rsidRPr="00751837" w:rsidRDefault="001D2061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706"/>
        <w:jc w:val="both"/>
        <w:rPr>
          <w:rFonts w:ascii="Angsana New" w:hAnsi="Angsana New"/>
          <w:sz w:val="20"/>
          <w:szCs w:val="20"/>
        </w:rPr>
      </w:pPr>
    </w:p>
    <w:tbl>
      <w:tblPr>
        <w:tblW w:w="91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327"/>
        <w:gridCol w:w="1711"/>
        <w:gridCol w:w="270"/>
        <w:gridCol w:w="1802"/>
      </w:tblGrid>
      <w:tr w:rsidR="00EA3875" w:rsidRPr="00EC0B4E" w14:paraId="46FF80AF" w14:textId="77777777" w:rsidTr="00EC0B4E">
        <w:trPr>
          <w:trHeight w:val="659"/>
          <w:tblHeader/>
        </w:trPr>
        <w:tc>
          <w:tcPr>
            <w:tcW w:w="2924" w:type="pct"/>
            <w:vAlign w:val="bottom"/>
            <w:hideMark/>
          </w:tcPr>
          <w:p w14:paraId="459FD010" w14:textId="48BC8615" w:rsidR="00EA3875" w:rsidRPr="000F30F8" w:rsidRDefault="00EA3875" w:rsidP="00A175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F30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EC0B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9A47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EC0B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2564</w:t>
            </w:r>
          </w:p>
        </w:tc>
        <w:tc>
          <w:tcPr>
            <w:tcW w:w="939" w:type="pct"/>
            <w:vAlign w:val="bottom"/>
            <w:hideMark/>
          </w:tcPr>
          <w:p w14:paraId="1EFDCAB5" w14:textId="77777777" w:rsidR="00EA3875" w:rsidRPr="000F30F8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3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  <w:vAlign w:val="bottom"/>
          </w:tcPr>
          <w:p w14:paraId="095653E1" w14:textId="77777777" w:rsidR="00EA3875" w:rsidRPr="000F30F8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pct"/>
            <w:vAlign w:val="bottom"/>
            <w:hideMark/>
          </w:tcPr>
          <w:p w14:paraId="4FDC9536" w14:textId="77777777" w:rsidR="00EA3875" w:rsidRPr="000F30F8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3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C55147A" w14:textId="77777777" w:rsidR="00EA3875" w:rsidRPr="000F30F8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3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A3875" w:rsidRPr="00EC0B4E" w14:paraId="704C2A2D" w14:textId="77777777" w:rsidTr="00EC0B4E">
        <w:trPr>
          <w:tblHeader/>
        </w:trPr>
        <w:tc>
          <w:tcPr>
            <w:tcW w:w="2924" w:type="pct"/>
          </w:tcPr>
          <w:p w14:paraId="52F896C9" w14:textId="77777777" w:rsidR="00EA3875" w:rsidRPr="000F30F8" w:rsidRDefault="00EA3875" w:rsidP="00A175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6" w:type="pct"/>
            <w:gridSpan w:val="3"/>
            <w:hideMark/>
          </w:tcPr>
          <w:p w14:paraId="25BD755D" w14:textId="77777777" w:rsidR="00EA3875" w:rsidRPr="000F30F8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0F30F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A3875" w:rsidRPr="00EC0B4E" w14:paraId="41DFB0D8" w14:textId="77777777" w:rsidTr="00EC0B4E">
        <w:tc>
          <w:tcPr>
            <w:tcW w:w="2924" w:type="pct"/>
            <w:hideMark/>
          </w:tcPr>
          <w:p w14:paraId="34FB05CC" w14:textId="77777777" w:rsidR="00EA3875" w:rsidRPr="000F30F8" w:rsidRDefault="00EA3875" w:rsidP="00A175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  <w:r w:rsidRPr="000F30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939" w:type="pct"/>
          </w:tcPr>
          <w:p w14:paraId="1D1A29EB" w14:textId="77777777" w:rsidR="00EA3875" w:rsidRPr="000F30F8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FC6E8CD" w14:textId="77777777" w:rsidR="00EA3875" w:rsidRPr="00EC0B4E" w:rsidRDefault="00EA38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89" w:type="pct"/>
          </w:tcPr>
          <w:p w14:paraId="5CDDBE70" w14:textId="77777777" w:rsidR="00EA3875" w:rsidRPr="000F30F8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1D34" w:rsidRPr="00EC0B4E" w14:paraId="50472099" w14:textId="77777777" w:rsidTr="00EC0B4E">
        <w:tc>
          <w:tcPr>
            <w:tcW w:w="2924" w:type="pct"/>
            <w:hideMark/>
          </w:tcPr>
          <w:p w14:paraId="3D90265C" w14:textId="77777777" w:rsidR="00871D34" w:rsidRPr="000F30F8" w:rsidRDefault="00871D34" w:rsidP="00871D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  <w:r w:rsidRPr="000F30F8">
              <w:rPr>
                <w:rFonts w:ascii="Angsana New" w:hAnsi="Angsana New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939" w:type="pct"/>
          </w:tcPr>
          <w:p w14:paraId="5E1C73BB" w14:textId="6FCFBC3B" w:rsidR="00871D34" w:rsidRPr="000F30F8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146,779</w:t>
            </w:r>
          </w:p>
        </w:tc>
        <w:tc>
          <w:tcPr>
            <w:tcW w:w="148" w:type="pct"/>
          </w:tcPr>
          <w:p w14:paraId="0490C4BF" w14:textId="77777777" w:rsidR="00871D34" w:rsidRPr="000F30F8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pct"/>
          </w:tcPr>
          <w:p w14:paraId="40D897DF" w14:textId="0EA20C27" w:rsidR="00871D34" w:rsidRPr="000F30F8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146,779</w:t>
            </w:r>
          </w:p>
        </w:tc>
      </w:tr>
      <w:tr w:rsidR="00871D34" w:rsidRPr="00EC0B4E" w14:paraId="3EC326E4" w14:textId="77777777" w:rsidTr="00EC0B4E">
        <w:tc>
          <w:tcPr>
            <w:tcW w:w="2924" w:type="pct"/>
          </w:tcPr>
          <w:p w14:paraId="53BA7E93" w14:textId="77777777" w:rsidR="00871D34" w:rsidRPr="000F30F8" w:rsidRDefault="00871D34" w:rsidP="00871D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0F30F8">
              <w:rPr>
                <w:rFonts w:ascii="Angsana New" w:hAnsi="Angsana New"/>
                <w:sz w:val="30"/>
                <w:szCs w:val="30"/>
                <w:cs/>
              </w:rPr>
              <w:t>อาคารและสิ่งก่อสร้างอื่น</w:t>
            </w:r>
          </w:p>
        </w:tc>
        <w:tc>
          <w:tcPr>
            <w:tcW w:w="939" w:type="pct"/>
          </w:tcPr>
          <w:p w14:paraId="3496A3F2" w14:textId="1FBB3A8A" w:rsidR="00871D34" w:rsidRPr="000F30F8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1,807</w:t>
            </w:r>
          </w:p>
        </w:tc>
        <w:tc>
          <w:tcPr>
            <w:tcW w:w="148" w:type="pct"/>
          </w:tcPr>
          <w:p w14:paraId="121C4CE4" w14:textId="77777777" w:rsidR="00871D34" w:rsidRPr="000F30F8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pct"/>
          </w:tcPr>
          <w:p w14:paraId="62BE6F5D" w14:textId="79B8E1A5" w:rsidR="00871D34" w:rsidRPr="000F30F8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1,807</w:t>
            </w:r>
          </w:p>
        </w:tc>
      </w:tr>
      <w:tr w:rsidR="00871D34" w:rsidRPr="00EC0B4E" w14:paraId="147CC351" w14:textId="77777777" w:rsidTr="00EC0B4E">
        <w:tc>
          <w:tcPr>
            <w:tcW w:w="2924" w:type="pct"/>
          </w:tcPr>
          <w:p w14:paraId="5FB7C614" w14:textId="77777777" w:rsidR="00871D34" w:rsidRPr="000F30F8" w:rsidRDefault="00871D34" w:rsidP="00871D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0F30F8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939" w:type="pct"/>
          </w:tcPr>
          <w:p w14:paraId="2836D185" w14:textId="1FCC317E" w:rsidR="00871D34" w:rsidRPr="000F30F8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1,238</w:t>
            </w:r>
          </w:p>
        </w:tc>
        <w:tc>
          <w:tcPr>
            <w:tcW w:w="148" w:type="pct"/>
          </w:tcPr>
          <w:p w14:paraId="5A10B681" w14:textId="77777777" w:rsidR="00871D34" w:rsidRPr="000F30F8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pct"/>
          </w:tcPr>
          <w:p w14:paraId="4E364EE0" w14:textId="44B580F6" w:rsidR="00871D34" w:rsidRPr="000F30F8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1,238</w:t>
            </w:r>
          </w:p>
        </w:tc>
      </w:tr>
      <w:tr w:rsidR="00871D34" w:rsidRPr="00EC0B4E" w14:paraId="28508A4E" w14:textId="77777777" w:rsidTr="00EC0B4E">
        <w:tc>
          <w:tcPr>
            <w:tcW w:w="2924" w:type="pct"/>
            <w:hideMark/>
          </w:tcPr>
          <w:p w14:paraId="115DA909" w14:textId="77777777" w:rsidR="00871D34" w:rsidRPr="000F30F8" w:rsidRDefault="00871D34" w:rsidP="00871D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3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2A70FF" w14:textId="77E524A3" w:rsidR="00871D34" w:rsidRPr="000F30F8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  <w:r w:rsidR="008A756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952E2">
              <w:rPr>
                <w:rFonts w:ascii="Angsana New" w:hAnsi="Angsana New"/>
                <w:b/>
                <w:bCs/>
                <w:sz w:val="30"/>
                <w:szCs w:val="30"/>
              </w:rPr>
              <w:t>824</w:t>
            </w:r>
          </w:p>
        </w:tc>
        <w:tc>
          <w:tcPr>
            <w:tcW w:w="148" w:type="pct"/>
          </w:tcPr>
          <w:p w14:paraId="643DBF5A" w14:textId="77777777" w:rsidR="00871D34" w:rsidRPr="000F30F8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2BBEF" w14:textId="34C43FF3" w:rsidR="00871D34" w:rsidRPr="000F30F8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149,</w:t>
            </w:r>
            <w:r w:rsidR="00E952E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</w:tr>
      <w:tr w:rsidR="00871D34" w:rsidRPr="00751837" w14:paraId="027B7B92" w14:textId="77777777" w:rsidTr="00EC0B4E">
        <w:tc>
          <w:tcPr>
            <w:tcW w:w="2924" w:type="pct"/>
          </w:tcPr>
          <w:p w14:paraId="34D69AF1" w14:textId="77777777" w:rsidR="00871D34" w:rsidRPr="00751837" w:rsidRDefault="00871D34" w:rsidP="00871D34">
            <w:pPr>
              <w:pStyle w:val="NoSpacing"/>
              <w:ind w:firstLine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802E9C4" w14:textId="77777777" w:rsidR="00871D34" w:rsidRPr="00751837" w:rsidRDefault="00871D34" w:rsidP="00871D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14:paraId="12CED25B" w14:textId="77777777" w:rsidR="00871D34" w:rsidRPr="00751837" w:rsidRDefault="00871D34" w:rsidP="00871D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ind w:right="-110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8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68B1D8" w14:textId="77777777" w:rsidR="00871D34" w:rsidRPr="00751837" w:rsidRDefault="00871D34" w:rsidP="00871D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0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71D34" w:rsidRPr="00EC0B4E" w14:paraId="04D4459D" w14:textId="77777777" w:rsidTr="00EC0B4E">
        <w:tc>
          <w:tcPr>
            <w:tcW w:w="2924" w:type="pct"/>
          </w:tcPr>
          <w:p w14:paraId="56404A2F" w14:textId="77777777" w:rsidR="00871D34" w:rsidRPr="000F30F8" w:rsidRDefault="00871D34" w:rsidP="00871D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70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40097820"/>
            <w:r w:rsidRPr="000F30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939" w:type="pct"/>
          </w:tcPr>
          <w:p w14:paraId="7B6AC51D" w14:textId="77777777" w:rsidR="00871D34" w:rsidRPr="000F30F8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A18EAC9" w14:textId="77777777" w:rsidR="00871D34" w:rsidRPr="000F30F8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pct"/>
          </w:tcPr>
          <w:p w14:paraId="38F40799" w14:textId="77777777" w:rsidR="00871D34" w:rsidRPr="000F30F8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1"/>
      <w:tr w:rsidR="00871D34" w:rsidRPr="00EC0B4E" w14:paraId="578CE1FD" w14:textId="77777777" w:rsidTr="00EC0B4E">
        <w:tc>
          <w:tcPr>
            <w:tcW w:w="2924" w:type="pct"/>
          </w:tcPr>
          <w:p w14:paraId="5E7F4105" w14:textId="124576C9" w:rsidR="00871D34" w:rsidRPr="000F30F8" w:rsidRDefault="00871D34" w:rsidP="00871D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30F8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0F30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78BF">
              <w:rPr>
                <w:rFonts w:ascii="Angsana New" w:hAnsi="Angsana New"/>
                <w:sz w:val="30"/>
                <w:szCs w:val="30"/>
              </w:rPr>
              <w:t>1</w:t>
            </w:r>
            <w:r w:rsidRPr="000F30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F30F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39" w:type="pct"/>
          </w:tcPr>
          <w:p w14:paraId="52EE445E" w14:textId="4700483B" w:rsidR="00871D34" w:rsidRPr="00E952E2" w:rsidRDefault="00C726CC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10,17</w:t>
            </w:r>
            <w:r w:rsidR="001341B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8" w:type="pct"/>
          </w:tcPr>
          <w:p w14:paraId="19C1A50A" w14:textId="77777777" w:rsidR="00871D34" w:rsidRPr="00E952E2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pct"/>
          </w:tcPr>
          <w:p w14:paraId="34E530C6" w14:textId="18C0D755" w:rsidR="00871D34" w:rsidRPr="00E952E2" w:rsidRDefault="00C726CC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10,17</w:t>
            </w:r>
            <w:r w:rsidR="001341BA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871D34" w:rsidRPr="00EC0B4E" w14:paraId="56C92915" w14:textId="77777777" w:rsidTr="00EC0B4E">
        <w:tc>
          <w:tcPr>
            <w:tcW w:w="2924" w:type="pct"/>
          </w:tcPr>
          <w:p w14:paraId="52C67A61" w14:textId="0DEAAC01" w:rsidR="00871D34" w:rsidRPr="000F30F8" w:rsidRDefault="00871D34" w:rsidP="00871D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1</w:t>
            </w:r>
            <w:r w:rsidRPr="000F30F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B78BF">
              <w:rPr>
                <w:rFonts w:ascii="Angsana New" w:hAnsi="Angsana New"/>
                <w:sz w:val="30"/>
                <w:szCs w:val="30"/>
              </w:rPr>
              <w:t>5</w:t>
            </w:r>
            <w:r w:rsidRPr="000F30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F30F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39" w:type="pct"/>
          </w:tcPr>
          <w:p w14:paraId="2351C26B" w14:textId="5126BB13" w:rsidR="00871D34" w:rsidRPr="00E952E2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952E2">
              <w:rPr>
                <w:rFonts w:ascii="Angsana New" w:hAnsi="Angsana New"/>
                <w:sz w:val="30"/>
                <w:szCs w:val="30"/>
              </w:rPr>
              <w:t>1</w:t>
            </w:r>
            <w:r w:rsidR="00C726CC">
              <w:rPr>
                <w:rFonts w:ascii="Angsana New" w:hAnsi="Angsana New"/>
                <w:sz w:val="30"/>
                <w:szCs w:val="30"/>
              </w:rPr>
              <w:t>7,285</w:t>
            </w:r>
          </w:p>
        </w:tc>
        <w:tc>
          <w:tcPr>
            <w:tcW w:w="148" w:type="pct"/>
          </w:tcPr>
          <w:p w14:paraId="129C3AEC" w14:textId="77777777" w:rsidR="00871D34" w:rsidRPr="00E952E2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pct"/>
          </w:tcPr>
          <w:p w14:paraId="0E8D1E1E" w14:textId="3B51DB10" w:rsidR="00871D34" w:rsidRPr="00E952E2" w:rsidRDefault="00C726CC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17,285</w:t>
            </w:r>
          </w:p>
        </w:tc>
      </w:tr>
      <w:tr w:rsidR="00871D34" w:rsidRPr="00EC0B4E" w14:paraId="65C24E04" w14:textId="77777777" w:rsidTr="00EC0B4E">
        <w:tc>
          <w:tcPr>
            <w:tcW w:w="2924" w:type="pct"/>
          </w:tcPr>
          <w:p w14:paraId="7E39EFB4" w14:textId="77777777" w:rsidR="00871D34" w:rsidRPr="000F30F8" w:rsidRDefault="00871D34" w:rsidP="00871D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30F8">
              <w:rPr>
                <w:rFonts w:ascii="Angsana New" w:hAnsi="Angsana New"/>
                <w:sz w:val="30"/>
                <w:szCs w:val="30"/>
                <w:cs/>
              </w:rPr>
              <w:t xml:space="preserve">หลัง </w:t>
            </w:r>
            <w:r w:rsidRPr="007B78BF">
              <w:rPr>
                <w:rFonts w:ascii="Angsana New" w:hAnsi="Angsana New"/>
                <w:sz w:val="30"/>
                <w:szCs w:val="30"/>
              </w:rPr>
              <w:t>5</w:t>
            </w:r>
            <w:r w:rsidRPr="000F30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F30F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39" w:type="pct"/>
          </w:tcPr>
          <w:p w14:paraId="0FADCDDF" w14:textId="070BA783" w:rsidR="00871D34" w:rsidRPr="00E952E2" w:rsidRDefault="00C726CC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81,512</w:t>
            </w:r>
          </w:p>
        </w:tc>
        <w:tc>
          <w:tcPr>
            <w:tcW w:w="148" w:type="pct"/>
          </w:tcPr>
          <w:p w14:paraId="19BF92B2" w14:textId="77777777" w:rsidR="00871D34" w:rsidRPr="00E952E2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pct"/>
          </w:tcPr>
          <w:p w14:paraId="656B705B" w14:textId="1AD6D80F" w:rsidR="00871D34" w:rsidRPr="00E952E2" w:rsidRDefault="00C726CC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81,512</w:t>
            </w:r>
          </w:p>
        </w:tc>
      </w:tr>
      <w:tr w:rsidR="00871D34" w:rsidRPr="00EC0B4E" w14:paraId="1601B254" w14:textId="77777777" w:rsidTr="00EC0B4E">
        <w:tc>
          <w:tcPr>
            <w:tcW w:w="2924" w:type="pct"/>
          </w:tcPr>
          <w:p w14:paraId="6A37CC10" w14:textId="77777777" w:rsidR="00871D34" w:rsidRPr="000F30F8" w:rsidRDefault="00871D34" w:rsidP="00871D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0F3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9C6F21" w14:textId="3BD1A8E6" w:rsidR="00871D34" w:rsidRPr="00E952E2" w:rsidRDefault="00C726CC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108,9</w:t>
            </w:r>
            <w:r w:rsidR="001341BA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48" w:type="pct"/>
            <w:vAlign w:val="bottom"/>
          </w:tcPr>
          <w:p w14:paraId="016045B8" w14:textId="77777777" w:rsidR="00871D34" w:rsidRPr="00E952E2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5F59B7" w14:textId="33044A18" w:rsidR="00871D34" w:rsidRPr="00C726CC" w:rsidRDefault="00C726CC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26CC">
              <w:rPr>
                <w:rFonts w:ascii="Angsana New" w:hAnsi="Angsana New"/>
                <w:b/>
                <w:bCs/>
                <w:sz w:val="30"/>
                <w:szCs w:val="30"/>
              </w:rPr>
              <w:t>108,9</w:t>
            </w:r>
            <w:r w:rsidR="001341BA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</w:p>
        </w:tc>
      </w:tr>
      <w:tr w:rsidR="00871D34" w:rsidRPr="00751837" w14:paraId="1767EBA8" w14:textId="77777777" w:rsidTr="00EC0B4E">
        <w:tc>
          <w:tcPr>
            <w:tcW w:w="2924" w:type="pct"/>
          </w:tcPr>
          <w:p w14:paraId="5A22EE38" w14:textId="77777777" w:rsidR="00871D34" w:rsidRPr="00751837" w:rsidRDefault="00871D34" w:rsidP="00871D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9" w:type="pct"/>
          </w:tcPr>
          <w:p w14:paraId="0919D2E8" w14:textId="77777777" w:rsidR="00871D34" w:rsidRPr="00751837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48" w:type="pct"/>
          </w:tcPr>
          <w:p w14:paraId="3EBCCBB9" w14:textId="77777777" w:rsidR="00871D34" w:rsidRPr="00751837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pct"/>
          </w:tcPr>
          <w:p w14:paraId="6BE04FF2" w14:textId="77777777" w:rsidR="00871D34" w:rsidRPr="00751837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</w:tr>
      <w:tr w:rsidR="00871D34" w:rsidRPr="00EC0B4E" w14:paraId="3E9D75D5" w14:textId="77777777" w:rsidTr="00EC0B4E">
        <w:tc>
          <w:tcPr>
            <w:tcW w:w="2924" w:type="pct"/>
            <w:hideMark/>
          </w:tcPr>
          <w:p w14:paraId="08C83F83" w14:textId="77777777" w:rsidR="00871D34" w:rsidRPr="000F30F8" w:rsidRDefault="00871D34" w:rsidP="00871D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  <w:r w:rsidRPr="000F30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39" w:type="pct"/>
          </w:tcPr>
          <w:p w14:paraId="05392FE7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DEF63F1" w14:textId="77777777" w:rsidR="00871D34" w:rsidRPr="00E952E2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pct"/>
          </w:tcPr>
          <w:p w14:paraId="63DA0923" w14:textId="77777777" w:rsidR="00871D34" w:rsidRPr="00E952E2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1D34" w:rsidRPr="00EC0B4E" w14:paraId="2BB0873B" w14:textId="77777777" w:rsidTr="00EC0B4E">
        <w:tc>
          <w:tcPr>
            <w:tcW w:w="2924" w:type="pct"/>
            <w:hideMark/>
          </w:tcPr>
          <w:p w14:paraId="39BE385B" w14:textId="77777777" w:rsidR="00871D34" w:rsidRPr="000F30F8" w:rsidRDefault="00871D34" w:rsidP="00871D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  <w:r w:rsidRPr="000F30F8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39" w:type="pct"/>
          </w:tcPr>
          <w:p w14:paraId="5184DBF1" w14:textId="087BE0C6" w:rsidR="00871D34" w:rsidRPr="00E952E2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952E2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48" w:type="pct"/>
          </w:tcPr>
          <w:p w14:paraId="70F68111" w14:textId="77777777" w:rsidR="00871D34" w:rsidRPr="00E952E2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pct"/>
          </w:tcPr>
          <w:p w14:paraId="3BC2652F" w14:textId="2AFD5F6A" w:rsidR="00871D34" w:rsidRPr="00E952E2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952E2"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871D34" w:rsidRPr="00EC0B4E" w14:paraId="5EAF5CF9" w14:textId="77777777" w:rsidTr="00EC0B4E">
        <w:tc>
          <w:tcPr>
            <w:tcW w:w="2924" w:type="pct"/>
            <w:hideMark/>
          </w:tcPr>
          <w:p w14:paraId="2E409D07" w14:textId="77777777" w:rsidR="00871D34" w:rsidRPr="000F30F8" w:rsidRDefault="00871D34" w:rsidP="00871D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  <w:r w:rsidRPr="000F30F8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939" w:type="pct"/>
          </w:tcPr>
          <w:p w14:paraId="7FD4F107" w14:textId="4AF0F36F" w:rsidR="00871D34" w:rsidRPr="000F30F8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38,767</w:t>
            </w:r>
          </w:p>
        </w:tc>
        <w:tc>
          <w:tcPr>
            <w:tcW w:w="148" w:type="pct"/>
          </w:tcPr>
          <w:p w14:paraId="272F916E" w14:textId="77777777" w:rsidR="00871D34" w:rsidRPr="000F30F8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pct"/>
          </w:tcPr>
          <w:p w14:paraId="66EAF469" w14:textId="554226FF" w:rsidR="00871D34" w:rsidRPr="000F30F8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38,767</w:t>
            </w:r>
          </w:p>
        </w:tc>
      </w:tr>
      <w:tr w:rsidR="00871D34" w:rsidRPr="000F30F8" w14:paraId="2BFDC09C" w14:textId="77777777" w:rsidTr="00EC0B4E">
        <w:tc>
          <w:tcPr>
            <w:tcW w:w="2924" w:type="pct"/>
            <w:hideMark/>
          </w:tcPr>
          <w:p w14:paraId="088EADD4" w14:textId="77777777" w:rsidR="00871D34" w:rsidRPr="000F30F8" w:rsidRDefault="00871D34" w:rsidP="00871D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3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F4AAC" w14:textId="419A9C14" w:rsidR="00871D34" w:rsidRPr="000F30F8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38,846</w:t>
            </w:r>
          </w:p>
        </w:tc>
        <w:tc>
          <w:tcPr>
            <w:tcW w:w="148" w:type="pct"/>
            <w:vAlign w:val="bottom"/>
          </w:tcPr>
          <w:p w14:paraId="33D08C37" w14:textId="77777777" w:rsidR="00871D34" w:rsidRPr="000F30F8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9FEAC0" w14:textId="65DED508" w:rsidR="00871D34" w:rsidRPr="000F30F8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38,846</w:t>
            </w:r>
          </w:p>
        </w:tc>
      </w:tr>
    </w:tbl>
    <w:p w14:paraId="482AD85D" w14:textId="13295257" w:rsidR="00B36DE8" w:rsidRPr="00751837" w:rsidRDefault="00B36DE8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0"/>
          <w:lang w:val="en-US" w:bidi="th-TH"/>
        </w:rPr>
      </w:pPr>
    </w:p>
    <w:p w14:paraId="02A0A937" w14:textId="5124EEEB" w:rsidR="00751837" w:rsidRPr="004B4E75" w:rsidRDefault="00751837" w:rsidP="00751837">
      <w:pPr>
        <w:pStyle w:val="Heading6"/>
        <w:ind w:left="540" w:right="-25"/>
        <w:jc w:val="thaiDistribute"/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</w:pPr>
      <w:r w:rsidRPr="004B4E75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ณ วันที่</w:t>
      </w:r>
      <w:r w:rsidRPr="004B4E75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 30 </w:t>
      </w:r>
      <w:r w:rsidRPr="004B4E75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 xml:space="preserve">มิถุนายน </w:t>
      </w:r>
      <w:r w:rsidRPr="004B4E75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2564 </w:t>
      </w:r>
      <w:r w:rsidRPr="004B4E75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บริษัทมีวงเงิน</w:t>
      </w:r>
      <w:r>
        <w:rPr>
          <w:rFonts w:asciiTheme="majorBidi" w:eastAsia="MS Mincho" w:hAnsiTheme="majorBidi" w:cstheme="majorBidi" w:hint="cs"/>
          <w:b w:val="0"/>
          <w:bCs w:val="0"/>
          <w:sz w:val="30"/>
          <w:szCs w:val="30"/>
          <w:cs/>
          <w:lang w:val="en-US"/>
        </w:rPr>
        <w:t>สินเชื่อ</w:t>
      </w:r>
      <w:r w:rsidRPr="004B4E75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ซึ่งยังมิได้เบิกใช้</w:t>
      </w:r>
      <w:r>
        <w:rPr>
          <w:rFonts w:asciiTheme="majorBidi" w:eastAsia="MS Mincho" w:hAnsiTheme="majorBidi" w:cstheme="majorBidi" w:hint="cs"/>
          <w:b w:val="0"/>
          <w:bCs w:val="0"/>
          <w:sz w:val="30"/>
          <w:szCs w:val="30"/>
          <w:cs/>
          <w:lang w:val="en-US"/>
        </w:rPr>
        <w:t xml:space="preserve"> นอกเหนือจากวงเงินกู้ยืม</w:t>
      </w:r>
      <w:r w:rsidRPr="004B4E75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 xml:space="preserve">เป็นจำนวนรวม </w:t>
      </w:r>
      <w:r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>130.23</w:t>
      </w:r>
      <w:r w:rsidRPr="004B4E75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 </w:t>
      </w:r>
      <w:r w:rsidRPr="004B4E75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 xml:space="preserve">ล้านบาท </w:t>
      </w:r>
      <w:r w:rsidRPr="004B4E75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Pr="004B4E75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Pr="004B4E75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  <w:t xml:space="preserve">2563: </w:t>
      </w:r>
      <w:r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  <w:t>129.25</w:t>
      </w:r>
      <w:r w:rsidRPr="004B4E75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4B4E75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4B4E75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  <w:t>)</w:t>
      </w:r>
    </w:p>
    <w:p w14:paraId="3348959E" w14:textId="77777777" w:rsidR="00751837" w:rsidRPr="00751837" w:rsidRDefault="00751837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0"/>
          <w:lang w:val="en-US" w:bidi="th-TH"/>
        </w:rPr>
      </w:pPr>
    </w:p>
    <w:p w14:paraId="78CD262A" w14:textId="1E9EABA0" w:rsidR="00C50C0A" w:rsidRPr="000F30F8" w:rsidRDefault="00C50C0A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rtl/>
        </w:rPr>
      </w:pPr>
      <w:r w:rsidRPr="000F30F8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หนังสือค้ำประกันจากสถาบันการเงิน</w:t>
      </w:r>
    </w:p>
    <w:p w14:paraId="713E0F7E" w14:textId="77777777" w:rsidR="00C50C0A" w:rsidRPr="00751837" w:rsidRDefault="00C50C0A" w:rsidP="00F80A3C">
      <w:pPr>
        <w:pStyle w:val="block"/>
        <w:spacing w:after="0" w:line="120" w:lineRule="atLeast"/>
        <w:ind w:left="540" w:right="-405" w:hanging="540"/>
        <w:jc w:val="both"/>
        <w:rPr>
          <w:rFonts w:ascii="Angsana New" w:hAnsi="Angsana New"/>
          <w:sz w:val="20"/>
          <w:lang w:val="en-US" w:bidi="th-TH"/>
        </w:rPr>
      </w:pPr>
    </w:p>
    <w:p w14:paraId="74E546E3" w14:textId="2A7651DD" w:rsidR="00C50C0A" w:rsidRPr="000F30F8" w:rsidRDefault="00C50C0A" w:rsidP="0092596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0F30F8">
        <w:rPr>
          <w:rFonts w:ascii="Angsana New" w:hAnsi="Angsana New"/>
          <w:sz w:val="30"/>
          <w:szCs w:val="30"/>
          <w:cs/>
          <w:lang w:bidi="th-TH"/>
        </w:rPr>
        <w:t>ณ</w:t>
      </w:r>
      <w:r w:rsidR="00EC0B4E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Pr="000F30F8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="00EC0B4E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="009A47DD">
        <w:rPr>
          <w:rFonts w:ascii="Angsana New" w:hAnsi="Angsana New"/>
          <w:sz w:val="30"/>
          <w:szCs w:val="30"/>
          <w:lang w:val="en-US"/>
        </w:rPr>
        <w:t xml:space="preserve">30 </w:t>
      </w:r>
      <w:r w:rsidR="009A47DD">
        <w:rPr>
          <w:rFonts w:ascii="Angsana New" w:hAnsi="Angsana New" w:hint="cs"/>
          <w:sz w:val="30"/>
          <w:szCs w:val="30"/>
          <w:cs/>
          <w:lang w:val="en-US" w:bidi="th-TH"/>
        </w:rPr>
        <w:t>มิถุนายน</w:t>
      </w:r>
      <w:r w:rsidRPr="000F30F8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="007B78BF" w:rsidRPr="007B78BF">
        <w:rPr>
          <w:rFonts w:ascii="Angsana New" w:hAnsi="Angsana New"/>
          <w:sz w:val="30"/>
          <w:szCs w:val="30"/>
          <w:lang w:val="en-US"/>
        </w:rPr>
        <w:t>256</w:t>
      </w:r>
      <w:r w:rsidR="007B78BF" w:rsidRPr="007B78BF">
        <w:rPr>
          <w:rFonts w:ascii="Angsana New" w:hAnsi="Angsana New"/>
          <w:sz w:val="30"/>
          <w:szCs w:val="30"/>
          <w:lang w:val="en-US" w:bidi="th-TH"/>
        </w:rPr>
        <w:t>4</w:t>
      </w:r>
      <w:r w:rsidRPr="000F30F8">
        <w:rPr>
          <w:rFonts w:ascii="Angsana New" w:hAnsi="Angsana New"/>
          <w:sz w:val="30"/>
          <w:szCs w:val="30"/>
          <w:lang w:bidi="th-TH"/>
        </w:rPr>
        <w:t xml:space="preserve"> </w:t>
      </w:r>
      <w:r w:rsidRPr="000F30F8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="00925964" w:rsidRPr="000F30F8">
        <w:rPr>
          <w:rFonts w:ascii="Angsana New" w:hAnsi="Angsana New"/>
          <w:sz w:val="30"/>
          <w:szCs w:val="30"/>
          <w:cs/>
          <w:lang w:bidi="th-TH"/>
        </w:rPr>
        <w:t>มีหนังสือค้ำประกัน</w:t>
      </w:r>
      <w:r w:rsidR="00097FEF" w:rsidRPr="000F30F8">
        <w:rPr>
          <w:rFonts w:ascii="Angsana New" w:hAnsi="Angsana New"/>
          <w:sz w:val="30"/>
          <w:szCs w:val="30"/>
          <w:lang w:bidi="th-TH"/>
        </w:rPr>
        <w:t xml:space="preserve"> </w:t>
      </w:r>
      <w:r w:rsidR="00925964" w:rsidRPr="000F30F8">
        <w:rPr>
          <w:rFonts w:ascii="Angsana New" w:hAnsi="Angsana New"/>
          <w:sz w:val="30"/>
          <w:szCs w:val="30"/>
          <w:cs/>
          <w:lang w:bidi="th-TH"/>
        </w:rPr>
        <w:t>เพื่อค้ำประกันการใช้โครงข่ายระบบเส้นใยแก้วนำแสง การเช่าพื้นที่ และ</w:t>
      </w:r>
      <w:r w:rsidR="00097FEF" w:rsidRPr="000F30F8">
        <w:rPr>
          <w:rFonts w:ascii="Angsana New" w:hAnsi="Angsana New"/>
          <w:sz w:val="30"/>
          <w:szCs w:val="30"/>
          <w:cs/>
          <w:lang w:bidi="th-TH"/>
        </w:rPr>
        <w:t>สาธารณูปโภค</w:t>
      </w:r>
    </w:p>
    <w:p w14:paraId="1ADD64E2" w14:textId="4AB68303" w:rsidR="00DD1892" w:rsidRPr="000F30F8" w:rsidRDefault="00DD1892" w:rsidP="00DD1892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rtl/>
        </w:rPr>
      </w:pPr>
      <w:r w:rsidRPr="000F30F8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สัญญาบริการ</w:t>
      </w:r>
    </w:p>
    <w:p w14:paraId="3A73F3AA" w14:textId="77777777" w:rsidR="00DD1892" w:rsidRPr="000F30F8" w:rsidRDefault="00DD1892" w:rsidP="00F80A3C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0D579821" w14:textId="77777777" w:rsidR="00DD1892" w:rsidRPr="000F30F8" w:rsidRDefault="00DD1892" w:rsidP="00DD1892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0F30F8">
        <w:rPr>
          <w:rFonts w:ascii="Angsana New" w:hAnsi="Angsana New"/>
          <w:sz w:val="30"/>
          <w:szCs w:val="30"/>
          <w:cs/>
          <w:lang w:bidi="th-TH"/>
        </w:rPr>
        <w:t>บริษัทได้เข้าทำสัญญา</w:t>
      </w:r>
      <w:r w:rsidR="001E6861" w:rsidRPr="000F30F8">
        <w:rPr>
          <w:rFonts w:ascii="Angsana New" w:hAnsi="Angsana New"/>
          <w:sz w:val="30"/>
          <w:szCs w:val="30"/>
          <w:cs/>
          <w:lang w:bidi="th-TH"/>
        </w:rPr>
        <w:t>บริการ</w:t>
      </w:r>
      <w:r w:rsidRPr="000F30F8">
        <w:rPr>
          <w:rFonts w:ascii="Angsana New" w:hAnsi="Angsana New"/>
          <w:sz w:val="30"/>
          <w:szCs w:val="30"/>
          <w:cs/>
          <w:lang w:bidi="th-TH"/>
        </w:rPr>
        <w:t>ที่เกี่ยวข้องกับการเช่าอุปกรณ์และสัญญาบริการ</w:t>
      </w:r>
      <w:r w:rsidR="003A3301" w:rsidRPr="000F30F8">
        <w:rPr>
          <w:rFonts w:ascii="Angsana New" w:hAnsi="Angsana New"/>
          <w:sz w:val="30"/>
          <w:szCs w:val="30"/>
          <w:cs/>
          <w:lang w:bidi="th-TH"/>
        </w:rPr>
        <w:t>อื่น</w:t>
      </w:r>
      <w:r w:rsidRPr="000F30F8">
        <w:rPr>
          <w:rFonts w:ascii="Angsana New" w:hAnsi="Angsana New"/>
          <w:sz w:val="30"/>
          <w:szCs w:val="30"/>
          <w:cs/>
          <w:lang w:bidi="th-TH"/>
        </w:rPr>
        <w:t xml:space="preserve"> อายุของสัญญามีระยะเวลาตั้งแต</w:t>
      </w:r>
      <w:r w:rsidR="000819B2">
        <w:rPr>
          <w:rFonts w:ascii="Angsana New" w:hAnsi="Angsana New" w:hint="cs"/>
          <w:sz w:val="30"/>
          <w:szCs w:val="30"/>
          <w:cs/>
          <w:lang w:bidi="th-TH"/>
        </w:rPr>
        <w:t>่</w:t>
      </w:r>
      <w:r w:rsidR="000819B2">
        <w:rPr>
          <w:rFonts w:ascii="Angsana New" w:hAnsi="Angsana New"/>
          <w:sz w:val="30"/>
          <w:szCs w:val="30"/>
          <w:cs/>
          <w:lang w:bidi="th-TH"/>
        </w:rPr>
        <w:br/>
      </w:r>
      <w:r w:rsidR="007B78BF" w:rsidRPr="007B78BF">
        <w:rPr>
          <w:rFonts w:ascii="Angsana New" w:hAnsi="Angsana New"/>
          <w:sz w:val="30"/>
          <w:szCs w:val="30"/>
          <w:lang w:val="en-US" w:bidi="th-TH"/>
        </w:rPr>
        <w:t>1</w:t>
      </w:r>
      <w:r w:rsidRPr="000F30F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F30F8">
        <w:rPr>
          <w:rFonts w:ascii="Angsana New" w:hAnsi="Angsana New"/>
          <w:sz w:val="30"/>
          <w:szCs w:val="30"/>
          <w:cs/>
          <w:lang w:val="en-US" w:bidi="th-TH"/>
        </w:rPr>
        <w:t xml:space="preserve">ถึง </w:t>
      </w:r>
      <w:r w:rsidR="007B78BF" w:rsidRPr="007B78BF">
        <w:rPr>
          <w:rFonts w:ascii="Angsana New" w:hAnsi="Angsana New"/>
          <w:sz w:val="30"/>
          <w:szCs w:val="30"/>
          <w:lang w:val="en-US" w:bidi="th-TH"/>
        </w:rPr>
        <w:t>30</w:t>
      </w:r>
      <w:r w:rsidRPr="000F30F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F30F8">
        <w:rPr>
          <w:rFonts w:ascii="Angsana New" w:hAnsi="Angsana New"/>
          <w:sz w:val="30"/>
          <w:szCs w:val="30"/>
          <w:cs/>
          <w:lang w:val="en-US" w:bidi="th-TH"/>
        </w:rPr>
        <w:t>ปี</w:t>
      </w:r>
    </w:p>
    <w:p w14:paraId="7473D585" w14:textId="77777777" w:rsidR="00DD1892" w:rsidRPr="000F30F8" w:rsidRDefault="00DD1892" w:rsidP="00F80A3C">
      <w:pPr>
        <w:pStyle w:val="block"/>
        <w:spacing w:after="0" w:line="120" w:lineRule="atLeast"/>
        <w:ind w:left="540" w:right="-405" w:hanging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1AD33D9D" w14:textId="3143054E" w:rsidR="00271CF5" w:rsidRPr="000F30F8" w:rsidRDefault="00786A17" w:rsidP="00515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9A4627">
        <w:rPr>
          <w:rFonts w:ascii="Angsana New" w:hAnsi="Angsana New"/>
          <w:b/>
          <w:bCs/>
          <w:sz w:val="30"/>
          <w:szCs w:val="30"/>
        </w:rPr>
        <w:t>3</w:t>
      </w:r>
      <w:r w:rsidR="00515202">
        <w:rPr>
          <w:rFonts w:ascii="Angsana New" w:hAnsi="Angsana New"/>
          <w:b/>
          <w:bCs/>
          <w:sz w:val="30"/>
          <w:szCs w:val="30"/>
          <w:cs/>
        </w:rPr>
        <w:tab/>
      </w:r>
      <w:r w:rsidR="00271CF5" w:rsidRPr="000F30F8">
        <w:rPr>
          <w:rFonts w:ascii="Angsana New" w:hAnsi="Angsana New"/>
          <w:b/>
          <w:bCs/>
          <w:sz w:val="30"/>
          <w:szCs w:val="30"/>
          <w:cs/>
        </w:rPr>
        <w:t>หนี้สินที่อาจจะเกิดขึ้น</w:t>
      </w:r>
    </w:p>
    <w:p w14:paraId="34EF71E6" w14:textId="77777777" w:rsidR="00B83A79" w:rsidRPr="000F30F8" w:rsidRDefault="00B83A79" w:rsidP="00F80A3C">
      <w:pPr>
        <w:pStyle w:val="a"/>
        <w:tabs>
          <w:tab w:val="clear" w:pos="1080"/>
          <w:tab w:val="left" w:pos="7650"/>
        </w:tabs>
        <w:spacing w:line="120" w:lineRule="atLeast"/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B79EE65" w14:textId="13F08003" w:rsidR="001F5C1B" w:rsidRDefault="001F5C1B" w:rsidP="001F5C1B">
      <w:pPr>
        <w:numPr>
          <w:ilvl w:val="0"/>
          <w:numId w:val="26"/>
        </w:num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0F30F8">
        <w:rPr>
          <w:rFonts w:ascii="Angsana New" w:hAnsi="Angsana New"/>
          <w:sz w:val="30"/>
          <w:szCs w:val="30"/>
          <w:cs/>
        </w:rPr>
        <w:t xml:space="preserve">ในปี </w:t>
      </w:r>
      <w:r w:rsidRPr="007B78BF">
        <w:rPr>
          <w:rFonts w:ascii="Angsana New" w:hAnsi="Angsana New"/>
          <w:sz w:val="30"/>
          <w:szCs w:val="30"/>
        </w:rPr>
        <w:t>2554</w:t>
      </w:r>
      <w:r w:rsidRPr="000F30F8">
        <w:rPr>
          <w:rFonts w:ascii="Angsana New" w:hAnsi="Angsana New"/>
          <w:sz w:val="30"/>
          <w:szCs w:val="30"/>
          <w:cs/>
        </w:rPr>
        <w:t xml:space="preserve"> บริษัทได้รับโอนสายไฟเบอร์ออฟติกจำนวนหนึ่งจากบริษัทแห่งหนึ่งซึ่งสายไฟเบอร์ออฟติกดังกล่าวติดตั้งและใช้งานเดิมอยู่แล้วในท่อร้อยสายเคเบิลใต้ดินซึ่งเป็นของผู้ประกอบการกิจการโทรคมนาคมรายหนึ่งในพื้นที่กรุงเทพมหานคร ต่อมาในไตรมาส </w:t>
      </w:r>
      <w:r w:rsidRPr="007B78BF">
        <w:rPr>
          <w:rFonts w:ascii="Angsana New" w:hAnsi="Angsana New"/>
          <w:sz w:val="30"/>
          <w:szCs w:val="30"/>
        </w:rPr>
        <w:t>1</w:t>
      </w:r>
      <w:r w:rsidRPr="000F30F8">
        <w:rPr>
          <w:rFonts w:ascii="Angsana New" w:hAnsi="Angsana New"/>
          <w:sz w:val="30"/>
          <w:szCs w:val="30"/>
          <w:cs/>
        </w:rPr>
        <w:t xml:space="preserve"> ปี </w:t>
      </w:r>
      <w:r w:rsidRPr="007B78BF">
        <w:rPr>
          <w:rFonts w:ascii="Angsana New" w:hAnsi="Angsana New"/>
          <w:sz w:val="30"/>
          <w:szCs w:val="30"/>
        </w:rPr>
        <w:t>2555</w:t>
      </w:r>
      <w:r w:rsidRPr="000F30F8">
        <w:rPr>
          <w:rFonts w:ascii="Angsana New" w:hAnsi="Angsana New"/>
          <w:sz w:val="30"/>
          <w:szCs w:val="30"/>
          <w:cs/>
        </w:rPr>
        <w:t xml:space="preserve"> บริษัทได้รับแจ้งอัตราค่าเช่าท่อร้อยสายเคเบิลใต้ดินที่กำหนดขึ้นใหม่จากผู้ประกอบการกิจการโทรคมนาคมรายดังกล่าว แต่ยังไม่มีการออกใบแจ้งหนี้เพื่อเรียกเก็บค่าเช่าท่อร้อยสายเคเบิลใต้ดิน อย่างไรก็ตาม บริษัทได้บันทึกหนี้สินจากภาระผูกพันนี้โดยประมาณขึ้นจากอัตราค่าเช่าซึ่งบริษัทผู้โอนสายไฟเบอร์ออฟติกเคยได้รับแจ้งซึ่งต่ำกว่าอัตราที่ผู้ประกอบการกิจการโทรคมนาคมรายดังกล่าวกำหนดขึ้นใหม่ เนื่องจากฝ่ายบริหารของบริษัทเชื่อว่าการกำหนดอัตราค่าเช่าท่อร้อยสายเคเบิลใต้ดินในอัตราใหม่มีอัตราสูงกว่าอัตราเดิมมาก ซึ่งเป็นอัตราที่ผู้ประกอบกิจการโทรคมนาคมรายนั้นกำหนดขึ้น โดยไม่สอดคล้องกับหลักการและวิธีการกำหนดอัตราค่าใช้โครงข่ายของผู้รับใบอนุญาตตามประกาศของคณะกรรมการกิจการกระจายเสียง กิจการโทรทัศน์ และกิจการโทรคมนาคมแห่งชาติ (กสทช.) ว่าด้วยการใช้และเชื่อมต่อโครงข่าย พ.ศ.</w:t>
      </w:r>
      <w:r w:rsidRPr="007B78BF">
        <w:rPr>
          <w:rFonts w:ascii="Angsana New" w:hAnsi="Angsana New"/>
          <w:sz w:val="30"/>
          <w:szCs w:val="30"/>
        </w:rPr>
        <w:t>2549</w:t>
      </w:r>
      <w:r w:rsidRPr="000F30F8">
        <w:rPr>
          <w:rFonts w:ascii="Angsana New" w:hAnsi="Angsana New"/>
          <w:sz w:val="30"/>
          <w:szCs w:val="30"/>
          <w:cs/>
        </w:rPr>
        <w:t xml:space="preserve"> (</w:t>
      </w:r>
      <w:r w:rsidRPr="000F30F8">
        <w:rPr>
          <w:rFonts w:ascii="Angsana New" w:hAnsi="Angsana New"/>
          <w:sz w:val="30"/>
          <w:szCs w:val="30"/>
        </w:rPr>
        <w:t>“</w:t>
      </w:r>
      <w:r w:rsidRPr="000F30F8">
        <w:rPr>
          <w:rFonts w:ascii="Angsana New" w:hAnsi="Angsana New"/>
          <w:sz w:val="30"/>
          <w:szCs w:val="30"/>
          <w:cs/>
        </w:rPr>
        <w:t>ประกาศไอซี</w:t>
      </w:r>
      <w:r w:rsidRPr="000F30F8">
        <w:rPr>
          <w:rFonts w:ascii="Angsana New" w:hAnsi="Angsana New"/>
          <w:sz w:val="30"/>
          <w:szCs w:val="30"/>
        </w:rPr>
        <w:t xml:space="preserve">”) </w:t>
      </w:r>
      <w:r w:rsidRPr="000F30F8">
        <w:rPr>
          <w:rFonts w:ascii="Angsana New" w:hAnsi="Angsana New"/>
          <w:sz w:val="30"/>
          <w:szCs w:val="30"/>
          <w:cs/>
        </w:rPr>
        <w:t xml:space="preserve">เนื่องจากตามข้อเท็จจริงท่อร้อยสายเคเบิลใต้ดินเหล่านี้ได้ถูกสร้างและถูกใช้งานโดยผู้ประกอบกิจการโทรคมนาคมรายนั้น รวมทั้งใช้งานโดยบริษัทผู้โอนสายไฟเบอร์ออฟติกแก่บริษัทมาแล้วไม่น้อยกว่า </w:t>
      </w:r>
      <w:r w:rsidRPr="007B78BF">
        <w:rPr>
          <w:rFonts w:ascii="Angsana New" w:hAnsi="Angsana New"/>
          <w:sz w:val="30"/>
          <w:szCs w:val="30"/>
        </w:rPr>
        <w:t>10</w:t>
      </w:r>
      <w:r w:rsidRPr="000F30F8">
        <w:rPr>
          <w:rFonts w:ascii="Angsana New" w:hAnsi="Angsana New"/>
          <w:sz w:val="30"/>
          <w:szCs w:val="30"/>
          <w:cs/>
        </w:rPr>
        <w:t xml:space="preserve"> ปี จึงเป็นทรัพย์สินที่ผู้ประกอบกิจการโทรคมนาคมรายนั้นมีอยู่เดิมมิได้จัดสร้างขึ้นมาใหม่ ผู้ประกอบกิจการโทรคมนาคมรายนั้นจึงไม่มีภาระต้นทุนค่าใช้จ่ายในการลงทุนเพิ่มเติมในทรัพย์สินเหล่านี้ บริษัทจึงเชื่อว่าอัตราค่าเช่าท่อร้อยสายเคเบิลใต้ดินที่ผู้ประกอบกิจการโทรคมนาคมรายนั้นกำหนดขึ้นใหม่นี้ไม่เป็นตามหลักการอัตราอิงต้นทุน (</w:t>
      </w:r>
      <w:r w:rsidRPr="000F30F8">
        <w:rPr>
          <w:rFonts w:ascii="Angsana New" w:hAnsi="Angsana New"/>
          <w:sz w:val="30"/>
          <w:szCs w:val="30"/>
        </w:rPr>
        <w:t>cost-based basis) (</w:t>
      </w:r>
      <w:r w:rsidRPr="000F30F8">
        <w:rPr>
          <w:rFonts w:ascii="Angsana New" w:hAnsi="Angsana New"/>
          <w:sz w:val="30"/>
          <w:szCs w:val="30"/>
          <w:cs/>
        </w:rPr>
        <w:t xml:space="preserve">ประกาศไอซีข้อ </w:t>
      </w:r>
      <w:r w:rsidRPr="007B78BF">
        <w:rPr>
          <w:rFonts w:ascii="Angsana New" w:hAnsi="Angsana New"/>
          <w:sz w:val="30"/>
          <w:szCs w:val="30"/>
        </w:rPr>
        <w:t>19</w:t>
      </w:r>
      <w:r w:rsidRPr="000F30F8">
        <w:rPr>
          <w:rFonts w:ascii="Angsana New" w:hAnsi="Angsana New"/>
          <w:sz w:val="30"/>
          <w:szCs w:val="30"/>
          <w:cs/>
        </w:rPr>
        <w:t xml:space="preserve">) และวิธีการคำนวณอัตรา  ค่าเช่าท่อร้อยสายเคเบิลใต้ดินก็อาจมิได้ใช้วิธีการคำนวณที่สะท้อนต้นทุนตามที่ กสทช.เห็นชอบ (ประกาศไอซี ข้อ </w:t>
      </w:r>
      <w:r w:rsidRPr="007B78BF">
        <w:rPr>
          <w:rFonts w:ascii="Angsana New" w:hAnsi="Angsana New"/>
          <w:sz w:val="30"/>
          <w:szCs w:val="30"/>
        </w:rPr>
        <w:t>20</w:t>
      </w:r>
      <w:r w:rsidRPr="000F30F8">
        <w:rPr>
          <w:rFonts w:ascii="Angsana New" w:hAnsi="Angsana New"/>
          <w:sz w:val="30"/>
          <w:szCs w:val="30"/>
          <w:cs/>
        </w:rPr>
        <w:t xml:space="preserve">) นอกจากนี้ เมื่อมีการเปลี่ยนแปลงอัตราดังกล่าว ผู้ประกอบกิจการโทรคมนาคมรายนั้นในฐานะผู้รับใบอนุญาตที่มีโครงข่ายมีหน้าที่จะต้องแจ้งให้บริษัทในฐานะผู้รับใบอนุญาตที่ขอใช้โครงข่ายทราบล่วงหน้าอย่างน้อย </w:t>
      </w:r>
      <w:r w:rsidRPr="007B78BF">
        <w:rPr>
          <w:rFonts w:ascii="Angsana New" w:hAnsi="Angsana New"/>
          <w:sz w:val="30"/>
          <w:szCs w:val="30"/>
        </w:rPr>
        <w:t>90</w:t>
      </w:r>
      <w:r w:rsidRPr="000F30F8">
        <w:rPr>
          <w:rFonts w:ascii="Angsana New" w:hAnsi="Angsana New"/>
          <w:sz w:val="30"/>
          <w:szCs w:val="30"/>
          <w:cs/>
        </w:rPr>
        <w:t xml:space="preserve"> วันพร้อมแสดงหลักฐานหรือสาเหตุที่ทำให้ต้องเปลี่ยนแปลงอัตราค่าตอบแทนนั้นด้วย (ประกาศไอซีข้อ </w:t>
      </w:r>
      <w:r w:rsidRPr="007B78BF">
        <w:rPr>
          <w:rFonts w:ascii="Angsana New" w:hAnsi="Angsana New"/>
          <w:sz w:val="30"/>
          <w:szCs w:val="30"/>
        </w:rPr>
        <w:t>21</w:t>
      </w:r>
      <w:r w:rsidRPr="000F30F8">
        <w:rPr>
          <w:rFonts w:ascii="Angsana New" w:hAnsi="Angsana New"/>
          <w:sz w:val="30"/>
          <w:szCs w:val="30"/>
          <w:cs/>
        </w:rPr>
        <w:t>) แต่ผู้ประกอบกิจการโทรคมนาคมรายนั้นก็ยังมิได้ดำเนินการเช่นกัน ดังนั้น เพื่อให้การดำเนินการเรื่องนี้เป็นไปโดยชอบด้วยหลักเกณฑ์และขั้นตอนของกฎหมาย  บริษัทจึงได้ส่งหนังสือแจ้งให้ผู้ประกอบกิจการโทรคมนาคมรายนั้นชี้แจงเหตุผลในการกำหนดอัตราค่าเช่าท่อร้อยสายเคเบิลใต้ดินในอัตราใหม่ พร้อมทั้งแสดงหลักฐานและวิธีการคำนวณต้นทุนในการกำหนดอัตราใหม่ดังกล่าวให้บริษัททราบด้วย ทั้งนี้ บริษัทได้แจ้งขอสงวนสิทธิที่จะเจรจากับผู้ประกอบกิจการโทรคมนาคมรายนั้นเพื่อปรับลดอัตราค่าเช่าท่อร้อยสายเคเบิลใต้ดินดังกล่าวลงให้เป็นอัตราที่สมเหตุสมผลและเป็นธรรมแก่บริษัทตามกฎหมายต่อไปด้วย</w:t>
      </w:r>
    </w:p>
    <w:p w14:paraId="4FBB63B2" w14:textId="77777777" w:rsidR="001F5C1B" w:rsidRPr="000F30F8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F30F8">
        <w:rPr>
          <w:rFonts w:ascii="Angsana New" w:hAnsi="Angsana New"/>
          <w:sz w:val="30"/>
          <w:szCs w:val="30"/>
          <w:cs/>
        </w:rPr>
        <w:lastRenderedPageBreak/>
        <w:t xml:space="preserve">ต่อมาในเดือนกรกฎาคม </w:t>
      </w:r>
      <w:r w:rsidRPr="007B78BF">
        <w:rPr>
          <w:rFonts w:ascii="Angsana New" w:hAnsi="Angsana New"/>
          <w:sz w:val="30"/>
          <w:szCs w:val="30"/>
        </w:rPr>
        <w:t>2555</w:t>
      </w:r>
      <w:r w:rsidRPr="000F30F8">
        <w:rPr>
          <w:rFonts w:ascii="Angsana New" w:hAnsi="Angsana New"/>
          <w:sz w:val="30"/>
          <w:szCs w:val="30"/>
          <w:cs/>
        </w:rPr>
        <w:t xml:space="preserve"> ผู้ประกอบกิจการโทรคมนาคมรายดังกล่าวได้มีหนังสือตอบกลับมายังบริษัทโดยยืนยันว่าอัตราค่าเช่าท่อร้อยสายเคเบิลใต้ดินที่กำหนดขึ้นใช้ดังกล่าวเป็นอัตราที่เหมาะสมแล้ว พร้อมทั้งแจ้งให้บริษัทยืนยันการชำระค่าเช่าท่อร้อยสายเคเบิลใต้ดินภายในวันที่</w:t>
      </w:r>
      <w:r>
        <w:rPr>
          <w:rFonts w:ascii="Angsana New" w:hAnsi="Angsana New"/>
          <w:sz w:val="30"/>
          <w:szCs w:val="30"/>
        </w:rPr>
        <w:t xml:space="preserve"> 15 </w:t>
      </w:r>
      <w:r w:rsidRPr="000F30F8">
        <w:rPr>
          <w:rFonts w:ascii="Angsana New" w:hAnsi="Angsana New"/>
          <w:sz w:val="30"/>
          <w:szCs w:val="30"/>
          <w:cs/>
        </w:rPr>
        <w:t>สิงหาคม</w:t>
      </w:r>
      <w:r>
        <w:rPr>
          <w:rFonts w:ascii="Angsana New" w:hAnsi="Angsana New"/>
          <w:sz w:val="30"/>
          <w:szCs w:val="30"/>
        </w:rPr>
        <w:t xml:space="preserve"> 2555 </w:t>
      </w:r>
      <w:r w:rsidRPr="000F30F8">
        <w:rPr>
          <w:rFonts w:ascii="Angsana New" w:hAnsi="Angsana New"/>
          <w:sz w:val="30"/>
          <w:szCs w:val="30"/>
          <w:cs/>
        </w:rPr>
        <w:t>เพื่อจะได้ดำเนินการจัดเก็บเงินกับบริษัทต่อไป โดยมิได้มีการปรับลดอัตราค่าเช่าท่อร้อยสายเคเบิลใต้ดินตามที่บริษัทได้โต้แย้งไว้แต่อย่างใด</w:t>
      </w:r>
    </w:p>
    <w:p w14:paraId="62EC76AF" w14:textId="77777777" w:rsidR="001F5C1B" w:rsidRPr="000F30F8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2491FB4E" w14:textId="77777777" w:rsidR="001F5C1B" w:rsidRPr="000F30F8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F30F8">
        <w:rPr>
          <w:rFonts w:ascii="Angsana New" w:hAnsi="Angsana New"/>
          <w:sz w:val="30"/>
          <w:szCs w:val="30"/>
          <w:cs/>
        </w:rPr>
        <w:t xml:space="preserve">อย่างไรก็ตาม บริษัทได้มีการแจ้งปรับลดปริมาณการใช้ท่อร้อยสายเคเบิลใต้ดินคงเหลือเท่าที่จำเป็นตั้งแต่วันที่ </w:t>
      </w:r>
      <w:r w:rsidRPr="000F30F8">
        <w:rPr>
          <w:rFonts w:ascii="Angsana New" w:hAnsi="Angsana New"/>
          <w:sz w:val="30"/>
          <w:szCs w:val="30"/>
        </w:rPr>
        <w:br/>
      </w:r>
      <w:r w:rsidRPr="007B78BF">
        <w:rPr>
          <w:rFonts w:ascii="Angsana New" w:hAnsi="Angsana New"/>
          <w:sz w:val="30"/>
          <w:szCs w:val="30"/>
        </w:rPr>
        <w:t>1</w:t>
      </w:r>
      <w:r w:rsidRPr="000F30F8">
        <w:rPr>
          <w:rFonts w:ascii="Angsana New" w:hAnsi="Angsana New"/>
          <w:sz w:val="30"/>
          <w:szCs w:val="30"/>
          <w:cs/>
        </w:rPr>
        <w:t xml:space="preserve"> เมษายน </w:t>
      </w:r>
      <w:r w:rsidRPr="007B78BF">
        <w:rPr>
          <w:rFonts w:ascii="Angsana New" w:hAnsi="Angsana New"/>
          <w:sz w:val="30"/>
          <w:szCs w:val="30"/>
        </w:rPr>
        <w:t>2555</w:t>
      </w:r>
      <w:r w:rsidRPr="000F30F8">
        <w:rPr>
          <w:rFonts w:ascii="Angsana New" w:hAnsi="Angsana New"/>
          <w:sz w:val="30"/>
          <w:szCs w:val="30"/>
          <w:cs/>
        </w:rPr>
        <w:t xml:space="preserve"> เป็นต้นไป ซึ่งผู้ประกอบกิจการโทรคมนาคมรายดังกล่าวได้ตรวจสอบข้อมูล และเรียกเก็บ</w:t>
      </w:r>
      <w:r w:rsidRPr="000F30F8">
        <w:rPr>
          <w:rFonts w:ascii="Angsana New" w:hAnsi="Angsana New"/>
          <w:sz w:val="30"/>
          <w:szCs w:val="30"/>
        </w:rPr>
        <w:br/>
      </w:r>
      <w:r w:rsidRPr="000F30F8">
        <w:rPr>
          <w:rFonts w:ascii="Angsana New" w:hAnsi="Angsana New"/>
          <w:sz w:val="30"/>
          <w:szCs w:val="30"/>
          <w:cs/>
        </w:rPr>
        <w:t xml:space="preserve">ค่าเช่าท่อร้อยสายเคเบิลใต้ดินเพิ่มเติมในเดือนสิงหาคม </w:t>
      </w:r>
      <w:r w:rsidRPr="007B78BF">
        <w:rPr>
          <w:rFonts w:ascii="Angsana New" w:hAnsi="Angsana New"/>
          <w:sz w:val="30"/>
          <w:szCs w:val="30"/>
        </w:rPr>
        <w:t>2555</w:t>
      </w:r>
      <w:r w:rsidRPr="000F30F8">
        <w:rPr>
          <w:rFonts w:ascii="Angsana New" w:hAnsi="Angsana New"/>
          <w:sz w:val="30"/>
          <w:szCs w:val="30"/>
          <w:cs/>
        </w:rPr>
        <w:t xml:space="preserve"> โดยเป็นอัตราเดียวกับอัตราที่กำหนดขึ้นใหม่</w:t>
      </w:r>
    </w:p>
    <w:p w14:paraId="0F62B01D" w14:textId="77777777" w:rsidR="001F5C1B" w:rsidRPr="000F30F8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580AF4AB" w14:textId="77777777" w:rsidR="001F5C1B" w:rsidRPr="000F30F8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F30F8">
        <w:rPr>
          <w:rFonts w:ascii="Angsana New" w:hAnsi="Angsana New"/>
          <w:sz w:val="30"/>
          <w:szCs w:val="30"/>
          <w:cs/>
        </w:rPr>
        <w:t>จากการยืนยันอัตราราคาค่าเช่าท่อร้อยสายเคเบิลใต้ดินของผู้ประกอบกิจการโทรคมนาคมรายดังกล่าวข้างต้น ฝ่ายบริหารของบริษัทเห็นว่าหากเกิดกรณีการโต้แย้งสิทธิในข้อสัญญาใช้ท่อร้อยสายเคเบิลใต้ดินซึ่งยังมีความเห็นแตกต่างกันระหว่างบริษัทกับผู้ประกอบกิจการโทรคมนาคมรายดังกล่าว บริษัทจึงดำเนินการส่งหนังสือแจ้งสงวนสิทธิไม่ยอมรับจำนวนหนี้ที่ระบุไว้ เนื่องจากเห็นว่าเป็นหนี้ที่คำนวณจากอัตราค่าเช่าท่อร้อยสายเคเบิลใต้ดินที่ไม่เป็นธรรมต่อบริษัทและไม่ชอบด้วยกฎหมายตามประกาศไอซี รวมทั้งยังสงวนสิทธิในการขอใช้เวลาตรวจสอบความถูกต้องของจำนวนเงินที่แจ้งมานี้ นอกจากนี้ บริษัทยังมีสิทธิที่จะเรียนขอความเป็นธรรมไปยังกสทช.เพื่อขอให้รับเรื่องข้อโต้แย้งดังกล่าว เข้าสู่กระบวนการระงับข้อพิพาทตามประกาศไอซีต่อไป</w:t>
      </w:r>
    </w:p>
    <w:p w14:paraId="37591D70" w14:textId="77777777" w:rsidR="001F5C1B" w:rsidRPr="000F30F8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0CB18F1" w14:textId="182F6341" w:rsidR="001F5C1B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0F30F8">
        <w:rPr>
          <w:rFonts w:ascii="Angsana New" w:hAnsi="Angsana New"/>
          <w:sz w:val="30"/>
          <w:szCs w:val="30"/>
          <w:cs/>
        </w:rPr>
        <w:t>ต่อมาในระหว่างที่บริษัทกำลังเตรียมการเพื่อเรียนขอความเป็นธรรมจาก กสทช.นั้น  ฝ่ายบริหารของบริษัทได้เข้าเจรจา</w:t>
      </w:r>
      <w:r w:rsidRPr="000F30F8">
        <w:rPr>
          <w:rFonts w:ascii="Angsana New" w:hAnsi="Angsana New"/>
          <w:sz w:val="30"/>
          <w:szCs w:val="30"/>
          <w:cs/>
          <w:lang w:val="th-TH"/>
        </w:rPr>
        <w:t xml:space="preserve">กับฝ่ายบริหารของผู้ประกอบการกิจการโทรคมนาคมรายดังกล่าวเพื่อหาแนวทางแก้ไขปัญหาหนี้ดังกล่าว ปรากฏว่า ผู้ประกอบการกิจการโทรคมนาคมรายดังกล่าวได้ยื่นฟ้องบริษัทเป็นจำเลยที่สองต่อศาลแพ่งเรียกร้องให้บริษัทชำระหนี้ค่าใช้ประโยชน์ท่อรวมค่าดอกเบี้ยนับถึงวันฟ้องจำนวน </w:t>
      </w:r>
      <w:r w:rsidRPr="007B78BF">
        <w:rPr>
          <w:rFonts w:ascii="Angsana New" w:hAnsi="Angsana New"/>
          <w:sz w:val="30"/>
          <w:szCs w:val="30"/>
        </w:rPr>
        <w:t>39</w:t>
      </w:r>
      <w:r w:rsidRPr="000F30F8">
        <w:rPr>
          <w:rFonts w:ascii="Angsana New" w:hAnsi="Angsana New"/>
          <w:sz w:val="30"/>
          <w:szCs w:val="30"/>
        </w:rPr>
        <w:t>.</w:t>
      </w:r>
      <w:r w:rsidRPr="007B78BF">
        <w:rPr>
          <w:rFonts w:ascii="Angsana New" w:hAnsi="Angsana New"/>
          <w:sz w:val="30"/>
          <w:szCs w:val="30"/>
        </w:rPr>
        <w:t>2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0F30F8">
        <w:rPr>
          <w:rFonts w:ascii="Angsana New" w:hAnsi="Angsana New"/>
          <w:sz w:val="30"/>
          <w:szCs w:val="30"/>
          <w:cs/>
        </w:rPr>
        <w:t>ล้านบาท พร้อมดอกเบี้ย</w:t>
      </w:r>
      <w:r w:rsidRPr="000F30F8">
        <w:rPr>
          <w:rFonts w:ascii="Angsana New" w:hAnsi="Angsana New"/>
          <w:sz w:val="30"/>
          <w:szCs w:val="30"/>
          <w:cs/>
          <w:lang w:val="th-TH"/>
        </w:rPr>
        <w:t xml:space="preserve">ในอัตรา </w:t>
      </w:r>
      <w:r w:rsidRPr="007B78BF">
        <w:rPr>
          <w:rFonts w:ascii="Angsana New" w:hAnsi="Angsana New"/>
          <w:sz w:val="30"/>
          <w:szCs w:val="30"/>
        </w:rPr>
        <w:t>7</w:t>
      </w:r>
      <w:r w:rsidRPr="000F30F8">
        <w:rPr>
          <w:rFonts w:ascii="Angsana New" w:hAnsi="Angsana New"/>
          <w:sz w:val="30"/>
          <w:szCs w:val="30"/>
        </w:rPr>
        <w:t>.</w:t>
      </w:r>
      <w:r w:rsidRPr="007B78BF">
        <w:rPr>
          <w:rFonts w:ascii="Angsana New" w:hAnsi="Angsana New"/>
          <w:sz w:val="30"/>
          <w:szCs w:val="30"/>
        </w:rPr>
        <w:t>5</w:t>
      </w:r>
      <w:r w:rsidRPr="000F30F8">
        <w:rPr>
          <w:rFonts w:ascii="Angsana New" w:hAnsi="Angsana New"/>
          <w:sz w:val="30"/>
          <w:szCs w:val="30"/>
        </w:rPr>
        <w:t>%</w:t>
      </w:r>
      <w:r w:rsidRPr="000F30F8">
        <w:rPr>
          <w:rFonts w:ascii="Angsana New" w:hAnsi="Angsana New"/>
          <w:sz w:val="30"/>
          <w:szCs w:val="30"/>
          <w:cs/>
          <w:lang w:val="th-TH"/>
        </w:rPr>
        <w:t xml:space="preserve"> ต่อปีของต้นเงิน </w:t>
      </w:r>
      <w:r w:rsidRPr="007B78BF">
        <w:rPr>
          <w:rFonts w:ascii="Angsana New" w:hAnsi="Angsana New"/>
          <w:sz w:val="30"/>
          <w:szCs w:val="30"/>
        </w:rPr>
        <w:t>36</w:t>
      </w:r>
      <w:r w:rsidRPr="000F30F8">
        <w:rPr>
          <w:rFonts w:ascii="Angsana New" w:hAnsi="Angsana New"/>
          <w:sz w:val="30"/>
          <w:szCs w:val="30"/>
        </w:rPr>
        <w:t>.</w:t>
      </w:r>
      <w:r w:rsidRPr="007B78BF">
        <w:rPr>
          <w:rFonts w:ascii="Angsana New" w:hAnsi="Angsana New"/>
          <w:sz w:val="30"/>
          <w:szCs w:val="30"/>
        </w:rPr>
        <w:t>8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0F30F8">
        <w:rPr>
          <w:rFonts w:ascii="Angsana New" w:hAnsi="Angsana New"/>
          <w:sz w:val="30"/>
          <w:szCs w:val="30"/>
          <w:cs/>
        </w:rPr>
        <w:t>ล้านบาท</w:t>
      </w:r>
      <w:r w:rsidRPr="000F30F8">
        <w:rPr>
          <w:rFonts w:ascii="Angsana New" w:hAnsi="Angsana New"/>
          <w:sz w:val="30"/>
          <w:szCs w:val="30"/>
          <w:cs/>
          <w:lang w:val="th-TH"/>
        </w:rPr>
        <w:t xml:space="preserve">ด้วย โดยบริษัทได้รับสำเนาคำฟ้องเมื่อวันที่ </w:t>
      </w:r>
      <w:r w:rsidRPr="007B78BF">
        <w:rPr>
          <w:rFonts w:ascii="Angsana New" w:hAnsi="Angsana New"/>
          <w:sz w:val="30"/>
          <w:szCs w:val="30"/>
        </w:rPr>
        <w:t>24</w:t>
      </w:r>
      <w:r w:rsidRPr="000F30F8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7B78BF">
        <w:rPr>
          <w:rFonts w:ascii="Angsana New" w:hAnsi="Angsana New"/>
          <w:sz w:val="30"/>
          <w:szCs w:val="30"/>
        </w:rPr>
        <w:t>2556</w:t>
      </w:r>
      <w:r w:rsidRPr="000F30F8">
        <w:rPr>
          <w:rFonts w:ascii="Angsana New" w:hAnsi="Angsana New"/>
          <w:sz w:val="30"/>
          <w:szCs w:val="30"/>
          <w:cs/>
        </w:rPr>
        <w:t xml:space="preserve"> ทั้งนี้ ฝ่าย</w:t>
      </w:r>
      <w:r w:rsidRPr="000F30F8">
        <w:rPr>
          <w:rFonts w:ascii="Angsana New" w:hAnsi="Angsana New"/>
          <w:sz w:val="30"/>
          <w:szCs w:val="30"/>
          <w:cs/>
          <w:lang w:val="th-TH"/>
        </w:rPr>
        <w:t>บริหารของผู้ประกอบการกิจการโทรคมนาคมรายดังกล่าวไม่เคยแจ้งบอกกล่าวหรือเตือนให้บริษัททราบถึงการดำเนินการฟ้องร้องแต่อย่างใด ดังนั้น บริษัทจึงจำเป็นจะต้องดำเนินการต่อสู้คดีในศาลเพื่อยุติข้อพิพาทนี้ต่อไป ทั้งนี้ ฝ่ายบริหารของบริษัทเชื่อว่าบริษัทจะชนะคดีดังกล่าว เนื่องจากคดีนี้ควรเข้าสู่กระบวนการระงับข้อพิพาทตามประกาศไอซี และไม่อยู่ในเขตอำนาจศาลแพ่ง และผู้ประกอบการโทรคมนาคมไม่ปฏิบัติตามข้อกำหนดของ กสทช. (ประกาศไอซี)</w:t>
      </w:r>
    </w:p>
    <w:p w14:paraId="6CFF7187" w14:textId="77777777" w:rsidR="00B36DE8" w:rsidRDefault="00B36DE8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5D076028" w14:textId="77777777" w:rsidR="00B36DE8" w:rsidRDefault="00B3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CFED023" w14:textId="1EB33BBC" w:rsidR="001F5C1B" w:rsidRPr="000F30F8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F30F8">
        <w:rPr>
          <w:rFonts w:ascii="Angsana New" w:hAnsi="Angsana New"/>
          <w:sz w:val="30"/>
          <w:szCs w:val="30"/>
          <w:cs/>
        </w:rPr>
        <w:lastRenderedPageBreak/>
        <w:t>ต่อมา บริษัทได้มีโอกาสเข้าเจรจากับผู้บริหารของผู้ประกอบการกิจการโทรคมนาคมรายดังกล่าว เพื่อไกล่เกลี่ยและประนอมข้อพิพาทระหว่างกัน ผลการเจรจาในเบื้องต้นปรากฏว่า การเจรจามีแนวโน้มที่จะตกลงกันได้ โดยบริษัทได้ยื่นข้อเสนอในการประนีประนอมข้อพิพาทต่อผู้ประกอบการกิจการโทรคมนาคมรายดังกล่าว ซึ่งมีสาระสำคัญคือ บริษัทขอให้ผู้ประกอบการกิจการโทรคมนาคมรายดังกล่าว ใช้อัตราค่าเช่าท่อร้อยสายเคเบิลใต้ดินในอัตราเดิม นับตั้งแต่วันถัดจากวันครบกำหนดสัญญาให้ดำเนินการให้บริการระหว่างผู้ประกอบการกิจการโทรคมนาคมรายดังกล่าวกับบริษัทผู้โอนสายไฟเบอร์ออฟติกให้แก่บริษัทไปจนถึงวันที่บริษัทได้รับแจ้งอัตราค่าเช่าอัตราใหม่จากผู้ประกอบการกิจการโทรคมนาคมรายดังกล่าว หลังจากนั้นจึงใช้อัตราค่าเช่าในอัตราใหม่ต่อ ซึ่งผลจากข้อเสนอประนีประนอมข้อพิพาทนี้จะทำให้หนี้สินที่เกิดจากค่าเช่าดังกล่าวมีจำนวนลดลงอย่างเป็นนัยสำคัญ อย่างไรก็ตาม ผลการพิจารณาของผู้ประกอบกิจการโทรคมนาคมรายดังกล่าว ปรากฏว่าไม่อาจทำความตกลงประนีประนอมตามที่บริษัทเสนอมาได้ เนื่องจากได้มีการฟ้องร้องคดีไปแล้ว ดังนั้น บริษัทจึงได้ดำเนินการเป็นสองแนวทาง</w:t>
      </w:r>
    </w:p>
    <w:p w14:paraId="46839AB1" w14:textId="77777777" w:rsidR="001F5C1B" w:rsidRPr="000F30F8" w:rsidRDefault="001F5C1B" w:rsidP="001F5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1D2592F" w14:textId="77777777" w:rsidR="001F5C1B" w:rsidRPr="000F30F8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F30F8">
        <w:rPr>
          <w:rFonts w:ascii="Angsana New" w:hAnsi="Angsana New"/>
          <w:sz w:val="30"/>
          <w:szCs w:val="30"/>
          <w:cs/>
        </w:rPr>
        <w:t xml:space="preserve">แนวทางแรกคือ บริษัทได้ยื่นคำร้องเรียนต่อ กสทช. เพื่อขอให้ กสทช.พิจารณาให้ความเป็นธรรมตามกฎหมายโทรคมนาคมและประกาศไอซีเพื่อกำหนดอัตราค่าเช่าท่อร้อยสายเคเบิลใต้ดินของผู้ประกอบการกิจการโทรคมนาคมรายดังกล่าวให้เป็นไปโดยถูกต้อง ตลอดจนขอให้ กสทช.ให้ความคุ้มครองแก่บริษัทให้สามารถใช้ท่อร้อยสายเคเบิลใต้ดินได้ต่อไป หลังจากนั้น จึงได้ดำเนินการในแนวทางที่สอง คือ ยื่นคำให้การต่อสู้คดีต่อศาลแพ่ง โดยได้ยกเหตุผลในการต่อสู้คดีทั้งแง่กฎหมายและข้อเท็จจริงต่างๆที่บ่งชี้ได้ว่า ผู้ประกอบการกิจการโทรคมนาคมรายดังกล่าวได้กระทำการที่ไม่ถูกต้องตามกฎหมายและบริษัทไม่มีภาระหน้าที่ตามกฎหมายที่ต้องชำระเงินให้แก่ผู้ประกอบการกิจการโทรคมนาคมรายดังกล่าวตามที่ฟ้องมาแต่อย่างใด และยื่นโต้แย้งอำนาจศาลแพ่ง เนื่องจากคดีดังกล่าวควรจะอยู่ในเขตอำนาจของศาลปกครอง ดังนั้น ศาลแพ่งจึงระงับการพิจารณาและส่งเรื่องให้ศาลปกครอง ต่อมาศาลปกครองได้มีความเห็นว่า คดีดังกล่าวอยู่ในอำนาจของศาลปกครอง ซึ่งทำให้เกิดความเห็นที่แตกต่างกันในเรื่องเขตอำนาจศาล จึงให้ส่งไปให้คณะกรรมการวินิจฉัยชี้ขาดอำนาจหน้าที่ระหว่างศาลเพื่อพิจารณา ซึ่งคณะกรรมการฯมีความเห็นเมื่อวันที่ </w:t>
      </w:r>
      <w:r w:rsidRPr="007B78BF">
        <w:rPr>
          <w:rFonts w:ascii="Angsana New" w:hAnsi="Angsana New"/>
          <w:sz w:val="30"/>
          <w:szCs w:val="30"/>
        </w:rPr>
        <w:t>29</w:t>
      </w:r>
      <w:r w:rsidRPr="000F30F8">
        <w:rPr>
          <w:rFonts w:ascii="Angsana New" w:hAnsi="Angsana New"/>
          <w:sz w:val="30"/>
          <w:szCs w:val="30"/>
          <w:cs/>
        </w:rPr>
        <w:t xml:space="preserve"> เมษายน </w:t>
      </w:r>
      <w:r w:rsidRPr="007B78BF">
        <w:rPr>
          <w:rFonts w:ascii="Angsana New" w:hAnsi="Angsana New"/>
          <w:sz w:val="30"/>
          <w:szCs w:val="30"/>
        </w:rPr>
        <w:t>2558</w:t>
      </w:r>
      <w:r w:rsidRPr="000F30F8">
        <w:rPr>
          <w:rFonts w:ascii="Angsana New" w:hAnsi="Angsana New"/>
          <w:sz w:val="30"/>
          <w:szCs w:val="30"/>
          <w:cs/>
        </w:rPr>
        <w:t xml:space="preserve"> ว่าคดีนี้เป็นคดีปกครองจึงอยู่ภายใต้เขตอำนาจของศาลปกครอง ดังนั้น ศาลแพ่งจึงได้มีคำสั่งให้จำหน่ายคดีนี้ออกจากสารบบความของศาลแพ่ง กรณีนี้จึงถือได้ว่า ขณะนี้ไม่มีคดีที่ผู้ประกอบกิจการโทรคมนาคมรายดังกล่าวฟ้องบริษัทในศาลแพ่งอีกต่อไป</w:t>
      </w:r>
    </w:p>
    <w:p w14:paraId="3DB43498" w14:textId="77777777" w:rsidR="001F5C1B" w:rsidRPr="000F30F8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F30F8">
        <w:rPr>
          <w:rFonts w:ascii="Angsana New" w:hAnsi="Angsana New"/>
          <w:sz w:val="30"/>
          <w:szCs w:val="30"/>
        </w:rPr>
        <w:br w:type="page"/>
      </w:r>
      <w:r w:rsidRPr="000F30F8">
        <w:rPr>
          <w:rFonts w:ascii="Angsana New" w:hAnsi="Angsana New"/>
          <w:sz w:val="30"/>
          <w:szCs w:val="30"/>
          <w:cs/>
        </w:rPr>
        <w:lastRenderedPageBreak/>
        <w:t>ต่อมาศาลปกครองกลางได้มีหมายแจ้งคำสั่งศาลลงวันที่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7B78BF">
        <w:rPr>
          <w:rFonts w:ascii="Angsana New" w:hAnsi="Angsana New"/>
          <w:sz w:val="30"/>
          <w:szCs w:val="30"/>
        </w:rPr>
        <w:t>26</w:t>
      </w:r>
      <w:r w:rsidRPr="000F30F8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7B78BF">
        <w:rPr>
          <w:rFonts w:ascii="Angsana New" w:hAnsi="Angsana New"/>
          <w:sz w:val="30"/>
          <w:szCs w:val="30"/>
        </w:rPr>
        <w:t>2558</w:t>
      </w:r>
      <w:r w:rsidRPr="000F30F8">
        <w:rPr>
          <w:rFonts w:ascii="Angsana New" w:hAnsi="Angsana New"/>
          <w:sz w:val="30"/>
          <w:szCs w:val="30"/>
          <w:cs/>
        </w:rPr>
        <w:t xml:space="preserve"> ถึงบริษัทว่าศาลปกครองกลางได้รับโอนคดีนี้มาจากศาลแพ่งแล้ว อย่างไรก็ตาม บริษัทพิจารณาแล้วไม่เห็นพ้องด้วยกับคำสั่งของศาลปกครองกลาง ดังนั้น บริษัทจึงได้ยื่นคำร้องโต้แย้งคำสั่งศาลปกครองกลางเมื่อวันที่ </w:t>
      </w:r>
      <w:r w:rsidRPr="007B78BF">
        <w:rPr>
          <w:rFonts w:ascii="Angsana New" w:hAnsi="Angsana New"/>
          <w:sz w:val="30"/>
          <w:szCs w:val="30"/>
        </w:rPr>
        <w:t>13</w:t>
      </w:r>
      <w:r w:rsidRPr="000F30F8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7B78BF">
        <w:rPr>
          <w:rFonts w:ascii="Angsana New" w:hAnsi="Angsana New"/>
          <w:sz w:val="30"/>
          <w:szCs w:val="30"/>
        </w:rPr>
        <w:t>2558</w:t>
      </w:r>
      <w:r w:rsidRPr="000F30F8">
        <w:rPr>
          <w:rFonts w:ascii="Angsana New" w:hAnsi="Angsana New"/>
          <w:sz w:val="30"/>
          <w:szCs w:val="30"/>
          <w:cs/>
        </w:rPr>
        <w:t xml:space="preserve"> ซึ่งศาลปกครองกลางพิจารณาคำร้องของบริษัทแล้วมีคำสั่งเมื่อวันที่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7B78BF">
        <w:rPr>
          <w:rFonts w:ascii="Angsana New" w:hAnsi="Angsana New"/>
          <w:sz w:val="30"/>
          <w:szCs w:val="30"/>
        </w:rPr>
        <w:t>28</w:t>
      </w:r>
      <w:r w:rsidRPr="000F30F8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7B78BF">
        <w:rPr>
          <w:rFonts w:ascii="Angsana New" w:hAnsi="Angsana New"/>
          <w:sz w:val="30"/>
          <w:szCs w:val="30"/>
        </w:rPr>
        <w:t>2558</w:t>
      </w:r>
      <w:r w:rsidRPr="000F30F8">
        <w:rPr>
          <w:rFonts w:ascii="Angsana New" w:hAnsi="Angsana New"/>
          <w:sz w:val="30"/>
          <w:szCs w:val="30"/>
          <w:cs/>
        </w:rPr>
        <w:t xml:space="preserve"> ว่าไม่รับคำร้องของบริษัท เนื่องจากศาลปกครองกลางเห็นว่า แม้ศาลแพ่งจะสั่งจำหน่ายคดีออกจากสารบบความก็ตาม แต่ศาลแพ่งก็ได้มีการสรุปสำนวนและจัดส่งเอกสารในสำนวนคดีนี้ทั้งหมดมายังศาลปกครองกลาง กรณีนี้จึงถือได้ว่าศาลแพ่งได้โอนคดีนี้มายังศาลปกครองกลาง คำสั่งไม่รับคำร้องนี้ แม้บริษัทจะยังคงไม่เห็นพ้องด้วย แต่โดยที่ตามกฎหมายถือว่าเป็นคำสั่งระหว่างพิจารณา การอุทธรณ์คำสั่งระหว่างพิจารณาจะต้องอุทธรณ์ไปพร้อมกับการอุทธรณ์คำพิพากษาจึงจำเป็นที่บริษัทจะต้องรอให้ศาลปกครองกลางมีคำพิพากษาตัดสินคดีนี้เสียก่อน บริษัทจึงจะสามารถใช้สิทธิอุทธรณ์ได้ ซึ่งศาลปกครองกลางได้มีคำสั่งกำหนดให้วันที่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7B78BF">
        <w:rPr>
          <w:rFonts w:ascii="Angsana New" w:hAnsi="Angsana New"/>
          <w:sz w:val="30"/>
          <w:szCs w:val="30"/>
        </w:rPr>
        <w:t>30</w:t>
      </w:r>
      <w:r w:rsidRPr="000F30F8">
        <w:rPr>
          <w:rFonts w:ascii="Angsana New" w:hAnsi="Angsana New"/>
          <w:sz w:val="30"/>
          <w:szCs w:val="30"/>
          <w:cs/>
        </w:rPr>
        <w:t xml:space="preserve"> มีนาคม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7B78BF">
        <w:rPr>
          <w:rFonts w:ascii="Angsana New" w:hAnsi="Angsana New"/>
          <w:sz w:val="30"/>
          <w:szCs w:val="30"/>
        </w:rPr>
        <w:t>2561</w:t>
      </w:r>
      <w:r w:rsidRPr="000F30F8">
        <w:rPr>
          <w:rFonts w:ascii="Angsana New" w:hAnsi="Angsana New"/>
          <w:sz w:val="30"/>
          <w:szCs w:val="30"/>
          <w:cs/>
        </w:rPr>
        <w:t xml:space="preserve"> เป็นวันสิ้นสุดการแสวงหาข้อเท็จจริง</w:t>
      </w:r>
    </w:p>
    <w:p w14:paraId="455280DD" w14:textId="77777777" w:rsidR="001F5C1B" w:rsidRPr="000F30F8" w:rsidRDefault="001F5C1B" w:rsidP="001F5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926695E" w14:textId="77777777" w:rsidR="001F5C1B" w:rsidRPr="000F30F8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F30F8">
        <w:rPr>
          <w:rFonts w:ascii="Angsana New" w:hAnsi="Angsana New"/>
          <w:sz w:val="30"/>
          <w:szCs w:val="30"/>
          <w:cs/>
        </w:rPr>
        <w:t>เมื่อวันที่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7B78BF">
        <w:rPr>
          <w:rFonts w:ascii="Angsana New" w:hAnsi="Angsana New"/>
          <w:sz w:val="30"/>
          <w:szCs w:val="30"/>
        </w:rPr>
        <w:t>31</w:t>
      </w:r>
      <w:r w:rsidRPr="000F30F8">
        <w:rPr>
          <w:rFonts w:ascii="Angsana New" w:hAnsi="Angsana New"/>
          <w:sz w:val="30"/>
          <w:szCs w:val="30"/>
          <w:cs/>
        </w:rPr>
        <w:t xml:space="preserve"> กรกฎาคม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7B78BF">
        <w:rPr>
          <w:rFonts w:ascii="Angsana New" w:hAnsi="Angsana New"/>
          <w:sz w:val="30"/>
          <w:szCs w:val="30"/>
        </w:rPr>
        <w:t>2562</w:t>
      </w:r>
      <w:r w:rsidRPr="000F30F8">
        <w:rPr>
          <w:rFonts w:ascii="Angsana New" w:hAnsi="Angsana New"/>
          <w:sz w:val="30"/>
          <w:szCs w:val="30"/>
          <w:cs/>
        </w:rPr>
        <w:t xml:space="preserve"> ศาลปกครองกลางได้มีคำพิพากษาให้บริษัทชำระค่าเช่าแก่ผู้ประกอบกิจการโทรคมนาคมรายดังกล่าวตามอัตราขั้นต่ำตามที่บริษัทอ้างอิง พร้อมทั้งดอกเบี้ยในอัตราร้อยละ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7B78BF">
        <w:rPr>
          <w:rFonts w:ascii="Angsana New" w:hAnsi="Angsana New"/>
          <w:sz w:val="30"/>
          <w:szCs w:val="30"/>
        </w:rPr>
        <w:t>7</w:t>
      </w:r>
      <w:r w:rsidRPr="000F30F8">
        <w:rPr>
          <w:rFonts w:ascii="Angsana New" w:hAnsi="Angsana New"/>
          <w:sz w:val="30"/>
          <w:szCs w:val="30"/>
        </w:rPr>
        <w:t>.</w:t>
      </w:r>
      <w:r w:rsidRPr="007B78BF">
        <w:rPr>
          <w:rFonts w:ascii="Angsana New" w:hAnsi="Angsana New"/>
          <w:sz w:val="30"/>
          <w:szCs w:val="30"/>
        </w:rPr>
        <w:t>5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0F30F8">
        <w:rPr>
          <w:rFonts w:ascii="Angsana New" w:hAnsi="Angsana New"/>
          <w:sz w:val="30"/>
          <w:szCs w:val="30"/>
          <w:cs/>
        </w:rPr>
        <w:t>ต่อปีของเงินต้นจำนวน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7B78BF">
        <w:rPr>
          <w:rFonts w:ascii="Angsana New" w:hAnsi="Angsana New"/>
          <w:sz w:val="30"/>
          <w:szCs w:val="30"/>
        </w:rPr>
        <w:t>7</w:t>
      </w:r>
      <w:r w:rsidRPr="000F30F8">
        <w:rPr>
          <w:rFonts w:ascii="Angsana New" w:hAnsi="Angsana New"/>
          <w:sz w:val="30"/>
          <w:szCs w:val="30"/>
          <w:cs/>
        </w:rPr>
        <w:t xml:space="preserve"> ล้านบาท บริษัทได้ชำระค่าเช่าท่อพร้อมทั้งดอกเบี้ยให้แก่ผู้ประกอบกิจการโทรคมนาคมรายดังกล่าวแล้วเป็นจำนวน </w:t>
      </w:r>
      <w:r w:rsidRPr="007B78BF">
        <w:rPr>
          <w:rFonts w:ascii="Angsana New" w:hAnsi="Angsana New"/>
          <w:sz w:val="30"/>
          <w:szCs w:val="30"/>
        </w:rPr>
        <w:t>16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0F30F8">
        <w:rPr>
          <w:rFonts w:ascii="Angsana New" w:hAnsi="Angsana New"/>
          <w:sz w:val="30"/>
          <w:szCs w:val="30"/>
          <w:cs/>
        </w:rPr>
        <w:t xml:space="preserve">ล้านบาท ในวันที่ </w:t>
      </w:r>
      <w:r w:rsidRPr="007B78BF">
        <w:rPr>
          <w:rFonts w:ascii="Angsana New" w:hAnsi="Angsana New"/>
          <w:sz w:val="30"/>
          <w:szCs w:val="30"/>
        </w:rPr>
        <w:t>21</w:t>
      </w:r>
      <w:r w:rsidRPr="000F30F8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7B78BF">
        <w:rPr>
          <w:rFonts w:ascii="Angsana New" w:hAnsi="Angsana New"/>
          <w:sz w:val="30"/>
          <w:szCs w:val="30"/>
        </w:rPr>
        <w:t>2562</w:t>
      </w:r>
    </w:p>
    <w:p w14:paraId="21A4EEC7" w14:textId="77777777" w:rsidR="001F5C1B" w:rsidRPr="000F30F8" w:rsidRDefault="001F5C1B" w:rsidP="001F5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F69018A" w14:textId="77777777" w:rsidR="001F5C1B" w:rsidRPr="000F30F8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F30F8">
        <w:rPr>
          <w:rFonts w:ascii="Angsana New" w:hAnsi="Angsana New"/>
          <w:sz w:val="30"/>
          <w:szCs w:val="30"/>
          <w:cs/>
        </w:rPr>
        <w:t xml:space="preserve">ต่อมาผู้ประกอบกิจการโทรคมนาคมรายดังกล่าว ได้ยื่นขออุทธรณ์คัดค้านคำพิพากษาของศาลปกครองกลางในวันที่ </w:t>
      </w:r>
      <w:r w:rsidRPr="007B78BF">
        <w:rPr>
          <w:rFonts w:ascii="Angsana New" w:hAnsi="Angsana New"/>
          <w:sz w:val="30"/>
          <w:szCs w:val="30"/>
        </w:rPr>
        <w:t>28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0F30F8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7B78BF">
        <w:rPr>
          <w:rFonts w:ascii="Angsana New" w:hAnsi="Angsana New"/>
          <w:sz w:val="30"/>
          <w:szCs w:val="30"/>
        </w:rPr>
        <w:t>2562</w:t>
      </w:r>
      <w:r w:rsidRPr="000F30F8">
        <w:rPr>
          <w:rFonts w:ascii="Angsana New" w:hAnsi="Angsana New"/>
          <w:sz w:val="30"/>
          <w:szCs w:val="30"/>
          <w:cs/>
        </w:rPr>
        <w:t xml:space="preserve"> ซึ่งบริษัทได้ทำการยื่นคำแก้อุทธรณ์ต่อศาลปกครองกลางแล้วเมื่อวันที่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7B78BF">
        <w:rPr>
          <w:rFonts w:ascii="Angsana New" w:hAnsi="Angsana New"/>
          <w:sz w:val="30"/>
          <w:szCs w:val="30"/>
        </w:rPr>
        <w:t>17</w:t>
      </w:r>
      <w:r w:rsidRPr="000F30F8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7B78BF">
        <w:rPr>
          <w:rFonts w:ascii="Angsana New" w:hAnsi="Angsana New"/>
          <w:sz w:val="30"/>
          <w:szCs w:val="30"/>
        </w:rPr>
        <w:t>2562</w:t>
      </w:r>
      <w:r w:rsidRPr="000F30F8">
        <w:rPr>
          <w:rFonts w:ascii="Angsana New" w:hAnsi="Angsana New"/>
          <w:sz w:val="30"/>
          <w:szCs w:val="30"/>
          <w:cs/>
        </w:rPr>
        <w:t xml:space="preserve"> โดยขณะนี้บริษัทอยู่ระหว่างรอผลการตัดสินพิพากษาจากศาลปกครองสูงสุด</w:t>
      </w:r>
    </w:p>
    <w:p w14:paraId="0A6CDC49" w14:textId="77777777" w:rsidR="001F5C1B" w:rsidRPr="000F30F8" w:rsidRDefault="001F5C1B" w:rsidP="001F5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D21EB52" w14:textId="1605057D" w:rsidR="00A1757C" w:rsidRPr="008749E7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749E7">
        <w:rPr>
          <w:rFonts w:ascii="Angsana New" w:hAnsi="Angsana New" w:hint="cs"/>
          <w:sz w:val="30"/>
          <w:szCs w:val="30"/>
          <w:cs/>
        </w:rPr>
        <w:t xml:space="preserve">ทั้งนี้ บริษัทได้บันทึกค่าเช่าท่อสำหรับเดือนสิงหาคม </w:t>
      </w:r>
      <w:r w:rsidRPr="008749E7">
        <w:rPr>
          <w:rFonts w:ascii="Angsana New" w:hAnsi="Angsana New" w:hint="cs"/>
          <w:sz w:val="30"/>
          <w:szCs w:val="30"/>
        </w:rPr>
        <w:t xml:space="preserve">2562 </w:t>
      </w:r>
      <w:r w:rsidRPr="008749E7">
        <w:rPr>
          <w:rFonts w:ascii="Angsana New" w:hAnsi="Angsana New" w:hint="cs"/>
          <w:sz w:val="30"/>
          <w:szCs w:val="30"/>
          <w:cs/>
        </w:rPr>
        <w:t>เป็นต้นไป ในจำนวนต่อเดือนตามคำพิพากษาของศาลปกครองกลาง โดย ณ 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B36DE8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="00B36DE8">
        <w:rPr>
          <w:rFonts w:ascii="Angsana New" w:hAnsi="Angsana New" w:hint="cs"/>
          <w:sz w:val="30"/>
          <w:szCs w:val="30"/>
          <w:cs/>
        </w:rPr>
        <w:t>มิถุนายน</w:t>
      </w:r>
      <w:r w:rsidRPr="008749E7">
        <w:rPr>
          <w:rFonts w:ascii="Angsana New" w:hAnsi="Angsana New" w:hint="cs"/>
          <w:sz w:val="30"/>
          <w:szCs w:val="30"/>
          <w:cs/>
        </w:rPr>
        <w:t xml:space="preserve"> </w:t>
      </w:r>
      <w:r w:rsidRPr="008749E7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8749E7">
        <w:rPr>
          <w:rFonts w:ascii="Angsana New" w:hAnsi="Angsana New" w:hint="cs"/>
          <w:sz w:val="30"/>
          <w:szCs w:val="30"/>
        </w:rPr>
        <w:t xml:space="preserve"> </w:t>
      </w:r>
      <w:r w:rsidRPr="008749E7">
        <w:rPr>
          <w:rFonts w:ascii="Angsana New" w:hAnsi="Angsana New" w:hint="cs"/>
          <w:sz w:val="30"/>
          <w:szCs w:val="30"/>
          <w:cs/>
        </w:rPr>
        <w:t xml:space="preserve">บริษัทมีค่าเช่าท่อค้างจ่ายในงบการเงินจำนวน </w:t>
      </w:r>
      <w:r w:rsidR="00A15D7D">
        <w:rPr>
          <w:rFonts w:ascii="Angsana New" w:hAnsi="Angsana New"/>
          <w:sz w:val="30"/>
          <w:szCs w:val="30"/>
        </w:rPr>
        <w:t>0.3</w:t>
      </w:r>
      <w:r w:rsidRPr="008749E7">
        <w:rPr>
          <w:rFonts w:ascii="Angsana New" w:hAnsi="Angsana New" w:hint="cs"/>
          <w:sz w:val="30"/>
          <w:szCs w:val="30"/>
        </w:rPr>
        <w:t xml:space="preserve"> </w:t>
      </w:r>
      <w:r w:rsidRPr="008749E7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4EF8">
        <w:rPr>
          <w:rFonts w:ascii="Angsana New" w:hAnsi="Angsana New"/>
          <w:sz w:val="30"/>
          <w:szCs w:val="30"/>
          <w:cs/>
        </w:rPr>
        <w:t>โดยฝ่ายบริหารของบริษัทเชื่อว่าผลของคดีฟ้องร้องดังกล่าวจะไม่ส่งผลกระทบอย่างมีนัยสำคัญต่อฐานะทางการเงินของบริษัท</w:t>
      </w:r>
    </w:p>
    <w:p w14:paraId="394D6748" w14:textId="77777777" w:rsidR="00213205" w:rsidRPr="000F30F8" w:rsidRDefault="00213205" w:rsidP="00537047">
      <w:pPr>
        <w:pStyle w:val="a"/>
        <w:tabs>
          <w:tab w:val="clear" w:pos="1080"/>
          <w:tab w:val="left" w:pos="7650"/>
        </w:tabs>
        <w:spacing w:line="12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p w14:paraId="29AF574E" w14:textId="77777777" w:rsidR="001F5C1B" w:rsidRPr="000F30F8" w:rsidRDefault="001F5C1B" w:rsidP="001F5C1B">
      <w:pPr>
        <w:numPr>
          <w:ilvl w:val="0"/>
          <w:numId w:val="26"/>
        </w:numPr>
        <w:tabs>
          <w:tab w:val="clear" w:pos="227"/>
          <w:tab w:val="clear" w:pos="454"/>
          <w:tab w:val="clear" w:pos="907"/>
          <w:tab w:val="left" w:pos="540"/>
          <w:tab w:val="left" w:pos="810"/>
        </w:tabs>
        <w:spacing w:after="12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0F30F8">
        <w:rPr>
          <w:rFonts w:ascii="Angsana New" w:hAnsi="Angsana New"/>
          <w:sz w:val="30"/>
          <w:szCs w:val="30"/>
          <w:cs/>
        </w:rPr>
        <w:t xml:space="preserve">ในปี </w:t>
      </w:r>
      <w:r w:rsidRPr="007B78BF">
        <w:rPr>
          <w:rFonts w:ascii="Angsana New" w:hAnsi="Angsana New"/>
          <w:sz w:val="30"/>
          <w:szCs w:val="30"/>
        </w:rPr>
        <w:t>2555</w:t>
      </w:r>
      <w:r w:rsidRPr="000F30F8">
        <w:rPr>
          <w:rFonts w:ascii="Angsana New" w:hAnsi="Angsana New"/>
          <w:sz w:val="30"/>
          <w:szCs w:val="30"/>
          <w:cs/>
        </w:rPr>
        <w:t xml:space="preserve"> บริษัทได้ทำสัญญาว่าจ้างบริษัทแห่งหนึ่ง เพื่อก่อสร้างอาคารศูนย์ปฏิบัติการเครือข่ายสำรอง โดยผู้รับจ้างตกลงรับประกันความชำรุดบกพร่องหรือขัดข้องของงานเป็นระยะเวลา </w:t>
      </w:r>
      <w:r w:rsidRPr="007B78BF">
        <w:rPr>
          <w:rFonts w:ascii="Angsana New" w:hAnsi="Angsana New"/>
          <w:sz w:val="30"/>
          <w:szCs w:val="30"/>
        </w:rPr>
        <w:t>5</w:t>
      </w:r>
      <w:r w:rsidRPr="000F30F8">
        <w:rPr>
          <w:rFonts w:ascii="Angsana New" w:hAnsi="Angsana New"/>
          <w:sz w:val="30"/>
          <w:szCs w:val="30"/>
          <w:cs/>
        </w:rPr>
        <w:t xml:space="preserve"> ปีนับแต่วันที่ผู้ว่ารับจ้างรับมอบงานงวดสุดท้าย ภายหลังจากงานก่อสร้างแล้วเสร็จ ปรากฎว่างานที่ผู้รับจ้างได้ก่อสร้างแล้วเสร็จเกิดความชำรุดบกพร่องภายในระยะรับประกัน ทำให้ระบบเครือข่ายสำรองของบริษัทได้รับความเสียหาย บริษัทจึงแจ้งให้ผู้รับจ้างเข้าซ่อมแซมแก้ไขความชำรุดให้กลับคืนดี ซึ่งผู้รับจ้างได้เข้ามาดำเนินการแก้ไขหลายครั้ง แต่ไม่สามารถทำการแก้ไขได้สำเร็จ ต่อมาผู้รับจ้างได้เพิกเฉยไม่เข้ามาแก้ไขตามคำแจ้งของบริษัท บริษัทจึงดำเนินการฟ้องร้องกับผู้รับจ้างเมื่อวันที่ </w:t>
      </w:r>
      <w:r w:rsidRPr="007B78BF">
        <w:rPr>
          <w:rFonts w:ascii="Angsana New" w:hAnsi="Angsana New"/>
          <w:sz w:val="30"/>
          <w:szCs w:val="30"/>
        </w:rPr>
        <w:t>13</w:t>
      </w:r>
      <w:r w:rsidRPr="000F30F8">
        <w:rPr>
          <w:rFonts w:ascii="Angsana New" w:hAnsi="Angsana New"/>
          <w:sz w:val="30"/>
          <w:szCs w:val="30"/>
          <w:cs/>
        </w:rPr>
        <w:t xml:space="preserve"> มกราคม </w:t>
      </w:r>
      <w:r w:rsidRPr="007B78BF">
        <w:rPr>
          <w:rFonts w:ascii="Angsana New" w:hAnsi="Angsana New"/>
          <w:sz w:val="30"/>
          <w:szCs w:val="30"/>
        </w:rPr>
        <w:t>2560</w:t>
      </w:r>
    </w:p>
    <w:p w14:paraId="46B513CB" w14:textId="77777777" w:rsidR="001F5C1B" w:rsidRPr="00164EF8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0F30F8">
        <w:rPr>
          <w:rFonts w:ascii="Angsana New" w:hAnsi="Angsana New"/>
          <w:sz w:val="30"/>
          <w:szCs w:val="30"/>
          <w:cs/>
        </w:rPr>
        <w:lastRenderedPageBreak/>
        <w:t xml:space="preserve">ต่อมาเมื่อวันที่ </w:t>
      </w:r>
      <w:r w:rsidRPr="007B78BF">
        <w:rPr>
          <w:rFonts w:ascii="Angsana New" w:hAnsi="Angsana New"/>
          <w:sz w:val="30"/>
          <w:szCs w:val="30"/>
        </w:rPr>
        <w:t>21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0F30F8">
        <w:rPr>
          <w:rFonts w:ascii="Angsana New" w:hAnsi="Angsana New"/>
          <w:sz w:val="30"/>
          <w:szCs w:val="30"/>
          <w:cs/>
        </w:rPr>
        <w:t xml:space="preserve">ตุลาคม </w:t>
      </w:r>
      <w:r w:rsidRPr="007B78BF">
        <w:rPr>
          <w:rFonts w:ascii="Angsana New" w:hAnsi="Angsana New"/>
          <w:sz w:val="30"/>
          <w:szCs w:val="30"/>
        </w:rPr>
        <w:t>2562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0F30F8">
        <w:rPr>
          <w:rFonts w:ascii="Angsana New" w:hAnsi="Angsana New"/>
          <w:sz w:val="30"/>
          <w:szCs w:val="30"/>
          <w:cs/>
        </w:rPr>
        <w:t xml:space="preserve">ศาลชั้นต้นได้มีคำพิพากษายกฟ้องโดยให้เหตุผลว่า ไม่พบปัญหาตามที่บริษัทชี้แจง ทำให้เชื่อในเบื้องต้นได้ว่าการก่อสร้างของผู้รับจ้างไม่บกพร่องและไม่สามารถพิสูจน์ได้ว่าผู้รับจ้างผิดสัญญานั้นจริง และมีคำสั่งให้บริษัทต้องชำระเงินพร้อมดอกเบี้ยอัตราร้อยละ </w:t>
      </w:r>
      <w:r w:rsidRPr="007B78BF">
        <w:rPr>
          <w:rFonts w:ascii="Angsana New" w:hAnsi="Angsana New"/>
          <w:sz w:val="30"/>
          <w:szCs w:val="30"/>
        </w:rPr>
        <w:t>7</w:t>
      </w:r>
      <w:r w:rsidRPr="000F30F8">
        <w:rPr>
          <w:rFonts w:ascii="Angsana New" w:hAnsi="Angsana New"/>
          <w:sz w:val="30"/>
          <w:szCs w:val="30"/>
        </w:rPr>
        <w:t>.</w:t>
      </w:r>
      <w:r w:rsidRPr="007B78BF">
        <w:rPr>
          <w:rFonts w:ascii="Angsana New" w:hAnsi="Angsana New"/>
          <w:sz w:val="30"/>
          <w:szCs w:val="30"/>
        </w:rPr>
        <w:t>5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0F30F8">
        <w:rPr>
          <w:rFonts w:ascii="Angsana New" w:hAnsi="Angsana New"/>
          <w:sz w:val="30"/>
          <w:szCs w:val="30"/>
          <w:cs/>
        </w:rPr>
        <w:t xml:space="preserve">ต่อปีของเงินต้นจำนวน </w:t>
      </w:r>
      <w:r w:rsidRPr="007B78BF">
        <w:rPr>
          <w:rFonts w:ascii="Angsana New" w:hAnsi="Angsana New"/>
          <w:sz w:val="30"/>
          <w:szCs w:val="30"/>
        </w:rPr>
        <w:t>1</w:t>
      </w:r>
      <w:r w:rsidRPr="000F30F8">
        <w:rPr>
          <w:rFonts w:ascii="Angsana New" w:hAnsi="Angsana New"/>
          <w:sz w:val="30"/>
          <w:szCs w:val="30"/>
        </w:rPr>
        <w:t>.</w:t>
      </w:r>
      <w:r w:rsidRPr="007B78BF">
        <w:rPr>
          <w:rFonts w:ascii="Angsana New" w:hAnsi="Angsana New"/>
          <w:sz w:val="30"/>
          <w:szCs w:val="30"/>
        </w:rPr>
        <w:t>3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0F30F8">
        <w:rPr>
          <w:rFonts w:ascii="Angsana New" w:hAnsi="Angsana New"/>
          <w:sz w:val="30"/>
          <w:szCs w:val="30"/>
          <w:cs/>
        </w:rPr>
        <w:t xml:space="preserve">ล้านบาทนับแต่วันที่ </w:t>
      </w:r>
      <w:r w:rsidRPr="007B78BF">
        <w:rPr>
          <w:rFonts w:ascii="Angsana New" w:hAnsi="Angsana New"/>
          <w:sz w:val="30"/>
          <w:szCs w:val="30"/>
        </w:rPr>
        <w:t>20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0F30F8">
        <w:rPr>
          <w:rFonts w:ascii="Angsana New" w:hAnsi="Angsana New"/>
          <w:sz w:val="30"/>
          <w:szCs w:val="30"/>
          <w:cs/>
        </w:rPr>
        <w:t xml:space="preserve">เมษายน </w:t>
      </w:r>
      <w:r w:rsidRPr="007B78BF">
        <w:rPr>
          <w:rFonts w:ascii="Angsana New" w:hAnsi="Angsana New"/>
          <w:sz w:val="30"/>
          <w:szCs w:val="30"/>
        </w:rPr>
        <w:t>2561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0F30F8">
        <w:rPr>
          <w:rFonts w:ascii="Angsana New" w:hAnsi="Angsana New"/>
          <w:sz w:val="30"/>
          <w:szCs w:val="30"/>
          <w:cs/>
        </w:rPr>
        <w:t xml:space="preserve">เป็นต้นไปจนกว่าจะชำระแล้วเสร็จเพื่อเป็นการชำระเงินคืนตามหลักประกันที่บริษัทได้รับจากผู้รับจ้าง อย่างไรก็ตาม บริษัทเห็นว่ายังมีข้อเท็จจริงอื่นซึ่งสามารถพิสูจน์ได้ว่าการก่อสร้างของผู้รับจ้างมีความบกพร่องจริง บริษัทจึงยื่นอุทธรณ์ต่อศาลชั้นต้น เมื่อวันที่ </w:t>
      </w:r>
      <w:r w:rsidRPr="007B78BF">
        <w:rPr>
          <w:rFonts w:ascii="Angsana New" w:hAnsi="Angsana New"/>
          <w:sz w:val="30"/>
          <w:szCs w:val="30"/>
        </w:rPr>
        <w:t>17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0F30F8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7B78BF">
        <w:rPr>
          <w:rFonts w:ascii="Angsana New" w:hAnsi="Angsana New"/>
          <w:sz w:val="30"/>
          <w:szCs w:val="30"/>
        </w:rPr>
        <w:t>2563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0F30F8">
        <w:rPr>
          <w:rFonts w:ascii="Angsana New" w:hAnsi="Angsana New"/>
          <w:sz w:val="30"/>
          <w:szCs w:val="30"/>
          <w:cs/>
        </w:rPr>
        <w:t xml:space="preserve">โดยเมื่อวันที่ </w:t>
      </w:r>
      <w:r w:rsidRPr="007B78BF">
        <w:rPr>
          <w:rFonts w:ascii="Angsana New" w:hAnsi="Angsana New"/>
          <w:sz w:val="30"/>
          <w:szCs w:val="30"/>
        </w:rPr>
        <w:t>20</w:t>
      </w:r>
      <w:r w:rsidRPr="000F30F8">
        <w:rPr>
          <w:rFonts w:ascii="Angsana New" w:hAnsi="Angsana New"/>
          <w:sz w:val="30"/>
          <w:szCs w:val="30"/>
          <w:cs/>
        </w:rPr>
        <w:t xml:space="preserve"> มกราคม </w:t>
      </w:r>
      <w:r w:rsidRPr="007B78BF">
        <w:rPr>
          <w:rFonts w:ascii="Angsana New" w:hAnsi="Angsana New"/>
          <w:sz w:val="30"/>
          <w:szCs w:val="30"/>
        </w:rPr>
        <w:t>2564</w:t>
      </w:r>
      <w:r w:rsidRPr="000F30F8">
        <w:rPr>
          <w:rFonts w:ascii="Angsana New" w:hAnsi="Angsana New"/>
          <w:sz w:val="30"/>
          <w:szCs w:val="30"/>
          <w:cs/>
        </w:rPr>
        <w:t xml:space="preserve"> ศาล</w:t>
      </w:r>
      <w:r w:rsidRPr="00164EF8">
        <w:rPr>
          <w:rFonts w:ascii="Angsana New" w:hAnsi="Angsana New"/>
          <w:sz w:val="30"/>
          <w:szCs w:val="30"/>
          <w:cs/>
        </w:rPr>
        <w:t>อุทธรณ์พิพากษายืนตามคำพิพากษาของศาลชั้นต้น</w:t>
      </w:r>
    </w:p>
    <w:p w14:paraId="2BC51F06" w14:textId="77777777" w:rsidR="001F5C1B" w:rsidRPr="005D61A3" w:rsidRDefault="001F5C1B" w:rsidP="001F5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177A987" w14:textId="7E4BF49A" w:rsidR="00537047" w:rsidRPr="00164EF8" w:rsidRDefault="001F5C1B" w:rsidP="001F5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64EF8">
        <w:rPr>
          <w:rFonts w:ascii="Angsana New" w:hAnsi="Angsana New" w:hint="cs"/>
          <w:sz w:val="30"/>
          <w:szCs w:val="30"/>
          <w:cs/>
        </w:rPr>
        <w:t xml:space="preserve">จากคำพิพากษาของศาลอุทธรณ์ </w:t>
      </w:r>
      <w:r w:rsidRPr="00164EF8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ไม่เห็นพ้องกับ</w:t>
      </w:r>
      <w:r w:rsidRPr="00164EF8">
        <w:rPr>
          <w:rFonts w:ascii="Angsana New" w:hAnsi="Angsana New"/>
          <w:sz w:val="30"/>
          <w:szCs w:val="30"/>
          <w:cs/>
        </w:rPr>
        <w:t>การตีความในส่วนของเจตนารมณ์ตามสัญญารับประกัน</w:t>
      </w:r>
      <w:r w:rsidR="00B36DE8">
        <w:rPr>
          <w:rFonts w:ascii="Angsana New" w:hAnsi="Angsana New"/>
          <w:sz w:val="30"/>
          <w:szCs w:val="30"/>
        </w:rPr>
        <w:br/>
      </w:r>
      <w:r w:rsidRPr="00164EF8">
        <w:rPr>
          <w:rFonts w:ascii="Angsana New" w:hAnsi="Angsana New"/>
          <w:sz w:val="30"/>
          <w:szCs w:val="30"/>
          <w:cs/>
        </w:rPr>
        <w:t>ความชำรุดบกพร่องที่ผู้รับจ้างต้องรับผิดชอบต่อบริษัท</w:t>
      </w:r>
      <w:r w:rsidRPr="00164EF8">
        <w:rPr>
          <w:rFonts w:ascii="Angsana New" w:hAnsi="Angsana New" w:hint="cs"/>
          <w:sz w:val="30"/>
          <w:szCs w:val="30"/>
          <w:cs/>
        </w:rPr>
        <w:t xml:space="preserve"> </w:t>
      </w:r>
      <w:r w:rsidR="00751837">
        <w:rPr>
          <w:rFonts w:ascii="Angsana New" w:hAnsi="Angsana New" w:hint="cs"/>
          <w:sz w:val="30"/>
          <w:szCs w:val="30"/>
          <w:cs/>
        </w:rPr>
        <w:t>โดย</w:t>
      </w:r>
      <w:r w:rsidRPr="00C6475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51837">
        <w:rPr>
          <w:rFonts w:ascii="Angsana New" w:hAnsi="Angsana New"/>
          <w:sz w:val="30"/>
          <w:szCs w:val="30"/>
        </w:rPr>
        <w:t>9</w:t>
      </w:r>
      <w:r w:rsidRPr="00C6475C">
        <w:rPr>
          <w:rFonts w:ascii="Angsana New" w:hAnsi="Angsana New"/>
          <w:sz w:val="30"/>
          <w:szCs w:val="30"/>
        </w:rPr>
        <w:t xml:space="preserve"> </w:t>
      </w:r>
      <w:r w:rsidR="0075183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6475C">
        <w:rPr>
          <w:rFonts w:ascii="Angsana New" w:hAnsi="Angsana New"/>
          <w:sz w:val="30"/>
          <w:szCs w:val="30"/>
        </w:rPr>
        <w:t xml:space="preserve">2564 </w:t>
      </w:r>
      <w:r w:rsidRPr="00C6475C">
        <w:rPr>
          <w:rFonts w:ascii="Angsana New" w:hAnsi="Angsana New"/>
          <w:sz w:val="30"/>
          <w:szCs w:val="30"/>
          <w:cs/>
        </w:rPr>
        <w:t>บริษัทได้</w:t>
      </w:r>
      <w:r w:rsidRPr="00C6475C">
        <w:rPr>
          <w:rFonts w:ascii="Angsana New" w:hAnsi="Angsana New" w:hint="cs"/>
          <w:sz w:val="30"/>
          <w:szCs w:val="30"/>
          <w:cs/>
        </w:rPr>
        <w:t>ยื่นขอ</w:t>
      </w:r>
      <w:r w:rsidR="00194C3C">
        <w:rPr>
          <w:rFonts w:ascii="Angsana New" w:hAnsi="Angsana New" w:hint="cs"/>
          <w:sz w:val="30"/>
          <w:szCs w:val="30"/>
          <w:cs/>
        </w:rPr>
        <w:t>อนุญาตฎีกาพร้อมคำฎีกา ซึ่งขณะนี้อยู่ระหว่างการพิจารณาวินิจฉัย</w:t>
      </w:r>
      <w:r w:rsidR="0056061F">
        <w:rPr>
          <w:rFonts w:ascii="Angsana New" w:hAnsi="Angsana New" w:hint="cs"/>
          <w:sz w:val="30"/>
          <w:szCs w:val="30"/>
          <w:cs/>
        </w:rPr>
        <w:t>คำ</w:t>
      </w:r>
      <w:r w:rsidR="00194C3C">
        <w:rPr>
          <w:rFonts w:ascii="Angsana New" w:hAnsi="Angsana New" w:hint="cs"/>
          <w:sz w:val="30"/>
          <w:szCs w:val="30"/>
          <w:cs/>
        </w:rPr>
        <w:t>ขออนุญาตฎีกา</w:t>
      </w:r>
      <w:r w:rsidR="0056061F">
        <w:rPr>
          <w:rFonts w:ascii="Angsana New" w:hAnsi="Angsana New" w:hint="cs"/>
          <w:sz w:val="30"/>
          <w:szCs w:val="30"/>
          <w:cs/>
        </w:rPr>
        <w:t>ของศาลฎีกา</w:t>
      </w:r>
      <w:r w:rsidR="00194C3C">
        <w:rPr>
          <w:rFonts w:ascii="Angsana New" w:hAnsi="Angsana New" w:hint="cs"/>
          <w:sz w:val="30"/>
          <w:szCs w:val="30"/>
          <w:cs/>
        </w:rPr>
        <w:t xml:space="preserve"> </w:t>
      </w:r>
      <w:r w:rsidRPr="00164EF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36DE8">
        <w:rPr>
          <w:rFonts w:ascii="Angsana New" w:hAnsi="Angsana New"/>
          <w:sz w:val="30"/>
          <w:szCs w:val="30"/>
        </w:rPr>
        <w:t>30</w:t>
      </w:r>
      <w:r w:rsidRPr="00164EF8">
        <w:rPr>
          <w:rFonts w:ascii="Angsana New" w:hAnsi="Angsana New" w:hint="cs"/>
          <w:sz w:val="30"/>
          <w:szCs w:val="30"/>
          <w:cs/>
        </w:rPr>
        <w:t xml:space="preserve"> </w:t>
      </w:r>
      <w:r w:rsidR="00B36DE8">
        <w:rPr>
          <w:rFonts w:ascii="Angsana New" w:hAnsi="Angsana New" w:hint="cs"/>
          <w:sz w:val="30"/>
          <w:szCs w:val="30"/>
          <w:cs/>
        </w:rPr>
        <w:t>มิถุนายน</w:t>
      </w:r>
      <w:r w:rsidRPr="00164EF8">
        <w:rPr>
          <w:rFonts w:ascii="Angsana New" w:hAnsi="Angsana New" w:hint="cs"/>
          <w:sz w:val="30"/>
          <w:szCs w:val="30"/>
          <w:cs/>
        </w:rPr>
        <w:t xml:space="preserve"> </w:t>
      </w:r>
      <w:r w:rsidRPr="00164EF8">
        <w:rPr>
          <w:rFonts w:ascii="Angsana New" w:hAnsi="Angsana New" w:hint="cs"/>
          <w:sz w:val="30"/>
          <w:szCs w:val="30"/>
        </w:rPr>
        <w:t>2564</w:t>
      </w:r>
      <w:r w:rsidRPr="00164EF8">
        <w:rPr>
          <w:rFonts w:ascii="Angsana New" w:hAnsi="Angsana New"/>
          <w:sz w:val="30"/>
          <w:szCs w:val="30"/>
          <w:cs/>
        </w:rPr>
        <w:t xml:space="preserve"> บริษัทได้บันทึก</w:t>
      </w:r>
      <w:r>
        <w:rPr>
          <w:rFonts w:ascii="Angsana New" w:hAnsi="Angsana New" w:hint="cs"/>
          <w:sz w:val="30"/>
          <w:szCs w:val="30"/>
          <w:cs/>
        </w:rPr>
        <w:t>ค่าใช้จ่ายจำนวนหนึ่ง</w:t>
      </w:r>
      <w:r w:rsidRPr="00164EF8">
        <w:rPr>
          <w:rFonts w:ascii="Angsana New" w:hAnsi="Angsana New"/>
          <w:sz w:val="30"/>
          <w:szCs w:val="30"/>
          <w:cs/>
        </w:rPr>
        <w:t>แล้วในงบการเงิน</w:t>
      </w:r>
      <w:r w:rsidRPr="00164EF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ตามคำพิพากษาของศาลอุทธรณ์</w:t>
      </w:r>
      <w:r w:rsidRPr="00164EF8">
        <w:rPr>
          <w:rFonts w:ascii="Angsana New" w:hAnsi="Angsana New"/>
          <w:sz w:val="30"/>
          <w:szCs w:val="30"/>
        </w:rPr>
        <w:t xml:space="preserve"> </w:t>
      </w:r>
      <w:r w:rsidRPr="00164EF8">
        <w:rPr>
          <w:rFonts w:ascii="Angsana New" w:hAnsi="Angsana New"/>
          <w:sz w:val="30"/>
          <w:szCs w:val="30"/>
          <w:cs/>
        </w:rPr>
        <w:t>โดยฝ่ายบริหารของบริษัทเชื่อว่าผลของคดีฟ้องร้องดังกล่าวจะไม่ส่งผลกระทบอย่างมีนัยสำคัญต่อฐานะทางการเงินของบริษัท</w:t>
      </w:r>
    </w:p>
    <w:p w14:paraId="100E56E3" w14:textId="53D0A6C6" w:rsidR="000B1701" w:rsidRDefault="000B1701" w:rsidP="000B1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D5013BE" w14:textId="292EEC03" w:rsidR="005077BF" w:rsidRPr="00533977" w:rsidRDefault="00B36DE8" w:rsidP="004B4E75">
      <w:pPr>
        <w:numPr>
          <w:ilvl w:val="0"/>
          <w:numId w:val="26"/>
        </w:numPr>
        <w:tabs>
          <w:tab w:val="clear" w:pos="227"/>
          <w:tab w:val="clear" w:pos="454"/>
          <w:tab w:val="clear" w:pos="907"/>
          <w:tab w:val="left" w:pos="540"/>
          <w:tab w:val="left" w:pos="810"/>
        </w:tabs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533977">
        <w:rPr>
          <w:rFonts w:ascii="Angsana New" w:hAnsi="Angsana New"/>
          <w:sz w:val="30"/>
          <w:szCs w:val="30"/>
          <w:cs/>
        </w:rPr>
        <w:t xml:space="preserve">บริษัทได้มีข้อพิพาทกับสำนักงานคณะกรรมการกิจการกระจายเสียง กิจการโทรทัศน์และกิจการโทรคมนาคมแห่งชาติ (กสทช) เกี่ยวกับการจัดสรรรายได้จากการประกอบกิจการโทรคมนาคมตั้งแต่ </w:t>
      </w:r>
      <w:r w:rsidRPr="00533977">
        <w:rPr>
          <w:rFonts w:ascii="Angsana New" w:hAnsi="Angsana New"/>
          <w:sz w:val="30"/>
          <w:szCs w:val="30"/>
        </w:rPr>
        <w:t>1</w:t>
      </w:r>
      <w:r w:rsidRPr="00533977">
        <w:rPr>
          <w:rFonts w:ascii="Angsana New" w:hAnsi="Angsana New"/>
          <w:sz w:val="30"/>
          <w:szCs w:val="30"/>
          <w:cs/>
        </w:rPr>
        <w:t xml:space="preserve"> มกราคม </w:t>
      </w:r>
      <w:r w:rsidRPr="00533977">
        <w:rPr>
          <w:rFonts w:ascii="Angsana New" w:hAnsi="Angsana New"/>
          <w:sz w:val="30"/>
          <w:szCs w:val="30"/>
        </w:rPr>
        <w:t>2554</w:t>
      </w:r>
      <w:r w:rsidRPr="00533977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533977">
        <w:rPr>
          <w:rFonts w:ascii="Angsana New" w:hAnsi="Angsana New"/>
          <w:sz w:val="30"/>
          <w:szCs w:val="30"/>
        </w:rPr>
        <w:t>30</w:t>
      </w:r>
      <w:r w:rsidRPr="00533977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533977">
        <w:rPr>
          <w:rFonts w:ascii="Angsana New" w:hAnsi="Angsana New"/>
          <w:sz w:val="30"/>
          <w:szCs w:val="30"/>
        </w:rPr>
        <w:t>2555</w:t>
      </w:r>
      <w:r w:rsidRPr="00533977">
        <w:rPr>
          <w:rFonts w:ascii="Angsana New" w:hAnsi="Angsana New"/>
          <w:sz w:val="30"/>
          <w:szCs w:val="30"/>
          <w:cs/>
        </w:rPr>
        <w:t xml:space="preserve"> </w:t>
      </w:r>
      <w:r w:rsidR="00533977" w:rsidRPr="00533977">
        <w:rPr>
          <w:rFonts w:ascii="Angsana New" w:hAnsi="Angsana New" w:hint="cs"/>
          <w:sz w:val="30"/>
          <w:szCs w:val="30"/>
          <w:cs/>
        </w:rPr>
        <w:t>เมื่อ</w:t>
      </w:r>
      <w:r w:rsidRPr="00533977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533977">
        <w:rPr>
          <w:rFonts w:ascii="Angsana New" w:hAnsi="Angsana New" w:hint="cs"/>
          <w:sz w:val="30"/>
          <w:szCs w:val="30"/>
        </w:rPr>
        <w:t>3</w:t>
      </w:r>
      <w:r w:rsidRPr="00533977">
        <w:rPr>
          <w:rFonts w:ascii="Angsana New" w:hAnsi="Angsana New"/>
          <w:sz w:val="30"/>
          <w:szCs w:val="30"/>
        </w:rPr>
        <w:t>0</w:t>
      </w:r>
      <w:r w:rsidRPr="00533977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533977">
        <w:rPr>
          <w:rFonts w:ascii="Angsana New" w:hAnsi="Angsana New" w:hint="cs"/>
          <w:sz w:val="30"/>
          <w:szCs w:val="30"/>
        </w:rPr>
        <w:t>2564</w:t>
      </w:r>
      <w:r w:rsidRPr="00533977">
        <w:rPr>
          <w:rFonts w:ascii="Angsana New" w:hAnsi="Angsana New" w:hint="cs"/>
          <w:sz w:val="30"/>
          <w:szCs w:val="30"/>
          <w:cs/>
        </w:rPr>
        <w:t xml:space="preserve"> </w:t>
      </w:r>
      <w:r w:rsidR="00284692" w:rsidRPr="00533977">
        <w:rPr>
          <w:rFonts w:ascii="Angsana New" w:hAnsi="Angsana New" w:hint="cs"/>
          <w:sz w:val="30"/>
          <w:szCs w:val="30"/>
          <w:cs/>
        </w:rPr>
        <w:t>ศาลปกครองสูงสุดได้พิพากษาให้บริษัทชนะ</w:t>
      </w:r>
      <w:r w:rsidR="00533977" w:rsidRPr="00533977">
        <w:rPr>
          <w:rFonts w:ascii="Angsana New" w:hAnsi="Angsana New" w:hint="cs"/>
          <w:sz w:val="30"/>
          <w:szCs w:val="30"/>
          <w:cs/>
        </w:rPr>
        <w:t>คดีความ</w:t>
      </w:r>
      <w:r w:rsidR="00284692" w:rsidRPr="00533977">
        <w:rPr>
          <w:rFonts w:ascii="Angsana New" w:hAnsi="Angsana New" w:hint="cs"/>
          <w:sz w:val="30"/>
          <w:szCs w:val="30"/>
          <w:cs/>
        </w:rPr>
        <w:t>โดยการเพิกถอนมติคณะกรรมการกิจการโทรคมนาคม</w:t>
      </w:r>
      <w:r w:rsidR="00284692" w:rsidRPr="00533977">
        <w:rPr>
          <w:rFonts w:ascii="Angsana New" w:hAnsi="Angsana New"/>
          <w:sz w:val="30"/>
          <w:szCs w:val="30"/>
          <w:cs/>
        </w:rPr>
        <w:t xml:space="preserve"> (</w:t>
      </w:r>
      <w:r w:rsidR="00284692" w:rsidRPr="00533977">
        <w:rPr>
          <w:rFonts w:ascii="Angsana New" w:hAnsi="Angsana New" w:hint="cs"/>
          <w:sz w:val="30"/>
          <w:szCs w:val="30"/>
          <w:cs/>
        </w:rPr>
        <w:t>กทค</w:t>
      </w:r>
      <w:r w:rsidR="00284692" w:rsidRPr="00533977">
        <w:rPr>
          <w:rFonts w:ascii="Angsana New" w:hAnsi="Angsana New"/>
          <w:sz w:val="30"/>
          <w:szCs w:val="30"/>
          <w:cs/>
        </w:rPr>
        <w:t>.) (</w:t>
      </w:r>
      <w:r w:rsidR="00284692" w:rsidRPr="00533977">
        <w:rPr>
          <w:rFonts w:ascii="Angsana New" w:hAnsi="Angsana New" w:hint="cs"/>
          <w:sz w:val="30"/>
          <w:szCs w:val="30"/>
          <w:cs/>
        </w:rPr>
        <w:t>ปัจจุบันคือ</w:t>
      </w:r>
      <w:r w:rsidR="00284692" w:rsidRPr="00533977">
        <w:rPr>
          <w:rFonts w:ascii="Angsana New" w:hAnsi="Angsana New"/>
          <w:sz w:val="30"/>
          <w:szCs w:val="30"/>
          <w:cs/>
        </w:rPr>
        <w:t xml:space="preserve"> </w:t>
      </w:r>
      <w:r w:rsidR="00284692" w:rsidRPr="00533977">
        <w:rPr>
          <w:rFonts w:ascii="Angsana New" w:hAnsi="Angsana New" w:hint="cs"/>
          <w:sz w:val="30"/>
          <w:szCs w:val="30"/>
          <w:cs/>
        </w:rPr>
        <w:t>กสทช</w:t>
      </w:r>
      <w:r w:rsidR="00284692" w:rsidRPr="00533977">
        <w:rPr>
          <w:rFonts w:ascii="Angsana New" w:hAnsi="Angsana New"/>
          <w:sz w:val="30"/>
          <w:szCs w:val="30"/>
          <w:cs/>
        </w:rPr>
        <w:t xml:space="preserve">.) </w:t>
      </w:r>
      <w:r w:rsidR="00284692" w:rsidRPr="00533977">
        <w:rPr>
          <w:rFonts w:ascii="Angsana New" w:hAnsi="Angsana New" w:hint="cs"/>
          <w:sz w:val="30"/>
          <w:szCs w:val="30"/>
          <w:cs/>
        </w:rPr>
        <w:t>ที่เห็นชอบให้บริษัทเป็นผู้มีภาระหน้าที่ในการจัดสรร</w:t>
      </w:r>
      <w:r w:rsidR="00533977" w:rsidRPr="00533977">
        <w:rPr>
          <w:rFonts w:ascii="Angsana New" w:hAnsi="Angsana New" w:hint="cs"/>
          <w:sz w:val="30"/>
          <w:szCs w:val="30"/>
          <w:cs/>
        </w:rPr>
        <w:t>รายได้</w:t>
      </w:r>
      <w:r w:rsidR="00284692" w:rsidRPr="00533977">
        <w:rPr>
          <w:rFonts w:ascii="Angsana New" w:hAnsi="Angsana New" w:hint="cs"/>
          <w:sz w:val="30"/>
          <w:szCs w:val="30"/>
          <w:cs/>
        </w:rPr>
        <w:t>จากการประกอบกิจการตั้งแต่วันที่</w:t>
      </w:r>
      <w:r w:rsidR="00284692" w:rsidRPr="00533977">
        <w:rPr>
          <w:rFonts w:ascii="Angsana New" w:hAnsi="Angsana New"/>
          <w:sz w:val="30"/>
          <w:szCs w:val="30"/>
          <w:cs/>
        </w:rPr>
        <w:t xml:space="preserve"> </w:t>
      </w:r>
      <w:r w:rsidR="00533977" w:rsidRPr="00533977">
        <w:rPr>
          <w:rFonts w:ascii="Angsana New" w:hAnsi="Angsana New"/>
          <w:sz w:val="30"/>
          <w:szCs w:val="30"/>
        </w:rPr>
        <w:t>1</w:t>
      </w:r>
      <w:r w:rsidR="00284692" w:rsidRPr="00533977">
        <w:rPr>
          <w:rFonts w:ascii="Angsana New" w:hAnsi="Angsana New"/>
          <w:sz w:val="30"/>
          <w:szCs w:val="30"/>
          <w:cs/>
        </w:rPr>
        <w:t xml:space="preserve"> </w:t>
      </w:r>
      <w:r w:rsidR="00284692" w:rsidRPr="00533977">
        <w:rPr>
          <w:rFonts w:ascii="Angsana New" w:hAnsi="Angsana New" w:hint="cs"/>
          <w:sz w:val="30"/>
          <w:szCs w:val="30"/>
          <w:cs/>
        </w:rPr>
        <w:t>มกราคม</w:t>
      </w:r>
      <w:r w:rsidR="00284692" w:rsidRPr="00533977">
        <w:rPr>
          <w:rFonts w:ascii="Angsana New" w:hAnsi="Angsana New"/>
          <w:sz w:val="30"/>
          <w:szCs w:val="30"/>
          <w:cs/>
        </w:rPr>
        <w:t xml:space="preserve"> </w:t>
      </w:r>
      <w:r w:rsidR="00533977" w:rsidRPr="00533977">
        <w:rPr>
          <w:rFonts w:ascii="Angsana New" w:hAnsi="Angsana New"/>
          <w:sz w:val="30"/>
          <w:szCs w:val="30"/>
        </w:rPr>
        <w:t>2554</w:t>
      </w:r>
      <w:r w:rsidR="00284692" w:rsidRPr="00533977">
        <w:rPr>
          <w:rFonts w:ascii="Angsana New" w:hAnsi="Angsana New"/>
          <w:sz w:val="30"/>
          <w:szCs w:val="30"/>
          <w:cs/>
        </w:rPr>
        <w:t xml:space="preserve"> </w:t>
      </w:r>
      <w:r w:rsidR="00284692" w:rsidRPr="00533977">
        <w:rPr>
          <w:rFonts w:ascii="Angsana New" w:hAnsi="Angsana New" w:hint="cs"/>
          <w:sz w:val="30"/>
          <w:szCs w:val="30"/>
          <w:cs/>
        </w:rPr>
        <w:t>ถึงวันที่</w:t>
      </w:r>
      <w:r w:rsidR="00284692" w:rsidRPr="00533977">
        <w:rPr>
          <w:rFonts w:ascii="Angsana New" w:hAnsi="Angsana New"/>
          <w:sz w:val="30"/>
          <w:szCs w:val="30"/>
          <w:cs/>
        </w:rPr>
        <w:t xml:space="preserve"> </w:t>
      </w:r>
      <w:r w:rsidR="00533977" w:rsidRPr="00533977">
        <w:rPr>
          <w:rFonts w:ascii="Angsana New" w:hAnsi="Angsana New"/>
          <w:sz w:val="30"/>
          <w:szCs w:val="30"/>
        </w:rPr>
        <w:t>30</w:t>
      </w:r>
      <w:r w:rsidR="00284692" w:rsidRPr="00533977">
        <w:rPr>
          <w:rFonts w:ascii="Angsana New" w:hAnsi="Angsana New"/>
          <w:sz w:val="30"/>
          <w:szCs w:val="30"/>
          <w:cs/>
        </w:rPr>
        <w:t xml:space="preserve"> </w:t>
      </w:r>
      <w:r w:rsidR="00284692" w:rsidRPr="00533977">
        <w:rPr>
          <w:rFonts w:ascii="Angsana New" w:hAnsi="Angsana New" w:hint="cs"/>
          <w:sz w:val="30"/>
          <w:szCs w:val="30"/>
          <w:cs/>
        </w:rPr>
        <w:t>พฤษภาคม</w:t>
      </w:r>
      <w:r w:rsidR="00284692" w:rsidRPr="00533977">
        <w:rPr>
          <w:rFonts w:ascii="Angsana New" w:hAnsi="Angsana New"/>
          <w:sz w:val="30"/>
          <w:szCs w:val="30"/>
          <w:cs/>
        </w:rPr>
        <w:t xml:space="preserve"> </w:t>
      </w:r>
      <w:r w:rsidR="00533977" w:rsidRPr="00533977">
        <w:rPr>
          <w:rFonts w:ascii="Angsana New" w:hAnsi="Angsana New"/>
          <w:sz w:val="30"/>
          <w:szCs w:val="30"/>
        </w:rPr>
        <w:t>2555</w:t>
      </w:r>
      <w:r w:rsidR="00284692" w:rsidRPr="00533977">
        <w:rPr>
          <w:rFonts w:ascii="Angsana New" w:hAnsi="Angsana New"/>
          <w:sz w:val="30"/>
          <w:szCs w:val="30"/>
          <w:cs/>
        </w:rPr>
        <w:t xml:space="preserve"> </w:t>
      </w:r>
      <w:r w:rsidR="00533977" w:rsidRPr="00533977">
        <w:rPr>
          <w:rFonts w:ascii="Angsana New" w:hAnsi="Angsana New" w:hint="cs"/>
          <w:sz w:val="30"/>
          <w:szCs w:val="30"/>
          <w:cs/>
        </w:rPr>
        <w:t>เพื่อเป็นค่าใช้จ่ายในการจัดให้มีบริการโทรคมนาคมพื้นฐานอย่างทั่วถึงและบริการเพื่อสังคม (</w:t>
      </w:r>
      <w:r w:rsidR="00533977" w:rsidRPr="00533977">
        <w:rPr>
          <w:rFonts w:ascii="Angsana New" w:hAnsi="Angsana New"/>
          <w:sz w:val="30"/>
          <w:szCs w:val="30"/>
        </w:rPr>
        <w:t>USO)</w:t>
      </w:r>
      <w:r w:rsidR="00533977" w:rsidRPr="00533977">
        <w:rPr>
          <w:rFonts w:ascii="Angsana New" w:hAnsi="Angsana New" w:hint="cs"/>
          <w:sz w:val="30"/>
          <w:szCs w:val="30"/>
          <w:cs/>
        </w:rPr>
        <w:t xml:space="preserve"> </w:t>
      </w:r>
      <w:r w:rsidR="00284692" w:rsidRPr="00533977">
        <w:rPr>
          <w:rFonts w:ascii="Angsana New" w:hAnsi="Angsana New" w:hint="cs"/>
          <w:sz w:val="30"/>
          <w:szCs w:val="30"/>
          <w:cs/>
        </w:rPr>
        <w:t>ส่งผลให้บริษัทไม่ต้องชำระค่า</w:t>
      </w:r>
      <w:r w:rsidR="00284692" w:rsidRPr="00533977">
        <w:rPr>
          <w:rFonts w:ascii="Angsana New" w:hAnsi="Angsana New"/>
          <w:sz w:val="30"/>
          <w:szCs w:val="30"/>
          <w:cs/>
        </w:rPr>
        <w:t xml:space="preserve"> </w:t>
      </w:r>
      <w:r w:rsidR="00284692" w:rsidRPr="00533977">
        <w:rPr>
          <w:rFonts w:ascii="Angsana New" w:hAnsi="Angsana New"/>
          <w:sz w:val="30"/>
          <w:szCs w:val="30"/>
        </w:rPr>
        <w:t xml:space="preserve">USO </w:t>
      </w:r>
      <w:r w:rsidR="00533977" w:rsidRPr="00533977">
        <w:rPr>
          <w:rFonts w:ascii="Angsana New" w:hAnsi="Angsana New" w:hint="cs"/>
          <w:sz w:val="30"/>
          <w:szCs w:val="30"/>
          <w:cs/>
        </w:rPr>
        <w:t>จำนวนดังกล่าว</w:t>
      </w:r>
      <w:r w:rsidR="00284692" w:rsidRPr="00533977">
        <w:rPr>
          <w:rFonts w:ascii="Angsana New" w:hAnsi="Angsana New" w:hint="cs"/>
          <w:sz w:val="30"/>
          <w:szCs w:val="30"/>
          <w:cs/>
        </w:rPr>
        <w:t>ให้</w:t>
      </w:r>
      <w:r w:rsidR="00284692" w:rsidRPr="00533977">
        <w:rPr>
          <w:rFonts w:ascii="Angsana New" w:hAnsi="Angsana New"/>
          <w:sz w:val="30"/>
          <w:szCs w:val="30"/>
          <w:cs/>
        </w:rPr>
        <w:t xml:space="preserve"> </w:t>
      </w:r>
      <w:r w:rsidR="00284692" w:rsidRPr="00533977">
        <w:rPr>
          <w:rFonts w:ascii="Angsana New" w:hAnsi="Angsana New" w:hint="cs"/>
          <w:sz w:val="30"/>
          <w:szCs w:val="30"/>
          <w:cs/>
        </w:rPr>
        <w:t>กสทช</w:t>
      </w:r>
      <w:r w:rsidR="00284692" w:rsidRPr="00533977">
        <w:rPr>
          <w:rFonts w:ascii="Angsana New" w:hAnsi="Angsana New"/>
          <w:sz w:val="30"/>
          <w:szCs w:val="30"/>
          <w:cs/>
        </w:rPr>
        <w:t xml:space="preserve">. </w:t>
      </w:r>
      <w:r w:rsidR="00284692" w:rsidRPr="00533977">
        <w:rPr>
          <w:rFonts w:ascii="Angsana New" w:hAnsi="Angsana New" w:hint="cs"/>
          <w:sz w:val="30"/>
          <w:szCs w:val="30"/>
          <w:cs/>
        </w:rPr>
        <w:t>อีกต่อไป</w:t>
      </w:r>
      <w:r w:rsidR="00284692" w:rsidRPr="00533977">
        <w:rPr>
          <w:rFonts w:ascii="Angsana New" w:hAnsi="Angsana New"/>
          <w:sz w:val="30"/>
          <w:szCs w:val="30"/>
          <w:cs/>
        </w:rPr>
        <w:t xml:space="preserve"> </w:t>
      </w:r>
      <w:r w:rsidR="00284692" w:rsidRPr="00533977">
        <w:rPr>
          <w:rFonts w:ascii="Angsana New" w:hAnsi="Angsana New" w:hint="cs"/>
          <w:sz w:val="30"/>
          <w:szCs w:val="30"/>
          <w:cs/>
        </w:rPr>
        <w:t>ฝ่ายบริหารของบริษัทมีความเห็นว่าคำพิพากษา</w:t>
      </w:r>
      <w:r w:rsidR="00533977" w:rsidRPr="00533977">
        <w:rPr>
          <w:rFonts w:ascii="Angsana New" w:hAnsi="Angsana New" w:hint="cs"/>
          <w:sz w:val="30"/>
          <w:szCs w:val="30"/>
          <w:cs/>
        </w:rPr>
        <w:t>ของ</w:t>
      </w:r>
      <w:r w:rsidR="00284692" w:rsidRPr="00533977">
        <w:rPr>
          <w:rFonts w:ascii="Angsana New" w:hAnsi="Angsana New" w:hint="cs"/>
          <w:sz w:val="30"/>
          <w:szCs w:val="30"/>
          <w:cs/>
        </w:rPr>
        <w:t>ศาลปกครองสูงสุดเป็นคุณต่อบริษัท</w:t>
      </w:r>
      <w:r w:rsidR="00533977" w:rsidRPr="00533977">
        <w:rPr>
          <w:rFonts w:ascii="Angsana New" w:hAnsi="Angsana New"/>
          <w:sz w:val="30"/>
          <w:szCs w:val="30"/>
        </w:rPr>
        <w:t xml:space="preserve"> </w:t>
      </w:r>
      <w:r w:rsidR="00533977" w:rsidRPr="00533977">
        <w:rPr>
          <w:rFonts w:ascii="Angsana New" w:hAnsi="Angsana New" w:hint="cs"/>
          <w:sz w:val="30"/>
          <w:szCs w:val="30"/>
          <w:cs/>
        </w:rPr>
        <w:t>ซึ่งปัจจุบันบริษัทอยู่ระหว่างกระบวนการยืนยันกับ</w:t>
      </w:r>
      <w:r w:rsidR="00533977" w:rsidRPr="00533977">
        <w:rPr>
          <w:rFonts w:ascii="Angsana New" w:hAnsi="Angsana New"/>
          <w:sz w:val="30"/>
          <w:szCs w:val="30"/>
          <w:cs/>
        </w:rPr>
        <w:t xml:space="preserve"> </w:t>
      </w:r>
      <w:r w:rsidR="00533977" w:rsidRPr="00533977">
        <w:rPr>
          <w:rFonts w:ascii="Angsana New" w:hAnsi="Angsana New" w:hint="cs"/>
          <w:sz w:val="30"/>
          <w:szCs w:val="30"/>
          <w:cs/>
        </w:rPr>
        <w:t>กสทช</w:t>
      </w:r>
      <w:r w:rsidR="00533977" w:rsidRPr="00533977">
        <w:rPr>
          <w:rFonts w:ascii="Angsana New" w:hAnsi="Angsana New"/>
          <w:sz w:val="30"/>
          <w:szCs w:val="30"/>
          <w:cs/>
        </w:rPr>
        <w:t xml:space="preserve">. </w:t>
      </w:r>
      <w:r w:rsidR="00533977" w:rsidRPr="00533977">
        <w:rPr>
          <w:rFonts w:ascii="Angsana New" w:hAnsi="Angsana New" w:hint="cs"/>
          <w:sz w:val="30"/>
          <w:szCs w:val="30"/>
          <w:cs/>
        </w:rPr>
        <w:t>ในการน้อมรับคำพิพากษาของศาลปกครองสูงสุดในคดีความดังกล่าว</w:t>
      </w:r>
    </w:p>
    <w:sectPr w:rsidR="005077BF" w:rsidRPr="00533977" w:rsidSect="000B5DC1">
      <w:headerReference w:type="default" r:id="rId16"/>
      <w:footerReference w:type="default" r:id="rId17"/>
      <w:pgSz w:w="11909" w:h="16834" w:code="9"/>
      <w:pgMar w:top="1440" w:right="1152" w:bottom="576" w:left="1170" w:header="648" w:footer="605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175F32" w14:textId="77777777" w:rsidR="00014AAD" w:rsidRDefault="00014AAD" w:rsidP="00900EE2">
      <w:r>
        <w:separator/>
      </w:r>
    </w:p>
  </w:endnote>
  <w:endnote w:type="continuationSeparator" w:id="0">
    <w:p w14:paraId="6932F415" w14:textId="77777777" w:rsidR="00014AAD" w:rsidRDefault="00014AAD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0F3" w14:textId="77777777" w:rsidR="00751837" w:rsidRPr="001C120C" w:rsidRDefault="00751837" w:rsidP="00E85568">
    <w:pPr>
      <w:pStyle w:val="Footer"/>
      <w:tabs>
        <w:tab w:val="clear" w:pos="907"/>
        <w:tab w:val="left" w:pos="1008"/>
      </w:tabs>
      <w:jc w:val="center"/>
      <w:rPr>
        <w:rFonts w:ascii="Angsana New" w:hAnsi="Angsana New"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7B78BF">
      <w:rPr>
        <w:rFonts w:ascii="Angsana New" w:hAnsi="Angsana New"/>
        <w:noProof/>
        <w:sz w:val="30"/>
        <w:szCs w:val="30"/>
        <w:lang w:val="en-US"/>
      </w:rPr>
      <w:t>1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AF70D" w14:textId="77777777" w:rsidR="003A0E11" w:rsidRPr="001C120C" w:rsidRDefault="003A0E11" w:rsidP="00E85568">
    <w:pPr>
      <w:pStyle w:val="Footer"/>
      <w:tabs>
        <w:tab w:val="clear" w:pos="907"/>
        <w:tab w:val="left" w:pos="1008"/>
      </w:tabs>
      <w:jc w:val="center"/>
      <w:rPr>
        <w:rFonts w:ascii="Angsana New" w:hAnsi="Angsana New"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7B78BF">
      <w:rPr>
        <w:rFonts w:ascii="Angsana New" w:hAnsi="Angsana New"/>
        <w:noProof/>
        <w:sz w:val="30"/>
        <w:szCs w:val="30"/>
        <w:lang w:val="en-US"/>
      </w:rPr>
      <w:t>1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2E32F4" w14:textId="77777777" w:rsidR="00014AAD" w:rsidRDefault="00014AAD" w:rsidP="00900EE2">
      <w:r>
        <w:separator/>
      </w:r>
    </w:p>
  </w:footnote>
  <w:footnote w:type="continuationSeparator" w:id="0">
    <w:p w14:paraId="22BC69DD" w14:textId="77777777" w:rsidR="00014AAD" w:rsidRDefault="00014AAD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46B4A" w14:textId="77777777" w:rsidR="00751837" w:rsidRPr="0002526B" w:rsidRDefault="00751837" w:rsidP="007A41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14:paraId="6FF4D1F8" w14:textId="77777777" w:rsidR="00751837" w:rsidRPr="0002526B" w:rsidRDefault="00751837" w:rsidP="007904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E27FA00" w14:textId="77777777" w:rsidR="00751837" w:rsidRPr="0002526B" w:rsidRDefault="00751837" w:rsidP="0079044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และหกเดือน</w:t>
    </w: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 w:rsidRPr="00450CB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02526B">
      <w:rPr>
        <w:rFonts w:ascii="Angsana New" w:hAnsi="Angsana New" w:hint="cs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 w:rsidRPr="0002526B">
      <w:rPr>
        <w:rFonts w:ascii="Angsana New" w:hAnsi="Angsana New" w:hint="cs"/>
        <w:sz w:val="32"/>
        <w:szCs w:val="32"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(</w:t>
    </w:r>
    <w:r w:rsidRPr="000252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1B4915">
      <w:rPr>
        <w:rFonts w:ascii="Angsana New" w:hAnsi="Angsana New"/>
        <w:sz w:val="32"/>
        <w:szCs w:val="32"/>
        <w:lang w:val="en-US" w:bidi="th-TH"/>
      </w:rPr>
      <w:t>)</w:t>
    </w:r>
  </w:p>
  <w:p w14:paraId="7EAEA2D8" w14:textId="77777777" w:rsidR="00751837" w:rsidRPr="00AF08D6" w:rsidRDefault="00751837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B558" w14:textId="77777777" w:rsidR="00751837" w:rsidRDefault="00751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81FBC5" w14:textId="2651FC87" w:rsidR="00751837" w:rsidRPr="0002526B" w:rsidRDefault="00751837" w:rsidP="00E8556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/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14:paraId="01A4ADCE" w14:textId="77777777" w:rsidR="00751837" w:rsidRPr="0002526B" w:rsidRDefault="00751837" w:rsidP="00E855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/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5AC6744" w14:textId="77777777" w:rsidR="00751837" w:rsidRPr="0002526B" w:rsidRDefault="00751837" w:rsidP="00E85568">
    <w:pPr>
      <w:pStyle w:val="acctmainheading"/>
      <w:spacing w:after="0" w:line="240" w:lineRule="atLeast"/>
      <w:ind w:left="360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และหกเดือน</w:t>
    </w: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 w:rsidRPr="00450CB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02526B">
      <w:rPr>
        <w:rFonts w:ascii="Angsana New" w:hAnsi="Angsana New" w:hint="cs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 w:rsidRPr="0002526B">
      <w:rPr>
        <w:rFonts w:ascii="Angsana New" w:hAnsi="Angsana New" w:hint="cs"/>
        <w:sz w:val="32"/>
        <w:szCs w:val="32"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(</w:t>
    </w:r>
    <w:r w:rsidRPr="000252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1B4915">
      <w:rPr>
        <w:rFonts w:ascii="Angsana New" w:hAnsi="Angsana New"/>
        <w:sz w:val="32"/>
        <w:szCs w:val="32"/>
        <w:lang w:val="en-US" w:bidi="th-TH"/>
      </w:rPr>
      <w:t>)</w:t>
    </w:r>
  </w:p>
  <w:p w14:paraId="620274B8" w14:textId="295112FB" w:rsidR="00751837" w:rsidRPr="00605EF6" w:rsidRDefault="00751837" w:rsidP="00416B7C">
    <w:pPr>
      <w:pStyle w:val="acctmainheading"/>
      <w:spacing w:after="0" w:line="240" w:lineRule="atLeast"/>
      <w:ind w:left="270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F22566" w14:textId="77777777" w:rsidR="00751837" w:rsidRDefault="0075183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F18BF" w14:textId="77777777" w:rsidR="00751837" w:rsidRPr="0002526B" w:rsidRDefault="00751837" w:rsidP="007904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14:paraId="2A052CA8" w14:textId="77777777" w:rsidR="00751837" w:rsidRPr="0002526B" w:rsidRDefault="00751837" w:rsidP="007904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38EF7A2" w14:textId="77777777" w:rsidR="00751837" w:rsidRPr="0002526B" w:rsidRDefault="00751837" w:rsidP="0079044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และหกเดือน</w:t>
    </w: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 w:rsidRPr="00450CB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02526B">
      <w:rPr>
        <w:rFonts w:ascii="Angsana New" w:hAnsi="Angsana New" w:hint="cs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 w:rsidRPr="0002526B">
      <w:rPr>
        <w:rFonts w:ascii="Angsana New" w:hAnsi="Angsana New" w:hint="cs"/>
        <w:sz w:val="32"/>
        <w:szCs w:val="32"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(</w:t>
    </w:r>
    <w:r w:rsidRPr="000252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1B4915">
      <w:rPr>
        <w:rFonts w:ascii="Angsana New" w:hAnsi="Angsana New"/>
        <w:sz w:val="32"/>
        <w:szCs w:val="32"/>
        <w:lang w:val="en-US" w:bidi="th-TH"/>
      </w:rPr>
      <w:t>)</w:t>
    </w:r>
  </w:p>
  <w:p w14:paraId="3EBECA15" w14:textId="77777777" w:rsidR="00751837" w:rsidRDefault="00751837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FC71A0"/>
    <w:multiLevelType w:val="multilevel"/>
    <w:tmpl w:val="6332E4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737C2117"/>
    <w:multiLevelType w:val="hybridMultilevel"/>
    <w:tmpl w:val="ACF0E36C"/>
    <w:lvl w:ilvl="0" w:tplc="C820EA42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7"/>
  </w:num>
  <w:num w:numId="14">
    <w:abstractNumId w:val="15"/>
  </w:num>
  <w:num w:numId="15">
    <w:abstractNumId w:val="18"/>
  </w:num>
  <w:num w:numId="16">
    <w:abstractNumId w:val="29"/>
  </w:num>
  <w:num w:numId="17">
    <w:abstractNumId w:val="11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22"/>
  </w:num>
  <w:num w:numId="22">
    <w:abstractNumId w:val="23"/>
  </w:num>
  <w:num w:numId="23">
    <w:abstractNumId w:val="16"/>
  </w:num>
  <w:num w:numId="24">
    <w:abstractNumId w:val="21"/>
  </w:num>
  <w:num w:numId="25">
    <w:abstractNumId w:val="20"/>
  </w:num>
  <w:num w:numId="26">
    <w:abstractNumId w:val="12"/>
  </w:num>
  <w:num w:numId="27">
    <w:abstractNumId w:val="19"/>
  </w:num>
  <w:num w:numId="28">
    <w:abstractNumId w:val="23"/>
  </w:num>
  <w:num w:numId="29">
    <w:abstractNumId w:val="10"/>
  </w:num>
  <w:num w:numId="30">
    <w:abstractNumId w:val="24"/>
  </w:num>
  <w:num w:numId="31">
    <w:abstractNumId w:val="31"/>
  </w:num>
  <w:num w:numId="32">
    <w:abstractNumId w:val="25"/>
  </w:num>
  <w:num w:numId="33">
    <w:abstractNumId w:val="30"/>
  </w:num>
  <w:num w:numId="34">
    <w:abstractNumId w:val="28"/>
  </w:num>
  <w:num w:numId="35">
    <w:abstractNumId w:val="22"/>
  </w:num>
  <w:num w:numId="36">
    <w:abstractNumId w:val="16"/>
  </w:num>
  <w:num w:numId="3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6F9"/>
    <w:rsid w:val="00003A8F"/>
    <w:rsid w:val="00003D90"/>
    <w:rsid w:val="00004681"/>
    <w:rsid w:val="000047EA"/>
    <w:rsid w:val="00005193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68"/>
    <w:rsid w:val="00041359"/>
    <w:rsid w:val="000413CD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B7"/>
    <w:rsid w:val="00043CB9"/>
    <w:rsid w:val="000440B1"/>
    <w:rsid w:val="00044137"/>
    <w:rsid w:val="00044269"/>
    <w:rsid w:val="0004431A"/>
    <w:rsid w:val="000447E8"/>
    <w:rsid w:val="00044817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522"/>
    <w:rsid w:val="000518DA"/>
    <w:rsid w:val="00051920"/>
    <w:rsid w:val="0005196C"/>
    <w:rsid w:val="00051994"/>
    <w:rsid w:val="00051BDE"/>
    <w:rsid w:val="00052547"/>
    <w:rsid w:val="00052E75"/>
    <w:rsid w:val="00053079"/>
    <w:rsid w:val="000534BE"/>
    <w:rsid w:val="00053938"/>
    <w:rsid w:val="00053D9E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EBA"/>
    <w:rsid w:val="000560BA"/>
    <w:rsid w:val="00056831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92"/>
    <w:rsid w:val="00086840"/>
    <w:rsid w:val="00086D91"/>
    <w:rsid w:val="00086E8C"/>
    <w:rsid w:val="000870D6"/>
    <w:rsid w:val="0008760C"/>
    <w:rsid w:val="00087B8A"/>
    <w:rsid w:val="00087CA3"/>
    <w:rsid w:val="000900BB"/>
    <w:rsid w:val="000901F2"/>
    <w:rsid w:val="000904CB"/>
    <w:rsid w:val="0009077F"/>
    <w:rsid w:val="0009079D"/>
    <w:rsid w:val="00090916"/>
    <w:rsid w:val="000909FC"/>
    <w:rsid w:val="000912CF"/>
    <w:rsid w:val="0009140D"/>
    <w:rsid w:val="00091495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65A"/>
    <w:rsid w:val="000A6913"/>
    <w:rsid w:val="000A69B3"/>
    <w:rsid w:val="000A6D5E"/>
    <w:rsid w:val="000A6E37"/>
    <w:rsid w:val="000A6EC9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01"/>
    <w:rsid w:val="000B171F"/>
    <w:rsid w:val="000B177F"/>
    <w:rsid w:val="000B1BC3"/>
    <w:rsid w:val="000B1C92"/>
    <w:rsid w:val="000B2444"/>
    <w:rsid w:val="000B2A77"/>
    <w:rsid w:val="000B30AE"/>
    <w:rsid w:val="000B3606"/>
    <w:rsid w:val="000B36E3"/>
    <w:rsid w:val="000B4141"/>
    <w:rsid w:val="000B4821"/>
    <w:rsid w:val="000B49DA"/>
    <w:rsid w:val="000B53DE"/>
    <w:rsid w:val="000B5955"/>
    <w:rsid w:val="000B5A72"/>
    <w:rsid w:val="000B5B72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A19"/>
    <w:rsid w:val="000C39B3"/>
    <w:rsid w:val="000C3AD4"/>
    <w:rsid w:val="000C3BA8"/>
    <w:rsid w:val="000C4506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7715"/>
    <w:rsid w:val="000C77EB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132"/>
    <w:rsid w:val="000F25CD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D4C"/>
    <w:rsid w:val="000F5E2D"/>
    <w:rsid w:val="000F614D"/>
    <w:rsid w:val="000F644E"/>
    <w:rsid w:val="000F6616"/>
    <w:rsid w:val="000F6776"/>
    <w:rsid w:val="000F680B"/>
    <w:rsid w:val="000F6FAE"/>
    <w:rsid w:val="000F75D4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9A3"/>
    <w:rsid w:val="00115A91"/>
    <w:rsid w:val="00115D8E"/>
    <w:rsid w:val="00116838"/>
    <w:rsid w:val="00116A17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7BA"/>
    <w:rsid w:val="00121B3C"/>
    <w:rsid w:val="0012201F"/>
    <w:rsid w:val="001221E7"/>
    <w:rsid w:val="001229B2"/>
    <w:rsid w:val="00122C0A"/>
    <w:rsid w:val="00122FF9"/>
    <w:rsid w:val="0012315E"/>
    <w:rsid w:val="00123264"/>
    <w:rsid w:val="00123577"/>
    <w:rsid w:val="001238E5"/>
    <w:rsid w:val="00123B93"/>
    <w:rsid w:val="00123E86"/>
    <w:rsid w:val="00123F38"/>
    <w:rsid w:val="001244D4"/>
    <w:rsid w:val="00124517"/>
    <w:rsid w:val="001249FE"/>
    <w:rsid w:val="00124C26"/>
    <w:rsid w:val="00124E81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506"/>
    <w:rsid w:val="001477AD"/>
    <w:rsid w:val="00147858"/>
    <w:rsid w:val="00147C86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50"/>
    <w:rsid w:val="00153A79"/>
    <w:rsid w:val="00153BFE"/>
    <w:rsid w:val="00153C82"/>
    <w:rsid w:val="001540AA"/>
    <w:rsid w:val="0015422A"/>
    <w:rsid w:val="00154978"/>
    <w:rsid w:val="00154CBE"/>
    <w:rsid w:val="00154EEF"/>
    <w:rsid w:val="00154F49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B8D"/>
    <w:rsid w:val="00167C2B"/>
    <w:rsid w:val="00167CF1"/>
    <w:rsid w:val="001702F3"/>
    <w:rsid w:val="00170772"/>
    <w:rsid w:val="00170BFD"/>
    <w:rsid w:val="00170C90"/>
    <w:rsid w:val="0017121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F3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661"/>
    <w:rsid w:val="00191692"/>
    <w:rsid w:val="00191C63"/>
    <w:rsid w:val="00191D93"/>
    <w:rsid w:val="00192259"/>
    <w:rsid w:val="0019240C"/>
    <w:rsid w:val="00192548"/>
    <w:rsid w:val="001925AA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EFB"/>
    <w:rsid w:val="001C6451"/>
    <w:rsid w:val="001C68AA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10F3"/>
    <w:rsid w:val="001D1102"/>
    <w:rsid w:val="001D11D1"/>
    <w:rsid w:val="001D1460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40A9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F5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205"/>
    <w:rsid w:val="0021333C"/>
    <w:rsid w:val="002133CA"/>
    <w:rsid w:val="00213649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4652"/>
    <w:rsid w:val="002150FF"/>
    <w:rsid w:val="0021515B"/>
    <w:rsid w:val="00215567"/>
    <w:rsid w:val="002157EB"/>
    <w:rsid w:val="00215ADE"/>
    <w:rsid w:val="00215B79"/>
    <w:rsid w:val="00215DF7"/>
    <w:rsid w:val="00216598"/>
    <w:rsid w:val="002166C0"/>
    <w:rsid w:val="00216773"/>
    <w:rsid w:val="00217034"/>
    <w:rsid w:val="00217C08"/>
    <w:rsid w:val="00217D3E"/>
    <w:rsid w:val="0022094E"/>
    <w:rsid w:val="00220AAB"/>
    <w:rsid w:val="00220B12"/>
    <w:rsid w:val="00220DEF"/>
    <w:rsid w:val="00220ED1"/>
    <w:rsid w:val="0022101F"/>
    <w:rsid w:val="002212F4"/>
    <w:rsid w:val="0022194A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724"/>
    <w:rsid w:val="00250758"/>
    <w:rsid w:val="002511FB"/>
    <w:rsid w:val="00251241"/>
    <w:rsid w:val="0025133F"/>
    <w:rsid w:val="00251444"/>
    <w:rsid w:val="00251615"/>
    <w:rsid w:val="00251657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AB8"/>
    <w:rsid w:val="0025584D"/>
    <w:rsid w:val="0025598F"/>
    <w:rsid w:val="00255B60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9A8"/>
    <w:rsid w:val="0026109F"/>
    <w:rsid w:val="002611F8"/>
    <w:rsid w:val="00261326"/>
    <w:rsid w:val="0026186A"/>
    <w:rsid w:val="00261A0A"/>
    <w:rsid w:val="00262816"/>
    <w:rsid w:val="00262A58"/>
    <w:rsid w:val="002636E0"/>
    <w:rsid w:val="00263C1E"/>
    <w:rsid w:val="00264297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A7C"/>
    <w:rsid w:val="00276AFC"/>
    <w:rsid w:val="00276DE6"/>
    <w:rsid w:val="0027738C"/>
    <w:rsid w:val="00277C8A"/>
    <w:rsid w:val="00277E3C"/>
    <w:rsid w:val="00277F65"/>
    <w:rsid w:val="00280290"/>
    <w:rsid w:val="002808E9"/>
    <w:rsid w:val="00280F69"/>
    <w:rsid w:val="0028185C"/>
    <w:rsid w:val="002818A7"/>
    <w:rsid w:val="00281AF4"/>
    <w:rsid w:val="0028225E"/>
    <w:rsid w:val="002827AE"/>
    <w:rsid w:val="002827DB"/>
    <w:rsid w:val="00282D74"/>
    <w:rsid w:val="00282FDF"/>
    <w:rsid w:val="002834CA"/>
    <w:rsid w:val="0028353A"/>
    <w:rsid w:val="00283BF2"/>
    <w:rsid w:val="00283D49"/>
    <w:rsid w:val="00284099"/>
    <w:rsid w:val="00284692"/>
    <w:rsid w:val="0028522D"/>
    <w:rsid w:val="002852B0"/>
    <w:rsid w:val="0028554F"/>
    <w:rsid w:val="002855AC"/>
    <w:rsid w:val="002856C4"/>
    <w:rsid w:val="00285A30"/>
    <w:rsid w:val="00285E2C"/>
    <w:rsid w:val="002860DA"/>
    <w:rsid w:val="002860F4"/>
    <w:rsid w:val="00286D32"/>
    <w:rsid w:val="0028722D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6390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12"/>
    <w:rsid w:val="002B19D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1A74"/>
    <w:rsid w:val="002C1B75"/>
    <w:rsid w:val="002C233B"/>
    <w:rsid w:val="002C236F"/>
    <w:rsid w:val="002C299E"/>
    <w:rsid w:val="002C2EA1"/>
    <w:rsid w:val="002C320F"/>
    <w:rsid w:val="002C340D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A07"/>
    <w:rsid w:val="002D1D78"/>
    <w:rsid w:val="002D1F48"/>
    <w:rsid w:val="002D1FEB"/>
    <w:rsid w:val="002D2218"/>
    <w:rsid w:val="002D2675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DAB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BEA"/>
    <w:rsid w:val="002F6E41"/>
    <w:rsid w:val="002F6EBD"/>
    <w:rsid w:val="002F6FB0"/>
    <w:rsid w:val="002F7B3E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B8F"/>
    <w:rsid w:val="00305D5F"/>
    <w:rsid w:val="00305E7F"/>
    <w:rsid w:val="00306066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9F"/>
    <w:rsid w:val="00314E0A"/>
    <w:rsid w:val="00315607"/>
    <w:rsid w:val="00315C55"/>
    <w:rsid w:val="00315C62"/>
    <w:rsid w:val="00315D8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F19"/>
    <w:rsid w:val="00321030"/>
    <w:rsid w:val="003212AD"/>
    <w:rsid w:val="003212DE"/>
    <w:rsid w:val="003215EF"/>
    <w:rsid w:val="00321A64"/>
    <w:rsid w:val="00321BEF"/>
    <w:rsid w:val="00321C3C"/>
    <w:rsid w:val="00321F21"/>
    <w:rsid w:val="003224E8"/>
    <w:rsid w:val="003225AB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FFE"/>
    <w:rsid w:val="0032541D"/>
    <w:rsid w:val="00325A78"/>
    <w:rsid w:val="00325BB9"/>
    <w:rsid w:val="00325C26"/>
    <w:rsid w:val="0032618F"/>
    <w:rsid w:val="003263B6"/>
    <w:rsid w:val="00326500"/>
    <w:rsid w:val="00326656"/>
    <w:rsid w:val="00326823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97F"/>
    <w:rsid w:val="00330CF2"/>
    <w:rsid w:val="00330E82"/>
    <w:rsid w:val="00331292"/>
    <w:rsid w:val="003313A8"/>
    <w:rsid w:val="00331AEF"/>
    <w:rsid w:val="00331E29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5E6"/>
    <w:rsid w:val="003376A1"/>
    <w:rsid w:val="00337A8C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D4F"/>
    <w:rsid w:val="003445E9"/>
    <w:rsid w:val="00344689"/>
    <w:rsid w:val="00344C5B"/>
    <w:rsid w:val="00344E29"/>
    <w:rsid w:val="00344E54"/>
    <w:rsid w:val="00345539"/>
    <w:rsid w:val="00345717"/>
    <w:rsid w:val="00345939"/>
    <w:rsid w:val="00345A12"/>
    <w:rsid w:val="00345C6B"/>
    <w:rsid w:val="00345FE7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083"/>
    <w:rsid w:val="00364215"/>
    <w:rsid w:val="00364621"/>
    <w:rsid w:val="00365231"/>
    <w:rsid w:val="003655FB"/>
    <w:rsid w:val="003656D6"/>
    <w:rsid w:val="00365FA7"/>
    <w:rsid w:val="00365FED"/>
    <w:rsid w:val="0036619B"/>
    <w:rsid w:val="003661D8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979"/>
    <w:rsid w:val="00367AA5"/>
    <w:rsid w:val="00367EDF"/>
    <w:rsid w:val="00370231"/>
    <w:rsid w:val="00370561"/>
    <w:rsid w:val="00370857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E2"/>
    <w:rsid w:val="00371CEC"/>
    <w:rsid w:val="00372002"/>
    <w:rsid w:val="003723D0"/>
    <w:rsid w:val="0037258B"/>
    <w:rsid w:val="00372684"/>
    <w:rsid w:val="003729D0"/>
    <w:rsid w:val="00372BF3"/>
    <w:rsid w:val="0037313F"/>
    <w:rsid w:val="003736ED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959"/>
    <w:rsid w:val="00385A7A"/>
    <w:rsid w:val="00386B84"/>
    <w:rsid w:val="00386DF6"/>
    <w:rsid w:val="003870CB"/>
    <w:rsid w:val="00387855"/>
    <w:rsid w:val="003878A7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6518"/>
    <w:rsid w:val="003968F9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0E11"/>
    <w:rsid w:val="003A1C59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D9"/>
    <w:rsid w:val="003A66C1"/>
    <w:rsid w:val="003A6D0F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000"/>
    <w:rsid w:val="003D74A8"/>
    <w:rsid w:val="003D7BC9"/>
    <w:rsid w:val="003D7D18"/>
    <w:rsid w:val="003E0335"/>
    <w:rsid w:val="003E07AF"/>
    <w:rsid w:val="003E09A1"/>
    <w:rsid w:val="003E1060"/>
    <w:rsid w:val="003E128F"/>
    <w:rsid w:val="003E1455"/>
    <w:rsid w:val="003E14C2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7E1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7C"/>
    <w:rsid w:val="00416EF7"/>
    <w:rsid w:val="00417411"/>
    <w:rsid w:val="0041742F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919"/>
    <w:rsid w:val="00423967"/>
    <w:rsid w:val="00423D93"/>
    <w:rsid w:val="00424207"/>
    <w:rsid w:val="00424C79"/>
    <w:rsid w:val="00424EE6"/>
    <w:rsid w:val="00424F8D"/>
    <w:rsid w:val="004253C9"/>
    <w:rsid w:val="00425549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BA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864"/>
    <w:rsid w:val="004409CD"/>
    <w:rsid w:val="00440D11"/>
    <w:rsid w:val="00440F7C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81A"/>
    <w:rsid w:val="00445A01"/>
    <w:rsid w:val="00445D0C"/>
    <w:rsid w:val="00445E7E"/>
    <w:rsid w:val="0044641B"/>
    <w:rsid w:val="004467F1"/>
    <w:rsid w:val="00446C87"/>
    <w:rsid w:val="00446E19"/>
    <w:rsid w:val="004470E2"/>
    <w:rsid w:val="0044730B"/>
    <w:rsid w:val="00447388"/>
    <w:rsid w:val="0044747B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51DF"/>
    <w:rsid w:val="004552E1"/>
    <w:rsid w:val="004557EA"/>
    <w:rsid w:val="004558CA"/>
    <w:rsid w:val="00455A40"/>
    <w:rsid w:val="004562A2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650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A60"/>
    <w:rsid w:val="00476D31"/>
    <w:rsid w:val="00476E1C"/>
    <w:rsid w:val="00477702"/>
    <w:rsid w:val="004779C1"/>
    <w:rsid w:val="00477C6E"/>
    <w:rsid w:val="004805D6"/>
    <w:rsid w:val="00480890"/>
    <w:rsid w:val="00480AE1"/>
    <w:rsid w:val="00480C6D"/>
    <w:rsid w:val="00480F3A"/>
    <w:rsid w:val="00481274"/>
    <w:rsid w:val="00481375"/>
    <w:rsid w:val="004819F3"/>
    <w:rsid w:val="00481D22"/>
    <w:rsid w:val="004825C5"/>
    <w:rsid w:val="0048291F"/>
    <w:rsid w:val="00482D18"/>
    <w:rsid w:val="00482F86"/>
    <w:rsid w:val="00483240"/>
    <w:rsid w:val="00483486"/>
    <w:rsid w:val="0048353F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8C"/>
    <w:rsid w:val="0048610C"/>
    <w:rsid w:val="0048629A"/>
    <w:rsid w:val="00486747"/>
    <w:rsid w:val="004870D9"/>
    <w:rsid w:val="0048752D"/>
    <w:rsid w:val="0048779E"/>
    <w:rsid w:val="00487ABC"/>
    <w:rsid w:val="00487F3C"/>
    <w:rsid w:val="004900D0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AA4"/>
    <w:rsid w:val="00493B4F"/>
    <w:rsid w:val="00493D22"/>
    <w:rsid w:val="0049411A"/>
    <w:rsid w:val="0049449D"/>
    <w:rsid w:val="00494505"/>
    <w:rsid w:val="00494C88"/>
    <w:rsid w:val="004951B6"/>
    <w:rsid w:val="00495625"/>
    <w:rsid w:val="00496068"/>
    <w:rsid w:val="0049629B"/>
    <w:rsid w:val="004963B9"/>
    <w:rsid w:val="00496433"/>
    <w:rsid w:val="00496729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B5A"/>
    <w:rsid w:val="004A0EB9"/>
    <w:rsid w:val="004A1066"/>
    <w:rsid w:val="004A1333"/>
    <w:rsid w:val="004A139A"/>
    <w:rsid w:val="004A13CC"/>
    <w:rsid w:val="004A13EF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6C1"/>
    <w:rsid w:val="004A48FE"/>
    <w:rsid w:val="004A4AB4"/>
    <w:rsid w:val="004A4D55"/>
    <w:rsid w:val="004A4EFF"/>
    <w:rsid w:val="004A51B8"/>
    <w:rsid w:val="004A51E9"/>
    <w:rsid w:val="004A5AE5"/>
    <w:rsid w:val="004A5DDE"/>
    <w:rsid w:val="004A6A14"/>
    <w:rsid w:val="004A7832"/>
    <w:rsid w:val="004A790F"/>
    <w:rsid w:val="004A7989"/>
    <w:rsid w:val="004A7A0B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892"/>
    <w:rsid w:val="004B4A96"/>
    <w:rsid w:val="004B4D23"/>
    <w:rsid w:val="004B4E75"/>
    <w:rsid w:val="004B4F5E"/>
    <w:rsid w:val="004B508F"/>
    <w:rsid w:val="004B5627"/>
    <w:rsid w:val="004B57D2"/>
    <w:rsid w:val="004B58AE"/>
    <w:rsid w:val="004B5BF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81"/>
    <w:rsid w:val="004C3A24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4308"/>
    <w:rsid w:val="004D441F"/>
    <w:rsid w:val="004D4488"/>
    <w:rsid w:val="004D44AC"/>
    <w:rsid w:val="004D4505"/>
    <w:rsid w:val="004D469A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AE"/>
    <w:rsid w:val="004D7EBF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CE"/>
    <w:rsid w:val="004E62C6"/>
    <w:rsid w:val="004E6720"/>
    <w:rsid w:val="004E6877"/>
    <w:rsid w:val="004E714C"/>
    <w:rsid w:val="004E722A"/>
    <w:rsid w:val="004E72D8"/>
    <w:rsid w:val="004E7505"/>
    <w:rsid w:val="004E7810"/>
    <w:rsid w:val="004E7BF4"/>
    <w:rsid w:val="004E7D9E"/>
    <w:rsid w:val="004F001A"/>
    <w:rsid w:val="004F039F"/>
    <w:rsid w:val="004F04BB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AE5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11E3"/>
    <w:rsid w:val="005013F4"/>
    <w:rsid w:val="005018F6"/>
    <w:rsid w:val="00501D3A"/>
    <w:rsid w:val="00501E23"/>
    <w:rsid w:val="0050239A"/>
    <w:rsid w:val="005024A5"/>
    <w:rsid w:val="0050293E"/>
    <w:rsid w:val="00502BAC"/>
    <w:rsid w:val="00502CA0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266"/>
    <w:rsid w:val="0050537B"/>
    <w:rsid w:val="005059D9"/>
    <w:rsid w:val="005059ED"/>
    <w:rsid w:val="00505A8F"/>
    <w:rsid w:val="00505B55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4B3"/>
    <w:rsid w:val="0051072B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228"/>
    <w:rsid w:val="00513A58"/>
    <w:rsid w:val="00513D9E"/>
    <w:rsid w:val="00513DB8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D55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17C"/>
    <w:rsid w:val="0054553A"/>
    <w:rsid w:val="0054554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380"/>
    <w:rsid w:val="00551725"/>
    <w:rsid w:val="00551DA8"/>
    <w:rsid w:val="00551F1E"/>
    <w:rsid w:val="00551F35"/>
    <w:rsid w:val="0055286B"/>
    <w:rsid w:val="00552C5E"/>
    <w:rsid w:val="0055300C"/>
    <w:rsid w:val="00553019"/>
    <w:rsid w:val="005530BD"/>
    <w:rsid w:val="005530DF"/>
    <w:rsid w:val="005536D5"/>
    <w:rsid w:val="005539FB"/>
    <w:rsid w:val="00553D84"/>
    <w:rsid w:val="00554B23"/>
    <w:rsid w:val="00554D59"/>
    <w:rsid w:val="00554EA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61F"/>
    <w:rsid w:val="00560860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6E9"/>
    <w:rsid w:val="00562846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6467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A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309"/>
    <w:rsid w:val="0057463F"/>
    <w:rsid w:val="00574B28"/>
    <w:rsid w:val="0057520F"/>
    <w:rsid w:val="005752D8"/>
    <w:rsid w:val="00575972"/>
    <w:rsid w:val="005761D8"/>
    <w:rsid w:val="005767C8"/>
    <w:rsid w:val="00576FF9"/>
    <w:rsid w:val="005777F5"/>
    <w:rsid w:val="00577866"/>
    <w:rsid w:val="005778C8"/>
    <w:rsid w:val="00577998"/>
    <w:rsid w:val="00577A05"/>
    <w:rsid w:val="00577FCD"/>
    <w:rsid w:val="00580446"/>
    <w:rsid w:val="00580AE7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700"/>
    <w:rsid w:val="0058301D"/>
    <w:rsid w:val="00583100"/>
    <w:rsid w:val="00583181"/>
    <w:rsid w:val="00583480"/>
    <w:rsid w:val="00583663"/>
    <w:rsid w:val="005836A7"/>
    <w:rsid w:val="005837AF"/>
    <w:rsid w:val="0058382E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7D7"/>
    <w:rsid w:val="005A0ECB"/>
    <w:rsid w:val="005A0EDE"/>
    <w:rsid w:val="005A10D5"/>
    <w:rsid w:val="005A14B0"/>
    <w:rsid w:val="005A1848"/>
    <w:rsid w:val="005A1AF1"/>
    <w:rsid w:val="005A1CEC"/>
    <w:rsid w:val="005A1F1D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946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DF6"/>
    <w:rsid w:val="005C5F22"/>
    <w:rsid w:val="005C5F52"/>
    <w:rsid w:val="005C5FF3"/>
    <w:rsid w:val="005C60FF"/>
    <w:rsid w:val="005C649C"/>
    <w:rsid w:val="005C6533"/>
    <w:rsid w:val="005C66A3"/>
    <w:rsid w:val="005C67EC"/>
    <w:rsid w:val="005C6EE1"/>
    <w:rsid w:val="005C73E0"/>
    <w:rsid w:val="005C73E6"/>
    <w:rsid w:val="005C7531"/>
    <w:rsid w:val="005D0196"/>
    <w:rsid w:val="005D0449"/>
    <w:rsid w:val="005D059E"/>
    <w:rsid w:val="005D061D"/>
    <w:rsid w:val="005D0635"/>
    <w:rsid w:val="005D0F9A"/>
    <w:rsid w:val="005D1AB0"/>
    <w:rsid w:val="005D1EA0"/>
    <w:rsid w:val="005D218D"/>
    <w:rsid w:val="005D23DB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912"/>
    <w:rsid w:val="005D7CD3"/>
    <w:rsid w:val="005E0080"/>
    <w:rsid w:val="005E0223"/>
    <w:rsid w:val="005E02AC"/>
    <w:rsid w:val="005E02C8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7107"/>
    <w:rsid w:val="00607699"/>
    <w:rsid w:val="006076BA"/>
    <w:rsid w:val="00610609"/>
    <w:rsid w:val="0061077C"/>
    <w:rsid w:val="00610A03"/>
    <w:rsid w:val="00610E64"/>
    <w:rsid w:val="00610F7C"/>
    <w:rsid w:val="00610F9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8F1"/>
    <w:rsid w:val="00615B0D"/>
    <w:rsid w:val="00615E48"/>
    <w:rsid w:val="00615FBB"/>
    <w:rsid w:val="00616303"/>
    <w:rsid w:val="006168C6"/>
    <w:rsid w:val="006179D4"/>
    <w:rsid w:val="00620463"/>
    <w:rsid w:val="0062059D"/>
    <w:rsid w:val="00620D75"/>
    <w:rsid w:val="00621446"/>
    <w:rsid w:val="00621AC3"/>
    <w:rsid w:val="00622339"/>
    <w:rsid w:val="0062236F"/>
    <w:rsid w:val="00622A1F"/>
    <w:rsid w:val="00622B8B"/>
    <w:rsid w:val="00622C21"/>
    <w:rsid w:val="0062301A"/>
    <w:rsid w:val="0062314E"/>
    <w:rsid w:val="006235F0"/>
    <w:rsid w:val="006246B3"/>
    <w:rsid w:val="00624932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43B8"/>
    <w:rsid w:val="00634A89"/>
    <w:rsid w:val="00634D67"/>
    <w:rsid w:val="00634DB7"/>
    <w:rsid w:val="00634E48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D94"/>
    <w:rsid w:val="00641ED2"/>
    <w:rsid w:val="00641F13"/>
    <w:rsid w:val="00642436"/>
    <w:rsid w:val="006428E1"/>
    <w:rsid w:val="0064293E"/>
    <w:rsid w:val="006429DC"/>
    <w:rsid w:val="00642AA0"/>
    <w:rsid w:val="006430B4"/>
    <w:rsid w:val="0064328E"/>
    <w:rsid w:val="006433EB"/>
    <w:rsid w:val="00643576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C31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40F9"/>
    <w:rsid w:val="006641BC"/>
    <w:rsid w:val="00664C2D"/>
    <w:rsid w:val="006650D6"/>
    <w:rsid w:val="006652D0"/>
    <w:rsid w:val="006655C0"/>
    <w:rsid w:val="00665817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1EA"/>
    <w:rsid w:val="00671748"/>
    <w:rsid w:val="00671951"/>
    <w:rsid w:val="00671A79"/>
    <w:rsid w:val="00671B42"/>
    <w:rsid w:val="00671CD2"/>
    <w:rsid w:val="00671DEB"/>
    <w:rsid w:val="00672420"/>
    <w:rsid w:val="0067251A"/>
    <w:rsid w:val="006726E2"/>
    <w:rsid w:val="00672D3E"/>
    <w:rsid w:val="00673141"/>
    <w:rsid w:val="006732A3"/>
    <w:rsid w:val="00673C50"/>
    <w:rsid w:val="00673F36"/>
    <w:rsid w:val="0067436E"/>
    <w:rsid w:val="00674A8D"/>
    <w:rsid w:val="00674D5B"/>
    <w:rsid w:val="00674E1B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4A96"/>
    <w:rsid w:val="00684D17"/>
    <w:rsid w:val="006851F8"/>
    <w:rsid w:val="006852F9"/>
    <w:rsid w:val="00685335"/>
    <w:rsid w:val="0068597E"/>
    <w:rsid w:val="00685AF0"/>
    <w:rsid w:val="00685FEA"/>
    <w:rsid w:val="00686145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C40"/>
    <w:rsid w:val="00692749"/>
    <w:rsid w:val="006929AA"/>
    <w:rsid w:val="00692A62"/>
    <w:rsid w:val="00693775"/>
    <w:rsid w:val="006938CC"/>
    <w:rsid w:val="006939A6"/>
    <w:rsid w:val="00694D40"/>
    <w:rsid w:val="00694DA5"/>
    <w:rsid w:val="00694FB2"/>
    <w:rsid w:val="0069627A"/>
    <w:rsid w:val="0069629C"/>
    <w:rsid w:val="00696662"/>
    <w:rsid w:val="00696A15"/>
    <w:rsid w:val="00697573"/>
    <w:rsid w:val="006976D5"/>
    <w:rsid w:val="006976DB"/>
    <w:rsid w:val="00697728"/>
    <w:rsid w:val="00697737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2CE"/>
    <w:rsid w:val="006A658E"/>
    <w:rsid w:val="006A6C4D"/>
    <w:rsid w:val="006A6E2B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323A"/>
    <w:rsid w:val="006D3399"/>
    <w:rsid w:val="006D33E6"/>
    <w:rsid w:val="006D37C1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F3A"/>
    <w:rsid w:val="006E6469"/>
    <w:rsid w:val="006E6522"/>
    <w:rsid w:val="006E6732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D42"/>
    <w:rsid w:val="006F0022"/>
    <w:rsid w:val="006F015B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2F6"/>
    <w:rsid w:val="006F730C"/>
    <w:rsid w:val="006F74A0"/>
    <w:rsid w:val="006F7996"/>
    <w:rsid w:val="006F7A0C"/>
    <w:rsid w:val="006F7A8C"/>
    <w:rsid w:val="006F7BC8"/>
    <w:rsid w:val="0070069D"/>
    <w:rsid w:val="00700994"/>
    <w:rsid w:val="007009F4"/>
    <w:rsid w:val="00700D8C"/>
    <w:rsid w:val="00700DAE"/>
    <w:rsid w:val="0070130D"/>
    <w:rsid w:val="007013BF"/>
    <w:rsid w:val="0070141E"/>
    <w:rsid w:val="00701A94"/>
    <w:rsid w:val="00701D35"/>
    <w:rsid w:val="00702307"/>
    <w:rsid w:val="00702865"/>
    <w:rsid w:val="00702EE1"/>
    <w:rsid w:val="00702F5E"/>
    <w:rsid w:val="007036F8"/>
    <w:rsid w:val="00703927"/>
    <w:rsid w:val="00703998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541"/>
    <w:rsid w:val="007405B7"/>
    <w:rsid w:val="0074078E"/>
    <w:rsid w:val="007407F0"/>
    <w:rsid w:val="00740A27"/>
    <w:rsid w:val="0074103D"/>
    <w:rsid w:val="00741526"/>
    <w:rsid w:val="00741763"/>
    <w:rsid w:val="00741FFA"/>
    <w:rsid w:val="00742288"/>
    <w:rsid w:val="00742755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591"/>
    <w:rsid w:val="00752A0F"/>
    <w:rsid w:val="00752A5A"/>
    <w:rsid w:val="00752B03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48A0"/>
    <w:rsid w:val="00754E04"/>
    <w:rsid w:val="00754EBA"/>
    <w:rsid w:val="00755271"/>
    <w:rsid w:val="007552D3"/>
    <w:rsid w:val="00755577"/>
    <w:rsid w:val="00755742"/>
    <w:rsid w:val="00755E61"/>
    <w:rsid w:val="007562C5"/>
    <w:rsid w:val="00756540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8DB"/>
    <w:rsid w:val="00760936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F67"/>
    <w:rsid w:val="00790060"/>
    <w:rsid w:val="0079044D"/>
    <w:rsid w:val="007914D3"/>
    <w:rsid w:val="00791634"/>
    <w:rsid w:val="00791DC2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4FBF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E84"/>
    <w:rsid w:val="007A5FAB"/>
    <w:rsid w:val="007A6229"/>
    <w:rsid w:val="007A628C"/>
    <w:rsid w:val="007A66F0"/>
    <w:rsid w:val="007A687B"/>
    <w:rsid w:val="007A69F8"/>
    <w:rsid w:val="007A6EA8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E0C"/>
    <w:rsid w:val="007C53F8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808"/>
    <w:rsid w:val="008018A3"/>
    <w:rsid w:val="008026A5"/>
    <w:rsid w:val="00802910"/>
    <w:rsid w:val="00802D1A"/>
    <w:rsid w:val="00802D51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10223"/>
    <w:rsid w:val="00810366"/>
    <w:rsid w:val="00810B10"/>
    <w:rsid w:val="00810BC5"/>
    <w:rsid w:val="00810C14"/>
    <w:rsid w:val="00810D5B"/>
    <w:rsid w:val="008110C9"/>
    <w:rsid w:val="00811802"/>
    <w:rsid w:val="00811E56"/>
    <w:rsid w:val="008120C2"/>
    <w:rsid w:val="00812387"/>
    <w:rsid w:val="008127A3"/>
    <w:rsid w:val="00812A32"/>
    <w:rsid w:val="00812D5C"/>
    <w:rsid w:val="00813242"/>
    <w:rsid w:val="008133AF"/>
    <w:rsid w:val="008133B1"/>
    <w:rsid w:val="008135B0"/>
    <w:rsid w:val="0081383F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85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B6A"/>
    <w:rsid w:val="00823080"/>
    <w:rsid w:val="00823128"/>
    <w:rsid w:val="00823485"/>
    <w:rsid w:val="00823886"/>
    <w:rsid w:val="008239B2"/>
    <w:rsid w:val="00823C84"/>
    <w:rsid w:val="00823CF6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C10"/>
    <w:rsid w:val="00832027"/>
    <w:rsid w:val="0083202D"/>
    <w:rsid w:val="008324B2"/>
    <w:rsid w:val="0083253F"/>
    <w:rsid w:val="008326B7"/>
    <w:rsid w:val="008329D1"/>
    <w:rsid w:val="00832D3D"/>
    <w:rsid w:val="008331BF"/>
    <w:rsid w:val="00833275"/>
    <w:rsid w:val="00833431"/>
    <w:rsid w:val="0083392F"/>
    <w:rsid w:val="00833C2E"/>
    <w:rsid w:val="0083480D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C8"/>
    <w:rsid w:val="008425ED"/>
    <w:rsid w:val="00842DBA"/>
    <w:rsid w:val="00843814"/>
    <w:rsid w:val="0084381E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43AB"/>
    <w:rsid w:val="00864510"/>
    <w:rsid w:val="008646A7"/>
    <w:rsid w:val="0086477A"/>
    <w:rsid w:val="0086490C"/>
    <w:rsid w:val="00864997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16"/>
    <w:rsid w:val="00870EC4"/>
    <w:rsid w:val="00870FDF"/>
    <w:rsid w:val="008715D6"/>
    <w:rsid w:val="00871B37"/>
    <w:rsid w:val="00871C21"/>
    <w:rsid w:val="00871CF9"/>
    <w:rsid w:val="00871D34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B28"/>
    <w:rsid w:val="00873FFA"/>
    <w:rsid w:val="00874236"/>
    <w:rsid w:val="00874721"/>
    <w:rsid w:val="008749E7"/>
    <w:rsid w:val="0087565E"/>
    <w:rsid w:val="00875A0C"/>
    <w:rsid w:val="00875DDB"/>
    <w:rsid w:val="00876147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70B"/>
    <w:rsid w:val="008808A3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1782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535E"/>
    <w:rsid w:val="008955FC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515"/>
    <w:rsid w:val="008A2674"/>
    <w:rsid w:val="008A2735"/>
    <w:rsid w:val="008A2878"/>
    <w:rsid w:val="008A28A6"/>
    <w:rsid w:val="008A2971"/>
    <w:rsid w:val="008A2C9F"/>
    <w:rsid w:val="008A2DE6"/>
    <w:rsid w:val="008A327B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AB4"/>
    <w:rsid w:val="008B4B6C"/>
    <w:rsid w:val="008B4B8D"/>
    <w:rsid w:val="008B50A4"/>
    <w:rsid w:val="008B51A5"/>
    <w:rsid w:val="008B563A"/>
    <w:rsid w:val="008B59A7"/>
    <w:rsid w:val="008B5EA1"/>
    <w:rsid w:val="008B5FC7"/>
    <w:rsid w:val="008B628A"/>
    <w:rsid w:val="008B62AE"/>
    <w:rsid w:val="008B639A"/>
    <w:rsid w:val="008B6A93"/>
    <w:rsid w:val="008B6B6B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84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B1C"/>
    <w:rsid w:val="008C4B53"/>
    <w:rsid w:val="008C4B5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B01"/>
    <w:rsid w:val="008D41BA"/>
    <w:rsid w:val="008D43A7"/>
    <w:rsid w:val="008D473E"/>
    <w:rsid w:val="008D4BA1"/>
    <w:rsid w:val="008D4FAA"/>
    <w:rsid w:val="008D503B"/>
    <w:rsid w:val="008D52A3"/>
    <w:rsid w:val="008D532A"/>
    <w:rsid w:val="008D55D8"/>
    <w:rsid w:val="008D5684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D4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B9F"/>
    <w:rsid w:val="008F23C7"/>
    <w:rsid w:val="008F282B"/>
    <w:rsid w:val="008F32C6"/>
    <w:rsid w:val="008F376B"/>
    <w:rsid w:val="008F3900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F4C"/>
    <w:rsid w:val="009029DC"/>
    <w:rsid w:val="00902A6D"/>
    <w:rsid w:val="00902D9C"/>
    <w:rsid w:val="0090341F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DD4"/>
    <w:rsid w:val="00917431"/>
    <w:rsid w:val="0091769A"/>
    <w:rsid w:val="00917814"/>
    <w:rsid w:val="00917D61"/>
    <w:rsid w:val="00917DA9"/>
    <w:rsid w:val="00920466"/>
    <w:rsid w:val="009205A0"/>
    <w:rsid w:val="00920624"/>
    <w:rsid w:val="0092086E"/>
    <w:rsid w:val="00920C30"/>
    <w:rsid w:val="00920C72"/>
    <w:rsid w:val="00920C73"/>
    <w:rsid w:val="00920C9F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EB0"/>
    <w:rsid w:val="00926141"/>
    <w:rsid w:val="00926401"/>
    <w:rsid w:val="009265BA"/>
    <w:rsid w:val="00926643"/>
    <w:rsid w:val="0092667A"/>
    <w:rsid w:val="009278E1"/>
    <w:rsid w:val="00927F84"/>
    <w:rsid w:val="00927FF1"/>
    <w:rsid w:val="0093028A"/>
    <w:rsid w:val="0093059D"/>
    <w:rsid w:val="0093061D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653"/>
    <w:rsid w:val="009367D2"/>
    <w:rsid w:val="00936C8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AC1"/>
    <w:rsid w:val="00947C67"/>
    <w:rsid w:val="00947C86"/>
    <w:rsid w:val="009502A0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674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302F"/>
    <w:rsid w:val="00963111"/>
    <w:rsid w:val="00963258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99B"/>
    <w:rsid w:val="00967C1D"/>
    <w:rsid w:val="00967E50"/>
    <w:rsid w:val="0097005A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36E"/>
    <w:rsid w:val="0098362C"/>
    <w:rsid w:val="00983643"/>
    <w:rsid w:val="0098367F"/>
    <w:rsid w:val="009837B6"/>
    <w:rsid w:val="0098397D"/>
    <w:rsid w:val="00983DBC"/>
    <w:rsid w:val="00984025"/>
    <w:rsid w:val="00984294"/>
    <w:rsid w:val="00984841"/>
    <w:rsid w:val="00984B6E"/>
    <w:rsid w:val="00984E81"/>
    <w:rsid w:val="009852D1"/>
    <w:rsid w:val="00985389"/>
    <w:rsid w:val="00985999"/>
    <w:rsid w:val="00985AF3"/>
    <w:rsid w:val="009860FA"/>
    <w:rsid w:val="00986CC0"/>
    <w:rsid w:val="00986D83"/>
    <w:rsid w:val="00986DBD"/>
    <w:rsid w:val="00987002"/>
    <w:rsid w:val="009878C5"/>
    <w:rsid w:val="00990517"/>
    <w:rsid w:val="00990976"/>
    <w:rsid w:val="009909D8"/>
    <w:rsid w:val="00990E27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A39"/>
    <w:rsid w:val="00993CFC"/>
    <w:rsid w:val="00993DD6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5294"/>
    <w:rsid w:val="009A5571"/>
    <w:rsid w:val="009A56CB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AFF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576"/>
    <w:rsid w:val="009E25D4"/>
    <w:rsid w:val="009E2878"/>
    <w:rsid w:val="009E2E2E"/>
    <w:rsid w:val="009E33AF"/>
    <w:rsid w:val="009E381B"/>
    <w:rsid w:val="009E394B"/>
    <w:rsid w:val="009E399C"/>
    <w:rsid w:val="009E3B83"/>
    <w:rsid w:val="009E3C9A"/>
    <w:rsid w:val="009E3DA7"/>
    <w:rsid w:val="009E4098"/>
    <w:rsid w:val="009E4361"/>
    <w:rsid w:val="009E4483"/>
    <w:rsid w:val="009E44A2"/>
    <w:rsid w:val="009E44FF"/>
    <w:rsid w:val="009E4528"/>
    <w:rsid w:val="009E457D"/>
    <w:rsid w:val="009E49A5"/>
    <w:rsid w:val="009E4B27"/>
    <w:rsid w:val="009E4F6E"/>
    <w:rsid w:val="009E4FDC"/>
    <w:rsid w:val="009E5490"/>
    <w:rsid w:val="009E5AD1"/>
    <w:rsid w:val="009E6B41"/>
    <w:rsid w:val="009E6B61"/>
    <w:rsid w:val="009E713D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103"/>
    <w:rsid w:val="00A01881"/>
    <w:rsid w:val="00A019D8"/>
    <w:rsid w:val="00A01E93"/>
    <w:rsid w:val="00A0201E"/>
    <w:rsid w:val="00A02059"/>
    <w:rsid w:val="00A0219D"/>
    <w:rsid w:val="00A0224F"/>
    <w:rsid w:val="00A022D1"/>
    <w:rsid w:val="00A02CEE"/>
    <w:rsid w:val="00A03377"/>
    <w:rsid w:val="00A03534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E7D"/>
    <w:rsid w:val="00A05F86"/>
    <w:rsid w:val="00A06B98"/>
    <w:rsid w:val="00A06BF8"/>
    <w:rsid w:val="00A06C5A"/>
    <w:rsid w:val="00A06DD8"/>
    <w:rsid w:val="00A070B5"/>
    <w:rsid w:val="00A07350"/>
    <w:rsid w:val="00A073CD"/>
    <w:rsid w:val="00A07A25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5518"/>
    <w:rsid w:val="00A25804"/>
    <w:rsid w:val="00A259DD"/>
    <w:rsid w:val="00A25B8B"/>
    <w:rsid w:val="00A26248"/>
    <w:rsid w:val="00A26E37"/>
    <w:rsid w:val="00A27117"/>
    <w:rsid w:val="00A271FD"/>
    <w:rsid w:val="00A27659"/>
    <w:rsid w:val="00A27ADF"/>
    <w:rsid w:val="00A27B00"/>
    <w:rsid w:val="00A27FE3"/>
    <w:rsid w:val="00A302C4"/>
    <w:rsid w:val="00A30411"/>
    <w:rsid w:val="00A3095D"/>
    <w:rsid w:val="00A30A57"/>
    <w:rsid w:val="00A30A89"/>
    <w:rsid w:val="00A30CE2"/>
    <w:rsid w:val="00A30EC9"/>
    <w:rsid w:val="00A31485"/>
    <w:rsid w:val="00A3148C"/>
    <w:rsid w:val="00A3149C"/>
    <w:rsid w:val="00A314D2"/>
    <w:rsid w:val="00A315B2"/>
    <w:rsid w:val="00A31EDE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52DB"/>
    <w:rsid w:val="00A3537D"/>
    <w:rsid w:val="00A353E9"/>
    <w:rsid w:val="00A3540F"/>
    <w:rsid w:val="00A35EA4"/>
    <w:rsid w:val="00A35F12"/>
    <w:rsid w:val="00A35F83"/>
    <w:rsid w:val="00A36245"/>
    <w:rsid w:val="00A368DF"/>
    <w:rsid w:val="00A36B58"/>
    <w:rsid w:val="00A37859"/>
    <w:rsid w:val="00A378C9"/>
    <w:rsid w:val="00A379AA"/>
    <w:rsid w:val="00A37A2D"/>
    <w:rsid w:val="00A37C22"/>
    <w:rsid w:val="00A37D84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33"/>
    <w:rsid w:val="00A6739C"/>
    <w:rsid w:val="00A674AA"/>
    <w:rsid w:val="00A675A1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76A"/>
    <w:rsid w:val="00A73B2E"/>
    <w:rsid w:val="00A7417B"/>
    <w:rsid w:val="00A74551"/>
    <w:rsid w:val="00A7457C"/>
    <w:rsid w:val="00A74A99"/>
    <w:rsid w:val="00A74BB8"/>
    <w:rsid w:val="00A74D11"/>
    <w:rsid w:val="00A74E62"/>
    <w:rsid w:val="00A75669"/>
    <w:rsid w:val="00A75825"/>
    <w:rsid w:val="00A758B0"/>
    <w:rsid w:val="00A75C6D"/>
    <w:rsid w:val="00A761A9"/>
    <w:rsid w:val="00A76456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291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946"/>
    <w:rsid w:val="00A92C8F"/>
    <w:rsid w:val="00A92D97"/>
    <w:rsid w:val="00A9381A"/>
    <w:rsid w:val="00A93865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632"/>
    <w:rsid w:val="00A97803"/>
    <w:rsid w:val="00A97902"/>
    <w:rsid w:val="00A97B44"/>
    <w:rsid w:val="00AA01A6"/>
    <w:rsid w:val="00AA04B4"/>
    <w:rsid w:val="00AA0718"/>
    <w:rsid w:val="00AA0799"/>
    <w:rsid w:val="00AA0BF4"/>
    <w:rsid w:val="00AA1254"/>
    <w:rsid w:val="00AA1576"/>
    <w:rsid w:val="00AA159C"/>
    <w:rsid w:val="00AA1807"/>
    <w:rsid w:val="00AA18A6"/>
    <w:rsid w:val="00AA19EC"/>
    <w:rsid w:val="00AA1DBA"/>
    <w:rsid w:val="00AA1DD0"/>
    <w:rsid w:val="00AA21E4"/>
    <w:rsid w:val="00AA22DB"/>
    <w:rsid w:val="00AA243B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D74"/>
    <w:rsid w:val="00AB356B"/>
    <w:rsid w:val="00AB358D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479"/>
    <w:rsid w:val="00AD14B2"/>
    <w:rsid w:val="00AD14C6"/>
    <w:rsid w:val="00AD1A49"/>
    <w:rsid w:val="00AD1FAC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A5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AB6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2553"/>
    <w:rsid w:val="00AF2B47"/>
    <w:rsid w:val="00AF306A"/>
    <w:rsid w:val="00AF318C"/>
    <w:rsid w:val="00AF3327"/>
    <w:rsid w:val="00AF3481"/>
    <w:rsid w:val="00AF349E"/>
    <w:rsid w:val="00AF34CF"/>
    <w:rsid w:val="00AF34D2"/>
    <w:rsid w:val="00AF3581"/>
    <w:rsid w:val="00AF3867"/>
    <w:rsid w:val="00AF3A28"/>
    <w:rsid w:val="00AF3AB0"/>
    <w:rsid w:val="00AF3AD4"/>
    <w:rsid w:val="00AF3B64"/>
    <w:rsid w:val="00AF3F03"/>
    <w:rsid w:val="00AF45DE"/>
    <w:rsid w:val="00AF4A0F"/>
    <w:rsid w:val="00AF4CA5"/>
    <w:rsid w:val="00AF4E4D"/>
    <w:rsid w:val="00AF5395"/>
    <w:rsid w:val="00AF55E7"/>
    <w:rsid w:val="00AF5877"/>
    <w:rsid w:val="00AF6463"/>
    <w:rsid w:val="00AF67E5"/>
    <w:rsid w:val="00AF690B"/>
    <w:rsid w:val="00AF7455"/>
    <w:rsid w:val="00AF76CF"/>
    <w:rsid w:val="00AF7AFD"/>
    <w:rsid w:val="00AF7B8B"/>
    <w:rsid w:val="00AF7C55"/>
    <w:rsid w:val="00AF7ED0"/>
    <w:rsid w:val="00B001A6"/>
    <w:rsid w:val="00B003F3"/>
    <w:rsid w:val="00B00D83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6137"/>
    <w:rsid w:val="00B063C7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C28"/>
    <w:rsid w:val="00B14161"/>
    <w:rsid w:val="00B14575"/>
    <w:rsid w:val="00B14631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DB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BC4"/>
    <w:rsid w:val="00B36BDC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F64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BC"/>
    <w:rsid w:val="00B61EAE"/>
    <w:rsid w:val="00B61ED9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5130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60BA"/>
    <w:rsid w:val="00B7646A"/>
    <w:rsid w:val="00B764F7"/>
    <w:rsid w:val="00B767ED"/>
    <w:rsid w:val="00B7682A"/>
    <w:rsid w:val="00B76941"/>
    <w:rsid w:val="00B7716F"/>
    <w:rsid w:val="00B774CF"/>
    <w:rsid w:val="00B77825"/>
    <w:rsid w:val="00B77CA2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CBC"/>
    <w:rsid w:val="00B84DCA"/>
    <w:rsid w:val="00B84E62"/>
    <w:rsid w:val="00B851C4"/>
    <w:rsid w:val="00B852C6"/>
    <w:rsid w:val="00B854E3"/>
    <w:rsid w:val="00B8570C"/>
    <w:rsid w:val="00B85E0A"/>
    <w:rsid w:val="00B86304"/>
    <w:rsid w:val="00B86422"/>
    <w:rsid w:val="00B86499"/>
    <w:rsid w:val="00B864CE"/>
    <w:rsid w:val="00B865F5"/>
    <w:rsid w:val="00B86980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229"/>
    <w:rsid w:val="00B9146A"/>
    <w:rsid w:val="00B9156D"/>
    <w:rsid w:val="00B916C5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F1"/>
    <w:rsid w:val="00BA3304"/>
    <w:rsid w:val="00BA339D"/>
    <w:rsid w:val="00BA37EA"/>
    <w:rsid w:val="00BA3F1F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7241"/>
    <w:rsid w:val="00BA788B"/>
    <w:rsid w:val="00BB058C"/>
    <w:rsid w:val="00BB0699"/>
    <w:rsid w:val="00BB0E69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27"/>
    <w:rsid w:val="00BD2B43"/>
    <w:rsid w:val="00BD2C42"/>
    <w:rsid w:val="00BD31D4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46"/>
    <w:rsid w:val="00BD7D87"/>
    <w:rsid w:val="00BE000D"/>
    <w:rsid w:val="00BE0070"/>
    <w:rsid w:val="00BE0496"/>
    <w:rsid w:val="00BE05AC"/>
    <w:rsid w:val="00BE05F4"/>
    <w:rsid w:val="00BE08D0"/>
    <w:rsid w:val="00BE093D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C94"/>
    <w:rsid w:val="00BE2FAF"/>
    <w:rsid w:val="00BE313F"/>
    <w:rsid w:val="00BE32AA"/>
    <w:rsid w:val="00BE33E8"/>
    <w:rsid w:val="00BE357B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350C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967"/>
    <w:rsid w:val="00C01C26"/>
    <w:rsid w:val="00C01C9D"/>
    <w:rsid w:val="00C01D7A"/>
    <w:rsid w:val="00C0201D"/>
    <w:rsid w:val="00C020F2"/>
    <w:rsid w:val="00C02401"/>
    <w:rsid w:val="00C02481"/>
    <w:rsid w:val="00C03143"/>
    <w:rsid w:val="00C031C6"/>
    <w:rsid w:val="00C03408"/>
    <w:rsid w:val="00C03487"/>
    <w:rsid w:val="00C035D6"/>
    <w:rsid w:val="00C0386E"/>
    <w:rsid w:val="00C03A86"/>
    <w:rsid w:val="00C03A8B"/>
    <w:rsid w:val="00C03ABB"/>
    <w:rsid w:val="00C03B3A"/>
    <w:rsid w:val="00C03CC7"/>
    <w:rsid w:val="00C03E3B"/>
    <w:rsid w:val="00C04444"/>
    <w:rsid w:val="00C04BEF"/>
    <w:rsid w:val="00C04F22"/>
    <w:rsid w:val="00C04F5D"/>
    <w:rsid w:val="00C05D88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2C8"/>
    <w:rsid w:val="00C15CFD"/>
    <w:rsid w:val="00C16066"/>
    <w:rsid w:val="00C166DA"/>
    <w:rsid w:val="00C16748"/>
    <w:rsid w:val="00C167A7"/>
    <w:rsid w:val="00C16827"/>
    <w:rsid w:val="00C1686A"/>
    <w:rsid w:val="00C16C2B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A39"/>
    <w:rsid w:val="00C21B4C"/>
    <w:rsid w:val="00C22004"/>
    <w:rsid w:val="00C22CC1"/>
    <w:rsid w:val="00C22D93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B69"/>
    <w:rsid w:val="00C3059D"/>
    <w:rsid w:val="00C3080D"/>
    <w:rsid w:val="00C31393"/>
    <w:rsid w:val="00C32F54"/>
    <w:rsid w:val="00C33168"/>
    <w:rsid w:val="00C3338B"/>
    <w:rsid w:val="00C340A2"/>
    <w:rsid w:val="00C34654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F43"/>
    <w:rsid w:val="00C36022"/>
    <w:rsid w:val="00C363DD"/>
    <w:rsid w:val="00C3669E"/>
    <w:rsid w:val="00C367CD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024"/>
    <w:rsid w:val="00C44132"/>
    <w:rsid w:val="00C44692"/>
    <w:rsid w:val="00C4470D"/>
    <w:rsid w:val="00C44753"/>
    <w:rsid w:val="00C44772"/>
    <w:rsid w:val="00C44D37"/>
    <w:rsid w:val="00C4559B"/>
    <w:rsid w:val="00C45615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8D2"/>
    <w:rsid w:val="00C50AEA"/>
    <w:rsid w:val="00C50C0A"/>
    <w:rsid w:val="00C5105A"/>
    <w:rsid w:val="00C51287"/>
    <w:rsid w:val="00C5175C"/>
    <w:rsid w:val="00C519D4"/>
    <w:rsid w:val="00C519E7"/>
    <w:rsid w:val="00C51A17"/>
    <w:rsid w:val="00C52DD8"/>
    <w:rsid w:val="00C53276"/>
    <w:rsid w:val="00C5378A"/>
    <w:rsid w:val="00C537A2"/>
    <w:rsid w:val="00C5450A"/>
    <w:rsid w:val="00C54CCB"/>
    <w:rsid w:val="00C54E19"/>
    <w:rsid w:val="00C55233"/>
    <w:rsid w:val="00C5537D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48C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92B"/>
    <w:rsid w:val="00C829A3"/>
    <w:rsid w:val="00C82B70"/>
    <w:rsid w:val="00C8315D"/>
    <w:rsid w:val="00C834BD"/>
    <w:rsid w:val="00C83629"/>
    <w:rsid w:val="00C836D3"/>
    <w:rsid w:val="00C83D2D"/>
    <w:rsid w:val="00C84135"/>
    <w:rsid w:val="00C84150"/>
    <w:rsid w:val="00C84615"/>
    <w:rsid w:val="00C84DE0"/>
    <w:rsid w:val="00C85260"/>
    <w:rsid w:val="00C85983"/>
    <w:rsid w:val="00C85A29"/>
    <w:rsid w:val="00C86A72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34EE"/>
    <w:rsid w:val="00C936EB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B12"/>
    <w:rsid w:val="00CA522D"/>
    <w:rsid w:val="00CA55C4"/>
    <w:rsid w:val="00CA5874"/>
    <w:rsid w:val="00CA59F7"/>
    <w:rsid w:val="00CA5F77"/>
    <w:rsid w:val="00CA62A1"/>
    <w:rsid w:val="00CA666D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946"/>
    <w:rsid w:val="00CB694E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C7D2C"/>
    <w:rsid w:val="00CD0228"/>
    <w:rsid w:val="00CD02AA"/>
    <w:rsid w:val="00CD02D7"/>
    <w:rsid w:val="00CD044A"/>
    <w:rsid w:val="00CD0580"/>
    <w:rsid w:val="00CD0CE9"/>
    <w:rsid w:val="00CD14C1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2DAC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8A6"/>
    <w:rsid w:val="00CD68BE"/>
    <w:rsid w:val="00CD6D3E"/>
    <w:rsid w:val="00CD710A"/>
    <w:rsid w:val="00CD74AA"/>
    <w:rsid w:val="00CD7918"/>
    <w:rsid w:val="00CE0213"/>
    <w:rsid w:val="00CE0718"/>
    <w:rsid w:val="00CE0842"/>
    <w:rsid w:val="00CE0D7F"/>
    <w:rsid w:val="00CE16E3"/>
    <w:rsid w:val="00CE1BFA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85B"/>
    <w:rsid w:val="00CF3DCC"/>
    <w:rsid w:val="00CF3FE8"/>
    <w:rsid w:val="00CF40BE"/>
    <w:rsid w:val="00CF4B04"/>
    <w:rsid w:val="00CF4B32"/>
    <w:rsid w:val="00CF4D86"/>
    <w:rsid w:val="00CF508C"/>
    <w:rsid w:val="00CF535B"/>
    <w:rsid w:val="00CF5CA3"/>
    <w:rsid w:val="00CF68F6"/>
    <w:rsid w:val="00CF6E44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26F"/>
    <w:rsid w:val="00D12AC1"/>
    <w:rsid w:val="00D12DF5"/>
    <w:rsid w:val="00D12FA1"/>
    <w:rsid w:val="00D1372E"/>
    <w:rsid w:val="00D13A64"/>
    <w:rsid w:val="00D13C6E"/>
    <w:rsid w:val="00D14392"/>
    <w:rsid w:val="00D143AE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31E"/>
    <w:rsid w:val="00D178E6"/>
    <w:rsid w:val="00D17BCB"/>
    <w:rsid w:val="00D17C49"/>
    <w:rsid w:val="00D17F45"/>
    <w:rsid w:val="00D20214"/>
    <w:rsid w:val="00D20AA1"/>
    <w:rsid w:val="00D21193"/>
    <w:rsid w:val="00D2138B"/>
    <w:rsid w:val="00D213EE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BA"/>
    <w:rsid w:val="00D306FF"/>
    <w:rsid w:val="00D31426"/>
    <w:rsid w:val="00D316B5"/>
    <w:rsid w:val="00D31767"/>
    <w:rsid w:val="00D3187E"/>
    <w:rsid w:val="00D31C75"/>
    <w:rsid w:val="00D31CE2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D7A"/>
    <w:rsid w:val="00D45FDC"/>
    <w:rsid w:val="00D46057"/>
    <w:rsid w:val="00D463D7"/>
    <w:rsid w:val="00D4644B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611"/>
    <w:rsid w:val="00D54614"/>
    <w:rsid w:val="00D547C0"/>
    <w:rsid w:val="00D54A03"/>
    <w:rsid w:val="00D54A0D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2C1"/>
    <w:rsid w:val="00D66818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DAF"/>
    <w:rsid w:val="00D730B9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61DB"/>
    <w:rsid w:val="00D865E3"/>
    <w:rsid w:val="00D86730"/>
    <w:rsid w:val="00D867FA"/>
    <w:rsid w:val="00D86C06"/>
    <w:rsid w:val="00D86C2B"/>
    <w:rsid w:val="00D86D67"/>
    <w:rsid w:val="00D86FEC"/>
    <w:rsid w:val="00D8714F"/>
    <w:rsid w:val="00D8764B"/>
    <w:rsid w:val="00D87DC8"/>
    <w:rsid w:val="00D90E25"/>
    <w:rsid w:val="00D90F7F"/>
    <w:rsid w:val="00D91370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E3C"/>
    <w:rsid w:val="00D95473"/>
    <w:rsid w:val="00D95A38"/>
    <w:rsid w:val="00D95F00"/>
    <w:rsid w:val="00D95F82"/>
    <w:rsid w:val="00D96709"/>
    <w:rsid w:val="00D967AF"/>
    <w:rsid w:val="00D9689E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B81"/>
    <w:rsid w:val="00DA6BE0"/>
    <w:rsid w:val="00DA6C54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AD7"/>
    <w:rsid w:val="00DB2FD2"/>
    <w:rsid w:val="00DB3353"/>
    <w:rsid w:val="00DB3C1C"/>
    <w:rsid w:val="00DB3E72"/>
    <w:rsid w:val="00DB403B"/>
    <w:rsid w:val="00DB43EA"/>
    <w:rsid w:val="00DB4451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6316"/>
    <w:rsid w:val="00DC668D"/>
    <w:rsid w:val="00DC69AE"/>
    <w:rsid w:val="00DC6A4E"/>
    <w:rsid w:val="00DC6F5A"/>
    <w:rsid w:val="00DC7206"/>
    <w:rsid w:val="00DC7F7D"/>
    <w:rsid w:val="00DD0053"/>
    <w:rsid w:val="00DD00F7"/>
    <w:rsid w:val="00DD0196"/>
    <w:rsid w:val="00DD028C"/>
    <w:rsid w:val="00DD02CF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CE7"/>
    <w:rsid w:val="00DE3F75"/>
    <w:rsid w:val="00DE4062"/>
    <w:rsid w:val="00DE411A"/>
    <w:rsid w:val="00DE4166"/>
    <w:rsid w:val="00DE4202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9FE"/>
    <w:rsid w:val="00DF24CD"/>
    <w:rsid w:val="00DF2A85"/>
    <w:rsid w:val="00DF2BCA"/>
    <w:rsid w:val="00DF2C0D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A2B"/>
    <w:rsid w:val="00E10E77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56E"/>
    <w:rsid w:val="00E15588"/>
    <w:rsid w:val="00E15598"/>
    <w:rsid w:val="00E1599A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125F"/>
    <w:rsid w:val="00E21452"/>
    <w:rsid w:val="00E214F4"/>
    <w:rsid w:val="00E218FA"/>
    <w:rsid w:val="00E21C30"/>
    <w:rsid w:val="00E21F02"/>
    <w:rsid w:val="00E221F7"/>
    <w:rsid w:val="00E22AB7"/>
    <w:rsid w:val="00E22BCE"/>
    <w:rsid w:val="00E22F89"/>
    <w:rsid w:val="00E22F9D"/>
    <w:rsid w:val="00E22FE1"/>
    <w:rsid w:val="00E23049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901"/>
    <w:rsid w:val="00E349D5"/>
    <w:rsid w:val="00E35005"/>
    <w:rsid w:val="00E3597A"/>
    <w:rsid w:val="00E35990"/>
    <w:rsid w:val="00E35B45"/>
    <w:rsid w:val="00E35F11"/>
    <w:rsid w:val="00E364F3"/>
    <w:rsid w:val="00E3681B"/>
    <w:rsid w:val="00E36FEC"/>
    <w:rsid w:val="00E37708"/>
    <w:rsid w:val="00E377B3"/>
    <w:rsid w:val="00E37A2A"/>
    <w:rsid w:val="00E37B43"/>
    <w:rsid w:val="00E37ECE"/>
    <w:rsid w:val="00E37F47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8AB"/>
    <w:rsid w:val="00E43A41"/>
    <w:rsid w:val="00E43AEC"/>
    <w:rsid w:val="00E43D98"/>
    <w:rsid w:val="00E43ED6"/>
    <w:rsid w:val="00E44215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F67"/>
    <w:rsid w:val="00E57FE4"/>
    <w:rsid w:val="00E60389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0C8"/>
    <w:rsid w:val="00E7024D"/>
    <w:rsid w:val="00E70667"/>
    <w:rsid w:val="00E70BF3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568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7E0"/>
    <w:rsid w:val="00E87AE9"/>
    <w:rsid w:val="00E87F94"/>
    <w:rsid w:val="00E87FD9"/>
    <w:rsid w:val="00E900E4"/>
    <w:rsid w:val="00E90998"/>
    <w:rsid w:val="00E90A02"/>
    <w:rsid w:val="00E9173A"/>
    <w:rsid w:val="00E91ADD"/>
    <w:rsid w:val="00E91C5F"/>
    <w:rsid w:val="00E91D94"/>
    <w:rsid w:val="00E92536"/>
    <w:rsid w:val="00E92A5B"/>
    <w:rsid w:val="00E92A98"/>
    <w:rsid w:val="00E92ADB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A35"/>
    <w:rsid w:val="00EA7B8D"/>
    <w:rsid w:val="00EA7C84"/>
    <w:rsid w:val="00EB0416"/>
    <w:rsid w:val="00EB0496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825"/>
    <w:rsid w:val="00EB689E"/>
    <w:rsid w:val="00EB697A"/>
    <w:rsid w:val="00EB6D37"/>
    <w:rsid w:val="00EB6F3B"/>
    <w:rsid w:val="00EB6FF2"/>
    <w:rsid w:val="00EB704D"/>
    <w:rsid w:val="00EB7C34"/>
    <w:rsid w:val="00EB7ED0"/>
    <w:rsid w:val="00EC00ED"/>
    <w:rsid w:val="00EC027C"/>
    <w:rsid w:val="00EC03EB"/>
    <w:rsid w:val="00EC05C9"/>
    <w:rsid w:val="00EC0627"/>
    <w:rsid w:val="00EC0696"/>
    <w:rsid w:val="00EC07E9"/>
    <w:rsid w:val="00EC0A60"/>
    <w:rsid w:val="00EC0B1D"/>
    <w:rsid w:val="00EC0B4E"/>
    <w:rsid w:val="00EC0C4F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85B"/>
    <w:rsid w:val="00EC7217"/>
    <w:rsid w:val="00EC7752"/>
    <w:rsid w:val="00EC7CCE"/>
    <w:rsid w:val="00EC7FB1"/>
    <w:rsid w:val="00ED010C"/>
    <w:rsid w:val="00ED0C07"/>
    <w:rsid w:val="00ED0E7F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581"/>
    <w:rsid w:val="00F01881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E6C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6D6"/>
    <w:rsid w:val="00F0674B"/>
    <w:rsid w:val="00F06BB4"/>
    <w:rsid w:val="00F06E52"/>
    <w:rsid w:val="00F07086"/>
    <w:rsid w:val="00F071C0"/>
    <w:rsid w:val="00F07574"/>
    <w:rsid w:val="00F07782"/>
    <w:rsid w:val="00F07A98"/>
    <w:rsid w:val="00F07CD7"/>
    <w:rsid w:val="00F07E99"/>
    <w:rsid w:val="00F10CD1"/>
    <w:rsid w:val="00F1134E"/>
    <w:rsid w:val="00F119F2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7B"/>
    <w:rsid w:val="00F1572E"/>
    <w:rsid w:val="00F158F0"/>
    <w:rsid w:val="00F15AB5"/>
    <w:rsid w:val="00F15C9B"/>
    <w:rsid w:val="00F15DAD"/>
    <w:rsid w:val="00F162F1"/>
    <w:rsid w:val="00F1641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12CE"/>
    <w:rsid w:val="00F2159E"/>
    <w:rsid w:val="00F216DD"/>
    <w:rsid w:val="00F2190D"/>
    <w:rsid w:val="00F21E38"/>
    <w:rsid w:val="00F21EF4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AF"/>
    <w:rsid w:val="00F24D29"/>
    <w:rsid w:val="00F24E3C"/>
    <w:rsid w:val="00F24FBE"/>
    <w:rsid w:val="00F2521D"/>
    <w:rsid w:val="00F2589C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78A"/>
    <w:rsid w:val="00F517AF"/>
    <w:rsid w:val="00F51842"/>
    <w:rsid w:val="00F51CFE"/>
    <w:rsid w:val="00F524DA"/>
    <w:rsid w:val="00F52911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622"/>
    <w:rsid w:val="00F629B9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C79"/>
    <w:rsid w:val="00F66C9A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383"/>
    <w:rsid w:val="00F73988"/>
    <w:rsid w:val="00F739E8"/>
    <w:rsid w:val="00F73AD2"/>
    <w:rsid w:val="00F73F2D"/>
    <w:rsid w:val="00F73F8C"/>
    <w:rsid w:val="00F74477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3F1"/>
    <w:rsid w:val="00F80428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50DE"/>
    <w:rsid w:val="00F85225"/>
    <w:rsid w:val="00F852E2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3DDC"/>
    <w:rsid w:val="00F9418A"/>
    <w:rsid w:val="00F941F9"/>
    <w:rsid w:val="00F94284"/>
    <w:rsid w:val="00F94DC3"/>
    <w:rsid w:val="00F94F3A"/>
    <w:rsid w:val="00F95BBB"/>
    <w:rsid w:val="00F95BE6"/>
    <w:rsid w:val="00F95C1A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CA2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ABA"/>
    <w:rsid w:val="00FA2E01"/>
    <w:rsid w:val="00FA3077"/>
    <w:rsid w:val="00FA32A1"/>
    <w:rsid w:val="00FA32EC"/>
    <w:rsid w:val="00FA3CF4"/>
    <w:rsid w:val="00FA3E32"/>
    <w:rsid w:val="00FA4300"/>
    <w:rsid w:val="00FA4452"/>
    <w:rsid w:val="00FA465A"/>
    <w:rsid w:val="00FA4B52"/>
    <w:rsid w:val="00FA4C5F"/>
    <w:rsid w:val="00FA4C6A"/>
    <w:rsid w:val="00FA532E"/>
    <w:rsid w:val="00FA54B7"/>
    <w:rsid w:val="00FA558B"/>
    <w:rsid w:val="00FA59E7"/>
    <w:rsid w:val="00FA5AB2"/>
    <w:rsid w:val="00FA5DF4"/>
    <w:rsid w:val="00FA62DC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57"/>
    <w:rsid w:val="00FB0009"/>
    <w:rsid w:val="00FB0776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F"/>
    <w:rsid w:val="00FB2B5E"/>
    <w:rsid w:val="00FB2D75"/>
    <w:rsid w:val="00FB33A1"/>
    <w:rsid w:val="00FB3420"/>
    <w:rsid w:val="00FB3BE8"/>
    <w:rsid w:val="00FB3FAC"/>
    <w:rsid w:val="00FB4546"/>
    <w:rsid w:val="00FB46BF"/>
    <w:rsid w:val="00FB49B1"/>
    <w:rsid w:val="00FB4CA9"/>
    <w:rsid w:val="00FB4FB8"/>
    <w:rsid w:val="00FB5002"/>
    <w:rsid w:val="00FB50B3"/>
    <w:rsid w:val="00FB5219"/>
    <w:rsid w:val="00FB5C74"/>
    <w:rsid w:val="00FB5CB8"/>
    <w:rsid w:val="00FB5DF7"/>
    <w:rsid w:val="00FB5F99"/>
    <w:rsid w:val="00FB6BFC"/>
    <w:rsid w:val="00FB6DF3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916"/>
    <w:rsid w:val="00FC5EF5"/>
    <w:rsid w:val="00FC5FB2"/>
    <w:rsid w:val="00FC60DF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44F4"/>
    <w:rsid w:val="00FD45B4"/>
    <w:rsid w:val="00FD4F29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768"/>
    <w:rsid w:val="00FE3D6C"/>
    <w:rsid w:val="00FE4294"/>
    <w:rsid w:val="00FE44C0"/>
    <w:rsid w:val="00FE4906"/>
    <w:rsid w:val="00FE4CC8"/>
    <w:rsid w:val="00FE50F9"/>
    <w:rsid w:val="00FE57C3"/>
    <w:rsid w:val="00FE5821"/>
    <w:rsid w:val="00FE58E4"/>
    <w:rsid w:val="00FE5A4C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7F"/>
    <w:rsid w:val="00FE7777"/>
    <w:rsid w:val="00FE7B7D"/>
    <w:rsid w:val="00FE7F37"/>
    <w:rsid w:val="00FF044D"/>
    <w:rsid w:val="00FF05EF"/>
    <w:rsid w:val="00FF074A"/>
    <w:rsid w:val="00FF08A1"/>
    <w:rsid w:val="00FF0CB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77B"/>
    <w:rsid w:val="00FF3862"/>
    <w:rsid w:val="00FF39F1"/>
    <w:rsid w:val="00FF3CF4"/>
    <w:rsid w:val="00FF46BF"/>
    <w:rsid w:val="00FF487C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5842D7C"/>
  <w15:chartTrackingRefBased/>
  <w15:docId w15:val="{EBBDEFEA-2073-48B5-AE4B-CC5DA96C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0CCEEB8E3D284CBE04BA5BA2F6326A" ma:contentTypeVersion="9" ma:contentTypeDescription="Create a new document." ma:contentTypeScope="" ma:versionID="d05fb398654959b2fb6c1991653dc695">
  <xsd:schema xmlns:xsd="http://www.w3.org/2001/XMLSchema" xmlns:xs="http://www.w3.org/2001/XMLSchema" xmlns:p="http://schemas.microsoft.com/office/2006/metadata/properties" xmlns:ns2="ec395b81-07b9-4795-bc85-915ec2713600" xmlns:ns3="6703afa6-37ab-4e8e-b18d-d485b5495caf" targetNamespace="http://schemas.microsoft.com/office/2006/metadata/properties" ma:root="true" ma:fieldsID="0b5e27108041aff2b3ac4382a3596dee" ns2:_="" ns3:_="">
    <xsd:import namespace="ec395b81-07b9-4795-bc85-915ec2713600"/>
    <xsd:import namespace="6703afa6-37ab-4e8e-b18d-d485b5495ca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395b81-07b9-4795-bc85-915ec271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3afa6-37ab-4e8e-b18d-d485b5495c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E0660-AE2F-42AE-98DE-F078C22C9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395b81-07b9-4795-bc85-915ec2713600"/>
    <ds:schemaRef ds:uri="6703afa6-37ab-4e8e-b18d-d485b5495c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16</Pages>
  <Words>4522</Words>
  <Characters>18474</Characters>
  <Application>Microsoft Office Word</Application>
  <DocSecurity>0</DocSecurity>
  <Lines>153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Kornsiri, Chongaksorn</cp:lastModifiedBy>
  <cp:revision>5</cp:revision>
  <cp:lastPrinted>2020-05-14T07:26:00Z</cp:lastPrinted>
  <dcterms:created xsi:type="dcterms:W3CDTF">2021-08-05T08:52:00Z</dcterms:created>
  <dcterms:modified xsi:type="dcterms:W3CDTF">2021-08-09T03:05:00Z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0x010100F40CCEEB8E3D284CBE04BA5BA2F6326A</vt:lpwstr>
  </property>
</Properties>
</file>