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6867B" w14:textId="77777777" w:rsidR="00FC04D5" w:rsidRPr="00484E9F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bookmarkStart w:id="0" w:name="Title"/>
    </w:p>
    <w:p w14:paraId="5621E67D" w14:textId="77777777" w:rsidR="00C25901" w:rsidRPr="00484E9F" w:rsidRDefault="00C25901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D942006" w14:textId="77777777" w:rsidR="00FC04D5" w:rsidRPr="00484E9F" w:rsidRDefault="00FC04D5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Start"/>
      <w:bookmarkEnd w:id="1"/>
    </w:p>
    <w:p w14:paraId="669D857B" w14:textId="77777777" w:rsidR="005862A4" w:rsidRPr="00484E9F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416B0E6" w14:textId="77777777" w:rsidR="005862A4" w:rsidRPr="00484E9F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8D5301" w14:textId="77777777" w:rsidR="005862A4" w:rsidRPr="00484E9F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09B612FA" w14:textId="77777777" w:rsidR="005862A4" w:rsidRPr="00484E9F" w:rsidRDefault="005862A4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902AA7B" w14:textId="77777777" w:rsidR="00D74E0E" w:rsidRPr="00484E9F" w:rsidRDefault="00D74E0E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6530A39" w14:textId="77777777" w:rsidR="00C92416" w:rsidRPr="00484E9F" w:rsidRDefault="00C92416" w:rsidP="0034231D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BC08DF" w14:textId="77777777" w:rsidR="00D96154" w:rsidRPr="00484E9F" w:rsidRDefault="00D96154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2" w:name="SubTitle"/>
      <w:bookmarkEnd w:id="0"/>
    </w:p>
    <w:p w14:paraId="3AAD1686" w14:textId="77777777" w:rsidR="002F410E" w:rsidRPr="00484E9F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484E9F">
        <w:rPr>
          <w:rFonts w:asciiTheme="majorBidi" w:hAnsiTheme="majorBidi" w:cstheme="majorBidi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1D45DF69" w14:textId="77777777" w:rsidR="002F410E" w:rsidRPr="00484E9F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484E9F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C98729F" w14:textId="77777777" w:rsidR="002F410E" w:rsidRPr="00484E9F" w:rsidRDefault="002F410E" w:rsidP="002F410E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bookmarkEnd w:id="2"/>
    <w:p w14:paraId="1F720F70" w14:textId="2013697E" w:rsidR="00DF2A09" w:rsidRPr="00484E9F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lang w:eastAsia="ja-JP"/>
        </w:rPr>
      </w:pP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8459C"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75C6EEB6" w14:textId="4EEECF4B" w:rsidR="00284FB8" w:rsidRPr="00484E9F" w:rsidRDefault="00CF081F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84E9F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Pr="00484E9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575305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6BC0B0B4" w14:textId="77777777" w:rsidR="00284FB8" w:rsidRPr="00484E9F" w:rsidRDefault="00284FB8" w:rsidP="00284FB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5A47DB81" w14:textId="77777777" w:rsidR="00DF2A09" w:rsidRPr="00484E9F" w:rsidRDefault="00DF2A09" w:rsidP="00DF2A0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B70A7"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484E9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BCD648" w14:textId="77777777" w:rsidR="003A5B81" w:rsidRPr="00484E9F" w:rsidRDefault="003A5B81" w:rsidP="003A5B8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47549A6" w14:textId="77777777" w:rsidR="00FC04D5" w:rsidRPr="00484E9F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2970F56" w14:textId="77777777" w:rsidR="00FC04D5" w:rsidRPr="00484E9F" w:rsidRDefault="00FC04D5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3452A0" w14:textId="77777777" w:rsidR="00D5101B" w:rsidRPr="00484E9F" w:rsidRDefault="00D5101B" w:rsidP="0034231D">
      <w:pPr>
        <w:tabs>
          <w:tab w:val="left" w:pos="8640"/>
        </w:tabs>
        <w:jc w:val="both"/>
        <w:rPr>
          <w:rFonts w:asciiTheme="majorBidi" w:hAnsiTheme="majorBidi" w:cstheme="majorBidi"/>
          <w:sz w:val="30"/>
          <w:szCs w:val="30"/>
        </w:rPr>
      </w:pPr>
      <w:bookmarkStart w:id="3" w:name="_Ref46730557"/>
      <w:bookmarkEnd w:id="3"/>
    </w:p>
    <w:p w14:paraId="7A528BAE" w14:textId="77777777" w:rsidR="003C45F7" w:rsidRPr="00484E9F" w:rsidRDefault="003C45F7" w:rsidP="0034231D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2"/>
          <w:szCs w:val="32"/>
        </w:rPr>
        <w:sectPr w:rsidR="003C45F7" w:rsidRPr="00484E9F" w:rsidSect="007B0176">
          <w:footerReference w:type="firs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BC57DF5" w14:textId="77777777" w:rsidR="00B60D31" w:rsidRPr="00484E9F" w:rsidRDefault="00B60D31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27E01A2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71197B0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8F53440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1E231A5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D978233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86AB0A5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007AD24" w14:textId="77777777" w:rsidR="003C45F7" w:rsidRPr="00484E9F" w:rsidRDefault="003C45F7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318A1A04" w14:textId="77777777" w:rsidR="00781BF2" w:rsidRPr="00484E9F" w:rsidRDefault="001E3784" w:rsidP="008673AC">
      <w:pPr>
        <w:tabs>
          <w:tab w:val="left" w:pos="8640"/>
        </w:tabs>
        <w:spacing w:line="240" w:lineRule="auto"/>
        <w:jc w:val="both"/>
        <w:rPr>
          <w:rFonts w:asciiTheme="majorBidi" w:hAnsiTheme="majorBidi" w:cstheme="majorBidi"/>
          <w:b/>
          <w:sz w:val="30"/>
        </w:rPr>
      </w:pPr>
      <w:r w:rsidRPr="00484E9F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</w:t>
      </w:r>
      <w:r w:rsidR="00781BF2" w:rsidRPr="00484E9F">
        <w:rPr>
          <w:rFonts w:asciiTheme="majorBidi" w:hAnsiTheme="majorBidi" w:cstheme="majorBidi"/>
          <w:b/>
          <w:bCs/>
          <w:sz w:val="30"/>
          <w:szCs w:val="32"/>
          <w:cs/>
        </w:rPr>
        <w:t>โดยผู้สอบบัญชีรับอนุญาต</w:t>
      </w:r>
    </w:p>
    <w:p w14:paraId="1A14E06D" w14:textId="77777777" w:rsidR="00781BF2" w:rsidRPr="00484E9F" w:rsidRDefault="00781BF2" w:rsidP="008673AC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DF26853" w14:textId="77777777" w:rsidR="00781BF2" w:rsidRPr="00484E9F" w:rsidRDefault="00781BF2" w:rsidP="008673A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84E9F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</w:t>
      </w:r>
      <w:r w:rsidR="00C076F7" w:rsidRPr="00484E9F">
        <w:rPr>
          <w:rFonts w:asciiTheme="majorBidi" w:hAnsiTheme="majorBidi" w:cstheme="majorBidi"/>
          <w:b/>
          <w:bCs/>
          <w:sz w:val="32"/>
          <w:szCs w:val="32"/>
          <w:cs/>
        </w:rPr>
        <w:t>รบริษัท ไลท์ติ้ง แอนด์ อีควิปเม</w:t>
      </w:r>
      <w:r w:rsidRPr="00484E9F">
        <w:rPr>
          <w:rFonts w:asciiTheme="majorBidi" w:hAnsiTheme="majorBidi" w:cstheme="majorBidi"/>
          <w:b/>
          <w:bCs/>
          <w:sz w:val="32"/>
          <w:szCs w:val="32"/>
          <w:cs/>
        </w:rPr>
        <w:t>นท์ จำกัด (มหาชน)</w:t>
      </w:r>
    </w:p>
    <w:p w14:paraId="479910DE" w14:textId="77777777" w:rsidR="008673AC" w:rsidRPr="00484E9F" w:rsidRDefault="008673AC" w:rsidP="008673A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586FED84" w14:textId="2AC29753" w:rsidR="00BF136B" w:rsidRPr="00484E9F" w:rsidRDefault="00BF136B" w:rsidP="00BF136B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84E9F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84E9F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484E9F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pacing w:val="8"/>
          <w:sz w:val="30"/>
          <w:szCs w:val="30"/>
          <w:cs/>
        </w:rPr>
        <w:t>วันที่</w:t>
      </w:r>
      <w:r w:rsidRPr="00484E9F">
        <w:rPr>
          <w:rFonts w:asciiTheme="majorBidi" w:hAnsiTheme="majorBidi" w:cstheme="majorBidi"/>
          <w:spacing w:val="8"/>
          <w:sz w:val="30"/>
          <w:szCs w:val="30"/>
        </w:rPr>
        <w:t xml:space="preserve"> 3</w:t>
      </w:r>
      <w:r w:rsidR="00CF081F" w:rsidRPr="00484E9F">
        <w:rPr>
          <w:rFonts w:asciiTheme="majorBidi" w:hAnsiTheme="majorBidi" w:cstheme="majorBidi"/>
          <w:spacing w:val="8"/>
          <w:sz w:val="30"/>
          <w:szCs w:val="30"/>
        </w:rPr>
        <w:t xml:space="preserve">0 </w:t>
      </w:r>
      <w:r w:rsidR="00CF081F" w:rsidRPr="00484E9F">
        <w:rPr>
          <w:rFonts w:asciiTheme="majorBidi" w:hAnsiTheme="majorBidi" w:cstheme="majorBidi"/>
          <w:spacing w:val="8"/>
          <w:sz w:val="30"/>
          <w:szCs w:val="30"/>
          <w:cs/>
        </w:rPr>
        <w:t xml:space="preserve">มิถุนายน </w:t>
      </w:r>
      <w:r w:rsidRPr="00484E9F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392E25" w:rsidRPr="00484E9F">
        <w:rPr>
          <w:rFonts w:asciiTheme="majorBidi" w:hAnsiTheme="majorBidi" w:cstheme="majorBidi"/>
          <w:spacing w:val="8"/>
          <w:sz w:val="30"/>
          <w:szCs w:val="30"/>
        </w:rPr>
        <w:t>4</w:t>
      </w:r>
      <w:r w:rsidRPr="00484E9F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49365B">
        <w:rPr>
          <w:rFonts w:asciiTheme="majorBidi" w:hAnsiTheme="majorBidi" w:cstheme="majorBidi"/>
          <w:spacing w:val="8"/>
          <w:sz w:val="30"/>
          <w:szCs w:val="30"/>
          <w:cs/>
        </w:rPr>
        <w:t>งบ</w:t>
      </w:r>
      <w:r w:rsidRPr="00456DA3">
        <w:rPr>
          <w:rFonts w:asciiTheme="majorBidi" w:hAnsiTheme="majorBidi" w:cstheme="majorBidi"/>
          <w:spacing w:val="8"/>
          <w:sz w:val="30"/>
          <w:szCs w:val="30"/>
          <w:cs/>
        </w:rPr>
        <w:t>กำไรขาดทุนเบ็ดเสร็จรวมและงบกำไรขาดทุนเบ็ดเสร็จเฉพาะกิจการ</w:t>
      </w:r>
      <w:r w:rsidR="0049365B" w:rsidRPr="00456DA3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49365B" w:rsidRPr="00456DA3">
        <w:rPr>
          <w:rFonts w:asciiTheme="majorBidi" w:hAnsiTheme="majorBidi" w:cstheme="majorBidi" w:hint="cs"/>
          <w:spacing w:val="8"/>
          <w:sz w:val="30"/>
          <w:szCs w:val="30"/>
          <w:cs/>
        </w:rPr>
        <w:t>สาม</w:t>
      </w:r>
      <w:r w:rsidR="0049365B" w:rsidRPr="00456DA3">
        <w:rPr>
          <w:rFonts w:ascii="Angsana New" w:hAnsi="Angsana New" w:hint="cs"/>
          <w:sz w:val="30"/>
          <w:szCs w:val="30"/>
          <w:cs/>
        </w:rPr>
        <w:t>เดือนและหก</w:t>
      </w:r>
      <w:r w:rsidR="0049365B" w:rsidRPr="00456DA3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49365B" w:rsidRPr="00456DA3">
        <w:rPr>
          <w:rFonts w:asciiTheme="majorBidi" w:hAnsiTheme="majorBidi" w:cstheme="majorBidi"/>
          <w:spacing w:val="8"/>
          <w:sz w:val="30"/>
          <w:szCs w:val="30"/>
        </w:rPr>
        <w:t>30</w:t>
      </w:r>
      <w:r w:rsidR="0049365B" w:rsidRPr="00456DA3">
        <w:rPr>
          <w:rFonts w:ascii="Angsana New" w:hAnsi="Angsana New"/>
          <w:sz w:val="30"/>
          <w:szCs w:val="30"/>
        </w:rPr>
        <w:t xml:space="preserve"> </w:t>
      </w:r>
      <w:r w:rsidR="0049365B" w:rsidRPr="00456DA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9365B" w:rsidRPr="00456DA3">
        <w:rPr>
          <w:rFonts w:asciiTheme="majorBidi" w:hAnsiTheme="majorBidi" w:cstheme="majorBidi"/>
          <w:spacing w:val="8"/>
          <w:sz w:val="30"/>
          <w:szCs w:val="30"/>
        </w:rPr>
        <w:t>2564</w:t>
      </w:r>
      <w:r w:rsidRPr="00456DA3">
        <w:rPr>
          <w:rFonts w:asciiTheme="majorBidi" w:hAnsiTheme="majorBidi" w:cstheme="majorBidi"/>
          <w:spacing w:val="18"/>
          <w:sz w:val="30"/>
          <w:szCs w:val="30"/>
          <w:cs/>
        </w:rPr>
        <w:t xml:space="preserve"> </w:t>
      </w:r>
      <w:r w:rsidRPr="00456DA3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="00B52F2F" w:rsidRPr="00456DA3">
        <w:rPr>
          <w:rFonts w:asciiTheme="majorBidi" w:hAnsiTheme="majorBidi" w:cstheme="majorBidi"/>
          <w:spacing w:val="8"/>
          <w:sz w:val="30"/>
          <w:szCs w:val="30"/>
        </w:rPr>
        <w:br/>
      </w:r>
      <w:r w:rsidRPr="00456DA3">
        <w:rPr>
          <w:rFonts w:asciiTheme="majorBidi" w:hAnsiTheme="majorBidi" w:cstheme="majorBidi"/>
          <w:spacing w:val="8"/>
          <w:sz w:val="30"/>
          <w:szCs w:val="30"/>
          <w:cs/>
        </w:rPr>
        <w:t>ผู้ถือหุ้น</w:t>
      </w:r>
      <w:r w:rsidRPr="00456DA3">
        <w:rPr>
          <w:rFonts w:asciiTheme="majorBidi" w:hAnsiTheme="majorBidi" w:cstheme="majorBidi"/>
          <w:spacing w:val="14"/>
          <w:sz w:val="30"/>
          <w:szCs w:val="30"/>
          <w:cs/>
        </w:rPr>
        <w:t>เฉพาะกิจการ และงบกระแสเงินสด</w:t>
      </w:r>
      <w:r w:rsidRPr="00484E9F">
        <w:rPr>
          <w:rFonts w:asciiTheme="majorBidi" w:hAnsiTheme="majorBidi" w:cstheme="majorBidi"/>
          <w:spacing w:val="14"/>
          <w:sz w:val="30"/>
          <w:szCs w:val="30"/>
          <w:cs/>
        </w:rPr>
        <w:t>รวมและ</w:t>
      </w:r>
      <w:r w:rsidRPr="00484E9F">
        <w:rPr>
          <w:rFonts w:asciiTheme="majorBidi" w:hAnsiTheme="majorBidi" w:cstheme="majorBidi"/>
          <w:spacing w:val="4"/>
          <w:sz w:val="30"/>
          <w:szCs w:val="30"/>
          <w:cs/>
        </w:rPr>
        <w:t>งบกระแสเงินสดเฉพาะกิจการสำหรับงวด</w:t>
      </w:r>
      <w:r w:rsidR="00CF081F" w:rsidRPr="00484E9F">
        <w:rPr>
          <w:rFonts w:asciiTheme="majorBidi" w:hAnsiTheme="majorBidi" w:cstheme="majorBidi"/>
          <w:spacing w:val="4"/>
          <w:sz w:val="30"/>
          <w:szCs w:val="30"/>
          <w:cs/>
        </w:rPr>
        <w:t>หก</w:t>
      </w:r>
      <w:r w:rsidRPr="00484E9F">
        <w:rPr>
          <w:rFonts w:asciiTheme="majorBidi" w:hAnsiTheme="majorBidi" w:cstheme="majorBidi"/>
          <w:spacing w:val="4"/>
          <w:sz w:val="30"/>
          <w:szCs w:val="30"/>
          <w:cs/>
        </w:rPr>
        <w:t>เดือนสิ้นสุด</w:t>
      </w:r>
      <w:r w:rsidR="002E314D">
        <w:rPr>
          <w:rFonts w:asciiTheme="majorBidi" w:hAnsiTheme="majorBidi" w:cstheme="majorBidi"/>
          <w:spacing w:val="4"/>
          <w:sz w:val="30"/>
          <w:szCs w:val="30"/>
        </w:rPr>
        <w:br/>
      </w:r>
      <w:r w:rsidRPr="00484E9F">
        <w:rPr>
          <w:rFonts w:asciiTheme="majorBidi" w:hAnsiTheme="majorBidi" w:cstheme="majorBidi"/>
          <w:spacing w:val="4"/>
          <w:sz w:val="30"/>
          <w:szCs w:val="30"/>
          <w:cs/>
        </w:rPr>
        <w:t>วันที่</w:t>
      </w:r>
      <w:r w:rsidRPr="00484E9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F081F" w:rsidRPr="00484E9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CF081F" w:rsidRPr="00484E9F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มิถุนายน </w:t>
      </w:r>
      <w:r w:rsidRPr="00484E9F">
        <w:rPr>
          <w:rFonts w:asciiTheme="majorBidi" w:hAnsiTheme="majorBidi" w:cstheme="majorBidi"/>
          <w:spacing w:val="4"/>
          <w:sz w:val="30"/>
          <w:szCs w:val="30"/>
        </w:rPr>
        <w:t>25</w:t>
      </w:r>
      <w:r w:rsidRPr="00484E9F">
        <w:rPr>
          <w:rFonts w:asciiTheme="majorBidi" w:hAnsiTheme="majorBidi" w:cstheme="majorBidi"/>
          <w:spacing w:val="4"/>
          <w:sz w:val="30"/>
          <w:szCs w:val="30"/>
          <w:cs/>
        </w:rPr>
        <w:t>6</w:t>
      </w:r>
      <w:r w:rsidR="00392E25" w:rsidRPr="00484E9F"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484E9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pacing w:val="4"/>
          <w:sz w:val="30"/>
          <w:szCs w:val="30"/>
          <w:cs/>
        </w:rPr>
        <w:t>และหมายเหตุประกอบงบการเงิน</w:t>
      </w:r>
      <w:r w:rsidRPr="00484E9F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แบบย่อ </w:t>
      </w:r>
      <w:r w:rsidRPr="00484E9F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484E9F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ไลท์ติ้ง แอนด์ อีควิปเมนท์ จำกัด (มหาชน) และบริษัทย่อยและของเฉพาะบริษัท ไลท์ติ้ง แอนด์ อีควิปเมนท์ จำกัด (มหาชน) ตามลำดับ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pacing w:val="6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 </w:t>
      </w:r>
      <w:r w:rsidR="00C603C5">
        <w:rPr>
          <w:rFonts w:asciiTheme="majorBidi" w:hAnsiTheme="majorBidi" w:cstheme="majorBidi"/>
          <w:spacing w:val="6"/>
          <w:sz w:val="30"/>
          <w:szCs w:val="30"/>
        </w:rPr>
        <w:br/>
      </w:r>
      <w:r w:rsidRPr="00484E9F">
        <w:rPr>
          <w:rFonts w:asciiTheme="majorBidi" w:hAnsiTheme="majorBidi" w:cstheme="majorBidi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484E9F">
        <w:rPr>
          <w:rFonts w:asciiTheme="majorBidi" w:hAnsiTheme="majorBidi" w:cstheme="majorBidi"/>
          <w:spacing w:val="6"/>
          <w:sz w:val="30"/>
          <w:szCs w:val="30"/>
        </w:rPr>
        <w:t xml:space="preserve">34 </w:t>
      </w:r>
      <w:r w:rsidRPr="00484E9F">
        <w:rPr>
          <w:rFonts w:asciiTheme="majorBidi" w:hAnsiTheme="majorBidi" w:cstheme="majorBidi"/>
          <w:spacing w:val="6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</w:t>
      </w:r>
      <w:r w:rsidRPr="00484E9F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8F7D697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F03F70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484E9F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9BE8AB3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DBB4CA" w14:textId="17A916F3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รหัส</w:t>
      </w:r>
      <w:r w:rsidRPr="00484E9F">
        <w:rPr>
          <w:rFonts w:asciiTheme="majorBidi" w:hAnsiTheme="majorBidi" w:cstheme="majorBidi"/>
          <w:sz w:val="30"/>
          <w:szCs w:val="30"/>
        </w:rPr>
        <w:t xml:space="preserve"> 2410 “</w:t>
      </w:r>
      <w:r w:rsidRPr="00484E9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E411BB" w:rsidRPr="00484E9F">
        <w:rPr>
          <w:rFonts w:asciiTheme="majorBidi" w:hAnsiTheme="majorBidi" w:cstheme="majorBidi"/>
          <w:sz w:val="30"/>
          <w:szCs w:val="30"/>
        </w:rPr>
        <w:br/>
      </w:r>
      <w:r w:rsidRPr="00484E9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484E9F">
        <w:rPr>
          <w:rFonts w:asciiTheme="majorBidi" w:hAnsiTheme="majorBidi" w:cstheme="majorBidi"/>
          <w:sz w:val="30"/>
          <w:szCs w:val="30"/>
        </w:rPr>
        <w:t>”</w:t>
      </w:r>
      <w:r w:rsidRPr="00484E9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484E9F">
        <w:rPr>
          <w:rFonts w:asciiTheme="majorBidi" w:hAnsiTheme="majorBidi" w:cstheme="majorBidi"/>
          <w:spacing w:val="-6"/>
          <w:sz w:val="30"/>
          <w:szCs w:val="30"/>
        </w:rPr>
        <w:br/>
      </w:r>
      <w:r w:rsidRPr="00484E9F">
        <w:rPr>
          <w:rFonts w:asciiTheme="majorBidi" w:hAnsiTheme="majorBidi" w:cstheme="majorBidi"/>
          <w:spacing w:val="-6"/>
          <w:sz w:val="30"/>
          <w:szCs w:val="30"/>
          <w:cs/>
        </w:rPr>
        <w:t>กว่า</w:t>
      </w:r>
      <w:r w:rsidRPr="00484E9F">
        <w:rPr>
          <w:rFonts w:asciiTheme="majorBidi" w:hAnsiTheme="majorBidi" w:cstheme="majorBidi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411BB" w:rsidRPr="00484E9F">
        <w:rPr>
          <w:rFonts w:asciiTheme="majorBidi" w:hAnsiTheme="majorBidi" w:cstheme="majorBidi"/>
          <w:spacing w:val="-4"/>
          <w:sz w:val="30"/>
          <w:szCs w:val="30"/>
        </w:rPr>
        <w:br/>
      </w:r>
      <w:r w:rsidRPr="00484E9F">
        <w:rPr>
          <w:rFonts w:asciiTheme="majorBidi" w:hAnsiTheme="majorBidi" w:cstheme="majorBidi"/>
          <w:spacing w:val="-4"/>
          <w:sz w:val="30"/>
          <w:szCs w:val="30"/>
          <w:cs/>
        </w:rPr>
        <w:t>ซึ่ง</w:t>
      </w:r>
      <w:r w:rsidRPr="00484E9F">
        <w:rPr>
          <w:rFonts w:asciiTheme="majorBidi" w:hAnsiTheme="majorBidi" w:cstheme="majorBidi"/>
          <w:sz w:val="30"/>
          <w:szCs w:val="30"/>
          <w:cs/>
        </w:rPr>
        <w:t>อาจพบได้จากการตรวจสอบ</w:t>
      </w:r>
      <w:r w:rsidRPr="00484E9F">
        <w:rPr>
          <w:rFonts w:asciiTheme="majorBidi" w:hAnsiTheme="majorBidi" w:cstheme="majorBidi"/>
          <w:sz w:val="30"/>
          <w:szCs w:val="30"/>
        </w:rPr>
        <w:t xml:space="preserve"> </w:t>
      </w:r>
      <w:r w:rsidRPr="00484E9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B39953" w14:textId="77777777" w:rsidR="00BF136B" w:rsidRPr="00484E9F" w:rsidRDefault="00BF136B" w:rsidP="00BF136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0DED3B" w14:textId="77777777" w:rsidR="00BF136B" w:rsidRPr="00484E9F" w:rsidRDefault="00BF136B" w:rsidP="00BF136B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252AF5F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91EBF87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BF136B" w:rsidRPr="00484E9F" w:rsidSect="00D16668">
          <w:footerReference w:type="first" r:id="rId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BA68D16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F7F662C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84E9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7F9660" w14:textId="77777777" w:rsidR="00BF136B" w:rsidRPr="00484E9F" w:rsidRDefault="00BF136B" w:rsidP="00BF136B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AB8CC66" w14:textId="77777777" w:rsidR="00BF136B" w:rsidRPr="00484E9F" w:rsidRDefault="00BF136B" w:rsidP="00BF136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484E9F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484E9F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484E9F">
        <w:rPr>
          <w:rFonts w:asciiTheme="majorBidi" w:hAnsiTheme="majorBidi" w:cstheme="majorBidi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8631A2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D2ADFC1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D6C907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AEAEA2F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26E257" w14:textId="2A331F0E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(</w:t>
      </w:r>
      <w:r w:rsidR="00443A96" w:rsidRPr="00484E9F">
        <w:rPr>
          <w:rFonts w:asciiTheme="majorBidi" w:hAnsiTheme="majorBidi" w:cstheme="majorBidi"/>
          <w:sz w:val="30"/>
          <w:szCs w:val="30"/>
          <w:cs/>
        </w:rPr>
        <w:t>นางสาวชรินรัตน์ นพรัมภา</w:t>
      </w:r>
      <w:r w:rsidRPr="00484E9F">
        <w:rPr>
          <w:rFonts w:asciiTheme="majorBidi" w:hAnsiTheme="majorBidi" w:cstheme="majorBidi"/>
          <w:sz w:val="30"/>
          <w:szCs w:val="30"/>
          <w:cs/>
        </w:rPr>
        <w:t>)</w:t>
      </w:r>
    </w:p>
    <w:p w14:paraId="2BC61892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9A96145" w14:textId="77EA98CC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43A96" w:rsidRPr="00484E9F">
        <w:rPr>
          <w:rFonts w:asciiTheme="majorBidi" w:hAnsiTheme="majorBidi" w:cstheme="majorBidi"/>
          <w:sz w:val="30"/>
          <w:szCs w:val="30"/>
        </w:rPr>
        <w:t>10448</w:t>
      </w:r>
    </w:p>
    <w:p w14:paraId="220571CE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5EBA83A" w14:textId="77777777" w:rsidR="00BF136B" w:rsidRPr="00484E9F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E0A73A5" w14:textId="77777777" w:rsidR="0021086C" w:rsidRDefault="00BF136B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484E9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7F52DAC" w14:textId="33BDB931" w:rsidR="00687156" w:rsidRPr="00484E9F" w:rsidRDefault="00BD65D2" w:rsidP="00BF136B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21086C">
        <w:rPr>
          <w:rFonts w:asciiTheme="majorBidi" w:hAnsiTheme="majorBidi" w:cstheme="majorBidi"/>
          <w:sz w:val="30"/>
          <w:szCs w:val="30"/>
        </w:rPr>
        <w:t xml:space="preserve"> </w:t>
      </w:r>
      <w:r w:rsidR="00E659F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สิงหาคม </w:t>
      </w:r>
      <w:r w:rsidR="00B75537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B75537" w:rsidRPr="00484E9F">
        <w:rPr>
          <w:rFonts w:asciiTheme="majorBidi" w:hAnsiTheme="majorBidi" w:cstheme="majorBidi"/>
          <w:sz w:val="30"/>
          <w:szCs w:val="30"/>
        </w:rPr>
        <w:t>4</w:t>
      </w:r>
    </w:p>
    <w:p w14:paraId="153677E1" w14:textId="77777777" w:rsidR="00F24D9B" w:rsidRPr="00484E9F" w:rsidRDefault="00F24D9B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65A1A790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05A61B54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50731B17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6AE31652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24DC473E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31A5EE51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45B45644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325E5B6D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68E62D93" w14:textId="77777777" w:rsidR="00F24D9B" w:rsidRPr="00484E9F" w:rsidRDefault="00F24D9B" w:rsidP="00F24D9B">
      <w:pPr>
        <w:rPr>
          <w:rFonts w:asciiTheme="majorBidi" w:hAnsiTheme="majorBidi" w:cstheme="majorBidi"/>
          <w:cs/>
          <w:lang w:val="en-GB"/>
        </w:rPr>
      </w:pPr>
    </w:p>
    <w:p w14:paraId="1981BDA0" w14:textId="215464B1" w:rsidR="00C66877" w:rsidRPr="00C66877" w:rsidRDefault="00C66877" w:rsidP="00C66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890"/>
        </w:tabs>
        <w:rPr>
          <w:rFonts w:asciiTheme="majorBidi" w:hAnsiTheme="majorBidi" w:cstheme="majorBidi"/>
          <w:cs/>
          <w:lang w:eastAsia="x-none"/>
        </w:rPr>
      </w:pPr>
      <w:r>
        <w:rPr>
          <w:rFonts w:asciiTheme="majorBidi" w:hAnsiTheme="majorBidi" w:cstheme="majorBidi"/>
          <w:cs/>
          <w:lang w:eastAsia="x-none"/>
        </w:rPr>
        <w:tab/>
      </w:r>
    </w:p>
    <w:sectPr w:rsidR="00C66877" w:rsidRPr="00C66877" w:rsidSect="007B0176">
      <w:headerReference w:type="default" r:id="rId10"/>
      <w:footerReference w:type="default" r:id="rId11"/>
      <w:type w:val="nextColumn"/>
      <w:pgSz w:w="11909" w:h="16834" w:code="9"/>
      <w:pgMar w:top="691" w:right="110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23F724" w14:textId="77777777" w:rsidR="00B87674" w:rsidRDefault="00B87674" w:rsidP="00FC04D5">
      <w:r>
        <w:separator/>
      </w:r>
    </w:p>
  </w:endnote>
  <w:endnote w:type="continuationSeparator" w:id="0">
    <w:p w14:paraId="44715FFC" w14:textId="77777777" w:rsidR="00B87674" w:rsidRDefault="00B8767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93E54" w14:textId="77777777" w:rsidR="00CD377C" w:rsidRPr="007B0176" w:rsidRDefault="00CD377C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D5C1D" w14:textId="77777777" w:rsidR="007B0176" w:rsidRPr="007B0176" w:rsidRDefault="007B017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46928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D797632" w14:textId="72B18260" w:rsidR="007B0176" w:rsidRPr="007B0176" w:rsidRDefault="007B017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B017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B017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B017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B017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B017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C5F7B4" w14:textId="77777777" w:rsidR="00B87674" w:rsidRDefault="00B87674" w:rsidP="00FC04D5">
      <w:r>
        <w:separator/>
      </w:r>
    </w:p>
  </w:footnote>
  <w:footnote w:type="continuationSeparator" w:id="0">
    <w:p w14:paraId="7BAF55DD" w14:textId="77777777" w:rsidR="00B87674" w:rsidRDefault="00B8767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A0C5C" w14:textId="6ED357FF" w:rsidR="00CD377C" w:rsidRDefault="00CD377C" w:rsidP="00B60D31">
    <w:pPr>
      <w:pStyle w:val="Header"/>
      <w:rPr>
        <w:rFonts w:ascii="Angsana New" w:hAnsi="Angsana New"/>
        <w:b/>
        <w:bCs/>
        <w:sz w:val="32"/>
        <w:szCs w:val="32"/>
        <w:lang w:val="th-TH"/>
      </w:rPr>
    </w:pPr>
  </w:p>
  <w:p w14:paraId="3CE3B9F0" w14:textId="77777777" w:rsidR="007B0176" w:rsidRPr="0021561A" w:rsidRDefault="007B0176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ACE41EFA"/>
    <w:lvl w:ilvl="0" w:tplc="6616B23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F8C"/>
    <w:multiLevelType w:val="hybridMultilevel"/>
    <w:tmpl w:val="802480BA"/>
    <w:lvl w:ilvl="0" w:tplc="CA9440A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53B5C94"/>
    <w:multiLevelType w:val="hybridMultilevel"/>
    <w:tmpl w:val="5E928964"/>
    <w:lvl w:ilvl="0" w:tplc="C084211A">
      <w:start w:val="6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4C74F1F"/>
    <w:multiLevelType w:val="hybridMultilevel"/>
    <w:tmpl w:val="497A55E4"/>
    <w:lvl w:ilvl="0" w:tplc="DD1876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1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A7B2C0E"/>
    <w:multiLevelType w:val="hybridMultilevel"/>
    <w:tmpl w:val="2052351C"/>
    <w:lvl w:ilvl="0" w:tplc="DDB89E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20"/>
  </w:num>
  <w:num w:numId="13">
    <w:abstractNumId w:val="39"/>
  </w:num>
  <w:num w:numId="14">
    <w:abstractNumId w:val="22"/>
  </w:num>
  <w:num w:numId="15">
    <w:abstractNumId w:val="27"/>
  </w:num>
  <w:num w:numId="16">
    <w:abstractNumId w:val="44"/>
  </w:num>
  <w:num w:numId="17">
    <w:abstractNumId w:val="42"/>
  </w:num>
  <w:num w:numId="18">
    <w:abstractNumId w:val="15"/>
  </w:num>
  <w:num w:numId="19">
    <w:abstractNumId w:val="30"/>
  </w:num>
  <w:num w:numId="20">
    <w:abstractNumId w:val="36"/>
  </w:num>
  <w:num w:numId="21">
    <w:abstractNumId w:val="14"/>
  </w:num>
  <w:num w:numId="22">
    <w:abstractNumId w:val="10"/>
  </w:num>
  <w:num w:numId="23">
    <w:abstractNumId w:val="16"/>
  </w:num>
  <w:num w:numId="24">
    <w:abstractNumId w:val="12"/>
  </w:num>
  <w:num w:numId="25">
    <w:abstractNumId w:val="11"/>
  </w:num>
  <w:num w:numId="26">
    <w:abstractNumId w:val="33"/>
  </w:num>
  <w:num w:numId="27">
    <w:abstractNumId w:val="23"/>
  </w:num>
  <w:num w:numId="28">
    <w:abstractNumId w:val="34"/>
  </w:num>
  <w:num w:numId="29">
    <w:abstractNumId w:val="17"/>
  </w:num>
  <w:num w:numId="30">
    <w:abstractNumId w:val="45"/>
  </w:num>
  <w:num w:numId="31">
    <w:abstractNumId w:val="38"/>
  </w:num>
  <w:num w:numId="32">
    <w:abstractNumId w:val="41"/>
  </w:num>
  <w:num w:numId="33">
    <w:abstractNumId w:val="32"/>
  </w:num>
  <w:num w:numId="34">
    <w:abstractNumId w:val="25"/>
  </w:num>
  <w:num w:numId="35">
    <w:abstractNumId w:val="35"/>
  </w:num>
  <w:num w:numId="36">
    <w:abstractNumId w:val="19"/>
  </w:num>
  <w:num w:numId="37">
    <w:abstractNumId w:val="29"/>
  </w:num>
  <w:num w:numId="38">
    <w:abstractNumId w:val="37"/>
  </w:num>
  <w:num w:numId="39">
    <w:abstractNumId w:val="18"/>
  </w:num>
  <w:num w:numId="40">
    <w:abstractNumId w:val="21"/>
  </w:num>
  <w:num w:numId="41">
    <w:abstractNumId w:val="13"/>
  </w:num>
  <w:num w:numId="42">
    <w:abstractNumId w:val="31"/>
  </w:num>
  <w:num w:numId="43">
    <w:abstractNumId w:val="43"/>
  </w:num>
  <w:num w:numId="44">
    <w:abstractNumId w:val="24"/>
  </w:num>
  <w:num w:numId="45">
    <w:abstractNumId w:val="40"/>
  </w:num>
  <w:num w:numId="46">
    <w:abstractNumId w:val="2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A93"/>
    <w:rsid w:val="00001E75"/>
    <w:rsid w:val="00001FF1"/>
    <w:rsid w:val="000026D6"/>
    <w:rsid w:val="000027CE"/>
    <w:rsid w:val="0000387E"/>
    <w:rsid w:val="000039D2"/>
    <w:rsid w:val="000045AE"/>
    <w:rsid w:val="000049F5"/>
    <w:rsid w:val="00004B2E"/>
    <w:rsid w:val="00004D45"/>
    <w:rsid w:val="00004DAA"/>
    <w:rsid w:val="00005630"/>
    <w:rsid w:val="00005923"/>
    <w:rsid w:val="00005AE4"/>
    <w:rsid w:val="00005DFA"/>
    <w:rsid w:val="00005EFC"/>
    <w:rsid w:val="00006CB2"/>
    <w:rsid w:val="00007B11"/>
    <w:rsid w:val="00007ED1"/>
    <w:rsid w:val="000101D4"/>
    <w:rsid w:val="0001026D"/>
    <w:rsid w:val="00010376"/>
    <w:rsid w:val="00010997"/>
    <w:rsid w:val="00011197"/>
    <w:rsid w:val="000112E1"/>
    <w:rsid w:val="00011486"/>
    <w:rsid w:val="000114C0"/>
    <w:rsid w:val="00011827"/>
    <w:rsid w:val="00011A11"/>
    <w:rsid w:val="00011B60"/>
    <w:rsid w:val="0001204A"/>
    <w:rsid w:val="0001222E"/>
    <w:rsid w:val="00012B8F"/>
    <w:rsid w:val="00012E89"/>
    <w:rsid w:val="000135F4"/>
    <w:rsid w:val="00014D44"/>
    <w:rsid w:val="00014E37"/>
    <w:rsid w:val="00014F80"/>
    <w:rsid w:val="00015358"/>
    <w:rsid w:val="000155AA"/>
    <w:rsid w:val="00015693"/>
    <w:rsid w:val="00015D1B"/>
    <w:rsid w:val="0001625B"/>
    <w:rsid w:val="00016872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D95"/>
    <w:rsid w:val="000242DB"/>
    <w:rsid w:val="00024770"/>
    <w:rsid w:val="000252B5"/>
    <w:rsid w:val="000252BB"/>
    <w:rsid w:val="00025CA9"/>
    <w:rsid w:val="000260CD"/>
    <w:rsid w:val="000260F1"/>
    <w:rsid w:val="000265F3"/>
    <w:rsid w:val="00026AFD"/>
    <w:rsid w:val="00027EE0"/>
    <w:rsid w:val="00030018"/>
    <w:rsid w:val="00030044"/>
    <w:rsid w:val="0003009C"/>
    <w:rsid w:val="00030198"/>
    <w:rsid w:val="00030960"/>
    <w:rsid w:val="00030FE8"/>
    <w:rsid w:val="00031EDC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241"/>
    <w:rsid w:val="0004375D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ED7"/>
    <w:rsid w:val="00047121"/>
    <w:rsid w:val="000477EB"/>
    <w:rsid w:val="00047E8D"/>
    <w:rsid w:val="00050599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885"/>
    <w:rsid w:val="00056D41"/>
    <w:rsid w:val="000571CC"/>
    <w:rsid w:val="0005737A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B74"/>
    <w:rsid w:val="000623A8"/>
    <w:rsid w:val="00062D12"/>
    <w:rsid w:val="00062E02"/>
    <w:rsid w:val="000635FE"/>
    <w:rsid w:val="0006376D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F96"/>
    <w:rsid w:val="000671D3"/>
    <w:rsid w:val="00067A04"/>
    <w:rsid w:val="00067A2B"/>
    <w:rsid w:val="00067DA3"/>
    <w:rsid w:val="0007004B"/>
    <w:rsid w:val="00070612"/>
    <w:rsid w:val="000707D7"/>
    <w:rsid w:val="00070B78"/>
    <w:rsid w:val="00070CA6"/>
    <w:rsid w:val="000711A5"/>
    <w:rsid w:val="00071291"/>
    <w:rsid w:val="0007182F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8F5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F6"/>
    <w:rsid w:val="000866AB"/>
    <w:rsid w:val="00086BDC"/>
    <w:rsid w:val="0008701B"/>
    <w:rsid w:val="000878C3"/>
    <w:rsid w:val="00087A5A"/>
    <w:rsid w:val="000901EA"/>
    <w:rsid w:val="00090702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5E"/>
    <w:rsid w:val="00095CC4"/>
    <w:rsid w:val="00096AFB"/>
    <w:rsid w:val="00097243"/>
    <w:rsid w:val="000979C5"/>
    <w:rsid w:val="00097A75"/>
    <w:rsid w:val="000A0193"/>
    <w:rsid w:val="000A02FD"/>
    <w:rsid w:val="000A088E"/>
    <w:rsid w:val="000A0DA5"/>
    <w:rsid w:val="000A1025"/>
    <w:rsid w:val="000A153B"/>
    <w:rsid w:val="000A222A"/>
    <w:rsid w:val="000A2779"/>
    <w:rsid w:val="000A28DD"/>
    <w:rsid w:val="000A2BCD"/>
    <w:rsid w:val="000A2C7E"/>
    <w:rsid w:val="000A2CEC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8A"/>
    <w:rsid w:val="000A5C99"/>
    <w:rsid w:val="000A5D36"/>
    <w:rsid w:val="000A623E"/>
    <w:rsid w:val="000A650D"/>
    <w:rsid w:val="000A66A3"/>
    <w:rsid w:val="000A679F"/>
    <w:rsid w:val="000A713D"/>
    <w:rsid w:val="000A7609"/>
    <w:rsid w:val="000A7F22"/>
    <w:rsid w:val="000B0B25"/>
    <w:rsid w:val="000B106D"/>
    <w:rsid w:val="000B117E"/>
    <w:rsid w:val="000B14EC"/>
    <w:rsid w:val="000B19DE"/>
    <w:rsid w:val="000B1A70"/>
    <w:rsid w:val="000B251C"/>
    <w:rsid w:val="000B28B0"/>
    <w:rsid w:val="000B2972"/>
    <w:rsid w:val="000B2B42"/>
    <w:rsid w:val="000B300C"/>
    <w:rsid w:val="000B3061"/>
    <w:rsid w:val="000B3137"/>
    <w:rsid w:val="000B32EC"/>
    <w:rsid w:val="000B3394"/>
    <w:rsid w:val="000B40CD"/>
    <w:rsid w:val="000B4F1B"/>
    <w:rsid w:val="000B560E"/>
    <w:rsid w:val="000B57B2"/>
    <w:rsid w:val="000B5A80"/>
    <w:rsid w:val="000B5C68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528B"/>
    <w:rsid w:val="000D5656"/>
    <w:rsid w:val="000D6775"/>
    <w:rsid w:val="000D6C57"/>
    <w:rsid w:val="000D6EB7"/>
    <w:rsid w:val="000D7776"/>
    <w:rsid w:val="000D783C"/>
    <w:rsid w:val="000D7D83"/>
    <w:rsid w:val="000D7DE2"/>
    <w:rsid w:val="000E0C9D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4E8D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0FED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A67"/>
    <w:rsid w:val="000F6C2D"/>
    <w:rsid w:val="000F7136"/>
    <w:rsid w:val="000F77A2"/>
    <w:rsid w:val="000F79BE"/>
    <w:rsid w:val="000F7BF9"/>
    <w:rsid w:val="00100005"/>
    <w:rsid w:val="0010007E"/>
    <w:rsid w:val="0010081C"/>
    <w:rsid w:val="00100B58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160"/>
    <w:rsid w:val="00115778"/>
    <w:rsid w:val="00115D9F"/>
    <w:rsid w:val="00116094"/>
    <w:rsid w:val="001168CD"/>
    <w:rsid w:val="001169F5"/>
    <w:rsid w:val="00116D6C"/>
    <w:rsid w:val="00117191"/>
    <w:rsid w:val="001179A6"/>
    <w:rsid w:val="00117C30"/>
    <w:rsid w:val="00117FDE"/>
    <w:rsid w:val="00120EC3"/>
    <w:rsid w:val="001214AB"/>
    <w:rsid w:val="0012190F"/>
    <w:rsid w:val="00121BA2"/>
    <w:rsid w:val="00122106"/>
    <w:rsid w:val="00122431"/>
    <w:rsid w:val="00122766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396"/>
    <w:rsid w:val="00126AB9"/>
    <w:rsid w:val="00126CBD"/>
    <w:rsid w:val="00126FE0"/>
    <w:rsid w:val="00127659"/>
    <w:rsid w:val="0012768E"/>
    <w:rsid w:val="00127917"/>
    <w:rsid w:val="00130AAD"/>
    <w:rsid w:val="00130E32"/>
    <w:rsid w:val="00131137"/>
    <w:rsid w:val="001313E8"/>
    <w:rsid w:val="0013147E"/>
    <w:rsid w:val="00131729"/>
    <w:rsid w:val="00132159"/>
    <w:rsid w:val="0013247B"/>
    <w:rsid w:val="00132897"/>
    <w:rsid w:val="00132D01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147"/>
    <w:rsid w:val="001433E3"/>
    <w:rsid w:val="0014438D"/>
    <w:rsid w:val="00144716"/>
    <w:rsid w:val="00144833"/>
    <w:rsid w:val="00144901"/>
    <w:rsid w:val="00144C51"/>
    <w:rsid w:val="00144D1A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900"/>
    <w:rsid w:val="00152F62"/>
    <w:rsid w:val="00153094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C17"/>
    <w:rsid w:val="001571A7"/>
    <w:rsid w:val="001604AD"/>
    <w:rsid w:val="001608A4"/>
    <w:rsid w:val="00160BA7"/>
    <w:rsid w:val="00161154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E17"/>
    <w:rsid w:val="001671DA"/>
    <w:rsid w:val="0016722E"/>
    <w:rsid w:val="001672FC"/>
    <w:rsid w:val="00167F6C"/>
    <w:rsid w:val="001703E0"/>
    <w:rsid w:val="001704D8"/>
    <w:rsid w:val="00170782"/>
    <w:rsid w:val="001717D9"/>
    <w:rsid w:val="00171F22"/>
    <w:rsid w:val="001721D3"/>
    <w:rsid w:val="001724E1"/>
    <w:rsid w:val="00172729"/>
    <w:rsid w:val="001736AA"/>
    <w:rsid w:val="00173B83"/>
    <w:rsid w:val="00173B86"/>
    <w:rsid w:val="00174829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BB8"/>
    <w:rsid w:val="0018400A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847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2EC"/>
    <w:rsid w:val="001937EA"/>
    <w:rsid w:val="00193AD7"/>
    <w:rsid w:val="00193CC1"/>
    <w:rsid w:val="00193F21"/>
    <w:rsid w:val="001941A8"/>
    <w:rsid w:val="0019465C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4B"/>
    <w:rsid w:val="001A21D5"/>
    <w:rsid w:val="001A279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01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646E"/>
    <w:rsid w:val="001B6C83"/>
    <w:rsid w:val="001B6EA7"/>
    <w:rsid w:val="001B6F8E"/>
    <w:rsid w:val="001B7010"/>
    <w:rsid w:val="001B75D2"/>
    <w:rsid w:val="001B76D1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9A8"/>
    <w:rsid w:val="001C64F8"/>
    <w:rsid w:val="001C6F88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8AD"/>
    <w:rsid w:val="001D3923"/>
    <w:rsid w:val="001D40FE"/>
    <w:rsid w:val="001D43D5"/>
    <w:rsid w:val="001D4892"/>
    <w:rsid w:val="001D53FB"/>
    <w:rsid w:val="001D57D4"/>
    <w:rsid w:val="001D5BE1"/>
    <w:rsid w:val="001D5CB3"/>
    <w:rsid w:val="001D6378"/>
    <w:rsid w:val="001D65A7"/>
    <w:rsid w:val="001D7050"/>
    <w:rsid w:val="001D7167"/>
    <w:rsid w:val="001D728A"/>
    <w:rsid w:val="001D73F2"/>
    <w:rsid w:val="001D76D0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2A6"/>
    <w:rsid w:val="001E2A35"/>
    <w:rsid w:val="001E34D7"/>
    <w:rsid w:val="001E3784"/>
    <w:rsid w:val="001E3845"/>
    <w:rsid w:val="001E48D6"/>
    <w:rsid w:val="001E492B"/>
    <w:rsid w:val="001E4F45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0B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86C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C06"/>
    <w:rsid w:val="00223CD1"/>
    <w:rsid w:val="00223D27"/>
    <w:rsid w:val="00224A69"/>
    <w:rsid w:val="00224DED"/>
    <w:rsid w:val="00224FE5"/>
    <w:rsid w:val="0022563D"/>
    <w:rsid w:val="00225640"/>
    <w:rsid w:val="002259ED"/>
    <w:rsid w:val="00225E8B"/>
    <w:rsid w:val="00226967"/>
    <w:rsid w:val="00226B42"/>
    <w:rsid w:val="00226F23"/>
    <w:rsid w:val="002270DB"/>
    <w:rsid w:val="00230271"/>
    <w:rsid w:val="00230BC9"/>
    <w:rsid w:val="002314E3"/>
    <w:rsid w:val="00231705"/>
    <w:rsid w:val="00232A51"/>
    <w:rsid w:val="002332B4"/>
    <w:rsid w:val="0023356C"/>
    <w:rsid w:val="00233908"/>
    <w:rsid w:val="00233FAE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0E6E"/>
    <w:rsid w:val="002410AA"/>
    <w:rsid w:val="0024149C"/>
    <w:rsid w:val="002414D8"/>
    <w:rsid w:val="00241BA8"/>
    <w:rsid w:val="00241C58"/>
    <w:rsid w:val="002421C9"/>
    <w:rsid w:val="0024235B"/>
    <w:rsid w:val="00242B7E"/>
    <w:rsid w:val="00243225"/>
    <w:rsid w:val="002434EE"/>
    <w:rsid w:val="0024398A"/>
    <w:rsid w:val="00243AFA"/>
    <w:rsid w:val="00243C8B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3504"/>
    <w:rsid w:val="00253864"/>
    <w:rsid w:val="002541CD"/>
    <w:rsid w:val="002542C4"/>
    <w:rsid w:val="00254AE1"/>
    <w:rsid w:val="00255417"/>
    <w:rsid w:val="00256520"/>
    <w:rsid w:val="00257284"/>
    <w:rsid w:val="00257486"/>
    <w:rsid w:val="00257C8B"/>
    <w:rsid w:val="0026037F"/>
    <w:rsid w:val="002606F0"/>
    <w:rsid w:val="0026198D"/>
    <w:rsid w:val="002627B6"/>
    <w:rsid w:val="002628E2"/>
    <w:rsid w:val="00262C99"/>
    <w:rsid w:val="00263613"/>
    <w:rsid w:val="00263A47"/>
    <w:rsid w:val="002641A0"/>
    <w:rsid w:val="002642D4"/>
    <w:rsid w:val="0026474B"/>
    <w:rsid w:val="0026478A"/>
    <w:rsid w:val="00264B53"/>
    <w:rsid w:val="00264B59"/>
    <w:rsid w:val="002652FA"/>
    <w:rsid w:val="002657BE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0FD3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635"/>
    <w:rsid w:val="00274904"/>
    <w:rsid w:val="00274B09"/>
    <w:rsid w:val="00274B1A"/>
    <w:rsid w:val="00274CD6"/>
    <w:rsid w:val="002756C7"/>
    <w:rsid w:val="002759EA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56A"/>
    <w:rsid w:val="00280762"/>
    <w:rsid w:val="0028083E"/>
    <w:rsid w:val="002808E0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A00"/>
    <w:rsid w:val="00282DB2"/>
    <w:rsid w:val="0028338A"/>
    <w:rsid w:val="002836B7"/>
    <w:rsid w:val="0028371D"/>
    <w:rsid w:val="0028375A"/>
    <w:rsid w:val="00283948"/>
    <w:rsid w:val="00283BB2"/>
    <w:rsid w:val="002840CF"/>
    <w:rsid w:val="00284157"/>
    <w:rsid w:val="00284EDD"/>
    <w:rsid w:val="00284FB8"/>
    <w:rsid w:val="0028531F"/>
    <w:rsid w:val="0028550A"/>
    <w:rsid w:val="00285D30"/>
    <w:rsid w:val="00285E11"/>
    <w:rsid w:val="002862FF"/>
    <w:rsid w:val="0028718B"/>
    <w:rsid w:val="002871E4"/>
    <w:rsid w:val="00290099"/>
    <w:rsid w:val="00290824"/>
    <w:rsid w:val="00290EF1"/>
    <w:rsid w:val="002912DB"/>
    <w:rsid w:val="00293054"/>
    <w:rsid w:val="00293A16"/>
    <w:rsid w:val="00293C8B"/>
    <w:rsid w:val="002941BD"/>
    <w:rsid w:val="002941BE"/>
    <w:rsid w:val="002945F9"/>
    <w:rsid w:val="002946BD"/>
    <w:rsid w:val="0029472B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F08"/>
    <w:rsid w:val="002A0525"/>
    <w:rsid w:val="002A05DB"/>
    <w:rsid w:val="002A0A8D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5F93"/>
    <w:rsid w:val="002A6863"/>
    <w:rsid w:val="002A6B74"/>
    <w:rsid w:val="002A6C68"/>
    <w:rsid w:val="002A74AE"/>
    <w:rsid w:val="002A7814"/>
    <w:rsid w:val="002A7E4D"/>
    <w:rsid w:val="002B0165"/>
    <w:rsid w:val="002B0BA7"/>
    <w:rsid w:val="002B1319"/>
    <w:rsid w:val="002B1514"/>
    <w:rsid w:val="002B161A"/>
    <w:rsid w:val="002B17C5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C0C44"/>
    <w:rsid w:val="002C1451"/>
    <w:rsid w:val="002C22D1"/>
    <w:rsid w:val="002C22E5"/>
    <w:rsid w:val="002C4260"/>
    <w:rsid w:val="002C42A2"/>
    <w:rsid w:val="002C4EB4"/>
    <w:rsid w:val="002C518B"/>
    <w:rsid w:val="002C554E"/>
    <w:rsid w:val="002C670A"/>
    <w:rsid w:val="002C6AAD"/>
    <w:rsid w:val="002C7101"/>
    <w:rsid w:val="002C71C3"/>
    <w:rsid w:val="002C725B"/>
    <w:rsid w:val="002C7D7C"/>
    <w:rsid w:val="002C7FED"/>
    <w:rsid w:val="002D00E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439"/>
    <w:rsid w:val="002E0822"/>
    <w:rsid w:val="002E191E"/>
    <w:rsid w:val="002E1D3B"/>
    <w:rsid w:val="002E205E"/>
    <w:rsid w:val="002E25F9"/>
    <w:rsid w:val="002E2AD0"/>
    <w:rsid w:val="002E30E3"/>
    <w:rsid w:val="002E314D"/>
    <w:rsid w:val="002E3564"/>
    <w:rsid w:val="002E3C69"/>
    <w:rsid w:val="002E3CC1"/>
    <w:rsid w:val="002E3D12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98C"/>
    <w:rsid w:val="002F410E"/>
    <w:rsid w:val="002F4637"/>
    <w:rsid w:val="002F46CD"/>
    <w:rsid w:val="002F4ACB"/>
    <w:rsid w:val="002F5109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09A"/>
    <w:rsid w:val="003003CC"/>
    <w:rsid w:val="00300489"/>
    <w:rsid w:val="00300EC8"/>
    <w:rsid w:val="003011FE"/>
    <w:rsid w:val="00301558"/>
    <w:rsid w:val="00301984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6103"/>
    <w:rsid w:val="00306E70"/>
    <w:rsid w:val="00307017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3A1"/>
    <w:rsid w:val="003114DD"/>
    <w:rsid w:val="003117CE"/>
    <w:rsid w:val="003117F7"/>
    <w:rsid w:val="00311C57"/>
    <w:rsid w:val="00311F4F"/>
    <w:rsid w:val="00312455"/>
    <w:rsid w:val="003132C6"/>
    <w:rsid w:val="00313A16"/>
    <w:rsid w:val="00313D60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DFF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E51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6A4F"/>
    <w:rsid w:val="00336B52"/>
    <w:rsid w:val="00336B69"/>
    <w:rsid w:val="00336B9B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D3E"/>
    <w:rsid w:val="00341D7F"/>
    <w:rsid w:val="0034231D"/>
    <w:rsid w:val="00342B06"/>
    <w:rsid w:val="00342B1F"/>
    <w:rsid w:val="00342D3C"/>
    <w:rsid w:val="0034308F"/>
    <w:rsid w:val="00343143"/>
    <w:rsid w:val="00343408"/>
    <w:rsid w:val="00343712"/>
    <w:rsid w:val="00344615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029"/>
    <w:rsid w:val="00350299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3C9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88F"/>
    <w:rsid w:val="00364C8B"/>
    <w:rsid w:val="0036542E"/>
    <w:rsid w:val="00365A4D"/>
    <w:rsid w:val="00365BE7"/>
    <w:rsid w:val="00367145"/>
    <w:rsid w:val="00367373"/>
    <w:rsid w:val="00370665"/>
    <w:rsid w:val="0037071E"/>
    <w:rsid w:val="0037119F"/>
    <w:rsid w:val="003719F2"/>
    <w:rsid w:val="00372779"/>
    <w:rsid w:val="00372C28"/>
    <w:rsid w:val="00372CE1"/>
    <w:rsid w:val="00372D4B"/>
    <w:rsid w:val="00372F07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8DD"/>
    <w:rsid w:val="00380DC0"/>
    <w:rsid w:val="00381331"/>
    <w:rsid w:val="00382145"/>
    <w:rsid w:val="003824FC"/>
    <w:rsid w:val="003825E6"/>
    <w:rsid w:val="00382876"/>
    <w:rsid w:val="003833AB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7476"/>
    <w:rsid w:val="003908DD"/>
    <w:rsid w:val="003909EA"/>
    <w:rsid w:val="00390D48"/>
    <w:rsid w:val="00390DE2"/>
    <w:rsid w:val="00390FD4"/>
    <w:rsid w:val="00390FED"/>
    <w:rsid w:val="003911D5"/>
    <w:rsid w:val="00391A94"/>
    <w:rsid w:val="00392778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673C"/>
    <w:rsid w:val="0039703B"/>
    <w:rsid w:val="0039756F"/>
    <w:rsid w:val="00397AF1"/>
    <w:rsid w:val="00397C82"/>
    <w:rsid w:val="00397CD6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278"/>
    <w:rsid w:val="003A33B3"/>
    <w:rsid w:val="003A3DD7"/>
    <w:rsid w:val="003A4A9D"/>
    <w:rsid w:val="003A4DF5"/>
    <w:rsid w:val="003A4FEE"/>
    <w:rsid w:val="003A52F3"/>
    <w:rsid w:val="003A5335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00C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9F5"/>
    <w:rsid w:val="003B5C6F"/>
    <w:rsid w:val="003B5EBA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7C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703"/>
    <w:rsid w:val="003C3852"/>
    <w:rsid w:val="003C3AD5"/>
    <w:rsid w:val="003C3B20"/>
    <w:rsid w:val="003C3BBE"/>
    <w:rsid w:val="003C4036"/>
    <w:rsid w:val="003C45F7"/>
    <w:rsid w:val="003C47D5"/>
    <w:rsid w:val="003C4C9B"/>
    <w:rsid w:val="003C5259"/>
    <w:rsid w:val="003C5B3D"/>
    <w:rsid w:val="003C5C58"/>
    <w:rsid w:val="003C6606"/>
    <w:rsid w:val="003C663D"/>
    <w:rsid w:val="003C752E"/>
    <w:rsid w:val="003C7875"/>
    <w:rsid w:val="003C78B3"/>
    <w:rsid w:val="003D09AB"/>
    <w:rsid w:val="003D0A9F"/>
    <w:rsid w:val="003D0F8E"/>
    <w:rsid w:val="003D1B06"/>
    <w:rsid w:val="003D1BE3"/>
    <w:rsid w:val="003D1D13"/>
    <w:rsid w:val="003D21EB"/>
    <w:rsid w:val="003D2A41"/>
    <w:rsid w:val="003D2B61"/>
    <w:rsid w:val="003D3554"/>
    <w:rsid w:val="003D3F93"/>
    <w:rsid w:val="003D69E6"/>
    <w:rsid w:val="003D7BCA"/>
    <w:rsid w:val="003D7E3B"/>
    <w:rsid w:val="003E05AE"/>
    <w:rsid w:val="003E0844"/>
    <w:rsid w:val="003E0867"/>
    <w:rsid w:val="003E091C"/>
    <w:rsid w:val="003E1064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9DC"/>
    <w:rsid w:val="003E4ABB"/>
    <w:rsid w:val="003E5660"/>
    <w:rsid w:val="003E5C6D"/>
    <w:rsid w:val="003E5F88"/>
    <w:rsid w:val="003E6192"/>
    <w:rsid w:val="003E6479"/>
    <w:rsid w:val="003E65B3"/>
    <w:rsid w:val="003E70D0"/>
    <w:rsid w:val="003E71F9"/>
    <w:rsid w:val="003E74AE"/>
    <w:rsid w:val="003E77F8"/>
    <w:rsid w:val="003E7DE8"/>
    <w:rsid w:val="003F0253"/>
    <w:rsid w:val="003F0404"/>
    <w:rsid w:val="003F051A"/>
    <w:rsid w:val="003F0CFA"/>
    <w:rsid w:val="003F1129"/>
    <w:rsid w:val="003F1319"/>
    <w:rsid w:val="003F19FF"/>
    <w:rsid w:val="003F1B2F"/>
    <w:rsid w:val="003F1ED3"/>
    <w:rsid w:val="003F2C31"/>
    <w:rsid w:val="003F2D12"/>
    <w:rsid w:val="003F3A69"/>
    <w:rsid w:val="003F3F0F"/>
    <w:rsid w:val="003F3F78"/>
    <w:rsid w:val="003F44FF"/>
    <w:rsid w:val="003F4BA0"/>
    <w:rsid w:val="003F4DA6"/>
    <w:rsid w:val="003F502A"/>
    <w:rsid w:val="003F550A"/>
    <w:rsid w:val="003F5A8E"/>
    <w:rsid w:val="003F6149"/>
    <w:rsid w:val="003F6BF5"/>
    <w:rsid w:val="003F6DC6"/>
    <w:rsid w:val="003F792F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868"/>
    <w:rsid w:val="00403AC5"/>
    <w:rsid w:val="00404AB9"/>
    <w:rsid w:val="00405C2A"/>
    <w:rsid w:val="00405CD3"/>
    <w:rsid w:val="00405D8A"/>
    <w:rsid w:val="00405FB1"/>
    <w:rsid w:val="00406275"/>
    <w:rsid w:val="00406786"/>
    <w:rsid w:val="00406820"/>
    <w:rsid w:val="004076C8"/>
    <w:rsid w:val="00407769"/>
    <w:rsid w:val="00407EFE"/>
    <w:rsid w:val="004105FC"/>
    <w:rsid w:val="0041097F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A3C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92C"/>
    <w:rsid w:val="00422E29"/>
    <w:rsid w:val="004250BA"/>
    <w:rsid w:val="004253C3"/>
    <w:rsid w:val="004255F2"/>
    <w:rsid w:val="004258E8"/>
    <w:rsid w:val="00425A0F"/>
    <w:rsid w:val="00425D37"/>
    <w:rsid w:val="00425EBF"/>
    <w:rsid w:val="00425F15"/>
    <w:rsid w:val="0042603E"/>
    <w:rsid w:val="0042604D"/>
    <w:rsid w:val="00426102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54A"/>
    <w:rsid w:val="0043159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49E5"/>
    <w:rsid w:val="00434BE6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6DA3"/>
    <w:rsid w:val="00457C38"/>
    <w:rsid w:val="004603FE"/>
    <w:rsid w:val="004605B0"/>
    <w:rsid w:val="004606A4"/>
    <w:rsid w:val="004607DD"/>
    <w:rsid w:val="00460C9B"/>
    <w:rsid w:val="00461379"/>
    <w:rsid w:val="00461625"/>
    <w:rsid w:val="00461A30"/>
    <w:rsid w:val="00461F56"/>
    <w:rsid w:val="00462C33"/>
    <w:rsid w:val="00462D6B"/>
    <w:rsid w:val="004634ED"/>
    <w:rsid w:val="004635C7"/>
    <w:rsid w:val="0046388A"/>
    <w:rsid w:val="00463BDF"/>
    <w:rsid w:val="00463C0A"/>
    <w:rsid w:val="00463EA5"/>
    <w:rsid w:val="004646F1"/>
    <w:rsid w:val="00464958"/>
    <w:rsid w:val="004649F6"/>
    <w:rsid w:val="00464ADE"/>
    <w:rsid w:val="004654BD"/>
    <w:rsid w:val="00465B68"/>
    <w:rsid w:val="004668A5"/>
    <w:rsid w:val="004669A3"/>
    <w:rsid w:val="00466CFE"/>
    <w:rsid w:val="0046763A"/>
    <w:rsid w:val="00467AB3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5470"/>
    <w:rsid w:val="004760E3"/>
    <w:rsid w:val="004766EE"/>
    <w:rsid w:val="00477241"/>
    <w:rsid w:val="00477A02"/>
    <w:rsid w:val="00477BEC"/>
    <w:rsid w:val="00480D22"/>
    <w:rsid w:val="00481568"/>
    <w:rsid w:val="00481979"/>
    <w:rsid w:val="00483133"/>
    <w:rsid w:val="00483538"/>
    <w:rsid w:val="0048390A"/>
    <w:rsid w:val="00483BCB"/>
    <w:rsid w:val="004849DE"/>
    <w:rsid w:val="00484DFA"/>
    <w:rsid w:val="00484E9F"/>
    <w:rsid w:val="0048520F"/>
    <w:rsid w:val="004853B6"/>
    <w:rsid w:val="004853CE"/>
    <w:rsid w:val="00485680"/>
    <w:rsid w:val="00485794"/>
    <w:rsid w:val="00485DC7"/>
    <w:rsid w:val="00485E39"/>
    <w:rsid w:val="00485EA1"/>
    <w:rsid w:val="00486689"/>
    <w:rsid w:val="004869AA"/>
    <w:rsid w:val="0048751A"/>
    <w:rsid w:val="00487FDB"/>
    <w:rsid w:val="004901EF"/>
    <w:rsid w:val="0049034F"/>
    <w:rsid w:val="00490D7A"/>
    <w:rsid w:val="00490FCE"/>
    <w:rsid w:val="004911CE"/>
    <w:rsid w:val="00491C53"/>
    <w:rsid w:val="0049365B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25A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444A"/>
    <w:rsid w:val="004A45D6"/>
    <w:rsid w:val="004A4FBF"/>
    <w:rsid w:val="004A56C4"/>
    <w:rsid w:val="004A57D8"/>
    <w:rsid w:val="004A59EE"/>
    <w:rsid w:val="004A5D97"/>
    <w:rsid w:val="004A5E8F"/>
    <w:rsid w:val="004A61D5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B59"/>
    <w:rsid w:val="004B4272"/>
    <w:rsid w:val="004B4290"/>
    <w:rsid w:val="004B48EA"/>
    <w:rsid w:val="004B4EEA"/>
    <w:rsid w:val="004B5B61"/>
    <w:rsid w:val="004B6D36"/>
    <w:rsid w:val="004B6E6B"/>
    <w:rsid w:val="004B71BE"/>
    <w:rsid w:val="004B7248"/>
    <w:rsid w:val="004C01CC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DC7"/>
    <w:rsid w:val="004D02B8"/>
    <w:rsid w:val="004D0CF4"/>
    <w:rsid w:val="004D126C"/>
    <w:rsid w:val="004D1A27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3E5"/>
    <w:rsid w:val="004D53F9"/>
    <w:rsid w:val="004D5CB3"/>
    <w:rsid w:val="004D5EB4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3A7D"/>
    <w:rsid w:val="004E3F93"/>
    <w:rsid w:val="004E5089"/>
    <w:rsid w:val="004E5097"/>
    <w:rsid w:val="004E5337"/>
    <w:rsid w:val="004E5639"/>
    <w:rsid w:val="004E5820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AE5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94"/>
    <w:rsid w:val="004F61C1"/>
    <w:rsid w:val="004F63B7"/>
    <w:rsid w:val="004F673F"/>
    <w:rsid w:val="004F68F0"/>
    <w:rsid w:val="004F7020"/>
    <w:rsid w:val="004F72D3"/>
    <w:rsid w:val="004F7307"/>
    <w:rsid w:val="004F7793"/>
    <w:rsid w:val="004F7FB5"/>
    <w:rsid w:val="0050052E"/>
    <w:rsid w:val="00500C91"/>
    <w:rsid w:val="00500DD2"/>
    <w:rsid w:val="00500E6E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586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6D3"/>
    <w:rsid w:val="00510EB4"/>
    <w:rsid w:val="00511A50"/>
    <w:rsid w:val="00511E9B"/>
    <w:rsid w:val="005120B0"/>
    <w:rsid w:val="005125F2"/>
    <w:rsid w:val="00512B45"/>
    <w:rsid w:val="00514453"/>
    <w:rsid w:val="005148B2"/>
    <w:rsid w:val="005149E0"/>
    <w:rsid w:val="00515159"/>
    <w:rsid w:val="00515418"/>
    <w:rsid w:val="00515B57"/>
    <w:rsid w:val="005167F7"/>
    <w:rsid w:val="005168D8"/>
    <w:rsid w:val="00516C87"/>
    <w:rsid w:val="0051751D"/>
    <w:rsid w:val="00517B1B"/>
    <w:rsid w:val="00517F14"/>
    <w:rsid w:val="0052002F"/>
    <w:rsid w:val="00520041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86F"/>
    <w:rsid w:val="00525A21"/>
    <w:rsid w:val="00525FB6"/>
    <w:rsid w:val="005260C4"/>
    <w:rsid w:val="00526715"/>
    <w:rsid w:val="00526DC2"/>
    <w:rsid w:val="005276EC"/>
    <w:rsid w:val="00527E79"/>
    <w:rsid w:val="005301E6"/>
    <w:rsid w:val="005304CB"/>
    <w:rsid w:val="00530E04"/>
    <w:rsid w:val="00530E88"/>
    <w:rsid w:val="00531575"/>
    <w:rsid w:val="00531665"/>
    <w:rsid w:val="00532246"/>
    <w:rsid w:val="005325EA"/>
    <w:rsid w:val="005326BD"/>
    <w:rsid w:val="00533136"/>
    <w:rsid w:val="00533245"/>
    <w:rsid w:val="0053403B"/>
    <w:rsid w:val="005347D9"/>
    <w:rsid w:val="00534BDA"/>
    <w:rsid w:val="00535AFB"/>
    <w:rsid w:val="00535D88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3B2"/>
    <w:rsid w:val="005427F5"/>
    <w:rsid w:val="0054302C"/>
    <w:rsid w:val="0054323D"/>
    <w:rsid w:val="005434A2"/>
    <w:rsid w:val="0054369D"/>
    <w:rsid w:val="00544FD0"/>
    <w:rsid w:val="00545007"/>
    <w:rsid w:val="00545119"/>
    <w:rsid w:val="0054590D"/>
    <w:rsid w:val="00546058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7D3"/>
    <w:rsid w:val="00553054"/>
    <w:rsid w:val="005535DF"/>
    <w:rsid w:val="005538D0"/>
    <w:rsid w:val="00553D32"/>
    <w:rsid w:val="00553FDF"/>
    <w:rsid w:val="00554140"/>
    <w:rsid w:val="005543A1"/>
    <w:rsid w:val="00554DB8"/>
    <w:rsid w:val="005556B0"/>
    <w:rsid w:val="00555A95"/>
    <w:rsid w:val="00555B8F"/>
    <w:rsid w:val="00556BBD"/>
    <w:rsid w:val="005573D7"/>
    <w:rsid w:val="005574E4"/>
    <w:rsid w:val="005579EF"/>
    <w:rsid w:val="00560184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758"/>
    <w:rsid w:val="00563E3C"/>
    <w:rsid w:val="00564094"/>
    <w:rsid w:val="00564A75"/>
    <w:rsid w:val="00564D2E"/>
    <w:rsid w:val="005650A7"/>
    <w:rsid w:val="005658D5"/>
    <w:rsid w:val="00565CEF"/>
    <w:rsid w:val="00565E06"/>
    <w:rsid w:val="005661DB"/>
    <w:rsid w:val="00566651"/>
    <w:rsid w:val="005667B8"/>
    <w:rsid w:val="005678D1"/>
    <w:rsid w:val="00570386"/>
    <w:rsid w:val="0057070A"/>
    <w:rsid w:val="00570866"/>
    <w:rsid w:val="005708B9"/>
    <w:rsid w:val="005709AA"/>
    <w:rsid w:val="00570E3B"/>
    <w:rsid w:val="005711B5"/>
    <w:rsid w:val="005717F9"/>
    <w:rsid w:val="00571B99"/>
    <w:rsid w:val="00572639"/>
    <w:rsid w:val="005731A9"/>
    <w:rsid w:val="005731F0"/>
    <w:rsid w:val="00573ACC"/>
    <w:rsid w:val="00573D39"/>
    <w:rsid w:val="00573E6D"/>
    <w:rsid w:val="00574528"/>
    <w:rsid w:val="005748EA"/>
    <w:rsid w:val="00574B42"/>
    <w:rsid w:val="00574F83"/>
    <w:rsid w:val="00574FD7"/>
    <w:rsid w:val="00575305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D30"/>
    <w:rsid w:val="0058207F"/>
    <w:rsid w:val="005827D8"/>
    <w:rsid w:val="0058296E"/>
    <w:rsid w:val="00582C3E"/>
    <w:rsid w:val="00582F25"/>
    <w:rsid w:val="00582FF4"/>
    <w:rsid w:val="005838DA"/>
    <w:rsid w:val="00583AE2"/>
    <w:rsid w:val="00584A04"/>
    <w:rsid w:val="00584A37"/>
    <w:rsid w:val="00585077"/>
    <w:rsid w:val="005851FF"/>
    <w:rsid w:val="005854B5"/>
    <w:rsid w:val="005858E5"/>
    <w:rsid w:val="00585D12"/>
    <w:rsid w:val="005860F8"/>
    <w:rsid w:val="005862A4"/>
    <w:rsid w:val="00586F63"/>
    <w:rsid w:val="00587140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5E3"/>
    <w:rsid w:val="00595683"/>
    <w:rsid w:val="00595AF3"/>
    <w:rsid w:val="0059648D"/>
    <w:rsid w:val="00596974"/>
    <w:rsid w:val="00596D0A"/>
    <w:rsid w:val="005971DC"/>
    <w:rsid w:val="00597428"/>
    <w:rsid w:val="005975B5"/>
    <w:rsid w:val="00597AE6"/>
    <w:rsid w:val="005A0333"/>
    <w:rsid w:val="005A0A8C"/>
    <w:rsid w:val="005A0FFC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4687"/>
    <w:rsid w:val="005A4B1B"/>
    <w:rsid w:val="005A4BEE"/>
    <w:rsid w:val="005A4FF7"/>
    <w:rsid w:val="005A52D9"/>
    <w:rsid w:val="005A56B6"/>
    <w:rsid w:val="005A5F8B"/>
    <w:rsid w:val="005A6531"/>
    <w:rsid w:val="005A690B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0F9"/>
    <w:rsid w:val="005B32B7"/>
    <w:rsid w:val="005B389A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0C0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99B"/>
    <w:rsid w:val="005D3F9C"/>
    <w:rsid w:val="005D413C"/>
    <w:rsid w:val="005D47C7"/>
    <w:rsid w:val="005D504D"/>
    <w:rsid w:val="005D53DB"/>
    <w:rsid w:val="005D5D95"/>
    <w:rsid w:val="005D5ECC"/>
    <w:rsid w:val="005D60D8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BB5"/>
    <w:rsid w:val="005E1CFA"/>
    <w:rsid w:val="005E20C8"/>
    <w:rsid w:val="005E2115"/>
    <w:rsid w:val="005E2868"/>
    <w:rsid w:val="005E3111"/>
    <w:rsid w:val="005E31B8"/>
    <w:rsid w:val="005E38C1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69CD"/>
    <w:rsid w:val="005E7A7E"/>
    <w:rsid w:val="005F01AB"/>
    <w:rsid w:val="005F0582"/>
    <w:rsid w:val="005F06AA"/>
    <w:rsid w:val="005F0792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57D"/>
    <w:rsid w:val="005F4BBB"/>
    <w:rsid w:val="005F4EB2"/>
    <w:rsid w:val="005F50D9"/>
    <w:rsid w:val="005F510C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480"/>
    <w:rsid w:val="00602F94"/>
    <w:rsid w:val="006031A9"/>
    <w:rsid w:val="00603B39"/>
    <w:rsid w:val="006040CE"/>
    <w:rsid w:val="006040FB"/>
    <w:rsid w:val="0060432B"/>
    <w:rsid w:val="00604855"/>
    <w:rsid w:val="00605D38"/>
    <w:rsid w:val="00605E00"/>
    <w:rsid w:val="00606226"/>
    <w:rsid w:val="00606AFE"/>
    <w:rsid w:val="00606D84"/>
    <w:rsid w:val="00607019"/>
    <w:rsid w:val="00607545"/>
    <w:rsid w:val="0061022C"/>
    <w:rsid w:val="0061094B"/>
    <w:rsid w:val="006116B9"/>
    <w:rsid w:val="00611BFF"/>
    <w:rsid w:val="00611CEE"/>
    <w:rsid w:val="006120CD"/>
    <w:rsid w:val="006125E6"/>
    <w:rsid w:val="0061272B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68F0"/>
    <w:rsid w:val="00617216"/>
    <w:rsid w:val="006172C7"/>
    <w:rsid w:val="006175CF"/>
    <w:rsid w:val="00617690"/>
    <w:rsid w:val="00617B5C"/>
    <w:rsid w:val="00620048"/>
    <w:rsid w:val="00620606"/>
    <w:rsid w:val="00622C88"/>
    <w:rsid w:val="00623396"/>
    <w:rsid w:val="006237B0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1AC"/>
    <w:rsid w:val="00631377"/>
    <w:rsid w:val="0063147B"/>
    <w:rsid w:val="0063158D"/>
    <w:rsid w:val="00631694"/>
    <w:rsid w:val="00631754"/>
    <w:rsid w:val="00631E83"/>
    <w:rsid w:val="0063303B"/>
    <w:rsid w:val="00633BE6"/>
    <w:rsid w:val="00634A38"/>
    <w:rsid w:val="00634D68"/>
    <w:rsid w:val="00635200"/>
    <w:rsid w:val="006353F2"/>
    <w:rsid w:val="00635433"/>
    <w:rsid w:val="00635696"/>
    <w:rsid w:val="00635D8A"/>
    <w:rsid w:val="00635DC5"/>
    <w:rsid w:val="00636387"/>
    <w:rsid w:val="006372DC"/>
    <w:rsid w:val="00637411"/>
    <w:rsid w:val="00637A1A"/>
    <w:rsid w:val="006415BF"/>
    <w:rsid w:val="00641B0B"/>
    <w:rsid w:val="00642144"/>
    <w:rsid w:val="00642280"/>
    <w:rsid w:val="00642539"/>
    <w:rsid w:val="006426BC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0F7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39E"/>
    <w:rsid w:val="006567D3"/>
    <w:rsid w:val="00656FF9"/>
    <w:rsid w:val="00657BC6"/>
    <w:rsid w:val="00657EFB"/>
    <w:rsid w:val="006602DC"/>
    <w:rsid w:val="0066038D"/>
    <w:rsid w:val="00660750"/>
    <w:rsid w:val="00660784"/>
    <w:rsid w:val="00660E60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81E"/>
    <w:rsid w:val="006658AB"/>
    <w:rsid w:val="0066599F"/>
    <w:rsid w:val="00665D14"/>
    <w:rsid w:val="00666062"/>
    <w:rsid w:val="00666219"/>
    <w:rsid w:val="00666680"/>
    <w:rsid w:val="006667D1"/>
    <w:rsid w:val="00667BC7"/>
    <w:rsid w:val="0067013E"/>
    <w:rsid w:val="006701EE"/>
    <w:rsid w:val="00670866"/>
    <w:rsid w:val="00670B0C"/>
    <w:rsid w:val="00670F95"/>
    <w:rsid w:val="0067157C"/>
    <w:rsid w:val="006718B3"/>
    <w:rsid w:val="006730E4"/>
    <w:rsid w:val="00673504"/>
    <w:rsid w:val="00674246"/>
    <w:rsid w:val="006746D0"/>
    <w:rsid w:val="006747BD"/>
    <w:rsid w:val="00674C33"/>
    <w:rsid w:val="00674FAD"/>
    <w:rsid w:val="0067587C"/>
    <w:rsid w:val="00675906"/>
    <w:rsid w:val="00675909"/>
    <w:rsid w:val="00675A4E"/>
    <w:rsid w:val="00675C49"/>
    <w:rsid w:val="00675C9A"/>
    <w:rsid w:val="00675F19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62AD"/>
    <w:rsid w:val="00686F12"/>
    <w:rsid w:val="00687156"/>
    <w:rsid w:val="006878BD"/>
    <w:rsid w:val="006879E8"/>
    <w:rsid w:val="00687DFB"/>
    <w:rsid w:val="00687F34"/>
    <w:rsid w:val="00690245"/>
    <w:rsid w:val="0069077C"/>
    <w:rsid w:val="00690D94"/>
    <w:rsid w:val="00690ED7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C30"/>
    <w:rsid w:val="00694E2B"/>
    <w:rsid w:val="00695731"/>
    <w:rsid w:val="006958E8"/>
    <w:rsid w:val="00695C69"/>
    <w:rsid w:val="00695DF2"/>
    <w:rsid w:val="006961FF"/>
    <w:rsid w:val="006963E3"/>
    <w:rsid w:val="00696D89"/>
    <w:rsid w:val="00696EF0"/>
    <w:rsid w:val="00697428"/>
    <w:rsid w:val="0069757B"/>
    <w:rsid w:val="006976A3"/>
    <w:rsid w:val="00697E46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A7955"/>
    <w:rsid w:val="006B0A38"/>
    <w:rsid w:val="006B1B41"/>
    <w:rsid w:val="006B1BBD"/>
    <w:rsid w:val="006B1F98"/>
    <w:rsid w:val="006B2226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A5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243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A2E"/>
    <w:rsid w:val="006C7B86"/>
    <w:rsid w:val="006C7C32"/>
    <w:rsid w:val="006D05DE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5BE0"/>
    <w:rsid w:val="006D6341"/>
    <w:rsid w:val="006D64F7"/>
    <w:rsid w:val="006D6569"/>
    <w:rsid w:val="006D6712"/>
    <w:rsid w:val="006D673B"/>
    <w:rsid w:val="006D67FD"/>
    <w:rsid w:val="006D69EF"/>
    <w:rsid w:val="006D7795"/>
    <w:rsid w:val="006E006F"/>
    <w:rsid w:val="006E0518"/>
    <w:rsid w:val="006E0AC8"/>
    <w:rsid w:val="006E1435"/>
    <w:rsid w:val="006E23D1"/>
    <w:rsid w:val="006E27F1"/>
    <w:rsid w:val="006E28DE"/>
    <w:rsid w:val="006E2E42"/>
    <w:rsid w:val="006E32AF"/>
    <w:rsid w:val="006E3389"/>
    <w:rsid w:val="006E4EB0"/>
    <w:rsid w:val="006E4FFB"/>
    <w:rsid w:val="006E5257"/>
    <w:rsid w:val="006E58D5"/>
    <w:rsid w:val="006E5BA4"/>
    <w:rsid w:val="006E5E8B"/>
    <w:rsid w:val="006E68B8"/>
    <w:rsid w:val="006E744D"/>
    <w:rsid w:val="006F009D"/>
    <w:rsid w:val="006F02D7"/>
    <w:rsid w:val="006F067C"/>
    <w:rsid w:val="006F0E76"/>
    <w:rsid w:val="006F126A"/>
    <w:rsid w:val="006F13F1"/>
    <w:rsid w:val="006F15A7"/>
    <w:rsid w:val="006F15D5"/>
    <w:rsid w:val="006F16E0"/>
    <w:rsid w:val="006F1827"/>
    <w:rsid w:val="006F2002"/>
    <w:rsid w:val="006F2CE6"/>
    <w:rsid w:val="006F3F11"/>
    <w:rsid w:val="006F4112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408"/>
    <w:rsid w:val="007059D7"/>
    <w:rsid w:val="00705BF6"/>
    <w:rsid w:val="00706051"/>
    <w:rsid w:val="00706D5F"/>
    <w:rsid w:val="00707371"/>
    <w:rsid w:val="00707FF3"/>
    <w:rsid w:val="007100B5"/>
    <w:rsid w:val="007101B5"/>
    <w:rsid w:val="007101FA"/>
    <w:rsid w:val="007103E1"/>
    <w:rsid w:val="00710F7D"/>
    <w:rsid w:val="00711380"/>
    <w:rsid w:val="00711423"/>
    <w:rsid w:val="0071179F"/>
    <w:rsid w:val="00712172"/>
    <w:rsid w:val="00712647"/>
    <w:rsid w:val="0071295D"/>
    <w:rsid w:val="007129E6"/>
    <w:rsid w:val="00712DDF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84D"/>
    <w:rsid w:val="00716CAC"/>
    <w:rsid w:val="00717B57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FAC"/>
    <w:rsid w:val="00727190"/>
    <w:rsid w:val="007273FA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D9D"/>
    <w:rsid w:val="00732EE8"/>
    <w:rsid w:val="00733CE6"/>
    <w:rsid w:val="00733D46"/>
    <w:rsid w:val="007341E1"/>
    <w:rsid w:val="0073453A"/>
    <w:rsid w:val="00734A26"/>
    <w:rsid w:val="00734DAE"/>
    <w:rsid w:val="007356D1"/>
    <w:rsid w:val="00735FC0"/>
    <w:rsid w:val="00736AF9"/>
    <w:rsid w:val="00736CE2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2BF2"/>
    <w:rsid w:val="0074356A"/>
    <w:rsid w:val="007437C1"/>
    <w:rsid w:val="00743AE8"/>
    <w:rsid w:val="00743EE3"/>
    <w:rsid w:val="007444B2"/>
    <w:rsid w:val="0074460D"/>
    <w:rsid w:val="007448FF"/>
    <w:rsid w:val="00744B58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7"/>
    <w:rsid w:val="00750B6F"/>
    <w:rsid w:val="00750D83"/>
    <w:rsid w:val="00750F2A"/>
    <w:rsid w:val="00751150"/>
    <w:rsid w:val="00751278"/>
    <w:rsid w:val="00751907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E8D"/>
    <w:rsid w:val="00754F92"/>
    <w:rsid w:val="0075528B"/>
    <w:rsid w:val="007553BB"/>
    <w:rsid w:val="0075608F"/>
    <w:rsid w:val="00756549"/>
    <w:rsid w:val="007566A0"/>
    <w:rsid w:val="00757A62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749"/>
    <w:rsid w:val="00763891"/>
    <w:rsid w:val="007642D3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1E80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32D"/>
    <w:rsid w:val="00784838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28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1103"/>
    <w:rsid w:val="007911C4"/>
    <w:rsid w:val="00791245"/>
    <w:rsid w:val="00791628"/>
    <w:rsid w:val="0079177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60FE"/>
    <w:rsid w:val="007964F7"/>
    <w:rsid w:val="00796776"/>
    <w:rsid w:val="00796A80"/>
    <w:rsid w:val="0079782F"/>
    <w:rsid w:val="007978BB"/>
    <w:rsid w:val="007A08B5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B7F"/>
    <w:rsid w:val="007A3F5B"/>
    <w:rsid w:val="007A5C3D"/>
    <w:rsid w:val="007A6402"/>
    <w:rsid w:val="007A69A6"/>
    <w:rsid w:val="007A6F59"/>
    <w:rsid w:val="007A7243"/>
    <w:rsid w:val="007A7268"/>
    <w:rsid w:val="007A7392"/>
    <w:rsid w:val="007A74D0"/>
    <w:rsid w:val="007A7669"/>
    <w:rsid w:val="007A76CC"/>
    <w:rsid w:val="007A7CA7"/>
    <w:rsid w:val="007B0176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1651"/>
    <w:rsid w:val="007C176F"/>
    <w:rsid w:val="007C19C5"/>
    <w:rsid w:val="007C1C6D"/>
    <w:rsid w:val="007C214C"/>
    <w:rsid w:val="007C21FB"/>
    <w:rsid w:val="007C2451"/>
    <w:rsid w:val="007C27BB"/>
    <w:rsid w:val="007C2855"/>
    <w:rsid w:val="007C2C3C"/>
    <w:rsid w:val="007C2E8F"/>
    <w:rsid w:val="007C31DC"/>
    <w:rsid w:val="007C3943"/>
    <w:rsid w:val="007C3A74"/>
    <w:rsid w:val="007C3AED"/>
    <w:rsid w:val="007C3CC0"/>
    <w:rsid w:val="007C477F"/>
    <w:rsid w:val="007C5D69"/>
    <w:rsid w:val="007C60C2"/>
    <w:rsid w:val="007C60FA"/>
    <w:rsid w:val="007C67FA"/>
    <w:rsid w:val="007C6D2A"/>
    <w:rsid w:val="007C7387"/>
    <w:rsid w:val="007C754D"/>
    <w:rsid w:val="007C7F7C"/>
    <w:rsid w:val="007D0E93"/>
    <w:rsid w:val="007D17A5"/>
    <w:rsid w:val="007D1AC6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652C"/>
    <w:rsid w:val="007D7221"/>
    <w:rsid w:val="007D75B7"/>
    <w:rsid w:val="007D7C65"/>
    <w:rsid w:val="007D7CBC"/>
    <w:rsid w:val="007D7EF4"/>
    <w:rsid w:val="007D7FDB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6CF"/>
    <w:rsid w:val="007E3A57"/>
    <w:rsid w:val="007E3B5F"/>
    <w:rsid w:val="007E4951"/>
    <w:rsid w:val="007E5491"/>
    <w:rsid w:val="007E609E"/>
    <w:rsid w:val="007E654E"/>
    <w:rsid w:val="007E662A"/>
    <w:rsid w:val="007E739A"/>
    <w:rsid w:val="007E773F"/>
    <w:rsid w:val="007E7DD6"/>
    <w:rsid w:val="007E7DF8"/>
    <w:rsid w:val="007E7FB6"/>
    <w:rsid w:val="007F0354"/>
    <w:rsid w:val="007F0677"/>
    <w:rsid w:val="007F0734"/>
    <w:rsid w:val="007F0F1C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115"/>
    <w:rsid w:val="007F5233"/>
    <w:rsid w:val="007F54B9"/>
    <w:rsid w:val="007F65BC"/>
    <w:rsid w:val="007F6F26"/>
    <w:rsid w:val="007F716A"/>
    <w:rsid w:val="007F76BE"/>
    <w:rsid w:val="007F76FA"/>
    <w:rsid w:val="007F7781"/>
    <w:rsid w:val="007F7A1C"/>
    <w:rsid w:val="007F7EA8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69"/>
    <w:rsid w:val="00804BE3"/>
    <w:rsid w:val="0080565C"/>
    <w:rsid w:val="008056F7"/>
    <w:rsid w:val="00805BEB"/>
    <w:rsid w:val="0080612D"/>
    <w:rsid w:val="0080631E"/>
    <w:rsid w:val="008069A2"/>
    <w:rsid w:val="00806E41"/>
    <w:rsid w:val="00806EBE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387"/>
    <w:rsid w:val="00814E6B"/>
    <w:rsid w:val="00814EB9"/>
    <w:rsid w:val="00815369"/>
    <w:rsid w:val="0081668B"/>
    <w:rsid w:val="00817522"/>
    <w:rsid w:val="00817705"/>
    <w:rsid w:val="008202B0"/>
    <w:rsid w:val="0082035C"/>
    <w:rsid w:val="008206EC"/>
    <w:rsid w:val="0082095B"/>
    <w:rsid w:val="00820A9A"/>
    <w:rsid w:val="00821D6E"/>
    <w:rsid w:val="00822352"/>
    <w:rsid w:val="008224AB"/>
    <w:rsid w:val="00822557"/>
    <w:rsid w:val="008226E0"/>
    <w:rsid w:val="0082284B"/>
    <w:rsid w:val="00822A94"/>
    <w:rsid w:val="00822A9B"/>
    <w:rsid w:val="00823061"/>
    <w:rsid w:val="00823471"/>
    <w:rsid w:val="00823974"/>
    <w:rsid w:val="00823E9F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10A"/>
    <w:rsid w:val="00832D00"/>
    <w:rsid w:val="00832ED7"/>
    <w:rsid w:val="0083300A"/>
    <w:rsid w:val="0083312A"/>
    <w:rsid w:val="0083319B"/>
    <w:rsid w:val="0083345C"/>
    <w:rsid w:val="00833502"/>
    <w:rsid w:val="00834067"/>
    <w:rsid w:val="008344D7"/>
    <w:rsid w:val="008349DC"/>
    <w:rsid w:val="00834FA8"/>
    <w:rsid w:val="008352DF"/>
    <w:rsid w:val="008355D6"/>
    <w:rsid w:val="008356CE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7D0"/>
    <w:rsid w:val="00845DC7"/>
    <w:rsid w:val="0084622C"/>
    <w:rsid w:val="008463A2"/>
    <w:rsid w:val="00846459"/>
    <w:rsid w:val="00846BD9"/>
    <w:rsid w:val="00846DDF"/>
    <w:rsid w:val="00846FAB"/>
    <w:rsid w:val="00847026"/>
    <w:rsid w:val="00847177"/>
    <w:rsid w:val="00847256"/>
    <w:rsid w:val="00847479"/>
    <w:rsid w:val="00847651"/>
    <w:rsid w:val="0085051A"/>
    <w:rsid w:val="008509BA"/>
    <w:rsid w:val="00850FD8"/>
    <w:rsid w:val="0085119B"/>
    <w:rsid w:val="00851295"/>
    <w:rsid w:val="008518B5"/>
    <w:rsid w:val="00851AAA"/>
    <w:rsid w:val="00851B97"/>
    <w:rsid w:val="00852C9C"/>
    <w:rsid w:val="00852CF7"/>
    <w:rsid w:val="008531AF"/>
    <w:rsid w:val="00853496"/>
    <w:rsid w:val="00853B6F"/>
    <w:rsid w:val="00854539"/>
    <w:rsid w:val="0085507A"/>
    <w:rsid w:val="008556D8"/>
    <w:rsid w:val="00855C23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73D"/>
    <w:rsid w:val="008608A1"/>
    <w:rsid w:val="00860E15"/>
    <w:rsid w:val="00861172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46BE"/>
    <w:rsid w:val="00865CEC"/>
    <w:rsid w:val="00865F35"/>
    <w:rsid w:val="0086600A"/>
    <w:rsid w:val="00866194"/>
    <w:rsid w:val="00866535"/>
    <w:rsid w:val="00866904"/>
    <w:rsid w:val="0086698D"/>
    <w:rsid w:val="00866B71"/>
    <w:rsid w:val="00866BCC"/>
    <w:rsid w:val="00866D53"/>
    <w:rsid w:val="008673AC"/>
    <w:rsid w:val="008676B0"/>
    <w:rsid w:val="00867BB5"/>
    <w:rsid w:val="00867F61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71B5"/>
    <w:rsid w:val="008772EE"/>
    <w:rsid w:val="00877C38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D7A"/>
    <w:rsid w:val="00883E72"/>
    <w:rsid w:val="00884128"/>
    <w:rsid w:val="00884669"/>
    <w:rsid w:val="00884F98"/>
    <w:rsid w:val="0088503A"/>
    <w:rsid w:val="0088530E"/>
    <w:rsid w:val="00885A31"/>
    <w:rsid w:val="0088630C"/>
    <w:rsid w:val="00886BB2"/>
    <w:rsid w:val="00887355"/>
    <w:rsid w:val="008875B0"/>
    <w:rsid w:val="008875BB"/>
    <w:rsid w:val="0088764C"/>
    <w:rsid w:val="008877AC"/>
    <w:rsid w:val="00887AE1"/>
    <w:rsid w:val="00890D27"/>
    <w:rsid w:val="0089151A"/>
    <w:rsid w:val="0089199B"/>
    <w:rsid w:val="00891EC6"/>
    <w:rsid w:val="00891F70"/>
    <w:rsid w:val="00892577"/>
    <w:rsid w:val="00892680"/>
    <w:rsid w:val="008929F5"/>
    <w:rsid w:val="00893210"/>
    <w:rsid w:val="008937B9"/>
    <w:rsid w:val="0089411A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2E6E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907"/>
    <w:rsid w:val="008B5B4B"/>
    <w:rsid w:val="008B613D"/>
    <w:rsid w:val="008B6609"/>
    <w:rsid w:val="008B7D24"/>
    <w:rsid w:val="008B7FDB"/>
    <w:rsid w:val="008C0A03"/>
    <w:rsid w:val="008C0AC9"/>
    <w:rsid w:val="008C135E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E6C"/>
    <w:rsid w:val="008C70B7"/>
    <w:rsid w:val="008C72ED"/>
    <w:rsid w:val="008C77D1"/>
    <w:rsid w:val="008D0099"/>
    <w:rsid w:val="008D2051"/>
    <w:rsid w:val="008D2501"/>
    <w:rsid w:val="008D2836"/>
    <w:rsid w:val="008D2BBC"/>
    <w:rsid w:val="008D2BE2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4F3"/>
    <w:rsid w:val="008D4517"/>
    <w:rsid w:val="008D4C9F"/>
    <w:rsid w:val="008D5165"/>
    <w:rsid w:val="008D530D"/>
    <w:rsid w:val="008D5C71"/>
    <w:rsid w:val="008D5FFA"/>
    <w:rsid w:val="008D64BA"/>
    <w:rsid w:val="008D6636"/>
    <w:rsid w:val="008D6812"/>
    <w:rsid w:val="008D6962"/>
    <w:rsid w:val="008D6A32"/>
    <w:rsid w:val="008D6BA3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C44"/>
    <w:rsid w:val="008E6D13"/>
    <w:rsid w:val="008E7039"/>
    <w:rsid w:val="008E7446"/>
    <w:rsid w:val="008E778D"/>
    <w:rsid w:val="008E7AD7"/>
    <w:rsid w:val="008E7E12"/>
    <w:rsid w:val="008F155C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F0B"/>
    <w:rsid w:val="008F53C1"/>
    <w:rsid w:val="008F62DA"/>
    <w:rsid w:val="008F7200"/>
    <w:rsid w:val="008F73BF"/>
    <w:rsid w:val="008F758B"/>
    <w:rsid w:val="008F768E"/>
    <w:rsid w:val="008F7C75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5E"/>
    <w:rsid w:val="00906BC2"/>
    <w:rsid w:val="0090727F"/>
    <w:rsid w:val="00907641"/>
    <w:rsid w:val="009076A3"/>
    <w:rsid w:val="009079AF"/>
    <w:rsid w:val="00907C8C"/>
    <w:rsid w:val="0091002B"/>
    <w:rsid w:val="009101B5"/>
    <w:rsid w:val="009101F5"/>
    <w:rsid w:val="00910305"/>
    <w:rsid w:val="00910CF0"/>
    <w:rsid w:val="00910F3A"/>
    <w:rsid w:val="00911C5B"/>
    <w:rsid w:val="00911E80"/>
    <w:rsid w:val="00911F61"/>
    <w:rsid w:val="00912557"/>
    <w:rsid w:val="00912D95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4F7E"/>
    <w:rsid w:val="0091527D"/>
    <w:rsid w:val="00915805"/>
    <w:rsid w:val="00915D7F"/>
    <w:rsid w:val="00916831"/>
    <w:rsid w:val="00917347"/>
    <w:rsid w:val="0091776A"/>
    <w:rsid w:val="00917FF0"/>
    <w:rsid w:val="00920992"/>
    <w:rsid w:val="00920E2A"/>
    <w:rsid w:val="00920EF9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85C"/>
    <w:rsid w:val="009249CD"/>
    <w:rsid w:val="009255F7"/>
    <w:rsid w:val="00926AE7"/>
    <w:rsid w:val="0092705F"/>
    <w:rsid w:val="009270B1"/>
    <w:rsid w:val="00930061"/>
    <w:rsid w:val="00930AB6"/>
    <w:rsid w:val="00930F35"/>
    <w:rsid w:val="009310D7"/>
    <w:rsid w:val="009312D4"/>
    <w:rsid w:val="00931394"/>
    <w:rsid w:val="00931431"/>
    <w:rsid w:val="009315E8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4618"/>
    <w:rsid w:val="00935C97"/>
    <w:rsid w:val="00936320"/>
    <w:rsid w:val="009365DE"/>
    <w:rsid w:val="00936AFE"/>
    <w:rsid w:val="00936D18"/>
    <w:rsid w:val="00937208"/>
    <w:rsid w:val="00937F32"/>
    <w:rsid w:val="009411D8"/>
    <w:rsid w:val="0094150A"/>
    <w:rsid w:val="009418F5"/>
    <w:rsid w:val="00941ACF"/>
    <w:rsid w:val="00941BA5"/>
    <w:rsid w:val="00941E67"/>
    <w:rsid w:val="009421A1"/>
    <w:rsid w:val="0094296C"/>
    <w:rsid w:val="0094309B"/>
    <w:rsid w:val="00943525"/>
    <w:rsid w:val="00943D9F"/>
    <w:rsid w:val="009440A9"/>
    <w:rsid w:val="009450DA"/>
    <w:rsid w:val="00945D78"/>
    <w:rsid w:val="00945DAC"/>
    <w:rsid w:val="0094630C"/>
    <w:rsid w:val="00946325"/>
    <w:rsid w:val="009472F0"/>
    <w:rsid w:val="00947CAA"/>
    <w:rsid w:val="0095076B"/>
    <w:rsid w:val="00950B7E"/>
    <w:rsid w:val="00950DF7"/>
    <w:rsid w:val="00951714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EC5"/>
    <w:rsid w:val="009639A3"/>
    <w:rsid w:val="00963B8A"/>
    <w:rsid w:val="009652AA"/>
    <w:rsid w:val="00966B4B"/>
    <w:rsid w:val="00966B66"/>
    <w:rsid w:val="0096746A"/>
    <w:rsid w:val="00967E3E"/>
    <w:rsid w:val="0097032D"/>
    <w:rsid w:val="00970A5E"/>
    <w:rsid w:val="00970C74"/>
    <w:rsid w:val="00970E5A"/>
    <w:rsid w:val="009713C7"/>
    <w:rsid w:val="009716D2"/>
    <w:rsid w:val="00971B97"/>
    <w:rsid w:val="00972331"/>
    <w:rsid w:val="00972A71"/>
    <w:rsid w:val="00972C8C"/>
    <w:rsid w:val="00973205"/>
    <w:rsid w:val="0097370E"/>
    <w:rsid w:val="00973AB8"/>
    <w:rsid w:val="00973B15"/>
    <w:rsid w:val="009743BF"/>
    <w:rsid w:val="00974717"/>
    <w:rsid w:val="00974CA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77360"/>
    <w:rsid w:val="00980395"/>
    <w:rsid w:val="0098045C"/>
    <w:rsid w:val="00980540"/>
    <w:rsid w:val="00980575"/>
    <w:rsid w:val="00980965"/>
    <w:rsid w:val="00980A01"/>
    <w:rsid w:val="00980B64"/>
    <w:rsid w:val="00980D00"/>
    <w:rsid w:val="0098230F"/>
    <w:rsid w:val="0098308D"/>
    <w:rsid w:val="0098324C"/>
    <w:rsid w:val="00983C41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BF5"/>
    <w:rsid w:val="00996FB3"/>
    <w:rsid w:val="009979E0"/>
    <w:rsid w:val="00997F9E"/>
    <w:rsid w:val="009A0520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58A"/>
    <w:rsid w:val="009B3D6B"/>
    <w:rsid w:val="009B3E95"/>
    <w:rsid w:val="009B4C3A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2A60"/>
    <w:rsid w:val="009C32C1"/>
    <w:rsid w:val="009C40F2"/>
    <w:rsid w:val="009C4261"/>
    <w:rsid w:val="009C4786"/>
    <w:rsid w:val="009C523A"/>
    <w:rsid w:val="009C5A5C"/>
    <w:rsid w:val="009C5D5F"/>
    <w:rsid w:val="009C6493"/>
    <w:rsid w:val="009C654F"/>
    <w:rsid w:val="009C67FE"/>
    <w:rsid w:val="009C70C3"/>
    <w:rsid w:val="009C70F3"/>
    <w:rsid w:val="009C7275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43"/>
    <w:rsid w:val="009D5C92"/>
    <w:rsid w:val="009D5DB3"/>
    <w:rsid w:val="009D7487"/>
    <w:rsid w:val="009D77B6"/>
    <w:rsid w:val="009E0120"/>
    <w:rsid w:val="009E0854"/>
    <w:rsid w:val="009E0E9E"/>
    <w:rsid w:val="009E0EF8"/>
    <w:rsid w:val="009E161D"/>
    <w:rsid w:val="009E1743"/>
    <w:rsid w:val="009E1E1C"/>
    <w:rsid w:val="009E21D6"/>
    <w:rsid w:val="009E26C7"/>
    <w:rsid w:val="009E2736"/>
    <w:rsid w:val="009E28C1"/>
    <w:rsid w:val="009E3556"/>
    <w:rsid w:val="009E4292"/>
    <w:rsid w:val="009E42FA"/>
    <w:rsid w:val="009E442B"/>
    <w:rsid w:val="009E5BEE"/>
    <w:rsid w:val="009E5CCC"/>
    <w:rsid w:val="009E6DD3"/>
    <w:rsid w:val="009E74B9"/>
    <w:rsid w:val="009E74E9"/>
    <w:rsid w:val="009E7A30"/>
    <w:rsid w:val="009E7D22"/>
    <w:rsid w:val="009F04D8"/>
    <w:rsid w:val="009F1550"/>
    <w:rsid w:val="009F15C4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93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0857"/>
    <w:rsid w:val="00A01324"/>
    <w:rsid w:val="00A015DE"/>
    <w:rsid w:val="00A02261"/>
    <w:rsid w:val="00A024C9"/>
    <w:rsid w:val="00A0251B"/>
    <w:rsid w:val="00A027A5"/>
    <w:rsid w:val="00A0282C"/>
    <w:rsid w:val="00A02A08"/>
    <w:rsid w:val="00A03236"/>
    <w:rsid w:val="00A03654"/>
    <w:rsid w:val="00A039ED"/>
    <w:rsid w:val="00A05177"/>
    <w:rsid w:val="00A05257"/>
    <w:rsid w:val="00A05C84"/>
    <w:rsid w:val="00A05E99"/>
    <w:rsid w:val="00A06FD6"/>
    <w:rsid w:val="00A07F52"/>
    <w:rsid w:val="00A105DA"/>
    <w:rsid w:val="00A1114E"/>
    <w:rsid w:val="00A111F8"/>
    <w:rsid w:val="00A11244"/>
    <w:rsid w:val="00A116C4"/>
    <w:rsid w:val="00A11B83"/>
    <w:rsid w:val="00A12349"/>
    <w:rsid w:val="00A12380"/>
    <w:rsid w:val="00A12AE2"/>
    <w:rsid w:val="00A13A80"/>
    <w:rsid w:val="00A13AB6"/>
    <w:rsid w:val="00A14622"/>
    <w:rsid w:val="00A1478A"/>
    <w:rsid w:val="00A14C43"/>
    <w:rsid w:val="00A14FC4"/>
    <w:rsid w:val="00A1501D"/>
    <w:rsid w:val="00A15765"/>
    <w:rsid w:val="00A15F22"/>
    <w:rsid w:val="00A16654"/>
    <w:rsid w:val="00A169D5"/>
    <w:rsid w:val="00A16B39"/>
    <w:rsid w:val="00A16D31"/>
    <w:rsid w:val="00A17BFF"/>
    <w:rsid w:val="00A205B7"/>
    <w:rsid w:val="00A206CA"/>
    <w:rsid w:val="00A21F77"/>
    <w:rsid w:val="00A220E6"/>
    <w:rsid w:val="00A23353"/>
    <w:rsid w:val="00A2358D"/>
    <w:rsid w:val="00A240F9"/>
    <w:rsid w:val="00A24794"/>
    <w:rsid w:val="00A2615A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045"/>
    <w:rsid w:val="00A333C4"/>
    <w:rsid w:val="00A3359A"/>
    <w:rsid w:val="00A33735"/>
    <w:rsid w:val="00A3409A"/>
    <w:rsid w:val="00A341AC"/>
    <w:rsid w:val="00A3445E"/>
    <w:rsid w:val="00A346DC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B3A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4F1"/>
    <w:rsid w:val="00A415A8"/>
    <w:rsid w:val="00A415FF"/>
    <w:rsid w:val="00A41798"/>
    <w:rsid w:val="00A417B0"/>
    <w:rsid w:val="00A42423"/>
    <w:rsid w:val="00A42535"/>
    <w:rsid w:val="00A42896"/>
    <w:rsid w:val="00A4331C"/>
    <w:rsid w:val="00A4396C"/>
    <w:rsid w:val="00A439EC"/>
    <w:rsid w:val="00A43A09"/>
    <w:rsid w:val="00A43D30"/>
    <w:rsid w:val="00A43FE2"/>
    <w:rsid w:val="00A4440E"/>
    <w:rsid w:val="00A449A8"/>
    <w:rsid w:val="00A44F3F"/>
    <w:rsid w:val="00A4600F"/>
    <w:rsid w:val="00A46E35"/>
    <w:rsid w:val="00A4716E"/>
    <w:rsid w:val="00A477D2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0C45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53C"/>
    <w:rsid w:val="00A707BF"/>
    <w:rsid w:val="00A70DC2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176"/>
    <w:rsid w:val="00A7725A"/>
    <w:rsid w:val="00A77C13"/>
    <w:rsid w:val="00A80889"/>
    <w:rsid w:val="00A808B5"/>
    <w:rsid w:val="00A80932"/>
    <w:rsid w:val="00A80DBE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7CB"/>
    <w:rsid w:val="00A92673"/>
    <w:rsid w:val="00A92865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E7"/>
    <w:rsid w:val="00A951DD"/>
    <w:rsid w:val="00A9537E"/>
    <w:rsid w:val="00A95571"/>
    <w:rsid w:val="00A96363"/>
    <w:rsid w:val="00A9747F"/>
    <w:rsid w:val="00A9771C"/>
    <w:rsid w:val="00A97D53"/>
    <w:rsid w:val="00AA00C0"/>
    <w:rsid w:val="00AA055A"/>
    <w:rsid w:val="00AA0928"/>
    <w:rsid w:val="00AA1CCA"/>
    <w:rsid w:val="00AA2250"/>
    <w:rsid w:val="00AA321E"/>
    <w:rsid w:val="00AA34CA"/>
    <w:rsid w:val="00AA4D89"/>
    <w:rsid w:val="00AA4EC9"/>
    <w:rsid w:val="00AA58C9"/>
    <w:rsid w:val="00AA5C31"/>
    <w:rsid w:val="00AA6A67"/>
    <w:rsid w:val="00AA6EB3"/>
    <w:rsid w:val="00AA6FB0"/>
    <w:rsid w:val="00AA75F9"/>
    <w:rsid w:val="00AA7E36"/>
    <w:rsid w:val="00AA7EAD"/>
    <w:rsid w:val="00AA7FA1"/>
    <w:rsid w:val="00AB0565"/>
    <w:rsid w:val="00AB0698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1C4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1B"/>
    <w:rsid w:val="00AB79A3"/>
    <w:rsid w:val="00AC010F"/>
    <w:rsid w:val="00AC0224"/>
    <w:rsid w:val="00AC025A"/>
    <w:rsid w:val="00AC0611"/>
    <w:rsid w:val="00AC0EBC"/>
    <w:rsid w:val="00AC1581"/>
    <w:rsid w:val="00AC19CE"/>
    <w:rsid w:val="00AC208B"/>
    <w:rsid w:val="00AC20C9"/>
    <w:rsid w:val="00AC2428"/>
    <w:rsid w:val="00AC2588"/>
    <w:rsid w:val="00AC2908"/>
    <w:rsid w:val="00AC2B49"/>
    <w:rsid w:val="00AC2EA4"/>
    <w:rsid w:val="00AC31CE"/>
    <w:rsid w:val="00AC38CF"/>
    <w:rsid w:val="00AC3A7A"/>
    <w:rsid w:val="00AC3BF9"/>
    <w:rsid w:val="00AC3EA3"/>
    <w:rsid w:val="00AC412A"/>
    <w:rsid w:val="00AC45F4"/>
    <w:rsid w:val="00AC466B"/>
    <w:rsid w:val="00AC48F8"/>
    <w:rsid w:val="00AC49B5"/>
    <w:rsid w:val="00AC4BCA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7F7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950"/>
    <w:rsid w:val="00AF5324"/>
    <w:rsid w:val="00AF5DC5"/>
    <w:rsid w:val="00AF6650"/>
    <w:rsid w:val="00AF6688"/>
    <w:rsid w:val="00AF6A1E"/>
    <w:rsid w:val="00AF6D73"/>
    <w:rsid w:val="00AF713C"/>
    <w:rsid w:val="00AF71E4"/>
    <w:rsid w:val="00AF73F2"/>
    <w:rsid w:val="00B00063"/>
    <w:rsid w:val="00B005BE"/>
    <w:rsid w:val="00B00874"/>
    <w:rsid w:val="00B00B4B"/>
    <w:rsid w:val="00B00C88"/>
    <w:rsid w:val="00B00E68"/>
    <w:rsid w:val="00B00FF7"/>
    <w:rsid w:val="00B01412"/>
    <w:rsid w:val="00B02230"/>
    <w:rsid w:val="00B02286"/>
    <w:rsid w:val="00B02338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71A3"/>
    <w:rsid w:val="00B07263"/>
    <w:rsid w:val="00B07351"/>
    <w:rsid w:val="00B075EE"/>
    <w:rsid w:val="00B10C14"/>
    <w:rsid w:val="00B10F3E"/>
    <w:rsid w:val="00B1105A"/>
    <w:rsid w:val="00B110F7"/>
    <w:rsid w:val="00B1155E"/>
    <w:rsid w:val="00B12756"/>
    <w:rsid w:val="00B129C3"/>
    <w:rsid w:val="00B130EA"/>
    <w:rsid w:val="00B132DB"/>
    <w:rsid w:val="00B13B08"/>
    <w:rsid w:val="00B14191"/>
    <w:rsid w:val="00B143C3"/>
    <w:rsid w:val="00B148B9"/>
    <w:rsid w:val="00B14FB1"/>
    <w:rsid w:val="00B15116"/>
    <w:rsid w:val="00B15528"/>
    <w:rsid w:val="00B157B3"/>
    <w:rsid w:val="00B15878"/>
    <w:rsid w:val="00B15AB5"/>
    <w:rsid w:val="00B15B43"/>
    <w:rsid w:val="00B15FCB"/>
    <w:rsid w:val="00B1610C"/>
    <w:rsid w:val="00B16295"/>
    <w:rsid w:val="00B1636D"/>
    <w:rsid w:val="00B1644F"/>
    <w:rsid w:val="00B17385"/>
    <w:rsid w:val="00B201ED"/>
    <w:rsid w:val="00B20667"/>
    <w:rsid w:val="00B20B0E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32F0"/>
    <w:rsid w:val="00B24261"/>
    <w:rsid w:val="00B2478B"/>
    <w:rsid w:val="00B25236"/>
    <w:rsid w:val="00B25923"/>
    <w:rsid w:val="00B25B34"/>
    <w:rsid w:val="00B25F68"/>
    <w:rsid w:val="00B25FCB"/>
    <w:rsid w:val="00B26587"/>
    <w:rsid w:val="00B274D8"/>
    <w:rsid w:val="00B2795B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A88"/>
    <w:rsid w:val="00B33EC3"/>
    <w:rsid w:val="00B345CD"/>
    <w:rsid w:val="00B348C1"/>
    <w:rsid w:val="00B34C3A"/>
    <w:rsid w:val="00B34CCC"/>
    <w:rsid w:val="00B35C7C"/>
    <w:rsid w:val="00B36BBC"/>
    <w:rsid w:val="00B36BCA"/>
    <w:rsid w:val="00B37214"/>
    <w:rsid w:val="00B372B5"/>
    <w:rsid w:val="00B37662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1F"/>
    <w:rsid w:val="00B43469"/>
    <w:rsid w:val="00B43885"/>
    <w:rsid w:val="00B43C36"/>
    <w:rsid w:val="00B43CE1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3"/>
    <w:rsid w:val="00B474AF"/>
    <w:rsid w:val="00B47BFE"/>
    <w:rsid w:val="00B5082C"/>
    <w:rsid w:val="00B50F35"/>
    <w:rsid w:val="00B51089"/>
    <w:rsid w:val="00B518D3"/>
    <w:rsid w:val="00B52613"/>
    <w:rsid w:val="00B5263C"/>
    <w:rsid w:val="00B52968"/>
    <w:rsid w:val="00B52A78"/>
    <w:rsid w:val="00B52F2F"/>
    <w:rsid w:val="00B532DB"/>
    <w:rsid w:val="00B5344C"/>
    <w:rsid w:val="00B5391B"/>
    <w:rsid w:val="00B54024"/>
    <w:rsid w:val="00B54CFC"/>
    <w:rsid w:val="00B557D3"/>
    <w:rsid w:val="00B56463"/>
    <w:rsid w:val="00B56536"/>
    <w:rsid w:val="00B56978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6AE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FF2"/>
    <w:rsid w:val="00B75112"/>
    <w:rsid w:val="00B753A3"/>
    <w:rsid w:val="00B7542A"/>
    <w:rsid w:val="00B75537"/>
    <w:rsid w:val="00B76607"/>
    <w:rsid w:val="00B76705"/>
    <w:rsid w:val="00B769BE"/>
    <w:rsid w:val="00B76AF9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852"/>
    <w:rsid w:val="00B869BB"/>
    <w:rsid w:val="00B86B05"/>
    <w:rsid w:val="00B86B29"/>
    <w:rsid w:val="00B86D23"/>
    <w:rsid w:val="00B872DE"/>
    <w:rsid w:val="00B87307"/>
    <w:rsid w:val="00B87674"/>
    <w:rsid w:val="00B876A6"/>
    <w:rsid w:val="00B87A8B"/>
    <w:rsid w:val="00B905C3"/>
    <w:rsid w:val="00B90A9F"/>
    <w:rsid w:val="00B90D94"/>
    <w:rsid w:val="00B923CA"/>
    <w:rsid w:val="00B92BDE"/>
    <w:rsid w:val="00B9352B"/>
    <w:rsid w:val="00B937C8"/>
    <w:rsid w:val="00B937D8"/>
    <w:rsid w:val="00B9399F"/>
    <w:rsid w:val="00B93D12"/>
    <w:rsid w:val="00B9421E"/>
    <w:rsid w:val="00B94250"/>
    <w:rsid w:val="00B9473C"/>
    <w:rsid w:val="00B94748"/>
    <w:rsid w:val="00B95704"/>
    <w:rsid w:val="00B957EB"/>
    <w:rsid w:val="00B96259"/>
    <w:rsid w:val="00B96E51"/>
    <w:rsid w:val="00B97011"/>
    <w:rsid w:val="00B97753"/>
    <w:rsid w:val="00B97CD6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DB8"/>
    <w:rsid w:val="00BA63C7"/>
    <w:rsid w:val="00BA6644"/>
    <w:rsid w:val="00BA6B15"/>
    <w:rsid w:val="00BA6BAE"/>
    <w:rsid w:val="00BA708C"/>
    <w:rsid w:val="00BA721A"/>
    <w:rsid w:val="00BA75AA"/>
    <w:rsid w:val="00BA7C8E"/>
    <w:rsid w:val="00BA7F37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63C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49A9"/>
    <w:rsid w:val="00BC5047"/>
    <w:rsid w:val="00BC51EF"/>
    <w:rsid w:val="00BC54FA"/>
    <w:rsid w:val="00BC56BE"/>
    <w:rsid w:val="00BC5C4B"/>
    <w:rsid w:val="00BC6796"/>
    <w:rsid w:val="00BC71C1"/>
    <w:rsid w:val="00BC72A3"/>
    <w:rsid w:val="00BC796D"/>
    <w:rsid w:val="00BC7FA5"/>
    <w:rsid w:val="00BD040A"/>
    <w:rsid w:val="00BD0B60"/>
    <w:rsid w:val="00BD12B3"/>
    <w:rsid w:val="00BD15EC"/>
    <w:rsid w:val="00BD1781"/>
    <w:rsid w:val="00BD1CA5"/>
    <w:rsid w:val="00BD23C1"/>
    <w:rsid w:val="00BD255A"/>
    <w:rsid w:val="00BD3C5F"/>
    <w:rsid w:val="00BD3CD2"/>
    <w:rsid w:val="00BD4088"/>
    <w:rsid w:val="00BD5151"/>
    <w:rsid w:val="00BD59BF"/>
    <w:rsid w:val="00BD5F10"/>
    <w:rsid w:val="00BD5FDD"/>
    <w:rsid w:val="00BD5FFD"/>
    <w:rsid w:val="00BD63B8"/>
    <w:rsid w:val="00BD65D2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FF7"/>
    <w:rsid w:val="00C000EC"/>
    <w:rsid w:val="00C00435"/>
    <w:rsid w:val="00C00A87"/>
    <w:rsid w:val="00C00EF4"/>
    <w:rsid w:val="00C014A7"/>
    <w:rsid w:val="00C01B98"/>
    <w:rsid w:val="00C01D1E"/>
    <w:rsid w:val="00C02A31"/>
    <w:rsid w:val="00C0308A"/>
    <w:rsid w:val="00C03A99"/>
    <w:rsid w:val="00C03BDA"/>
    <w:rsid w:val="00C03E53"/>
    <w:rsid w:val="00C041EB"/>
    <w:rsid w:val="00C048C6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034"/>
    <w:rsid w:val="00C16E4A"/>
    <w:rsid w:val="00C17C5F"/>
    <w:rsid w:val="00C200F1"/>
    <w:rsid w:val="00C2029F"/>
    <w:rsid w:val="00C20359"/>
    <w:rsid w:val="00C20981"/>
    <w:rsid w:val="00C20A2A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15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AFB"/>
    <w:rsid w:val="00C3105F"/>
    <w:rsid w:val="00C31362"/>
    <w:rsid w:val="00C31BA7"/>
    <w:rsid w:val="00C31DB4"/>
    <w:rsid w:val="00C31F50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DA"/>
    <w:rsid w:val="00C37D3F"/>
    <w:rsid w:val="00C37ED5"/>
    <w:rsid w:val="00C40194"/>
    <w:rsid w:val="00C404E0"/>
    <w:rsid w:val="00C405F7"/>
    <w:rsid w:val="00C4066F"/>
    <w:rsid w:val="00C41645"/>
    <w:rsid w:val="00C41C20"/>
    <w:rsid w:val="00C41F2D"/>
    <w:rsid w:val="00C423AF"/>
    <w:rsid w:val="00C424A1"/>
    <w:rsid w:val="00C4255F"/>
    <w:rsid w:val="00C439A9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E0"/>
    <w:rsid w:val="00C54001"/>
    <w:rsid w:val="00C5408D"/>
    <w:rsid w:val="00C540E3"/>
    <w:rsid w:val="00C543A8"/>
    <w:rsid w:val="00C54907"/>
    <w:rsid w:val="00C54D10"/>
    <w:rsid w:val="00C54D56"/>
    <w:rsid w:val="00C54E2D"/>
    <w:rsid w:val="00C5534A"/>
    <w:rsid w:val="00C555D6"/>
    <w:rsid w:val="00C55683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5"/>
    <w:rsid w:val="00C603CC"/>
    <w:rsid w:val="00C61265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E6C"/>
    <w:rsid w:val="00C650C4"/>
    <w:rsid w:val="00C659A2"/>
    <w:rsid w:val="00C65EBA"/>
    <w:rsid w:val="00C65FED"/>
    <w:rsid w:val="00C66038"/>
    <w:rsid w:val="00C66877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1FFC"/>
    <w:rsid w:val="00C72607"/>
    <w:rsid w:val="00C7285A"/>
    <w:rsid w:val="00C72B43"/>
    <w:rsid w:val="00C72C5A"/>
    <w:rsid w:val="00C73CD6"/>
    <w:rsid w:val="00C7434B"/>
    <w:rsid w:val="00C74D8E"/>
    <w:rsid w:val="00C74EA0"/>
    <w:rsid w:val="00C74F08"/>
    <w:rsid w:val="00C75264"/>
    <w:rsid w:val="00C75810"/>
    <w:rsid w:val="00C7582C"/>
    <w:rsid w:val="00C758B0"/>
    <w:rsid w:val="00C75D9C"/>
    <w:rsid w:val="00C76164"/>
    <w:rsid w:val="00C76256"/>
    <w:rsid w:val="00C769D2"/>
    <w:rsid w:val="00C76A20"/>
    <w:rsid w:val="00C76BAD"/>
    <w:rsid w:val="00C770E3"/>
    <w:rsid w:val="00C77219"/>
    <w:rsid w:val="00C779AD"/>
    <w:rsid w:val="00C800F9"/>
    <w:rsid w:val="00C8057A"/>
    <w:rsid w:val="00C80679"/>
    <w:rsid w:val="00C80751"/>
    <w:rsid w:val="00C809CA"/>
    <w:rsid w:val="00C80D36"/>
    <w:rsid w:val="00C81768"/>
    <w:rsid w:val="00C83C68"/>
    <w:rsid w:val="00C83FE3"/>
    <w:rsid w:val="00C84A53"/>
    <w:rsid w:val="00C84D77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A67"/>
    <w:rsid w:val="00CA0DBA"/>
    <w:rsid w:val="00CA0FF3"/>
    <w:rsid w:val="00CA112E"/>
    <w:rsid w:val="00CA17F3"/>
    <w:rsid w:val="00CA214F"/>
    <w:rsid w:val="00CA293C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B01BE"/>
    <w:rsid w:val="00CB024B"/>
    <w:rsid w:val="00CB05E0"/>
    <w:rsid w:val="00CB08B8"/>
    <w:rsid w:val="00CB0F1B"/>
    <w:rsid w:val="00CB1A1E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439"/>
    <w:rsid w:val="00CB5E53"/>
    <w:rsid w:val="00CB6277"/>
    <w:rsid w:val="00CB63BE"/>
    <w:rsid w:val="00CB686D"/>
    <w:rsid w:val="00CB6B89"/>
    <w:rsid w:val="00CB6E26"/>
    <w:rsid w:val="00CB734B"/>
    <w:rsid w:val="00CB7435"/>
    <w:rsid w:val="00CC05EF"/>
    <w:rsid w:val="00CC0ABA"/>
    <w:rsid w:val="00CC174C"/>
    <w:rsid w:val="00CC1B17"/>
    <w:rsid w:val="00CC1FE6"/>
    <w:rsid w:val="00CC2CC7"/>
    <w:rsid w:val="00CC31D3"/>
    <w:rsid w:val="00CC337E"/>
    <w:rsid w:val="00CC409F"/>
    <w:rsid w:val="00CC4574"/>
    <w:rsid w:val="00CC4AD7"/>
    <w:rsid w:val="00CC5507"/>
    <w:rsid w:val="00CC578C"/>
    <w:rsid w:val="00CC6107"/>
    <w:rsid w:val="00CC6A18"/>
    <w:rsid w:val="00CC6ACA"/>
    <w:rsid w:val="00CC6F9F"/>
    <w:rsid w:val="00CC748B"/>
    <w:rsid w:val="00CC7539"/>
    <w:rsid w:val="00CC7974"/>
    <w:rsid w:val="00CC7C33"/>
    <w:rsid w:val="00CC7D02"/>
    <w:rsid w:val="00CD07C8"/>
    <w:rsid w:val="00CD098E"/>
    <w:rsid w:val="00CD0CAB"/>
    <w:rsid w:val="00CD0EDF"/>
    <w:rsid w:val="00CD104E"/>
    <w:rsid w:val="00CD1D95"/>
    <w:rsid w:val="00CD25D3"/>
    <w:rsid w:val="00CD27B9"/>
    <w:rsid w:val="00CD2AA5"/>
    <w:rsid w:val="00CD2B40"/>
    <w:rsid w:val="00CD308C"/>
    <w:rsid w:val="00CD377C"/>
    <w:rsid w:val="00CD3B4A"/>
    <w:rsid w:val="00CD41AC"/>
    <w:rsid w:val="00CD46E9"/>
    <w:rsid w:val="00CD4E03"/>
    <w:rsid w:val="00CD5108"/>
    <w:rsid w:val="00CD541D"/>
    <w:rsid w:val="00CD55BF"/>
    <w:rsid w:val="00CD579B"/>
    <w:rsid w:val="00CD5BBE"/>
    <w:rsid w:val="00CD5E4A"/>
    <w:rsid w:val="00CD600F"/>
    <w:rsid w:val="00CD6024"/>
    <w:rsid w:val="00CD65D8"/>
    <w:rsid w:val="00CD67B7"/>
    <w:rsid w:val="00CD74C0"/>
    <w:rsid w:val="00CD76D2"/>
    <w:rsid w:val="00CD7709"/>
    <w:rsid w:val="00CD7BCD"/>
    <w:rsid w:val="00CD7EA1"/>
    <w:rsid w:val="00CD7F20"/>
    <w:rsid w:val="00CE06E8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A61"/>
    <w:rsid w:val="00CE55FB"/>
    <w:rsid w:val="00CE564A"/>
    <w:rsid w:val="00CE574A"/>
    <w:rsid w:val="00CE5CC1"/>
    <w:rsid w:val="00CE6250"/>
    <w:rsid w:val="00CE6765"/>
    <w:rsid w:val="00CE6BD2"/>
    <w:rsid w:val="00CE7A95"/>
    <w:rsid w:val="00CE7C0E"/>
    <w:rsid w:val="00CF0358"/>
    <w:rsid w:val="00CF081F"/>
    <w:rsid w:val="00CF1946"/>
    <w:rsid w:val="00CF1BCD"/>
    <w:rsid w:val="00CF1C9E"/>
    <w:rsid w:val="00CF1FE6"/>
    <w:rsid w:val="00CF2CEF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9BC"/>
    <w:rsid w:val="00CF5AF8"/>
    <w:rsid w:val="00CF5C88"/>
    <w:rsid w:val="00CF62EC"/>
    <w:rsid w:val="00CF63AA"/>
    <w:rsid w:val="00CF63C3"/>
    <w:rsid w:val="00CF6C9D"/>
    <w:rsid w:val="00CF7318"/>
    <w:rsid w:val="00CF79C1"/>
    <w:rsid w:val="00CF7AA0"/>
    <w:rsid w:val="00CF7CE0"/>
    <w:rsid w:val="00D00245"/>
    <w:rsid w:val="00D00C73"/>
    <w:rsid w:val="00D010CD"/>
    <w:rsid w:val="00D01146"/>
    <w:rsid w:val="00D0119F"/>
    <w:rsid w:val="00D017A9"/>
    <w:rsid w:val="00D02F08"/>
    <w:rsid w:val="00D0349C"/>
    <w:rsid w:val="00D04665"/>
    <w:rsid w:val="00D04C7F"/>
    <w:rsid w:val="00D05EF9"/>
    <w:rsid w:val="00D06127"/>
    <w:rsid w:val="00D0625F"/>
    <w:rsid w:val="00D06681"/>
    <w:rsid w:val="00D0681E"/>
    <w:rsid w:val="00D06B7B"/>
    <w:rsid w:val="00D074DC"/>
    <w:rsid w:val="00D07833"/>
    <w:rsid w:val="00D078A4"/>
    <w:rsid w:val="00D1026C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B0F"/>
    <w:rsid w:val="00D17BD9"/>
    <w:rsid w:val="00D17F6E"/>
    <w:rsid w:val="00D2118E"/>
    <w:rsid w:val="00D21AF2"/>
    <w:rsid w:val="00D21FBE"/>
    <w:rsid w:val="00D220B7"/>
    <w:rsid w:val="00D226A1"/>
    <w:rsid w:val="00D22865"/>
    <w:rsid w:val="00D22BC7"/>
    <w:rsid w:val="00D2335B"/>
    <w:rsid w:val="00D2355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C6C"/>
    <w:rsid w:val="00D27D23"/>
    <w:rsid w:val="00D30112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099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77E"/>
    <w:rsid w:val="00D4191D"/>
    <w:rsid w:val="00D42A56"/>
    <w:rsid w:val="00D42EFE"/>
    <w:rsid w:val="00D4357B"/>
    <w:rsid w:val="00D44A0F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F7E"/>
    <w:rsid w:val="00D52628"/>
    <w:rsid w:val="00D5274B"/>
    <w:rsid w:val="00D527A3"/>
    <w:rsid w:val="00D527F9"/>
    <w:rsid w:val="00D52E28"/>
    <w:rsid w:val="00D5321C"/>
    <w:rsid w:val="00D53D6B"/>
    <w:rsid w:val="00D53EB8"/>
    <w:rsid w:val="00D54183"/>
    <w:rsid w:val="00D54752"/>
    <w:rsid w:val="00D54B75"/>
    <w:rsid w:val="00D54D16"/>
    <w:rsid w:val="00D55C66"/>
    <w:rsid w:val="00D5653F"/>
    <w:rsid w:val="00D567C9"/>
    <w:rsid w:val="00D571EB"/>
    <w:rsid w:val="00D57C77"/>
    <w:rsid w:val="00D60715"/>
    <w:rsid w:val="00D608FC"/>
    <w:rsid w:val="00D60983"/>
    <w:rsid w:val="00D61AF6"/>
    <w:rsid w:val="00D63A4C"/>
    <w:rsid w:val="00D6413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49"/>
    <w:rsid w:val="00D70465"/>
    <w:rsid w:val="00D7053D"/>
    <w:rsid w:val="00D71C4E"/>
    <w:rsid w:val="00D7268C"/>
    <w:rsid w:val="00D72BF8"/>
    <w:rsid w:val="00D7385F"/>
    <w:rsid w:val="00D74E0E"/>
    <w:rsid w:val="00D7501A"/>
    <w:rsid w:val="00D75477"/>
    <w:rsid w:val="00D754EA"/>
    <w:rsid w:val="00D76B38"/>
    <w:rsid w:val="00D76DB4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87E"/>
    <w:rsid w:val="00D90BD9"/>
    <w:rsid w:val="00D912B1"/>
    <w:rsid w:val="00D914B2"/>
    <w:rsid w:val="00D91957"/>
    <w:rsid w:val="00D920C3"/>
    <w:rsid w:val="00D922D9"/>
    <w:rsid w:val="00D94282"/>
    <w:rsid w:val="00D942FA"/>
    <w:rsid w:val="00D94423"/>
    <w:rsid w:val="00D94D1F"/>
    <w:rsid w:val="00D94F5B"/>
    <w:rsid w:val="00D95080"/>
    <w:rsid w:val="00D958B4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EB0"/>
    <w:rsid w:val="00DA4D4E"/>
    <w:rsid w:val="00DA5168"/>
    <w:rsid w:val="00DA51BC"/>
    <w:rsid w:val="00DA5815"/>
    <w:rsid w:val="00DA59CE"/>
    <w:rsid w:val="00DA5B36"/>
    <w:rsid w:val="00DA5EA5"/>
    <w:rsid w:val="00DA6220"/>
    <w:rsid w:val="00DA62A0"/>
    <w:rsid w:val="00DA64EF"/>
    <w:rsid w:val="00DA6EB3"/>
    <w:rsid w:val="00DA752A"/>
    <w:rsid w:val="00DB053E"/>
    <w:rsid w:val="00DB0633"/>
    <w:rsid w:val="00DB093C"/>
    <w:rsid w:val="00DB09F7"/>
    <w:rsid w:val="00DB13AE"/>
    <w:rsid w:val="00DB1AFF"/>
    <w:rsid w:val="00DB21A0"/>
    <w:rsid w:val="00DB2592"/>
    <w:rsid w:val="00DB292C"/>
    <w:rsid w:val="00DB33E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DBF"/>
    <w:rsid w:val="00DC3D2F"/>
    <w:rsid w:val="00DC43BC"/>
    <w:rsid w:val="00DC4577"/>
    <w:rsid w:val="00DC481D"/>
    <w:rsid w:val="00DC4F49"/>
    <w:rsid w:val="00DC50B4"/>
    <w:rsid w:val="00DC57D8"/>
    <w:rsid w:val="00DC5B81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D0A"/>
    <w:rsid w:val="00DD2D13"/>
    <w:rsid w:val="00DD2F84"/>
    <w:rsid w:val="00DD3648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810"/>
    <w:rsid w:val="00DD7A68"/>
    <w:rsid w:val="00DD7E2E"/>
    <w:rsid w:val="00DD7EE6"/>
    <w:rsid w:val="00DD7F62"/>
    <w:rsid w:val="00DE0006"/>
    <w:rsid w:val="00DE0277"/>
    <w:rsid w:val="00DE02E4"/>
    <w:rsid w:val="00DE038B"/>
    <w:rsid w:val="00DE03C3"/>
    <w:rsid w:val="00DE0894"/>
    <w:rsid w:val="00DE0FE1"/>
    <w:rsid w:val="00DE1E3E"/>
    <w:rsid w:val="00DE2737"/>
    <w:rsid w:val="00DE279D"/>
    <w:rsid w:val="00DE3EB9"/>
    <w:rsid w:val="00DE3F0E"/>
    <w:rsid w:val="00DE403B"/>
    <w:rsid w:val="00DE4740"/>
    <w:rsid w:val="00DE4839"/>
    <w:rsid w:val="00DE48B7"/>
    <w:rsid w:val="00DE5D08"/>
    <w:rsid w:val="00DE602C"/>
    <w:rsid w:val="00DE6321"/>
    <w:rsid w:val="00DE65B1"/>
    <w:rsid w:val="00DE6E5E"/>
    <w:rsid w:val="00DE7753"/>
    <w:rsid w:val="00DE7DDA"/>
    <w:rsid w:val="00DF0343"/>
    <w:rsid w:val="00DF069A"/>
    <w:rsid w:val="00DF0827"/>
    <w:rsid w:val="00DF0AD7"/>
    <w:rsid w:val="00DF12B7"/>
    <w:rsid w:val="00DF13DE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6844"/>
    <w:rsid w:val="00DF6DE9"/>
    <w:rsid w:val="00DF72CA"/>
    <w:rsid w:val="00DF7CF3"/>
    <w:rsid w:val="00DF7D31"/>
    <w:rsid w:val="00E0044E"/>
    <w:rsid w:val="00E00A4C"/>
    <w:rsid w:val="00E00B77"/>
    <w:rsid w:val="00E00B84"/>
    <w:rsid w:val="00E015BE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D06"/>
    <w:rsid w:val="00E04EAC"/>
    <w:rsid w:val="00E04ED1"/>
    <w:rsid w:val="00E05181"/>
    <w:rsid w:val="00E06205"/>
    <w:rsid w:val="00E06685"/>
    <w:rsid w:val="00E06725"/>
    <w:rsid w:val="00E0685D"/>
    <w:rsid w:val="00E06BF3"/>
    <w:rsid w:val="00E06CAF"/>
    <w:rsid w:val="00E06D7A"/>
    <w:rsid w:val="00E06D86"/>
    <w:rsid w:val="00E06EAC"/>
    <w:rsid w:val="00E07703"/>
    <w:rsid w:val="00E07DD9"/>
    <w:rsid w:val="00E07E7A"/>
    <w:rsid w:val="00E07F35"/>
    <w:rsid w:val="00E10407"/>
    <w:rsid w:val="00E10CF8"/>
    <w:rsid w:val="00E10F28"/>
    <w:rsid w:val="00E11B51"/>
    <w:rsid w:val="00E11C9E"/>
    <w:rsid w:val="00E1244D"/>
    <w:rsid w:val="00E12505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23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20050"/>
    <w:rsid w:val="00E200FF"/>
    <w:rsid w:val="00E203C6"/>
    <w:rsid w:val="00E2072F"/>
    <w:rsid w:val="00E21458"/>
    <w:rsid w:val="00E2182D"/>
    <w:rsid w:val="00E21AEF"/>
    <w:rsid w:val="00E21C06"/>
    <w:rsid w:val="00E21CB1"/>
    <w:rsid w:val="00E220AB"/>
    <w:rsid w:val="00E225A3"/>
    <w:rsid w:val="00E229B2"/>
    <w:rsid w:val="00E231ED"/>
    <w:rsid w:val="00E23638"/>
    <w:rsid w:val="00E2378E"/>
    <w:rsid w:val="00E2457A"/>
    <w:rsid w:val="00E2565F"/>
    <w:rsid w:val="00E25C0E"/>
    <w:rsid w:val="00E25EB7"/>
    <w:rsid w:val="00E2665D"/>
    <w:rsid w:val="00E273A6"/>
    <w:rsid w:val="00E279A0"/>
    <w:rsid w:val="00E27DE2"/>
    <w:rsid w:val="00E30934"/>
    <w:rsid w:val="00E30BF2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1EC5"/>
    <w:rsid w:val="00E42563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3C29"/>
    <w:rsid w:val="00E552E0"/>
    <w:rsid w:val="00E553E6"/>
    <w:rsid w:val="00E55C2B"/>
    <w:rsid w:val="00E55E9D"/>
    <w:rsid w:val="00E56574"/>
    <w:rsid w:val="00E565A6"/>
    <w:rsid w:val="00E565B1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963"/>
    <w:rsid w:val="00E62ECA"/>
    <w:rsid w:val="00E631C3"/>
    <w:rsid w:val="00E63A7E"/>
    <w:rsid w:val="00E64188"/>
    <w:rsid w:val="00E643C8"/>
    <w:rsid w:val="00E64529"/>
    <w:rsid w:val="00E6452C"/>
    <w:rsid w:val="00E64CEF"/>
    <w:rsid w:val="00E659F2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F6"/>
    <w:rsid w:val="00E717C2"/>
    <w:rsid w:val="00E71A27"/>
    <w:rsid w:val="00E71D3E"/>
    <w:rsid w:val="00E72432"/>
    <w:rsid w:val="00E72636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A2"/>
    <w:rsid w:val="00E80E7C"/>
    <w:rsid w:val="00E8190A"/>
    <w:rsid w:val="00E827BC"/>
    <w:rsid w:val="00E82E60"/>
    <w:rsid w:val="00E832E7"/>
    <w:rsid w:val="00E839C0"/>
    <w:rsid w:val="00E84423"/>
    <w:rsid w:val="00E84501"/>
    <w:rsid w:val="00E84FE9"/>
    <w:rsid w:val="00E850B8"/>
    <w:rsid w:val="00E85892"/>
    <w:rsid w:val="00E85A60"/>
    <w:rsid w:val="00E85A6E"/>
    <w:rsid w:val="00E86362"/>
    <w:rsid w:val="00E863D2"/>
    <w:rsid w:val="00E86A67"/>
    <w:rsid w:val="00E86F84"/>
    <w:rsid w:val="00E872D2"/>
    <w:rsid w:val="00E87BD1"/>
    <w:rsid w:val="00E9015E"/>
    <w:rsid w:val="00E9033F"/>
    <w:rsid w:val="00E9067A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B82"/>
    <w:rsid w:val="00E97E82"/>
    <w:rsid w:val="00E97EE1"/>
    <w:rsid w:val="00E97F30"/>
    <w:rsid w:val="00EA007E"/>
    <w:rsid w:val="00EA0511"/>
    <w:rsid w:val="00EA0A04"/>
    <w:rsid w:val="00EA0E68"/>
    <w:rsid w:val="00EA125F"/>
    <w:rsid w:val="00EA1574"/>
    <w:rsid w:val="00EA16C0"/>
    <w:rsid w:val="00EA1B5F"/>
    <w:rsid w:val="00EA26BB"/>
    <w:rsid w:val="00EA2E0C"/>
    <w:rsid w:val="00EA2E3D"/>
    <w:rsid w:val="00EA3938"/>
    <w:rsid w:val="00EA3F31"/>
    <w:rsid w:val="00EA486E"/>
    <w:rsid w:val="00EA4E0E"/>
    <w:rsid w:val="00EA5186"/>
    <w:rsid w:val="00EA5227"/>
    <w:rsid w:val="00EA5FDD"/>
    <w:rsid w:val="00EA6369"/>
    <w:rsid w:val="00EA6494"/>
    <w:rsid w:val="00EA6860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361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AE6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71DD"/>
    <w:rsid w:val="00ED0822"/>
    <w:rsid w:val="00ED0D6E"/>
    <w:rsid w:val="00ED29FA"/>
    <w:rsid w:val="00ED2D0D"/>
    <w:rsid w:val="00ED2D1B"/>
    <w:rsid w:val="00ED32FD"/>
    <w:rsid w:val="00ED47D6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09C"/>
    <w:rsid w:val="00EE54F9"/>
    <w:rsid w:val="00EE5A93"/>
    <w:rsid w:val="00EE6842"/>
    <w:rsid w:val="00EE7848"/>
    <w:rsid w:val="00EE7EEB"/>
    <w:rsid w:val="00EF02C8"/>
    <w:rsid w:val="00EF04F2"/>
    <w:rsid w:val="00EF0561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0B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3355"/>
    <w:rsid w:val="00F04053"/>
    <w:rsid w:val="00F0438A"/>
    <w:rsid w:val="00F04CAE"/>
    <w:rsid w:val="00F05137"/>
    <w:rsid w:val="00F067E8"/>
    <w:rsid w:val="00F06DCC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118"/>
    <w:rsid w:val="00F11747"/>
    <w:rsid w:val="00F12228"/>
    <w:rsid w:val="00F12479"/>
    <w:rsid w:val="00F12865"/>
    <w:rsid w:val="00F12A42"/>
    <w:rsid w:val="00F12F79"/>
    <w:rsid w:val="00F13380"/>
    <w:rsid w:val="00F13AC2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342B"/>
    <w:rsid w:val="00F238D1"/>
    <w:rsid w:val="00F2499E"/>
    <w:rsid w:val="00F24B83"/>
    <w:rsid w:val="00F24C46"/>
    <w:rsid w:val="00F24D9B"/>
    <w:rsid w:val="00F24FC1"/>
    <w:rsid w:val="00F25470"/>
    <w:rsid w:val="00F25A40"/>
    <w:rsid w:val="00F26414"/>
    <w:rsid w:val="00F26991"/>
    <w:rsid w:val="00F26D19"/>
    <w:rsid w:val="00F26F5A"/>
    <w:rsid w:val="00F27276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2CE3"/>
    <w:rsid w:val="00F32F58"/>
    <w:rsid w:val="00F3320E"/>
    <w:rsid w:val="00F33646"/>
    <w:rsid w:val="00F33745"/>
    <w:rsid w:val="00F34064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6CE0"/>
    <w:rsid w:val="00F3700D"/>
    <w:rsid w:val="00F370B7"/>
    <w:rsid w:val="00F37178"/>
    <w:rsid w:val="00F37615"/>
    <w:rsid w:val="00F37928"/>
    <w:rsid w:val="00F37A78"/>
    <w:rsid w:val="00F40C11"/>
    <w:rsid w:val="00F40C8D"/>
    <w:rsid w:val="00F40D4E"/>
    <w:rsid w:val="00F4171B"/>
    <w:rsid w:val="00F41751"/>
    <w:rsid w:val="00F42497"/>
    <w:rsid w:val="00F42569"/>
    <w:rsid w:val="00F426D5"/>
    <w:rsid w:val="00F429B7"/>
    <w:rsid w:val="00F42B6D"/>
    <w:rsid w:val="00F42E96"/>
    <w:rsid w:val="00F436E4"/>
    <w:rsid w:val="00F43824"/>
    <w:rsid w:val="00F44755"/>
    <w:rsid w:val="00F450CC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47D"/>
    <w:rsid w:val="00F53902"/>
    <w:rsid w:val="00F539B7"/>
    <w:rsid w:val="00F53D67"/>
    <w:rsid w:val="00F53E64"/>
    <w:rsid w:val="00F54201"/>
    <w:rsid w:val="00F5473B"/>
    <w:rsid w:val="00F54EA0"/>
    <w:rsid w:val="00F55074"/>
    <w:rsid w:val="00F55218"/>
    <w:rsid w:val="00F5534C"/>
    <w:rsid w:val="00F55B31"/>
    <w:rsid w:val="00F55E68"/>
    <w:rsid w:val="00F55F83"/>
    <w:rsid w:val="00F5611F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6C9"/>
    <w:rsid w:val="00F642F9"/>
    <w:rsid w:val="00F64612"/>
    <w:rsid w:val="00F649DE"/>
    <w:rsid w:val="00F64F67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01A8"/>
    <w:rsid w:val="00F811FA"/>
    <w:rsid w:val="00F81229"/>
    <w:rsid w:val="00F8196A"/>
    <w:rsid w:val="00F8196F"/>
    <w:rsid w:val="00F81A1A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38CF"/>
    <w:rsid w:val="00F9421E"/>
    <w:rsid w:val="00F94969"/>
    <w:rsid w:val="00F94D79"/>
    <w:rsid w:val="00F94FC4"/>
    <w:rsid w:val="00F94FEB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0207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7018"/>
    <w:rsid w:val="00FB70BF"/>
    <w:rsid w:val="00FB7117"/>
    <w:rsid w:val="00FB7E1E"/>
    <w:rsid w:val="00FB7F82"/>
    <w:rsid w:val="00FB7F87"/>
    <w:rsid w:val="00FC04D5"/>
    <w:rsid w:val="00FC112D"/>
    <w:rsid w:val="00FC13EF"/>
    <w:rsid w:val="00FC18AD"/>
    <w:rsid w:val="00FC1E89"/>
    <w:rsid w:val="00FC2AE9"/>
    <w:rsid w:val="00FC2EAD"/>
    <w:rsid w:val="00FC38D3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4CEB"/>
    <w:rsid w:val="00FD51B0"/>
    <w:rsid w:val="00FD5504"/>
    <w:rsid w:val="00FD5CC3"/>
    <w:rsid w:val="00FD774E"/>
    <w:rsid w:val="00FD79CA"/>
    <w:rsid w:val="00FD7A76"/>
    <w:rsid w:val="00FD7DCE"/>
    <w:rsid w:val="00FE002A"/>
    <w:rsid w:val="00FE0BC7"/>
    <w:rsid w:val="00FE0C8A"/>
    <w:rsid w:val="00FE0F44"/>
    <w:rsid w:val="00FE15C2"/>
    <w:rsid w:val="00FE18DF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7A1"/>
    <w:rsid w:val="00FE38ED"/>
    <w:rsid w:val="00FE3AA4"/>
    <w:rsid w:val="00FE3BC5"/>
    <w:rsid w:val="00FE5703"/>
    <w:rsid w:val="00FE5782"/>
    <w:rsid w:val="00FE5F50"/>
    <w:rsid w:val="00FE6123"/>
    <w:rsid w:val="00FE6BDC"/>
    <w:rsid w:val="00FE6D28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4C0C"/>
    <w:rsid w:val="00FF5A2B"/>
    <w:rsid w:val="00FF6166"/>
    <w:rsid w:val="00FF6294"/>
    <w:rsid w:val="00FF6309"/>
    <w:rsid w:val="00FF63A9"/>
    <w:rsid w:val="00FF65D4"/>
    <w:rsid w:val="00FF7018"/>
    <w:rsid w:val="00FF7305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420</Words>
  <Characters>1669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Somjai, Nigonyanont</cp:lastModifiedBy>
  <cp:revision>4</cp:revision>
  <cp:lastPrinted>2021-08-09T13:47:00Z</cp:lastPrinted>
  <dcterms:created xsi:type="dcterms:W3CDTF">2021-08-09T15:56:00Z</dcterms:created>
  <dcterms:modified xsi:type="dcterms:W3CDTF">2021-08-09T21:40:00Z</dcterms:modified>
</cp:coreProperties>
</file>