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61316A" w14:textId="77777777" w:rsidR="00644987" w:rsidRPr="00484E9F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  <w:r w:rsidRPr="00484E9F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484E9F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484E9F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13B1762B" w14:textId="77777777" w:rsidR="00644987" w:rsidRPr="00484E9F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4E9D34BE" w14:textId="3385CF98" w:rsidR="004B71BE" w:rsidRPr="00484E9F" w:rsidRDefault="00644987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Theme="majorBidi" w:hAnsiTheme="majorBidi" w:cstheme="majorBidi"/>
          <w:sz w:val="30"/>
          <w:szCs w:val="30"/>
        </w:rPr>
      </w:pPr>
      <w:r w:rsidRPr="00484E9F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  <w:r w:rsidR="004B71BE" w:rsidRPr="00484E9F">
        <w:rPr>
          <w:rFonts w:asciiTheme="majorBidi" w:hAnsiTheme="majorBidi" w:cstheme="majorBidi"/>
          <w:sz w:val="30"/>
          <w:szCs w:val="30"/>
          <w:cs/>
        </w:rPr>
        <w:t>ระหว่างกาล</w:t>
      </w:r>
    </w:p>
    <w:p w14:paraId="7FFD3E6D" w14:textId="07AEF224" w:rsidR="007D1CDE" w:rsidRPr="00484E9F" w:rsidRDefault="007D1CDE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Theme="majorBidi" w:hAnsiTheme="majorBidi" w:cstheme="majorBidi"/>
          <w:sz w:val="30"/>
          <w:szCs w:val="30"/>
        </w:rPr>
      </w:pPr>
      <w:r w:rsidRPr="00484E9F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</w:t>
      </w:r>
      <w:r w:rsidR="007F10FD">
        <w:rPr>
          <w:rFonts w:asciiTheme="majorBidi" w:hAnsiTheme="majorBidi" w:cstheme="majorBidi" w:hint="cs"/>
          <w:sz w:val="30"/>
          <w:szCs w:val="30"/>
          <w:cs/>
        </w:rPr>
        <w:t>น</w:t>
      </w:r>
    </w:p>
    <w:p w14:paraId="06D0906E" w14:textId="273B27E9" w:rsidR="00644987" w:rsidRPr="00C61265" w:rsidRDefault="005503D9" w:rsidP="00C61265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Theme="majorBidi" w:hAnsiTheme="majorBidi" w:cstheme="majorBidi"/>
          <w:sz w:val="30"/>
          <w:szCs w:val="30"/>
          <w:cs/>
        </w:rPr>
      </w:pPr>
      <w:r w:rsidRPr="00484E9F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="00644987" w:rsidRPr="00C61265">
        <w:rPr>
          <w:rFonts w:asciiTheme="majorBidi" w:hAnsiTheme="majorBidi" w:cstheme="majorBidi"/>
          <w:sz w:val="30"/>
          <w:szCs w:val="30"/>
          <w:cs/>
        </w:rPr>
        <w:tab/>
      </w:r>
      <w:r w:rsidR="00644987" w:rsidRPr="00C61265">
        <w:rPr>
          <w:rFonts w:asciiTheme="majorBidi" w:hAnsiTheme="majorBidi" w:cstheme="majorBidi"/>
          <w:sz w:val="30"/>
          <w:szCs w:val="30"/>
          <w:cs/>
        </w:rPr>
        <w:tab/>
      </w:r>
    </w:p>
    <w:p w14:paraId="0A417A45" w14:textId="1D6246AF" w:rsidR="007D1CDE" w:rsidRPr="00484E9F" w:rsidRDefault="007D1CDE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Theme="majorBidi" w:hAnsiTheme="majorBidi" w:cstheme="majorBidi"/>
          <w:sz w:val="30"/>
          <w:szCs w:val="30"/>
        </w:rPr>
      </w:pPr>
      <w:r w:rsidRPr="00484E9F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340105" w:rsidRPr="00484E9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0105" w:rsidRPr="00484E9F">
        <w:rPr>
          <w:rFonts w:asciiTheme="majorBidi" w:hAnsiTheme="majorBidi" w:cstheme="majorBidi"/>
          <w:sz w:val="30"/>
          <w:szCs w:val="30"/>
        </w:rPr>
        <w:t xml:space="preserve">/ </w:t>
      </w:r>
      <w:r w:rsidR="00340105" w:rsidRPr="00484E9F">
        <w:rPr>
          <w:rFonts w:asciiTheme="majorBidi" w:hAnsiTheme="majorBidi" w:cstheme="majorBidi"/>
          <w:sz w:val="30"/>
          <w:szCs w:val="30"/>
          <w:cs/>
          <w:lang w:eastAsia="ja-JP"/>
        </w:rPr>
        <w:t>สินทรัพย์สิทธิการใช้</w:t>
      </w:r>
    </w:p>
    <w:p w14:paraId="0CFC6649" w14:textId="77777777" w:rsidR="007F4F4E" w:rsidRPr="00484E9F" w:rsidRDefault="007F4F4E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Theme="majorBidi" w:hAnsiTheme="majorBidi" w:cstheme="majorBidi"/>
          <w:sz w:val="30"/>
          <w:szCs w:val="30"/>
        </w:rPr>
      </w:pPr>
      <w:r w:rsidRPr="00484E9F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</w:p>
    <w:p w14:paraId="1F916A78" w14:textId="3A01E49D" w:rsidR="00315926" w:rsidRDefault="00315926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Theme="majorBidi" w:hAnsiTheme="majorBidi" w:cstheme="majorBidi"/>
          <w:sz w:val="30"/>
          <w:szCs w:val="30"/>
        </w:rPr>
      </w:pPr>
      <w:r w:rsidRPr="00484E9F">
        <w:rPr>
          <w:rFonts w:asciiTheme="majorBidi" w:hAnsiTheme="majorBidi" w:cstheme="majorBidi"/>
          <w:sz w:val="30"/>
          <w:szCs w:val="30"/>
          <w:cs/>
        </w:rPr>
        <w:t>ส่วนงานดำเนินงานและการจำแนกรายได้</w:t>
      </w:r>
    </w:p>
    <w:p w14:paraId="75AC33AC" w14:textId="3485B35D" w:rsidR="00CC7D02" w:rsidRDefault="002259ED" w:rsidP="00CC7D0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64F2D90E" w14:textId="3D98E851" w:rsidR="002259ED" w:rsidRPr="00CC7D02" w:rsidRDefault="002259ED" w:rsidP="00CC7D0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ภาษีเงินได้</w:t>
      </w:r>
    </w:p>
    <w:p w14:paraId="6DBB0065" w14:textId="77777777" w:rsidR="003A4FEE" w:rsidRPr="00484E9F" w:rsidRDefault="003A4FEE" w:rsidP="003A4FE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Theme="majorBidi" w:hAnsiTheme="majorBidi" w:cstheme="majorBidi"/>
          <w:sz w:val="30"/>
          <w:szCs w:val="30"/>
        </w:rPr>
      </w:pPr>
      <w:r w:rsidRPr="00484E9F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3A0B22E5" w14:textId="77777777" w:rsidR="003A4FEE" w:rsidRPr="00484E9F" w:rsidRDefault="003A4FEE" w:rsidP="003A4FE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Theme="majorBidi" w:hAnsiTheme="majorBidi" w:cstheme="majorBidi"/>
          <w:sz w:val="30"/>
          <w:szCs w:val="30"/>
        </w:rPr>
      </w:pPr>
      <w:r w:rsidRPr="00484E9F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7F80668F" w14:textId="77777777" w:rsidR="00EF3C33" w:rsidRPr="00484E9F" w:rsidRDefault="00EF3C33" w:rsidP="00EF3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Theme="majorBidi" w:hAnsiTheme="majorBidi" w:cstheme="majorBidi"/>
          <w:sz w:val="30"/>
          <w:szCs w:val="30"/>
        </w:rPr>
      </w:pPr>
    </w:p>
    <w:p w14:paraId="7BEB684B" w14:textId="77777777" w:rsidR="00B157B3" w:rsidRPr="00484E9F" w:rsidRDefault="00B157B3" w:rsidP="00B15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Theme="majorBidi" w:hAnsiTheme="majorBidi" w:cstheme="majorBidi"/>
          <w:sz w:val="30"/>
          <w:szCs w:val="30"/>
        </w:rPr>
      </w:pPr>
    </w:p>
    <w:p w14:paraId="753754AE" w14:textId="77777777" w:rsidR="00523E37" w:rsidRPr="00456DA3" w:rsidRDefault="0064498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484E9F">
        <w:rPr>
          <w:rFonts w:asciiTheme="majorBidi" w:hAnsiTheme="majorBidi" w:cstheme="majorBidi"/>
          <w:sz w:val="30"/>
          <w:szCs w:val="30"/>
          <w:cs/>
        </w:rPr>
        <w:br w:type="page"/>
      </w:r>
      <w:r w:rsidR="00523E37" w:rsidRPr="00484E9F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</w:t>
      </w:r>
      <w:r w:rsidR="00523E37" w:rsidRPr="00456DA3">
        <w:rPr>
          <w:rFonts w:asciiTheme="majorBidi" w:hAnsiTheme="majorBidi" w:cstheme="majorBidi"/>
          <w:sz w:val="30"/>
          <w:szCs w:val="30"/>
          <w:cs/>
        </w:rPr>
        <w:t>ประกอบงบการเงินเป็นส่วนหนึ่งของงบการเงินระหว่างกาลนี้</w:t>
      </w:r>
    </w:p>
    <w:p w14:paraId="66B89636" w14:textId="77777777" w:rsidR="00523E37" w:rsidRPr="00456DA3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2679153" w14:textId="28ADFD2B" w:rsidR="00523E37" w:rsidRPr="00456DA3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56DA3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972331" w:rsidRPr="00456D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72331" w:rsidRPr="00456DA3">
        <w:rPr>
          <w:rFonts w:asciiTheme="majorBidi" w:hAnsiTheme="majorBidi" w:cstheme="majorBidi"/>
          <w:sz w:val="30"/>
          <w:szCs w:val="30"/>
        </w:rPr>
        <w:t xml:space="preserve">10 </w:t>
      </w:r>
      <w:r w:rsidR="00E659F2" w:rsidRPr="00456DA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สิงหาคม </w:t>
      </w:r>
      <w:r w:rsidR="005955E3" w:rsidRPr="00456DA3">
        <w:rPr>
          <w:rFonts w:asciiTheme="majorBidi" w:hAnsiTheme="majorBidi" w:cstheme="majorBidi"/>
          <w:sz w:val="30"/>
          <w:szCs w:val="30"/>
        </w:rPr>
        <w:t>2564</w:t>
      </w:r>
    </w:p>
    <w:p w14:paraId="3B98005E" w14:textId="77777777" w:rsidR="00F370B7" w:rsidRPr="00456DA3" w:rsidRDefault="00F370B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36EB205C" w14:textId="77777777" w:rsidR="00523E37" w:rsidRPr="00456DA3" w:rsidRDefault="00523E37" w:rsidP="00523E37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ind w:hanging="900"/>
        <w:rPr>
          <w:rFonts w:asciiTheme="majorBidi" w:hAnsiTheme="majorBidi" w:cstheme="majorBidi"/>
          <w:sz w:val="30"/>
          <w:szCs w:val="30"/>
        </w:rPr>
      </w:pPr>
      <w:r w:rsidRPr="00456DA3">
        <w:rPr>
          <w:rFonts w:asciiTheme="majorBidi" w:hAnsiTheme="majorBidi" w:cstheme="majorBidi"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1A4A1710" w14:textId="77777777" w:rsidR="00523E37" w:rsidRPr="00456DA3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27637A96" w14:textId="1FF2DDF4" w:rsidR="00523E37" w:rsidRPr="00456DA3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56DA3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456DA3">
        <w:rPr>
          <w:rFonts w:asciiTheme="majorBidi" w:hAnsiTheme="majorBidi" w:cstheme="majorBidi"/>
          <w:sz w:val="30"/>
          <w:szCs w:val="30"/>
        </w:rPr>
        <w:br/>
      </w:r>
      <w:r w:rsidRPr="00456DA3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Pr="00456DA3">
        <w:rPr>
          <w:rFonts w:asciiTheme="majorBidi" w:hAnsiTheme="majorBidi" w:cstheme="majorBidi"/>
          <w:sz w:val="30"/>
          <w:szCs w:val="30"/>
        </w:rPr>
        <w:br/>
      </w:r>
      <w:r w:rsidRPr="00456DA3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456DA3">
        <w:rPr>
          <w:rFonts w:asciiTheme="majorBidi" w:hAnsiTheme="majorBidi" w:cstheme="majorBidi"/>
          <w:sz w:val="30"/>
          <w:szCs w:val="30"/>
        </w:rPr>
        <w:t xml:space="preserve">34 </w:t>
      </w:r>
      <w:r w:rsidRPr="00456DA3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456DA3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456DA3">
        <w:rPr>
          <w:rFonts w:asciiTheme="majorBidi" w:hAnsiTheme="majorBidi" w:cstheme="majorBidi"/>
          <w:sz w:val="30"/>
          <w:szCs w:val="30"/>
        </w:rPr>
        <w:t xml:space="preserve"> </w:t>
      </w:r>
      <w:r w:rsidRPr="00456DA3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456DA3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456DA3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456DA3">
        <w:rPr>
          <w:rFonts w:asciiTheme="majorBidi" w:hAnsiTheme="majorBidi" w:cstheme="majorBidi"/>
          <w:sz w:val="30"/>
          <w:szCs w:val="30"/>
        </w:rPr>
        <w:t xml:space="preserve"> </w:t>
      </w:r>
      <w:r w:rsidR="00F370B7" w:rsidRPr="00456DA3">
        <w:rPr>
          <w:rFonts w:ascii="Angsana New" w:eastAsia="Times New Roman" w:hAnsi="Angsana New" w:hint="cs"/>
          <w:sz w:val="30"/>
          <w:szCs w:val="30"/>
          <w:cs/>
        </w:rPr>
        <w:t>โดย</w:t>
      </w:r>
      <w:r w:rsidR="00F370B7" w:rsidRPr="00456DA3">
        <w:rPr>
          <w:rFonts w:ascii="Angsana New" w:eastAsia="Times New Roman" w:hAnsi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</w:t>
      </w:r>
      <w:r w:rsidR="00DF6844">
        <w:rPr>
          <w:rFonts w:ascii="Angsana New" w:eastAsia="Times New Roman" w:hAnsi="Angsana New"/>
          <w:sz w:val="30"/>
          <w:szCs w:val="30"/>
        </w:rPr>
        <w:br/>
      </w:r>
      <w:r w:rsidR="00F370B7" w:rsidRPr="00456DA3">
        <w:rPr>
          <w:rFonts w:ascii="Angsana New" w:eastAsia="Times New Roman" w:hAnsi="Angsana New"/>
          <w:sz w:val="30"/>
          <w:szCs w:val="30"/>
          <w:cs/>
        </w:rPr>
        <w:t>ที่ได้นำเสนอไปแล้วในงบการเงินประจำปี</w:t>
      </w:r>
      <w:r w:rsidR="00F370B7" w:rsidRPr="00456DA3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F370B7" w:rsidRPr="00456DA3">
        <w:rPr>
          <w:rFonts w:ascii="Angsana New" w:eastAsia="Times New Roman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</w:t>
      </w:r>
      <w:r w:rsidR="00F370B7" w:rsidRPr="001A214B">
        <w:rPr>
          <w:rFonts w:ascii="Angsana New" w:eastAsia="Times New Roman" w:hAnsi="Angsana New"/>
          <w:sz w:val="30"/>
          <w:szCs w:val="30"/>
          <w:cs/>
        </w:rPr>
        <w:t>และบริษัทย่อย</w:t>
      </w:r>
      <w:r w:rsidR="00F370B7" w:rsidRPr="00456DA3">
        <w:rPr>
          <w:rFonts w:ascii="Angsana New" w:eastAsia="Times New Roman" w:hAnsi="Angsana New"/>
          <w:sz w:val="30"/>
          <w:szCs w:val="30"/>
          <w:cs/>
        </w:rPr>
        <w:t>สำหรับปีสิ้นสุดวันที่</w:t>
      </w:r>
      <w:r w:rsidR="00F370B7" w:rsidRPr="00456DA3">
        <w:rPr>
          <w:rFonts w:ascii="Angsana New" w:eastAsia="Times New Roman" w:hAnsi="Angsana New"/>
          <w:sz w:val="30"/>
          <w:szCs w:val="30"/>
        </w:rPr>
        <w:t xml:space="preserve"> 31 </w:t>
      </w:r>
      <w:r w:rsidR="00F370B7" w:rsidRPr="00456DA3">
        <w:rPr>
          <w:rFonts w:ascii="Angsana New" w:eastAsia="Times New Roman" w:hAnsi="Angsana New"/>
          <w:sz w:val="30"/>
          <w:szCs w:val="30"/>
          <w:cs/>
        </w:rPr>
        <w:t>ธันวาคม</w:t>
      </w:r>
      <w:r w:rsidR="00F370B7" w:rsidRPr="00456DA3">
        <w:rPr>
          <w:rFonts w:ascii="Angsana New" w:eastAsia="Times New Roman" w:hAnsi="Angsana New"/>
          <w:sz w:val="30"/>
          <w:szCs w:val="30"/>
        </w:rPr>
        <w:t xml:space="preserve"> 2563</w:t>
      </w:r>
    </w:p>
    <w:p w14:paraId="2E6281B1" w14:textId="636391AE" w:rsidR="00523E37" w:rsidRPr="00456DA3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7DD8A4D6" w14:textId="4E99A482" w:rsidR="00F370B7" w:rsidRPr="00456DA3" w:rsidRDefault="00F370B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56DA3">
        <w:rPr>
          <w:rFonts w:ascii="Angsana New" w:eastAsia="Times New Roman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Pr="002F4ACB">
        <w:rPr>
          <w:rFonts w:ascii="Angsana New" w:eastAsia="Times New Roman" w:hAnsi="Angsana New"/>
          <w:sz w:val="30"/>
          <w:szCs w:val="30"/>
          <w:cs/>
        </w:rPr>
        <w:t>กลุ่มบริษัท</w:t>
      </w:r>
      <w:r w:rsidRPr="00456DA3">
        <w:rPr>
          <w:rFonts w:ascii="Angsana New" w:eastAsia="Times New Roman" w:hAnsi="Angsana New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456DA3">
        <w:rPr>
          <w:rFonts w:ascii="Angsana New" w:eastAsia="Times New Roman" w:hAnsi="Angsana New" w:hint="cs"/>
          <w:sz w:val="30"/>
          <w:szCs w:val="30"/>
          <w:cs/>
        </w:rPr>
        <w:t>ที่</w:t>
      </w:r>
      <w:r w:rsidRPr="00456DA3">
        <w:rPr>
          <w:rFonts w:ascii="Angsana New" w:eastAsia="Times New Roman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456DA3">
        <w:rPr>
          <w:rFonts w:ascii="Angsana New" w:eastAsia="Times New Roman" w:hAnsi="Angsana New" w:hint="cs"/>
          <w:sz w:val="30"/>
          <w:szCs w:val="30"/>
          <w:cs/>
        </w:rPr>
        <w:t>ไว้</w:t>
      </w:r>
      <w:r w:rsidRPr="00456DA3">
        <w:rPr>
          <w:rFonts w:ascii="Angsana New" w:eastAsia="Times New Roman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456DA3">
        <w:rPr>
          <w:rFonts w:ascii="Angsana New" w:eastAsia="Times New Roman" w:hAnsi="Angsana New"/>
          <w:sz w:val="30"/>
          <w:szCs w:val="30"/>
        </w:rPr>
        <w:t xml:space="preserve">31 </w:t>
      </w:r>
      <w:r w:rsidRPr="00456DA3">
        <w:rPr>
          <w:rFonts w:ascii="Angsana New" w:eastAsia="Times New Roman" w:hAnsi="Angsana New"/>
          <w:sz w:val="30"/>
          <w:szCs w:val="30"/>
          <w:cs/>
        </w:rPr>
        <w:t xml:space="preserve">ธันวาคม </w:t>
      </w:r>
      <w:r w:rsidRPr="00456DA3">
        <w:rPr>
          <w:rFonts w:ascii="Angsana New" w:eastAsia="Times New Roman" w:hAnsi="Angsana New"/>
          <w:sz w:val="30"/>
          <w:szCs w:val="30"/>
        </w:rPr>
        <w:t>2563</w:t>
      </w:r>
    </w:p>
    <w:p w14:paraId="46EFAA7C" w14:textId="77777777" w:rsidR="00F370B7" w:rsidRPr="00456DA3" w:rsidRDefault="00F370B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343BF54A" w14:textId="77777777" w:rsidR="00523E37" w:rsidRPr="00456DA3" w:rsidRDefault="00523E37" w:rsidP="00523E37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ind w:hanging="900"/>
        <w:rPr>
          <w:rFonts w:asciiTheme="majorBidi" w:hAnsiTheme="majorBidi" w:cstheme="majorBidi"/>
          <w:sz w:val="30"/>
          <w:szCs w:val="30"/>
        </w:rPr>
      </w:pPr>
      <w:r w:rsidRPr="00456DA3">
        <w:rPr>
          <w:rFonts w:asciiTheme="majorBidi" w:hAnsiTheme="majorBidi" w:cstheme="majorBidi"/>
          <w:sz w:val="30"/>
          <w:szCs w:val="30"/>
          <w:cs/>
        </w:rPr>
        <w:t xml:space="preserve">บุคคลหรือกิจการที่เกี่ยวข้องกัน </w:t>
      </w:r>
    </w:p>
    <w:p w14:paraId="7B3DEE32" w14:textId="61286AA0" w:rsidR="00523E37" w:rsidRPr="00B474A3" w:rsidRDefault="00523E37" w:rsidP="00523E37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668F5EBB" w14:textId="72DBC368" w:rsidR="00BD3C5F" w:rsidRDefault="00BD3C5F" w:rsidP="007F067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31585">
        <w:rPr>
          <w:rFonts w:ascii="Angsana New" w:hAnsi="Angsana New" w:hint="cs"/>
          <w:sz w:val="30"/>
          <w:szCs w:val="30"/>
          <w:cs/>
        </w:rPr>
        <w:t xml:space="preserve">ความสัมพันธ์กับผู้บริหารสำคัญและบุคคลหรือกิจการที่เกี่ยวข้องกันอื่น และนโยบายการกำหนดราคาสำหรับรายการกับบุคคลหรือกิจการที่เกี่ยวข้องกันแต่ละประเภท ไม่มีการเปลี่ยนแปลงอย่างมีสาระสำคัญจากงบการเงินสำหรับปีสิ้นสุดวันที่ </w:t>
      </w:r>
      <w:r w:rsidRPr="00A07F52">
        <w:rPr>
          <w:rFonts w:ascii="Angsana New" w:hAnsi="Angsana New"/>
          <w:sz w:val="30"/>
          <w:szCs w:val="30"/>
        </w:rPr>
        <w:t xml:space="preserve">31 </w:t>
      </w:r>
      <w:r w:rsidRPr="00E017A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017A5">
        <w:rPr>
          <w:rFonts w:ascii="Angsana New" w:hAnsi="Angsana New"/>
          <w:sz w:val="30"/>
          <w:szCs w:val="30"/>
        </w:rPr>
        <w:t>2563</w:t>
      </w:r>
    </w:p>
    <w:p w14:paraId="74257830" w14:textId="77777777" w:rsidR="00A36B3A" w:rsidRPr="00B474A3" w:rsidRDefault="00A36B3A" w:rsidP="00A36B3A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1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044"/>
        <w:gridCol w:w="261"/>
        <w:gridCol w:w="1045"/>
        <w:gridCol w:w="271"/>
        <w:gridCol w:w="6"/>
        <w:gridCol w:w="1034"/>
        <w:gridCol w:w="273"/>
        <w:gridCol w:w="1056"/>
      </w:tblGrid>
      <w:tr w:rsidR="003F1ED3" w:rsidRPr="00484E9F" w14:paraId="48956179" w14:textId="77777777" w:rsidTr="003F1ED3">
        <w:trPr>
          <w:tblHeader/>
        </w:trPr>
        <w:tc>
          <w:tcPr>
            <w:tcW w:w="2273" w:type="pct"/>
          </w:tcPr>
          <w:p w14:paraId="60C4B7F4" w14:textId="5336AE1C" w:rsidR="00A36B3A" w:rsidRPr="000B28B0" w:rsidRDefault="00F37615" w:rsidP="00B474A3">
            <w:pPr>
              <w:tabs>
                <w:tab w:val="clear" w:pos="3515"/>
                <w:tab w:val="clear" w:pos="3742"/>
                <w:tab w:val="left" w:pos="3494"/>
              </w:tabs>
              <w:spacing w:line="360" w:lineRule="exact"/>
              <w:ind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0B28B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84" w:type="pct"/>
            <w:gridSpan w:val="3"/>
          </w:tcPr>
          <w:p w14:paraId="75D2040C" w14:textId="77777777" w:rsidR="00A36B3A" w:rsidRPr="00484E9F" w:rsidRDefault="00A36B3A" w:rsidP="00B4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  <w:gridSpan w:val="2"/>
          </w:tcPr>
          <w:p w14:paraId="14F23C98" w14:textId="77777777" w:rsidR="00A36B3A" w:rsidRPr="00484E9F" w:rsidRDefault="00A36B3A" w:rsidP="00B4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pct"/>
            <w:gridSpan w:val="3"/>
          </w:tcPr>
          <w:p w14:paraId="2C0B4CFD" w14:textId="77777777" w:rsidR="00A36B3A" w:rsidRPr="00484E9F" w:rsidRDefault="00A36B3A" w:rsidP="00B4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1ED3" w:rsidRPr="00484E9F" w14:paraId="3933C490" w14:textId="77777777" w:rsidTr="003F1ED3">
        <w:trPr>
          <w:tblHeader/>
        </w:trPr>
        <w:tc>
          <w:tcPr>
            <w:tcW w:w="2273" w:type="pct"/>
          </w:tcPr>
          <w:p w14:paraId="25C93773" w14:textId="447B9FC6" w:rsidR="00A36B3A" w:rsidRPr="000B28B0" w:rsidRDefault="00A36B3A" w:rsidP="00525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B28B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0B28B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="00EE509C" w:rsidRPr="000B28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0B28B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71" w:type="pct"/>
            <w:shd w:val="clear" w:color="auto" w:fill="auto"/>
          </w:tcPr>
          <w:p w14:paraId="3360FE1C" w14:textId="26982CFD" w:rsidR="00A36B3A" w:rsidRPr="00484E9F" w:rsidRDefault="00A36B3A" w:rsidP="00B4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484E9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" w:type="pct"/>
            <w:shd w:val="clear" w:color="auto" w:fill="auto"/>
          </w:tcPr>
          <w:p w14:paraId="2B014F04" w14:textId="77777777" w:rsidR="00A36B3A" w:rsidRPr="00484E9F" w:rsidRDefault="00A36B3A" w:rsidP="00B4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6C4113EF" w14:textId="7D69899B" w:rsidR="00A36B3A" w:rsidRPr="00484E9F" w:rsidRDefault="00A36B3A" w:rsidP="00B4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484E9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8" w:type="pct"/>
            <w:shd w:val="clear" w:color="auto" w:fill="auto"/>
          </w:tcPr>
          <w:p w14:paraId="17A69C9B" w14:textId="77777777" w:rsidR="00A36B3A" w:rsidRPr="00484E9F" w:rsidRDefault="00A36B3A" w:rsidP="00B4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shd w:val="clear" w:color="auto" w:fill="auto"/>
          </w:tcPr>
          <w:p w14:paraId="6DD2A59F" w14:textId="6FFB60F0" w:rsidR="00A36B3A" w:rsidRPr="00484E9F" w:rsidRDefault="00A36B3A" w:rsidP="00B4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484E9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9" w:type="pct"/>
            <w:shd w:val="clear" w:color="auto" w:fill="auto"/>
          </w:tcPr>
          <w:p w14:paraId="4528B142" w14:textId="77777777" w:rsidR="00A36B3A" w:rsidRPr="00484E9F" w:rsidRDefault="00A36B3A" w:rsidP="00B4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5250B6A" w14:textId="62AE4A6C" w:rsidR="00A36B3A" w:rsidRPr="00484E9F" w:rsidRDefault="00A36B3A" w:rsidP="00B4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484E9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A36B3A" w:rsidRPr="00484E9F" w14:paraId="0A92F548" w14:textId="77777777" w:rsidTr="00DE48B7">
        <w:trPr>
          <w:tblHeader/>
        </w:trPr>
        <w:tc>
          <w:tcPr>
            <w:tcW w:w="2273" w:type="pct"/>
            <w:vAlign w:val="center"/>
          </w:tcPr>
          <w:p w14:paraId="1208A71A" w14:textId="77777777" w:rsidR="00A36B3A" w:rsidRPr="00484E9F" w:rsidRDefault="00A36B3A" w:rsidP="00B4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7" w:type="pct"/>
            <w:gridSpan w:val="8"/>
            <w:vAlign w:val="center"/>
          </w:tcPr>
          <w:p w14:paraId="70FF3B4D" w14:textId="77777777" w:rsidR="00A36B3A" w:rsidRPr="00484E9F" w:rsidRDefault="00A36B3A" w:rsidP="00B4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1ED3" w:rsidRPr="00484E9F" w14:paraId="45AC1129" w14:textId="77777777" w:rsidTr="003F1ED3">
        <w:tc>
          <w:tcPr>
            <w:tcW w:w="2273" w:type="pct"/>
          </w:tcPr>
          <w:p w14:paraId="42D88BD2" w14:textId="77777777" w:rsidR="00A36B3A" w:rsidRPr="00484E9F" w:rsidRDefault="00A36B3A" w:rsidP="00B47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0878C7C4" w14:textId="77777777" w:rsidR="00A36B3A" w:rsidRPr="00484E9F" w:rsidRDefault="00A36B3A" w:rsidP="00B4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C9460D4" w14:textId="77777777" w:rsidR="00A36B3A" w:rsidRPr="00484E9F" w:rsidRDefault="00A36B3A" w:rsidP="00B4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03536875" w14:textId="77777777" w:rsidR="00A36B3A" w:rsidRPr="00484E9F" w:rsidRDefault="00A36B3A" w:rsidP="00B4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1DAEFE6" w14:textId="77777777" w:rsidR="00A36B3A" w:rsidRPr="00484E9F" w:rsidRDefault="00A36B3A" w:rsidP="00B4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37322885" w14:textId="77777777" w:rsidR="00A36B3A" w:rsidRPr="00484E9F" w:rsidRDefault="00A36B3A" w:rsidP="00B4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A493842" w14:textId="77777777" w:rsidR="00A36B3A" w:rsidRPr="00484E9F" w:rsidRDefault="00A36B3A" w:rsidP="00B4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05FFE976" w14:textId="77777777" w:rsidR="00A36B3A" w:rsidRPr="00484E9F" w:rsidRDefault="00A36B3A" w:rsidP="00B4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4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1ED3" w:rsidRPr="00484E9F" w14:paraId="2C49CBDE" w14:textId="77777777" w:rsidTr="003F1ED3">
        <w:tc>
          <w:tcPr>
            <w:tcW w:w="2273" w:type="pct"/>
          </w:tcPr>
          <w:p w14:paraId="751B1BB2" w14:textId="77777777" w:rsidR="00434BE6" w:rsidRPr="00484E9F" w:rsidRDefault="00434BE6" w:rsidP="00B47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1" w:type="pct"/>
          </w:tcPr>
          <w:p w14:paraId="2C0278A5" w14:textId="67CE1446" w:rsidR="00434BE6" w:rsidRPr="00484E9F" w:rsidRDefault="00434BE6" w:rsidP="00B4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5DB2AE1" w14:textId="77777777" w:rsidR="00434BE6" w:rsidRPr="00484E9F" w:rsidRDefault="00434BE6" w:rsidP="00B4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7408EAE1" w14:textId="77777777" w:rsidR="00434BE6" w:rsidRPr="00484E9F" w:rsidRDefault="00434BE6" w:rsidP="00B4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5279E5F" w14:textId="77777777" w:rsidR="00434BE6" w:rsidRPr="00484E9F" w:rsidRDefault="00434BE6" w:rsidP="00B4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400" w:lineRule="exac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2BF353E4" w14:textId="6AE58A4C" w:rsidR="00434BE6" w:rsidRPr="00484E9F" w:rsidRDefault="0079782F" w:rsidP="00B4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949</w:t>
            </w:r>
          </w:p>
        </w:tc>
        <w:tc>
          <w:tcPr>
            <w:tcW w:w="149" w:type="pct"/>
          </w:tcPr>
          <w:p w14:paraId="30E62034" w14:textId="77777777" w:rsidR="00434BE6" w:rsidRPr="00484E9F" w:rsidRDefault="00434BE6" w:rsidP="00B4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076E4495" w14:textId="5EAD4E2D" w:rsidR="00434BE6" w:rsidRPr="00484E9F" w:rsidRDefault="00434BE6" w:rsidP="00886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443</w:t>
            </w:r>
          </w:p>
        </w:tc>
      </w:tr>
      <w:tr w:rsidR="003F1ED3" w:rsidRPr="00484E9F" w14:paraId="41BC4A86" w14:textId="77777777" w:rsidTr="003F1ED3">
        <w:tc>
          <w:tcPr>
            <w:tcW w:w="2273" w:type="pct"/>
          </w:tcPr>
          <w:p w14:paraId="261EBEEB" w14:textId="77777777" w:rsidR="00434BE6" w:rsidRPr="00484E9F" w:rsidRDefault="00434BE6" w:rsidP="00B47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1" w:type="pct"/>
          </w:tcPr>
          <w:p w14:paraId="048F0ADA" w14:textId="67ECB245" w:rsidR="00434BE6" w:rsidRPr="00484E9F" w:rsidRDefault="00434BE6" w:rsidP="00B4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E9FF9A0" w14:textId="77777777" w:rsidR="00434BE6" w:rsidRPr="00484E9F" w:rsidRDefault="00434BE6" w:rsidP="00B4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5A386450" w14:textId="77777777" w:rsidR="00434BE6" w:rsidRPr="00484E9F" w:rsidRDefault="00434BE6" w:rsidP="00B4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06D2E33" w14:textId="77777777" w:rsidR="00434BE6" w:rsidRPr="00484E9F" w:rsidRDefault="00434BE6" w:rsidP="00B4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400" w:lineRule="exac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37922BE6" w14:textId="18C897D3" w:rsidR="00434BE6" w:rsidRPr="00484E9F" w:rsidRDefault="0079782F" w:rsidP="00B4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D29FA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D29FA">
              <w:rPr>
                <w:rFonts w:asciiTheme="majorBidi" w:hAnsiTheme="majorBidi" w:cstheme="majorBidi"/>
                <w:sz w:val="30"/>
                <w:szCs w:val="30"/>
              </w:rPr>
              <w:t>966</w:t>
            </w:r>
          </w:p>
        </w:tc>
        <w:tc>
          <w:tcPr>
            <w:tcW w:w="149" w:type="pct"/>
          </w:tcPr>
          <w:p w14:paraId="7DAAFA6E" w14:textId="77777777" w:rsidR="00434BE6" w:rsidRPr="00484E9F" w:rsidRDefault="00434BE6" w:rsidP="00B4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3565309" w14:textId="548457F2" w:rsidR="00434BE6" w:rsidRPr="00484E9F" w:rsidRDefault="00434BE6" w:rsidP="00886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322,831</w:t>
            </w:r>
          </w:p>
        </w:tc>
      </w:tr>
      <w:tr w:rsidR="003F1ED3" w:rsidRPr="00484E9F" w14:paraId="27015DE8" w14:textId="77777777" w:rsidTr="003F1ED3">
        <w:tc>
          <w:tcPr>
            <w:tcW w:w="2273" w:type="pct"/>
          </w:tcPr>
          <w:p w14:paraId="6F83D0BE" w14:textId="77777777" w:rsidR="00434BE6" w:rsidRPr="00FE6D28" w:rsidRDefault="00434BE6" w:rsidP="00B47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D28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571" w:type="pct"/>
          </w:tcPr>
          <w:p w14:paraId="2EEBEF9A" w14:textId="7E7FF008" w:rsidR="00434BE6" w:rsidRPr="00484E9F" w:rsidRDefault="00434BE6" w:rsidP="00B4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C53B40C" w14:textId="77777777" w:rsidR="00434BE6" w:rsidRPr="00484E9F" w:rsidRDefault="00434BE6" w:rsidP="00B4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222F06AE" w14:textId="77777777" w:rsidR="00434BE6" w:rsidRPr="00484E9F" w:rsidRDefault="00434BE6" w:rsidP="00B4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11FFE48" w14:textId="77777777" w:rsidR="00434BE6" w:rsidRPr="00484E9F" w:rsidRDefault="00434BE6" w:rsidP="00B4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400" w:lineRule="exac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436AC50E" w14:textId="20E37101" w:rsidR="00434BE6" w:rsidRPr="00484E9F" w:rsidRDefault="0079782F" w:rsidP="00B4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2,530</w:t>
            </w:r>
          </w:p>
        </w:tc>
        <w:tc>
          <w:tcPr>
            <w:tcW w:w="149" w:type="pct"/>
          </w:tcPr>
          <w:p w14:paraId="72168D11" w14:textId="77777777" w:rsidR="00434BE6" w:rsidRPr="00484E9F" w:rsidRDefault="00434BE6" w:rsidP="00B4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662EA874" w14:textId="3F92345D" w:rsidR="00434BE6" w:rsidRPr="00484E9F" w:rsidRDefault="00434BE6" w:rsidP="00886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1,162</w:t>
            </w:r>
          </w:p>
        </w:tc>
      </w:tr>
      <w:tr w:rsidR="003F1ED3" w:rsidRPr="003B200C" w14:paraId="3A95FB16" w14:textId="77777777" w:rsidTr="003F1ED3">
        <w:tc>
          <w:tcPr>
            <w:tcW w:w="2273" w:type="pct"/>
          </w:tcPr>
          <w:p w14:paraId="7A7C591B" w14:textId="52D99FEE" w:rsidR="00434BE6" w:rsidRPr="00FE6D28" w:rsidRDefault="00233FAE" w:rsidP="00B47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D28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รายได้</w:t>
            </w:r>
            <w:r w:rsidR="00434BE6" w:rsidRPr="00FE6D28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71" w:type="pct"/>
          </w:tcPr>
          <w:p w14:paraId="0F735A1F" w14:textId="0D28637D" w:rsidR="00434BE6" w:rsidRPr="00484E9F" w:rsidRDefault="00434BE6" w:rsidP="00B4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7550DBC" w14:textId="77777777" w:rsidR="00434BE6" w:rsidRPr="00484E9F" w:rsidRDefault="00434BE6" w:rsidP="00B4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74FCC128" w14:textId="77777777" w:rsidR="00434BE6" w:rsidRPr="00484E9F" w:rsidRDefault="00434BE6" w:rsidP="00B4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F8B0FE6" w14:textId="77777777" w:rsidR="00434BE6" w:rsidRPr="00484E9F" w:rsidRDefault="00434BE6" w:rsidP="00B4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400" w:lineRule="exac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34EDA17A" w14:textId="7FC79C39" w:rsidR="00434BE6" w:rsidRPr="00484E9F" w:rsidRDefault="00983C41" w:rsidP="00797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978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8224A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9" w:type="pct"/>
          </w:tcPr>
          <w:p w14:paraId="1B58A4A2" w14:textId="77777777" w:rsidR="00434BE6" w:rsidRPr="00484E9F" w:rsidRDefault="00434BE6" w:rsidP="00B4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2B09020" w14:textId="3ABD77E1" w:rsidR="00434BE6" w:rsidRPr="00D35099" w:rsidRDefault="003B200C" w:rsidP="003B2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5099">
              <w:rPr>
                <w:rFonts w:asciiTheme="majorBidi" w:hAnsiTheme="majorBidi" w:cstheme="majorBidi"/>
                <w:sz w:val="30"/>
                <w:szCs w:val="30"/>
              </w:rPr>
              <w:t>3,600</w:t>
            </w:r>
          </w:p>
        </w:tc>
      </w:tr>
      <w:tr w:rsidR="003F1ED3" w:rsidRPr="00484E9F" w14:paraId="62A641F4" w14:textId="77777777" w:rsidTr="003F1ED3">
        <w:tc>
          <w:tcPr>
            <w:tcW w:w="2273" w:type="pct"/>
          </w:tcPr>
          <w:p w14:paraId="26CE3E34" w14:textId="77777777" w:rsidR="00434BE6" w:rsidRPr="00484E9F" w:rsidRDefault="00434BE6" w:rsidP="00B47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571" w:type="pct"/>
          </w:tcPr>
          <w:p w14:paraId="5135281B" w14:textId="617D5A32" w:rsidR="00434BE6" w:rsidRPr="00484E9F" w:rsidRDefault="00434BE6" w:rsidP="007D6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F507E21" w14:textId="77777777" w:rsidR="00434BE6" w:rsidRPr="00484E9F" w:rsidRDefault="00434BE6" w:rsidP="00B4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4E03AE86" w14:textId="77777777" w:rsidR="00434BE6" w:rsidRPr="00484E9F" w:rsidRDefault="00434BE6" w:rsidP="007D6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E4B324D" w14:textId="77777777" w:rsidR="00434BE6" w:rsidRPr="00484E9F" w:rsidRDefault="00434BE6" w:rsidP="00B4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400" w:lineRule="exac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25D5BC32" w14:textId="27D3E3B3" w:rsidR="00434BE6" w:rsidRPr="00484E9F" w:rsidRDefault="00403868" w:rsidP="00B4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="00BD12B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9" w:type="pct"/>
          </w:tcPr>
          <w:p w14:paraId="13A18656" w14:textId="77777777" w:rsidR="00434BE6" w:rsidRPr="00484E9F" w:rsidRDefault="00434BE6" w:rsidP="00B4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6AB3F40" w14:textId="017FE96E" w:rsidR="00434BE6" w:rsidRPr="00D35099" w:rsidRDefault="003B200C" w:rsidP="00886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09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34BE6" w:rsidRPr="00D350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35099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434BE6" w:rsidRPr="00D35099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</w:tr>
      <w:tr w:rsidR="003F1ED3" w:rsidRPr="00484E9F" w14:paraId="09599861" w14:textId="77777777" w:rsidTr="003F1ED3">
        <w:tc>
          <w:tcPr>
            <w:tcW w:w="2273" w:type="pct"/>
          </w:tcPr>
          <w:p w14:paraId="1F3D2754" w14:textId="77777777" w:rsidR="00434BE6" w:rsidRPr="00484E9F" w:rsidRDefault="00434BE6" w:rsidP="00B47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571" w:type="pct"/>
          </w:tcPr>
          <w:p w14:paraId="081A7465" w14:textId="20FA1B50" w:rsidR="00434BE6" w:rsidRPr="00484E9F" w:rsidRDefault="00434BE6" w:rsidP="007D6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9F006FA" w14:textId="77777777" w:rsidR="00434BE6" w:rsidRPr="00484E9F" w:rsidRDefault="00434BE6" w:rsidP="00B4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08489F2F" w14:textId="77777777" w:rsidR="00434BE6" w:rsidRPr="00484E9F" w:rsidRDefault="00434BE6" w:rsidP="007D6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50F7303" w14:textId="77777777" w:rsidR="00434BE6" w:rsidRPr="00484E9F" w:rsidRDefault="00434BE6" w:rsidP="00B4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400" w:lineRule="exac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1CBC28FC" w14:textId="058BC4E0" w:rsidR="00434BE6" w:rsidRPr="00484E9F" w:rsidRDefault="00FE18DF" w:rsidP="00B4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9782F">
              <w:rPr>
                <w:rFonts w:asciiTheme="majorBidi" w:hAnsiTheme="majorBidi" w:cstheme="majorBidi"/>
                <w:sz w:val="30"/>
                <w:szCs w:val="30"/>
              </w:rPr>
              <w:t>,13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9" w:type="pct"/>
          </w:tcPr>
          <w:p w14:paraId="797D1ECA" w14:textId="77777777" w:rsidR="00434BE6" w:rsidRPr="00484E9F" w:rsidRDefault="00434BE6" w:rsidP="00B4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0132404" w14:textId="185B9560" w:rsidR="00434BE6" w:rsidRPr="00484E9F" w:rsidRDefault="00434BE6" w:rsidP="00886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3,967</w:t>
            </w:r>
          </w:p>
        </w:tc>
      </w:tr>
      <w:tr w:rsidR="003F1ED3" w:rsidRPr="00484E9F" w14:paraId="7AF3E37F" w14:textId="77777777" w:rsidTr="003F1ED3">
        <w:tc>
          <w:tcPr>
            <w:tcW w:w="2273" w:type="pct"/>
          </w:tcPr>
          <w:p w14:paraId="3FB7EBCC" w14:textId="3DDFA905" w:rsidR="00434BE6" w:rsidRPr="00484E9F" w:rsidRDefault="00E06EAC" w:rsidP="00434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571" w:type="pct"/>
          </w:tcPr>
          <w:p w14:paraId="0DDDBEE3" w14:textId="77777777" w:rsidR="00434BE6" w:rsidRPr="00484E9F" w:rsidRDefault="00434BE6" w:rsidP="00434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EF0D2C6" w14:textId="77777777" w:rsidR="00434BE6" w:rsidRPr="00484E9F" w:rsidRDefault="00434BE6" w:rsidP="00434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47D2B445" w14:textId="77777777" w:rsidR="00434BE6" w:rsidRPr="00484E9F" w:rsidRDefault="00434BE6" w:rsidP="00434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95A99B3" w14:textId="77777777" w:rsidR="00434BE6" w:rsidRPr="00484E9F" w:rsidRDefault="00434BE6" w:rsidP="00434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23C751AE" w14:textId="77777777" w:rsidR="00434BE6" w:rsidRPr="00484E9F" w:rsidRDefault="00434BE6" w:rsidP="00434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095382F" w14:textId="77777777" w:rsidR="00434BE6" w:rsidRPr="00484E9F" w:rsidRDefault="00434BE6" w:rsidP="00434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679930D9" w14:textId="77777777" w:rsidR="00434BE6" w:rsidRPr="00484E9F" w:rsidRDefault="00434BE6" w:rsidP="00434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6EAC" w:rsidRPr="00484E9F" w14:paraId="29BF7DAD" w14:textId="77777777" w:rsidTr="003F1ED3">
        <w:tc>
          <w:tcPr>
            <w:tcW w:w="2273" w:type="pct"/>
          </w:tcPr>
          <w:p w14:paraId="0537E391" w14:textId="4E89A04E" w:rsidR="00E06EAC" w:rsidRPr="00E06EAC" w:rsidRDefault="00E06EAC" w:rsidP="00434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EA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1" w:type="pct"/>
          </w:tcPr>
          <w:p w14:paraId="4C21D292" w14:textId="77777777" w:rsidR="00E06EAC" w:rsidRPr="00484E9F" w:rsidRDefault="00E06EAC" w:rsidP="00434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897FAEA" w14:textId="77777777" w:rsidR="00E06EAC" w:rsidRPr="00484E9F" w:rsidRDefault="00E06EAC" w:rsidP="00434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0981AE9D" w14:textId="77777777" w:rsidR="00E06EAC" w:rsidRPr="00484E9F" w:rsidRDefault="00E06EAC" w:rsidP="00434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F147B13" w14:textId="77777777" w:rsidR="00E06EAC" w:rsidRPr="00484E9F" w:rsidRDefault="00E06EAC" w:rsidP="00434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5FC27106" w14:textId="77777777" w:rsidR="00E06EAC" w:rsidRPr="00484E9F" w:rsidRDefault="00E06EAC" w:rsidP="00434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176ED50" w14:textId="77777777" w:rsidR="00E06EAC" w:rsidRPr="00484E9F" w:rsidRDefault="00E06EAC" w:rsidP="00434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0A7AF2C1" w14:textId="77777777" w:rsidR="00E06EAC" w:rsidRPr="00484E9F" w:rsidRDefault="00E06EAC" w:rsidP="00434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1ED3" w:rsidRPr="00484E9F" w14:paraId="14092AFB" w14:textId="77777777" w:rsidTr="003F1ED3">
        <w:tc>
          <w:tcPr>
            <w:tcW w:w="2273" w:type="pct"/>
          </w:tcPr>
          <w:p w14:paraId="796B8A33" w14:textId="77777777" w:rsidR="00434BE6" w:rsidRPr="00484E9F" w:rsidRDefault="00434BE6" w:rsidP="00434BE6">
            <w:pPr>
              <w:tabs>
                <w:tab w:val="clear" w:pos="227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Hlk76982100"/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ผลประโยชน์ระยะสั้นของพนักงาน</w:t>
            </w:r>
          </w:p>
        </w:tc>
        <w:tc>
          <w:tcPr>
            <w:tcW w:w="571" w:type="pct"/>
          </w:tcPr>
          <w:p w14:paraId="2DA1CB87" w14:textId="7A41C207" w:rsidR="00434BE6" w:rsidRPr="00484E9F" w:rsidRDefault="007C6D2A" w:rsidP="00434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18,684</w:t>
            </w:r>
          </w:p>
        </w:tc>
        <w:tc>
          <w:tcPr>
            <w:tcW w:w="143" w:type="pct"/>
          </w:tcPr>
          <w:p w14:paraId="3309BD68" w14:textId="77777777" w:rsidR="00434BE6" w:rsidRPr="00484E9F" w:rsidRDefault="00434BE6" w:rsidP="00434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17B3FD93" w14:textId="19FBEBEF" w:rsidR="00434BE6" w:rsidRPr="00484E9F" w:rsidRDefault="00434BE6" w:rsidP="005E69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22,355</w:t>
            </w:r>
          </w:p>
        </w:tc>
        <w:tc>
          <w:tcPr>
            <w:tcW w:w="148" w:type="pct"/>
          </w:tcPr>
          <w:p w14:paraId="6F13AC1E" w14:textId="77777777" w:rsidR="00434BE6" w:rsidRPr="00484E9F" w:rsidRDefault="00434BE6" w:rsidP="00434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60BEF22F" w14:textId="3CE0D630" w:rsidR="00434BE6" w:rsidRPr="00484E9F" w:rsidRDefault="007C6D2A" w:rsidP="00434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14,025</w:t>
            </w:r>
          </w:p>
        </w:tc>
        <w:tc>
          <w:tcPr>
            <w:tcW w:w="149" w:type="pct"/>
          </w:tcPr>
          <w:p w14:paraId="185DD582" w14:textId="77777777" w:rsidR="00434BE6" w:rsidRPr="00484E9F" w:rsidRDefault="00434BE6" w:rsidP="00434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62D4AD4C" w14:textId="647402F5" w:rsidR="00434BE6" w:rsidRPr="00484E9F" w:rsidRDefault="00434BE6" w:rsidP="0042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17,919</w:t>
            </w:r>
          </w:p>
        </w:tc>
      </w:tr>
      <w:tr w:rsidR="003F1ED3" w:rsidRPr="00484E9F" w14:paraId="25546D18" w14:textId="77777777" w:rsidTr="003F1ED3">
        <w:tc>
          <w:tcPr>
            <w:tcW w:w="2273" w:type="pct"/>
          </w:tcPr>
          <w:p w14:paraId="3EC2A804" w14:textId="77777777" w:rsidR="00434BE6" w:rsidRPr="00484E9F" w:rsidRDefault="00434BE6" w:rsidP="00434BE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ผลประโยชน์หลังออกจากงาน</w:t>
            </w:r>
          </w:p>
        </w:tc>
        <w:tc>
          <w:tcPr>
            <w:tcW w:w="571" w:type="pct"/>
          </w:tcPr>
          <w:p w14:paraId="4CB46A35" w14:textId="7B8EBB0D" w:rsidR="00434BE6" w:rsidRPr="00484E9F" w:rsidRDefault="007C6D2A" w:rsidP="00434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143" w:type="pct"/>
          </w:tcPr>
          <w:p w14:paraId="405B5B68" w14:textId="77777777" w:rsidR="00434BE6" w:rsidRPr="00484E9F" w:rsidRDefault="00434BE6" w:rsidP="00434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0BCE6AB1" w14:textId="6AF64BF9" w:rsidR="00434BE6" w:rsidRPr="00484E9F" w:rsidRDefault="00434BE6" w:rsidP="005E69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611</w:t>
            </w:r>
          </w:p>
        </w:tc>
        <w:tc>
          <w:tcPr>
            <w:tcW w:w="148" w:type="pct"/>
          </w:tcPr>
          <w:p w14:paraId="08DFCDD7" w14:textId="77777777" w:rsidR="00434BE6" w:rsidRPr="00484E9F" w:rsidRDefault="00434BE6" w:rsidP="00434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0CE853CD" w14:textId="7FAE0C53" w:rsidR="00434BE6" w:rsidRPr="00484E9F" w:rsidRDefault="007C6D2A" w:rsidP="00434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418</w:t>
            </w:r>
          </w:p>
        </w:tc>
        <w:tc>
          <w:tcPr>
            <w:tcW w:w="149" w:type="pct"/>
          </w:tcPr>
          <w:p w14:paraId="47E396C5" w14:textId="77777777" w:rsidR="00434BE6" w:rsidRPr="00484E9F" w:rsidRDefault="00434BE6" w:rsidP="00434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011BDF5C" w14:textId="5A99AC94" w:rsidR="00434BE6" w:rsidRPr="00484E9F" w:rsidRDefault="00434BE6" w:rsidP="005E69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390</w:t>
            </w:r>
          </w:p>
        </w:tc>
      </w:tr>
      <w:bookmarkEnd w:id="0"/>
      <w:tr w:rsidR="003F1ED3" w:rsidRPr="00484E9F" w14:paraId="734B2DCD" w14:textId="77777777" w:rsidTr="003F1ED3">
        <w:tc>
          <w:tcPr>
            <w:tcW w:w="2273" w:type="pct"/>
          </w:tcPr>
          <w:p w14:paraId="32E9ECB1" w14:textId="77777777" w:rsidR="00434BE6" w:rsidRPr="00484E9F" w:rsidRDefault="00434BE6" w:rsidP="00434BE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5329FF67" w14:textId="5F87B4DD" w:rsidR="00434BE6" w:rsidRPr="00484E9F" w:rsidRDefault="007C6D2A" w:rsidP="00434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19,248</w:t>
            </w:r>
          </w:p>
        </w:tc>
        <w:tc>
          <w:tcPr>
            <w:tcW w:w="143" w:type="pct"/>
          </w:tcPr>
          <w:p w14:paraId="0D38045A" w14:textId="77777777" w:rsidR="00434BE6" w:rsidRPr="00484E9F" w:rsidRDefault="00434BE6" w:rsidP="00434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390B981C" w14:textId="394F60AD" w:rsidR="00434BE6" w:rsidRPr="00484E9F" w:rsidRDefault="00434BE6" w:rsidP="005E69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22,966</w:t>
            </w:r>
          </w:p>
        </w:tc>
        <w:tc>
          <w:tcPr>
            <w:tcW w:w="148" w:type="pct"/>
          </w:tcPr>
          <w:p w14:paraId="0CD7327B" w14:textId="77777777" w:rsidR="00434BE6" w:rsidRPr="00484E9F" w:rsidRDefault="00434BE6" w:rsidP="00434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6B85706" w14:textId="1F43733A" w:rsidR="00434BE6" w:rsidRPr="00484E9F" w:rsidRDefault="007C6D2A" w:rsidP="00434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14,443</w:t>
            </w:r>
          </w:p>
        </w:tc>
        <w:tc>
          <w:tcPr>
            <w:tcW w:w="149" w:type="pct"/>
          </w:tcPr>
          <w:p w14:paraId="58EF5FD0" w14:textId="77777777" w:rsidR="00434BE6" w:rsidRPr="00484E9F" w:rsidRDefault="00434BE6" w:rsidP="00434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723B9835" w14:textId="16AAEA8A" w:rsidR="00434BE6" w:rsidRPr="00484E9F" w:rsidRDefault="00434BE6" w:rsidP="005E69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18,309</w:t>
            </w:r>
          </w:p>
        </w:tc>
      </w:tr>
    </w:tbl>
    <w:p w14:paraId="29CF0FB8" w14:textId="2B5AE403" w:rsidR="00A36B3A" w:rsidRDefault="00A36B3A" w:rsidP="00484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B2C2177" w14:textId="70AED62D" w:rsidR="00523E37" w:rsidRPr="00484E9F" w:rsidRDefault="00523E37" w:rsidP="00484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484E9F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143147" w:rsidRPr="00484E9F">
        <w:rPr>
          <w:rFonts w:asciiTheme="majorBidi" w:hAnsiTheme="majorBidi" w:cstheme="majorBidi"/>
          <w:sz w:val="30"/>
          <w:szCs w:val="30"/>
        </w:rPr>
        <w:t xml:space="preserve">30 </w:t>
      </w:r>
      <w:r w:rsidR="00143147" w:rsidRPr="00484E9F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143147" w:rsidRPr="00484E9F">
        <w:rPr>
          <w:rFonts w:asciiTheme="majorBidi" w:hAnsiTheme="majorBidi" w:cstheme="majorBidi"/>
          <w:sz w:val="30"/>
          <w:szCs w:val="30"/>
        </w:rPr>
        <w:t xml:space="preserve">2564 </w:t>
      </w:r>
      <w:r w:rsidRPr="00484E9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484E9F">
        <w:rPr>
          <w:rFonts w:asciiTheme="majorBidi" w:hAnsiTheme="majorBidi" w:cstheme="majorBidi"/>
          <w:sz w:val="30"/>
          <w:szCs w:val="30"/>
        </w:rPr>
        <w:t xml:space="preserve">31 </w:t>
      </w:r>
      <w:r w:rsidRPr="00484E9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484E9F">
        <w:rPr>
          <w:rFonts w:asciiTheme="majorBidi" w:hAnsiTheme="majorBidi" w:cstheme="majorBidi"/>
          <w:sz w:val="30"/>
          <w:szCs w:val="30"/>
        </w:rPr>
        <w:t>25</w:t>
      </w:r>
      <w:r w:rsidRPr="00484E9F">
        <w:rPr>
          <w:rFonts w:asciiTheme="majorBidi" w:hAnsiTheme="majorBidi" w:cstheme="majorBidi"/>
          <w:sz w:val="30"/>
          <w:szCs w:val="30"/>
          <w:cs/>
        </w:rPr>
        <w:t>6</w:t>
      </w:r>
      <w:r w:rsidRPr="00484E9F">
        <w:rPr>
          <w:rFonts w:asciiTheme="majorBidi" w:hAnsiTheme="majorBidi" w:cstheme="majorBidi"/>
          <w:sz w:val="30"/>
          <w:szCs w:val="30"/>
        </w:rPr>
        <w:t>3</w:t>
      </w:r>
      <w:r w:rsidRPr="00484E9F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370C8D20" w14:textId="77777777" w:rsidR="00523E37" w:rsidRPr="00484E9F" w:rsidRDefault="00523E37" w:rsidP="00484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91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78"/>
        <w:gridCol w:w="238"/>
        <w:gridCol w:w="1135"/>
        <w:gridCol w:w="239"/>
        <w:gridCol w:w="1084"/>
        <w:gridCol w:w="274"/>
        <w:gridCol w:w="1129"/>
      </w:tblGrid>
      <w:tr w:rsidR="00523E37" w:rsidRPr="00484E9F" w14:paraId="5BB6894F" w14:textId="77777777" w:rsidTr="0042604D">
        <w:tc>
          <w:tcPr>
            <w:tcW w:w="2167" w:type="pct"/>
          </w:tcPr>
          <w:p w14:paraId="778ED59F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0" w:type="pct"/>
            <w:gridSpan w:val="3"/>
          </w:tcPr>
          <w:p w14:paraId="3DA61C2A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484E9F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1" w:type="pct"/>
          </w:tcPr>
          <w:p w14:paraId="28934436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pct"/>
            <w:gridSpan w:val="3"/>
          </w:tcPr>
          <w:p w14:paraId="34AC9400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85E39" w:rsidRPr="00484E9F" w14:paraId="11DE0BC4" w14:textId="77777777" w:rsidTr="0042604D">
        <w:tc>
          <w:tcPr>
            <w:tcW w:w="2167" w:type="pct"/>
          </w:tcPr>
          <w:p w14:paraId="04BE7637" w14:textId="77777777" w:rsidR="00143147" w:rsidRPr="00484E9F" w:rsidRDefault="0014314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19C9DFA5" w14:textId="7EB0523B" w:rsidR="00143147" w:rsidRPr="00484E9F" w:rsidRDefault="0014314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  <w:shd w:val="clear" w:color="auto" w:fill="auto"/>
          </w:tcPr>
          <w:p w14:paraId="7095713D" w14:textId="77777777" w:rsidR="00143147" w:rsidRPr="00484E9F" w:rsidRDefault="0014314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026291F" w14:textId="77777777" w:rsidR="00143147" w:rsidRPr="00484E9F" w:rsidRDefault="0014314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1" w:type="pct"/>
            <w:shd w:val="clear" w:color="auto" w:fill="auto"/>
          </w:tcPr>
          <w:p w14:paraId="43045CC2" w14:textId="77777777" w:rsidR="00143147" w:rsidRPr="00484E9F" w:rsidRDefault="0014314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196757CB" w14:textId="3A6FCE91" w:rsidR="00143147" w:rsidRPr="00484E9F" w:rsidRDefault="0014314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0" w:type="pct"/>
            <w:shd w:val="clear" w:color="auto" w:fill="auto"/>
          </w:tcPr>
          <w:p w14:paraId="2C9FCE01" w14:textId="77777777" w:rsidR="00143147" w:rsidRPr="00484E9F" w:rsidRDefault="0014314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09AECC3E" w14:textId="77777777" w:rsidR="00143147" w:rsidRPr="00484E9F" w:rsidRDefault="0014314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85E39" w:rsidRPr="00484E9F" w14:paraId="3625AE3D" w14:textId="77777777" w:rsidTr="0042604D">
        <w:tc>
          <w:tcPr>
            <w:tcW w:w="2167" w:type="pct"/>
          </w:tcPr>
          <w:p w14:paraId="0E761C3F" w14:textId="78F0E88D" w:rsidR="00143147" w:rsidRPr="00484E9F" w:rsidRDefault="0014314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64265FA5" w14:textId="77777777" w:rsidR="00143147" w:rsidRPr="00484E9F" w:rsidRDefault="0014314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" w:type="pct"/>
            <w:shd w:val="clear" w:color="auto" w:fill="auto"/>
          </w:tcPr>
          <w:p w14:paraId="2F303713" w14:textId="77777777" w:rsidR="00143147" w:rsidRPr="00484E9F" w:rsidRDefault="0014314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67BDB096" w14:textId="77777777" w:rsidR="00143147" w:rsidRPr="00484E9F" w:rsidRDefault="0014314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484E9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1" w:type="pct"/>
            <w:shd w:val="clear" w:color="auto" w:fill="auto"/>
          </w:tcPr>
          <w:p w14:paraId="732C5EC7" w14:textId="77777777" w:rsidR="00143147" w:rsidRPr="00484E9F" w:rsidRDefault="0014314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083CF4E7" w14:textId="77777777" w:rsidR="00143147" w:rsidRPr="00484E9F" w:rsidRDefault="0014314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0" w:type="pct"/>
            <w:shd w:val="clear" w:color="auto" w:fill="auto"/>
          </w:tcPr>
          <w:p w14:paraId="258BF818" w14:textId="77777777" w:rsidR="00143147" w:rsidRPr="00484E9F" w:rsidRDefault="0014314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05B970B6" w14:textId="77777777" w:rsidR="00143147" w:rsidRPr="00484E9F" w:rsidRDefault="0014314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484E9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43147" w:rsidRPr="00484E9F" w14:paraId="062BB825" w14:textId="77777777" w:rsidTr="0042604D">
        <w:tc>
          <w:tcPr>
            <w:tcW w:w="2167" w:type="pct"/>
          </w:tcPr>
          <w:p w14:paraId="5E9A35DF" w14:textId="77777777" w:rsidR="00143147" w:rsidRPr="00484E9F" w:rsidRDefault="0014314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3" w:type="pct"/>
            <w:gridSpan w:val="7"/>
          </w:tcPr>
          <w:p w14:paraId="5D119270" w14:textId="77777777" w:rsidR="00143147" w:rsidRPr="00484E9F" w:rsidRDefault="0014314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40CF" w:rsidRPr="00484E9F" w14:paraId="17B93F94" w14:textId="77777777" w:rsidTr="0042604D">
        <w:tc>
          <w:tcPr>
            <w:tcW w:w="2167" w:type="pct"/>
          </w:tcPr>
          <w:p w14:paraId="35826FB8" w14:textId="4D165BA3" w:rsidR="002840CF" w:rsidRPr="00484E9F" w:rsidRDefault="002840CF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33" w:type="pct"/>
            <w:gridSpan w:val="7"/>
          </w:tcPr>
          <w:p w14:paraId="6804B5A4" w14:textId="77777777" w:rsidR="002840CF" w:rsidRPr="00484E9F" w:rsidRDefault="002840CF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485E39" w:rsidRPr="0042604D" w14:paraId="34066827" w14:textId="77777777" w:rsidTr="0042604D">
        <w:tc>
          <w:tcPr>
            <w:tcW w:w="2167" w:type="pct"/>
          </w:tcPr>
          <w:p w14:paraId="564414AB" w14:textId="77777777" w:rsidR="00434BE6" w:rsidRPr="00484E9F" w:rsidRDefault="00434BE6" w:rsidP="00434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0CD9CAED" w14:textId="5D694798" w:rsidR="00434BE6" w:rsidRPr="00484E9F" w:rsidRDefault="00434BE6" w:rsidP="00434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A4AA1AB" w14:textId="77777777" w:rsidR="00434BE6" w:rsidRPr="00484E9F" w:rsidRDefault="00434BE6" w:rsidP="00434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3C28E01C" w14:textId="06A07631" w:rsidR="00434BE6" w:rsidRPr="00484E9F" w:rsidRDefault="00434BE6" w:rsidP="00434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072A547D" w14:textId="77777777" w:rsidR="00434BE6" w:rsidRPr="00484E9F" w:rsidRDefault="00434BE6" w:rsidP="00434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DF7E95E" w14:textId="6CEC9F5A" w:rsidR="00434BE6" w:rsidRPr="00484E9F" w:rsidRDefault="00C439A9" w:rsidP="00E22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31,42</w:t>
            </w:r>
            <w:r w:rsidR="00004B2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0" w:type="pct"/>
          </w:tcPr>
          <w:p w14:paraId="2AC0B090" w14:textId="77777777" w:rsidR="00434BE6" w:rsidRPr="00484E9F" w:rsidRDefault="00434BE6" w:rsidP="00434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3D425011" w14:textId="77777777" w:rsidR="00434BE6" w:rsidRPr="00484E9F" w:rsidRDefault="00434BE6" w:rsidP="0042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33,288</w:t>
            </w:r>
          </w:p>
        </w:tc>
      </w:tr>
      <w:tr w:rsidR="00485E39" w:rsidRPr="0079782F" w14:paraId="07EF3F6B" w14:textId="77777777" w:rsidTr="0042604D">
        <w:tc>
          <w:tcPr>
            <w:tcW w:w="2167" w:type="pct"/>
          </w:tcPr>
          <w:p w14:paraId="74D6810C" w14:textId="682B429E" w:rsidR="00434BE6" w:rsidRPr="0079782F" w:rsidRDefault="00434BE6" w:rsidP="00434B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56" w:right="-108" w:hanging="156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79782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978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9782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</w:t>
            </w:r>
            <w:r w:rsidR="0048390A" w:rsidRPr="0079782F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จากการด้อยค่า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421A43D" w14:textId="4CCED80A" w:rsidR="00434BE6" w:rsidRPr="0079782F" w:rsidRDefault="00434BE6" w:rsidP="00434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7978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9A6B42A" w14:textId="77777777" w:rsidR="00434BE6" w:rsidRPr="0079782F" w:rsidRDefault="00434BE6" w:rsidP="00434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0B5AA0B4" w14:textId="0C6C2B0D" w:rsidR="00434BE6" w:rsidRPr="0079782F" w:rsidRDefault="00434BE6" w:rsidP="00434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78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2ED3CD2B" w14:textId="77777777" w:rsidR="00434BE6" w:rsidRPr="0079782F" w:rsidRDefault="00434BE6" w:rsidP="00434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0E72B1CE" w14:textId="2C7EAAA4" w:rsidR="00434BE6" w:rsidRPr="0079782F" w:rsidRDefault="00C439A9" w:rsidP="00434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782F">
              <w:rPr>
                <w:rFonts w:asciiTheme="majorBidi" w:hAnsiTheme="majorBidi" w:cstheme="majorBidi"/>
                <w:sz w:val="30"/>
                <w:szCs w:val="30"/>
              </w:rPr>
              <w:t>(1,246)</w:t>
            </w:r>
          </w:p>
        </w:tc>
        <w:tc>
          <w:tcPr>
            <w:tcW w:w="150" w:type="pct"/>
          </w:tcPr>
          <w:p w14:paraId="611BF4BD" w14:textId="77777777" w:rsidR="00434BE6" w:rsidRPr="0079782F" w:rsidRDefault="00434BE6" w:rsidP="00434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0888ECC0" w14:textId="6E2B0139" w:rsidR="00434BE6" w:rsidRPr="0079782F" w:rsidRDefault="00434BE6" w:rsidP="0042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9782F">
              <w:rPr>
                <w:rFonts w:asciiTheme="majorBidi" w:hAnsiTheme="majorBidi" w:cstheme="majorBidi"/>
                <w:sz w:val="30"/>
                <w:szCs w:val="30"/>
              </w:rPr>
              <w:t xml:space="preserve">   (1,085)</w:t>
            </w:r>
          </w:p>
        </w:tc>
      </w:tr>
      <w:tr w:rsidR="00485E39" w:rsidRPr="0079782F" w14:paraId="7D8935CD" w14:textId="77777777" w:rsidTr="0042604D">
        <w:tc>
          <w:tcPr>
            <w:tcW w:w="2167" w:type="pct"/>
          </w:tcPr>
          <w:p w14:paraId="0060B228" w14:textId="75567507" w:rsidR="00434BE6" w:rsidRPr="0079782F" w:rsidRDefault="00434BE6" w:rsidP="00434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782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89F6A8C" w14:textId="3642E3D5" w:rsidR="00434BE6" w:rsidRPr="0079782F" w:rsidRDefault="00434BE6" w:rsidP="00434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8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6C73150" w14:textId="77777777" w:rsidR="00434BE6" w:rsidRPr="0079782F" w:rsidRDefault="00434BE6" w:rsidP="00434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12BB919A" w14:textId="5046E9B6" w:rsidR="00434BE6" w:rsidRPr="0079782F" w:rsidRDefault="00434BE6" w:rsidP="00434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8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40CD8E32" w14:textId="77777777" w:rsidR="00434BE6" w:rsidRPr="0079782F" w:rsidRDefault="00434BE6" w:rsidP="00434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8D4F86B" w14:textId="3AC9A7A5" w:rsidR="00434BE6" w:rsidRPr="0079782F" w:rsidRDefault="00C439A9" w:rsidP="00434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8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30,17</w:t>
            </w:r>
            <w:r w:rsidR="00004B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0" w:type="pct"/>
          </w:tcPr>
          <w:p w14:paraId="0D4AFC10" w14:textId="77777777" w:rsidR="00434BE6" w:rsidRPr="0079782F" w:rsidRDefault="00434BE6" w:rsidP="00434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10B4A777" w14:textId="77777777" w:rsidR="00434BE6" w:rsidRPr="0079782F" w:rsidRDefault="00434BE6" w:rsidP="00B56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8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32,203</w:t>
            </w:r>
          </w:p>
        </w:tc>
      </w:tr>
    </w:tbl>
    <w:p w14:paraId="13E1F4CF" w14:textId="518AEE2D" w:rsidR="00523E37" w:rsidRPr="0079782F" w:rsidRDefault="00DE48B7" w:rsidP="00DE4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40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79782F">
        <w:rPr>
          <w:rFonts w:asciiTheme="majorBidi" w:hAnsiTheme="majorBidi" w:cstheme="majorBidi"/>
          <w:sz w:val="20"/>
          <w:szCs w:val="20"/>
          <w:cs/>
        </w:rPr>
        <w:tab/>
      </w: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081"/>
        <w:gridCol w:w="237"/>
        <w:gridCol w:w="1163"/>
        <w:gridCol w:w="237"/>
        <w:gridCol w:w="1082"/>
        <w:gridCol w:w="273"/>
        <w:gridCol w:w="1081"/>
      </w:tblGrid>
      <w:tr w:rsidR="00DE3EB9" w:rsidRPr="0079782F" w14:paraId="7C2D5AA3" w14:textId="77777777" w:rsidTr="007A08B5">
        <w:tc>
          <w:tcPr>
            <w:tcW w:w="2172" w:type="pct"/>
          </w:tcPr>
          <w:p w14:paraId="39AE4FA6" w14:textId="55040CEA" w:rsidR="00DE3EB9" w:rsidRPr="0079782F" w:rsidRDefault="00DE3EB9" w:rsidP="007A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8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828" w:type="pct"/>
            <w:gridSpan w:val="7"/>
          </w:tcPr>
          <w:p w14:paraId="6F326A85" w14:textId="77777777" w:rsidR="00DE3EB9" w:rsidRPr="0079782F" w:rsidRDefault="00DE3EB9" w:rsidP="007A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E48B7" w:rsidRPr="0079782F" w14:paraId="3648D5A1" w14:textId="77777777" w:rsidTr="007A08B5">
        <w:tc>
          <w:tcPr>
            <w:tcW w:w="2172" w:type="pct"/>
          </w:tcPr>
          <w:p w14:paraId="1A3BC165" w14:textId="77777777" w:rsidR="00DE48B7" w:rsidRPr="0079782F" w:rsidRDefault="00DE48B7" w:rsidP="007A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782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01770A53" w14:textId="77777777" w:rsidR="00DE48B7" w:rsidRPr="0079782F" w:rsidRDefault="00DE48B7" w:rsidP="007A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78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ED3C255" w14:textId="77777777" w:rsidR="00DE48B7" w:rsidRPr="0079782F" w:rsidRDefault="00DE48B7" w:rsidP="007A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2CD308DA" w14:textId="77777777" w:rsidR="00DE48B7" w:rsidRPr="0079782F" w:rsidRDefault="00DE48B7" w:rsidP="007A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78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7076D8F" w14:textId="77777777" w:rsidR="00DE48B7" w:rsidRPr="0079782F" w:rsidRDefault="00DE48B7" w:rsidP="007A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3302E30A" w14:textId="761C1F42" w:rsidR="00DE48B7" w:rsidRPr="0079782F" w:rsidRDefault="00CB63BE" w:rsidP="007A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782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C31C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978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C31CE">
              <w:rPr>
                <w:rFonts w:asciiTheme="majorBidi" w:hAnsiTheme="majorBidi" w:cstheme="majorBidi"/>
                <w:sz w:val="30"/>
                <w:szCs w:val="30"/>
              </w:rPr>
              <w:t>608</w:t>
            </w:r>
          </w:p>
        </w:tc>
        <w:tc>
          <w:tcPr>
            <w:tcW w:w="150" w:type="pct"/>
          </w:tcPr>
          <w:p w14:paraId="10CCB32E" w14:textId="77777777" w:rsidR="00DE48B7" w:rsidRPr="0079782F" w:rsidRDefault="00DE48B7" w:rsidP="007A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8029633" w14:textId="77777777" w:rsidR="00DE48B7" w:rsidRPr="0079782F" w:rsidRDefault="00DE48B7" w:rsidP="0042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9782F">
              <w:rPr>
                <w:rFonts w:asciiTheme="majorBidi" w:hAnsiTheme="majorBidi" w:cstheme="majorBidi"/>
                <w:sz w:val="30"/>
                <w:szCs w:val="30"/>
              </w:rPr>
              <w:t>17,042</w:t>
            </w:r>
          </w:p>
        </w:tc>
      </w:tr>
      <w:tr w:rsidR="00DE48B7" w:rsidRPr="00484E9F" w14:paraId="3AF9C859" w14:textId="77777777" w:rsidTr="007A08B5">
        <w:tc>
          <w:tcPr>
            <w:tcW w:w="2172" w:type="pct"/>
          </w:tcPr>
          <w:p w14:paraId="233856AF" w14:textId="5D20D551" w:rsidR="00DE48B7" w:rsidRPr="0079782F" w:rsidRDefault="0080565C" w:rsidP="007A0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56" w:right="-108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782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978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9782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</w:t>
            </w:r>
            <w:r w:rsidRPr="0079782F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จากการด้อยค่า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2B1FA09C" w14:textId="77777777" w:rsidR="00DE48B7" w:rsidRPr="0079782F" w:rsidRDefault="00DE48B7" w:rsidP="007A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7978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76137AB" w14:textId="77777777" w:rsidR="00DE48B7" w:rsidRPr="0079782F" w:rsidRDefault="00DE48B7" w:rsidP="007A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39EDFDA6" w14:textId="77777777" w:rsidR="00DE48B7" w:rsidRPr="0079782F" w:rsidRDefault="00DE48B7" w:rsidP="007A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78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A2889BD" w14:textId="77777777" w:rsidR="00DE48B7" w:rsidRPr="0079782F" w:rsidRDefault="00DE48B7" w:rsidP="007A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00391FF5" w14:textId="1C11173B" w:rsidR="00DE48B7" w:rsidRPr="0079782F" w:rsidRDefault="00190847" w:rsidP="007A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782F">
              <w:rPr>
                <w:rFonts w:asciiTheme="majorBidi" w:hAnsiTheme="majorBidi" w:cstheme="majorBidi"/>
                <w:sz w:val="30"/>
                <w:szCs w:val="30"/>
              </w:rPr>
              <w:t>(2,112)</w:t>
            </w:r>
          </w:p>
        </w:tc>
        <w:tc>
          <w:tcPr>
            <w:tcW w:w="150" w:type="pct"/>
          </w:tcPr>
          <w:p w14:paraId="2A8BBD11" w14:textId="77777777" w:rsidR="00DE48B7" w:rsidRPr="0079782F" w:rsidRDefault="00DE48B7" w:rsidP="007A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4B8EA918" w14:textId="77777777" w:rsidR="00DE48B7" w:rsidRPr="00484E9F" w:rsidRDefault="00DE48B7" w:rsidP="0042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9782F">
              <w:rPr>
                <w:rFonts w:asciiTheme="majorBidi" w:hAnsiTheme="majorBidi" w:cstheme="majorBidi"/>
                <w:sz w:val="30"/>
                <w:szCs w:val="30"/>
              </w:rPr>
              <w:t xml:space="preserve">    (1,911)</w:t>
            </w:r>
          </w:p>
        </w:tc>
      </w:tr>
      <w:tr w:rsidR="00DE48B7" w:rsidRPr="0042604D" w14:paraId="283358FE" w14:textId="77777777" w:rsidTr="007A08B5">
        <w:tc>
          <w:tcPr>
            <w:tcW w:w="2172" w:type="pct"/>
          </w:tcPr>
          <w:p w14:paraId="1B87D4E0" w14:textId="77777777" w:rsidR="00DE48B7" w:rsidRPr="00484E9F" w:rsidRDefault="00DE48B7" w:rsidP="007A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44FE6759" w14:textId="77777777" w:rsidR="00DE48B7" w:rsidRPr="00484E9F" w:rsidRDefault="00DE48B7" w:rsidP="007A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ECF903B" w14:textId="77777777" w:rsidR="00DE48B7" w:rsidRPr="00484E9F" w:rsidRDefault="00DE48B7" w:rsidP="007A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2BDD0B8A" w14:textId="77777777" w:rsidR="00DE48B7" w:rsidRPr="00484E9F" w:rsidRDefault="00DE48B7" w:rsidP="007A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A107A62" w14:textId="77777777" w:rsidR="00DE48B7" w:rsidRPr="00484E9F" w:rsidRDefault="00DE48B7" w:rsidP="007A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4533E5DB" w14:textId="03B4F00B" w:rsidR="00DE48B7" w:rsidRPr="00484E9F" w:rsidRDefault="00A2615A" w:rsidP="007A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C74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</w:t>
            </w:r>
            <w:r w:rsidR="00CC74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</w:t>
            </w:r>
          </w:p>
        </w:tc>
        <w:tc>
          <w:tcPr>
            <w:tcW w:w="150" w:type="pct"/>
          </w:tcPr>
          <w:p w14:paraId="7305DDBE" w14:textId="77777777" w:rsidR="00DE48B7" w:rsidRPr="00484E9F" w:rsidRDefault="00DE48B7" w:rsidP="007A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4318C466" w14:textId="77777777" w:rsidR="00DE48B7" w:rsidRPr="00484E9F" w:rsidRDefault="00DE48B7" w:rsidP="0042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15,131</w:t>
            </w:r>
          </w:p>
        </w:tc>
      </w:tr>
    </w:tbl>
    <w:p w14:paraId="6498AE3F" w14:textId="77777777" w:rsidR="00DE48B7" w:rsidRPr="00A414F1" w:rsidRDefault="00DE48B7" w:rsidP="00DE4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40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1"/>
        <w:gridCol w:w="1075"/>
        <w:gridCol w:w="236"/>
        <w:gridCol w:w="1119"/>
        <w:gridCol w:w="47"/>
        <w:gridCol w:w="192"/>
        <w:gridCol w:w="47"/>
        <w:gridCol w:w="6"/>
        <w:gridCol w:w="1073"/>
        <w:gridCol w:w="271"/>
        <w:gridCol w:w="1073"/>
      </w:tblGrid>
      <w:tr w:rsidR="00523E37" w:rsidRPr="00484E9F" w14:paraId="04CEB7DC" w14:textId="77777777" w:rsidTr="00C20981">
        <w:tc>
          <w:tcPr>
            <w:tcW w:w="2174" w:type="pct"/>
          </w:tcPr>
          <w:p w14:paraId="5E795C13" w14:textId="42556FC4" w:rsidR="00523E37" w:rsidRPr="004B4EEA" w:rsidRDefault="00153094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1" w:name="_Hlk71203894"/>
            <w:r w:rsidRPr="004B4E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</w:t>
            </w:r>
            <w:r w:rsidR="009C2A60" w:rsidRPr="004B4EE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จากการด้อยค่า</w:t>
            </w:r>
          </w:p>
        </w:tc>
        <w:tc>
          <w:tcPr>
            <w:tcW w:w="1364" w:type="pct"/>
            <w:gridSpan w:val="4"/>
          </w:tcPr>
          <w:p w14:paraId="70CE2B8D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484E9F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3" w:type="pct"/>
            <w:gridSpan w:val="3"/>
          </w:tcPr>
          <w:p w14:paraId="3069BA95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pct"/>
            <w:gridSpan w:val="3"/>
          </w:tcPr>
          <w:p w14:paraId="6327B16E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20981" w:rsidRPr="00484E9F" w14:paraId="54CC4C91" w14:textId="77777777" w:rsidTr="00C20981">
        <w:tc>
          <w:tcPr>
            <w:tcW w:w="2174" w:type="pct"/>
          </w:tcPr>
          <w:p w14:paraId="09701FCF" w14:textId="7C4DD473" w:rsidR="00523E37" w:rsidRPr="004B4EEA" w:rsidRDefault="00656FF9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153094" w:rsidRPr="004B4EE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EE509C" w:rsidRPr="004B4E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153094" w:rsidRPr="004B4EE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92" w:type="pct"/>
            <w:shd w:val="clear" w:color="auto" w:fill="auto"/>
          </w:tcPr>
          <w:p w14:paraId="2D80F41C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" w:type="pct"/>
            <w:shd w:val="clear" w:color="auto" w:fill="auto"/>
          </w:tcPr>
          <w:p w14:paraId="47219A95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gridSpan w:val="2"/>
            <w:shd w:val="clear" w:color="auto" w:fill="auto"/>
          </w:tcPr>
          <w:p w14:paraId="6F3419BF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484E9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2" w:type="pct"/>
            <w:gridSpan w:val="2"/>
            <w:shd w:val="clear" w:color="auto" w:fill="auto"/>
          </w:tcPr>
          <w:p w14:paraId="3CCCA980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128F69BF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9" w:type="pct"/>
            <w:shd w:val="clear" w:color="auto" w:fill="auto"/>
          </w:tcPr>
          <w:p w14:paraId="22D87A7D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5DFC66E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484E9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523E37" w:rsidRPr="00484E9F" w14:paraId="12FA5E55" w14:textId="77777777" w:rsidTr="00C20981">
        <w:tc>
          <w:tcPr>
            <w:tcW w:w="2174" w:type="pct"/>
          </w:tcPr>
          <w:p w14:paraId="3CA23204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6" w:type="pct"/>
            <w:gridSpan w:val="10"/>
          </w:tcPr>
          <w:p w14:paraId="3565870A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0981" w:rsidRPr="006C03A5" w14:paraId="1D42F0BA" w14:textId="77777777" w:rsidTr="00C20981">
        <w:tc>
          <w:tcPr>
            <w:tcW w:w="2174" w:type="pct"/>
          </w:tcPr>
          <w:p w14:paraId="6B1AD8F6" w14:textId="55B053A0" w:rsidR="00C71FFC" w:rsidRPr="00C71FFC" w:rsidRDefault="00C71FFC" w:rsidP="00C7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1FF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92" w:type="pct"/>
          </w:tcPr>
          <w:p w14:paraId="000237D4" w14:textId="6AB71EF6" w:rsidR="00C71FFC" w:rsidRPr="00484E9F" w:rsidRDefault="00C71FFC" w:rsidP="00C71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0246733" w14:textId="77777777" w:rsidR="00C71FFC" w:rsidRPr="00484E9F" w:rsidRDefault="00C71FFC" w:rsidP="00C71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3F980FA8" w14:textId="77777777" w:rsidR="00C71FFC" w:rsidRPr="00484E9F" w:rsidRDefault="00C71FFC" w:rsidP="00C71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479D78AC" w14:textId="77777777" w:rsidR="00C71FFC" w:rsidRPr="00484E9F" w:rsidRDefault="00C71FFC" w:rsidP="00C71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gridSpan w:val="3"/>
          </w:tcPr>
          <w:p w14:paraId="7F2B33C0" w14:textId="0469C208" w:rsidR="00C71FFC" w:rsidRPr="00484E9F" w:rsidRDefault="00E225A3" w:rsidP="00E22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149" w:type="pct"/>
          </w:tcPr>
          <w:p w14:paraId="376D41B7" w14:textId="77777777" w:rsidR="00C71FFC" w:rsidRPr="00484E9F" w:rsidRDefault="00C71FFC" w:rsidP="00E22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57ED1C9" w14:textId="06C677C8" w:rsidR="00C71FFC" w:rsidRPr="00484E9F" w:rsidRDefault="00877C38" w:rsidP="006C03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20981" w:rsidRPr="00484E9F" w14:paraId="36BC816D" w14:textId="77777777" w:rsidTr="00C20981">
        <w:trPr>
          <w:trHeight w:val="77"/>
        </w:trPr>
        <w:tc>
          <w:tcPr>
            <w:tcW w:w="2174" w:type="pct"/>
          </w:tcPr>
          <w:p w14:paraId="099290BC" w14:textId="6884FBDC" w:rsidR="00C20981" w:rsidRPr="00C71FFC" w:rsidRDefault="00C20981" w:rsidP="00C20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1FF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92" w:type="pct"/>
          </w:tcPr>
          <w:p w14:paraId="56C7408E" w14:textId="3DC6327E" w:rsidR="00C20981" w:rsidRPr="00484E9F" w:rsidRDefault="00C20981" w:rsidP="00C20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50473A2" w14:textId="77777777" w:rsidR="00C20981" w:rsidRPr="00484E9F" w:rsidRDefault="00C20981" w:rsidP="00C20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06D4E4D9" w14:textId="778BDB92" w:rsidR="00C20981" w:rsidRPr="00484E9F" w:rsidRDefault="00C20981" w:rsidP="00C20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305C07E3" w14:textId="77777777" w:rsidR="00C20981" w:rsidRPr="00484E9F" w:rsidRDefault="00C20981" w:rsidP="00C20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gridSpan w:val="3"/>
          </w:tcPr>
          <w:p w14:paraId="55A76C00" w14:textId="1BAE93AA" w:rsidR="00C20981" w:rsidRPr="00484E9F" w:rsidRDefault="006237B0" w:rsidP="00C20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  <w:tc>
          <w:tcPr>
            <w:tcW w:w="149" w:type="pct"/>
          </w:tcPr>
          <w:p w14:paraId="12E7225B" w14:textId="77777777" w:rsidR="00C20981" w:rsidRPr="00484E9F" w:rsidRDefault="00C20981" w:rsidP="00C20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81DB52E" w14:textId="44DC336E" w:rsidR="00C20981" w:rsidRPr="00484E9F" w:rsidRDefault="00C20981" w:rsidP="00C20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bookmarkEnd w:id="1"/>
    </w:tbl>
    <w:p w14:paraId="2C19C7D8" w14:textId="77777777" w:rsidR="00523E37" w:rsidRPr="00484E9F" w:rsidRDefault="00523E37" w:rsidP="00484E9F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079"/>
        <w:gridCol w:w="237"/>
        <w:gridCol w:w="1117"/>
        <w:gridCol w:w="269"/>
        <w:gridCol w:w="1079"/>
        <w:gridCol w:w="275"/>
        <w:gridCol w:w="1083"/>
      </w:tblGrid>
      <w:tr w:rsidR="00523E37" w:rsidRPr="00484E9F" w14:paraId="24000F2E" w14:textId="77777777" w:rsidTr="00144D1A">
        <w:trPr>
          <w:tblHeader/>
        </w:trPr>
        <w:tc>
          <w:tcPr>
            <w:tcW w:w="2176" w:type="pct"/>
          </w:tcPr>
          <w:p w14:paraId="511B420B" w14:textId="152D81F6" w:rsidR="00523E37" w:rsidRPr="00484E9F" w:rsidRDefault="00523E37" w:rsidP="005B3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7" w:type="pct"/>
            <w:gridSpan w:val="3"/>
          </w:tcPr>
          <w:p w14:paraId="1DC16EE6" w14:textId="77777777" w:rsidR="00523E37" w:rsidRPr="00484E9F" w:rsidRDefault="00523E37" w:rsidP="005B3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484E9F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8" w:type="pct"/>
          </w:tcPr>
          <w:p w14:paraId="20C82B4C" w14:textId="77777777" w:rsidR="00523E37" w:rsidRPr="00484E9F" w:rsidRDefault="00523E37" w:rsidP="005B3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pct"/>
            <w:gridSpan w:val="3"/>
          </w:tcPr>
          <w:p w14:paraId="3A31CFDC" w14:textId="77777777" w:rsidR="00523E37" w:rsidRPr="00484E9F" w:rsidRDefault="00523E37" w:rsidP="005B3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43147" w:rsidRPr="00484E9F" w14:paraId="6EED75F8" w14:textId="77777777" w:rsidTr="00144D1A">
        <w:trPr>
          <w:tblHeader/>
        </w:trPr>
        <w:tc>
          <w:tcPr>
            <w:tcW w:w="2176" w:type="pct"/>
          </w:tcPr>
          <w:p w14:paraId="31530C89" w14:textId="77777777" w:rsidR="00143147" w:rsidRPr="00484E9F" w:rsidRDefault="00143147" w:rsidP="005B3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A14BFC8" w14:textId="78FD5743" w:rsidR="00143147" w:rsidRPr="00484E9F" w:rsidRDefault="00143147" w:rsidP="005B3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  <w:shd w:val="clear" w:color="auto" w:fill="auto"/>
          </w:tcPr>
          <w:p w14:paraId="690E3797" w14:textId="77777777" w:rsidR="00143147" w:rsidRPr="00484E9F" w:rsidRDefault="00143147" w:rsidP="005B3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61779730" w14:textId="77777777" w:rsidR="00143147" w:rsidRPr="00484E9F" w:rsidRDefault="00143147" w:rsidP="005B3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  <w:shd w:val="clear" w:color="auto" w:fill="auto"/>
          </w:tcPr>
          <w:p w14:paraId="43EFE587" w14:textId="77777777" w:rsidR="00143147" w:rsidRPr="00484E9F" w:rsidRDefault="00143147" w:rsidP="005B3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54544C2" w14:textId="54DF0719" w:rsidR="00143147" w:rsidRPr="00484E9F" w:rsidRDefault="00143147" w:rsidP="005B3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1" w:type="pct"/>
            <w:shd w:val="clear" w:color="auto" w:fill="auto"/>
          </w:tcPr>
          <w:p w14:paraId="2D6BA2B7" w14:textId="77777777" w:rsidR="00143147" w:rsidRPr="00484E9F" w:rsidRDefault="00143147" w:rsidP="005B3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154E10F6" w14:textId="77777777" w:rsidR="00143147" w:rsidRPr="00484E9F" w:rsidRDefault="00143147" w:rsidP="005B3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43147" w:rsidRPr="00484E9F" w14:paraId="2CEE1C36" w14:textId="77777777" w:rsidTr="00144D1A">
        <w:trPr>
          <w:tblHeader/>
        </w:trPr>
        <w:tc>
          <w:tcPr>
            <w:tcW w:w="2176" w:type="pct"/>
          </w:tcPr>
          <w:p w14:paraId="26D3ABAC" w14:textId="77777777" w:rsidR="00143147" w:rsidRPr="00484E9F" w:rsidRDefault="00143147" w:rsidP="005B3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16DB3A3" w14:textId="77777777" w:rsidR="00143147" w:rsidRPr="00484E9F" w:rsidRDefault="00143147" w:rsidP="005B3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" w:type="pct"/>
            <w:shd w:val="clear" w:color="auto" w:fill="auto"/>
          </w:tcPr>
          <w:p w14:paraId="08913901" w14:textId="77777777" w:rsidR="00143147" w:rsidRPr="00484E9F" w:rsidRDefault="00143147" w:rsidP="005B3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46448519" w14:textId="77777777" w:rsidR="00143147" w:rsidRPr="00484E9F" w:rsidRDefault="00143147" w:rsidP="005B3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484E9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8" w:type="pct"/>
            <w:shd w:val="clear" w:color="auto" w:fill="auto"/>
          </w:tcPr>
          <w:p w14:paraId="4DB2F097" w14:textId="77777777" w:rsidR="00143147" w:rsidRPr="00484E9F" w:rsidRDefault="00143147" w:rsidP="005B3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4C4A8E5" w14:textId="77777777" w:rsidR="00143147" w:rsidRPr="00484E9F" w:rsidRDefault="00143147" w:rsidP="005B3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1" w:type="pct"/>
            <w:shd w:val="clear" w:color="auto" w:fill="auto"/>
          </w:tcPr>
          <w:p w14:paraId="67904370" w14:textId="77777777" w:rsidR="00143147" w:rsidRPr="00484E9F" w:rsidRDefault="00143147" w:rsidP="005B3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24780F42" w14:textId="77777777" w:rsidR="00143147" w:rsidRPr="00484E9F" w:rsidRDefault="00143147" w:rsidP="005B3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484E9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43147" w:rsidRPr="00484E9F" w14:paraId="4A404FEC" w14:textId="77777777" w:rsidTr="0042604D">
        <w:trPr>
          <w:tblHeader/>
        </w:trPr>
        <w:tc>
          <w:tcPr>
            <w:tcW w:w="2176" w:type="pct"/>
          </w:tcPr>
          <w:p w14:paraId="45BD172A" w14:textId="77777777" w:rsidR="00143147" w:rsidRPr="00484E9F" w:rsidRDefault="00143147" w:rsidP="00BC5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4" w:type="pct"/>
            <w:gridSpan w:val="7"/>
          </w:tcPr>
          <w:p w14:paraId="022E6E0B" w14:textId="77777777" w:rsidR="00143147" w:rsidRPr="00484E9F" w:rsidRDefault="00143147" w:rsidP="00BC5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3147" w:rsidRPr="00484E9F" w14:paraId="6F9B2500" w14:textId="77777777" w:rsidTr="00144D1A">
        <w:tc>
          <w:tcPr>
            <w:tcW w:w="2176" w:type="pct"/>
          </w:tcPr>
          <w:p w14:paraId="2046E5DC" w14:textId="77777777" w:rsidR="00143147" w:rsidRPr="00484E9F" w:rsidRDefault="0014314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93" w:type="pct"/>
          </w:tcPr>
          <w:p w14:paraId="5AECDA39" w14:textId="77777777" w:rsidR="00143147" w:rsidRPr="00484E9F" w:rsidRDefault="0014314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B7CAA7A" w14:textId="77777777" w:rsidR="00143147" w:rsidRPr="00484E9F" w:rsidRDefault="0014314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08A4E822" w14:textId="77777777" w:rsidR="00143147" w:rsidRPr="00484E9F" w:rsidRDefault="0014314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96A23B6" w14:textId="77777777" w:rsidR="00143147" w:rsidRPr="00484E9F" w:rsidRDefault="0014314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7E8E245" w14:textId="77777777" w:rsidR="00143147" w:rsidRPr="00484E9F" w:rsidRDefault="0014314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7C3D5325" w14:textId="77777777" w:rsidR="00143147" w:rsidRPr="00484E9F" w:rsidRDefault="0014314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7ABA9BA" w14:textId="77777777" w:rsidR="00143147" w:rsidRPr="00484E9F" w:rsidRDefault="0014314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61379" w:rsidRPr="00484E9F" w14:paraId="2EE0E95F" w14:textId="77777777" w:rsidTr="00144D1A">
        <w:tc>
          <w:tcPr>
            <w:tcW w:w="2176" w:type="pct"/>
          </w:tcPr>
          <w:p w14:paraId="2DE76870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219E58D8" w14:textId="35D8B661" w:rsidR="00461379" w:rsidRPr="00484E9F" w:rsidRDefault="00461379" w:rsidP="00461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2C32D3C" w14:textId="77777777" w:rsidR="00461379" w:rsidRPr="00484E9F" w:rsidRDefault="00461379" w:rsidP="00461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</w:tcPr>
          <w:p w14:paraId="24AB3DAD" w14:textId="77777777" w:rsidR="00461379" w:rsidRPr="00484E9F" w:rsidRDefault="00461379" w:rsidP="00461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869D862" w14:textId="77777777" w:rsidR="00461379" w:rsidRPr="00484E9F" w:rsidRDefault="00461379" w:rsidP="00461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14:paraId="6F9F0CD4" w14:textId="05D8BC09" w:rsidR="00461379" w:rsidRPr="00484E9F" w:rsidRDefault="00144D1A" w:rsidP="00461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178,495</w:t>
            </w:r>
          </w:p>
        </w:tc>
        <w:tc>
          <w:tcPr>
            <w:tcW w:w="151" w:type="pct"/>
          </w:tcPr>
          <w:p w14:paraId="43BC0A11" w14:textId="77777777" w:rsidR="00461379" w:rsidRPr="00484E9F" w:rsidRDefault="00461379" w:rsidP="00461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1FDAFB21" w14:textId="77777777" w:rsidR="00461379" w:rsidRPr="00484E9F" w:rsidRDefault="00461379" w:rsidP="00B52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161,480</w:t>
            </w:r>
          </w:p>
        </w:tc>
      </w:tr>
      <w:tr w:rsidR="00461379" w:rsidRPr="00484E9F" w14:paraId="1DF5936C" w14:textId="77777777" w:rsidTr="00144D1A">
        <w:tc>
          <w:tcPr>
            <w:tcW w:w="2176" w:type="pct"/>
          </w:tcPr>
          <w:p w14:paraId="0565A6D3" w14:textId="77777777" w:rsidR="00461379" w:rsidRPr="00BC54FA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27BDA0CE" w14:textId="77777777" w:rsidR="00461379" w:rsidRPr="00BC54FA" w:rsidRDefault="00461379" w:rsidP="00461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0" w:type="pct"/>
          </w:tcPr>
          <w:p w14:paraId="30CEC27F" w14:textId="77777777" w:rsidR="00461379" w:rsidRPr="00BC54FA" w:rsidRDefault="00461379" w:rsidP="00461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</w:tcPr>
          <w:p w14:paraId="07085CCE" w14:textId="77777777" w:rsidR="00461379" w:rsidRPr="00BC54FA" w:rsidRDefault="00461379" w:rsidP="00461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8" w:type="pct"/>
          </w:tcPr>
          <w:p w14:paraId="66DCF611" w14:textId="77777777" w:rsidR="00461379" w:rsidRPr="00BC54FA" w:rsidRDefault="00461379" w:rsidP="00461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45D8E2F6" w14:textId="77777777" w:rsidR="00461379" w:rsidRPr="00BC54FA" w:rsidRDefault="00461379" w:rsidP="00461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51" w:type="pct"/>
          </w:tcPr>
          <w:p w14:paraId="2C87C9B7" w14:textId="77777777" w:rsidR="00461379" w:rsidRPr="00BC54FA" w:rsidRDefault="00461379" w:rsidP="00461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70523CDB" w14:textId="77777777" w:rsidR="00461379" w:rsidRPr="00BC54FA" w:rsidRDefault="00461379" w:rsidP="00B52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  <w:tab w:val="decimal" w:pos="869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461379" w:rsidRPr="00484E9F" w14:paraId="6D3CB0F3" w14:textId="77777777" w:rsidTr="00144D1A">
        <w:tc>
          <w:tcPr>
            <w:tcW w:w="2176" w:type="pct"/>
          </w:tcPr>
          <w:p w14:paraId="7125656E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93" w:type="pct"/>
          </w:tcPr>
          <w:p w14:paraId="42B12CF0" w14:textId="77777777" w:rsidR="00461379" w:rsidRPr="00484E9F" w:rsidRDefault="00461379" w:rsidP="00461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215D652" w14:textId="77777777" w:rsidR="00461379" w:rsidRPr="00484E9F" w:rsidRDefault="00461379" w:rsidP="00461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</w:tcPr>
          <w:p w14:paraId="3ACBC72E" w14:textId="77777777" w:rsidR="00461379" w:rsidRPr="00484E9F" w:rsidRDefault="00461379" w:rsidP="00461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6A4FCD0" w14:textId="77777777" w:rsidR="00461379" w:rsidRPr="00484E9F" w:rsidRDefault="00461379" w:rsidP="00461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2838DE1" w14:textId="77777777" w:rsidR="00461379" w:rsidRPr="00484E9F" w:rsidRDefault="00461379" w:rsidP="00461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3BE6D42B" w14:textId="77777777" w:rsidR="00461379" w:rsidRPr="00484E9F" w:rsidRDefault="00461379" w:rsidP="00461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216650F6" w14:textId="77777777" w:rsidR="00461379" w:rsidRPr="00484E9F" w:rsidRDefault="00461379" w:rsidP="00B52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  <w:tab w:val="decimal" w:pos="869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61379" w:rsidRPr="00484E9F" w14:paraId="187B61E0" w14:textId="77777777" w:rsidTr="00144D1A">
        <w:tc>
          <w:tcPr>
            <w:tcW w:w="2176" w:type="pct"/>
          </w:tcPr>
          <w:p w14:paraId="4C5D5456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33793D09" w14:textId="55D9857F" w:rsidR="00461379" w:rsidRPr="00484E9F" w:rsidRDefault="00461379" w:rsidP="00461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D275B49" w14:textId="77777777" w:rsidR="00461379" w:rsidRPr="00484E9F" w:rsidRDefault="00461379" w:rsidP="00461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79E5D143" w14:textId="77777777" w:rsidR="00461379" w:rsidRPr="00484E9F" w:rsidRDefault="00461379" w:rsidP="00461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099FE11" w14:textId="77777777" w:rsidR="00461379" w:rsidRPr="00484E9F" w:rsidRDefault="00461379" w:rsidP="00461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2EB47611" w14:textId="0A949CA3" w:rsidR="00461379" w:rsidRPr="00484E9F" w:rsidRDefault="000A2C7E" w:rsidP="00461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1,404</w:t>
            </w:r>
          </w:p>
        </w:tc>
        <w:tc>
          <w:tcPr>
            <w:tcW w:w="151" w:type="pct"/>
          </w:tcPr>
          <w:p w14:paraId="5C22443D" w14:textId="77777777" w:rsidR="00461379" w:rsidRPr="00484E9F" w:rsidRDefault="00461379" w:rsidP="00461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29A0CA3D" w14:textId="77777777" w:rsidR="00461379" w:rsidRPr="00484E9F" w:rsidRDefault="00461379" w:rsidP="00B52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1,364</w:t>
            </w:r>
          </w:p>
        </w:tc>
      </w:tr>
      <w:tr w:rsidR="00461379" w:rsidRPr="00484E9F" w14:paraId="60600057" w14:textId="77777777" w:rsidTr="00144D1A">
        <w:tc>
          <w:tcPr>
            <w:tcW w:w="2176" w:type="pct"/>
          </w:tcPr>
          <w:p w14:paraId="50668E70" w14:textId="77777777" w:rsidR="00461379" w:rsidRPr="00BC54FA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09734425" w14:textId="77777777" w:rsidR="00461379" w:rsidRPr="00BC54FA" w:rsidRDefault="00461379" w:rsidP="00461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0" w:type="pct"/>
          </w:tcPr>
          <w:p w14:paraId="2609F0AC" w14:textId="77777777" w:rsidR="00461379" w:rsidRPr="00BC54FA" w:rsidRDefault="00461379" w:rsidP="00461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</w:tcPr>
          <w:p w14:paraId="6662B6EC" w14:textId="77777777" w:rsidR="00461379" w:rsidRPr="00BC54FA" w:rsidRDefault="00461379" w:rsidP="00461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8" w:type="pct"/>
          </w:tcPr>
          <w:p w14:paraId="74105DAA" w14:textId="77777777" w:rsidR="00461379" w:rsidRPr="00BC54FA" w:rsidRDefault="00461379" w:rsidP="00461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32E62C1C" w14:textId="77777777" w:rsidR="00461379" w:rsidRPr="00BC54FA" w:rsidRDefault="00461379" w:rsidP="00461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51" w:type="pct"/>
          </w:tcPr>
          <w:p w14:paraId="4336F0A2" w14:textId="77777777" w:rsidR="00461379" w:rsidRPr="00BC54FA" w:rsidRDefault="00461379" w:rsidP="00461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2DBA551D" w14:textId="77777777" w:rsidR="00461379" w:rsidRPr="00BC54FA" w:rsidRDefault="00461379" w:rsidP="00B52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461379" w:rsidRPr="00484E9F" w14:paraId="7B811171" w14:textId="77777777" w:rsidTr="00144D1A">
        <w:tc>
          <w:tcPr>
            <w:tcW w:w="2176" w:type="pct"/>
          </w:tcPr>
          <w:p w14:paraId="5DF9FC65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ส่วนของหนี้สินตามสัญญาเช่าที่ถึง</w:t>
            </w:r>
            <w:r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กำหนดชำระภายในหนึ่งปี </w:t>
            </w:r>
          </w:p>
        </w:tc>
        <w:tc>
          <w:tcPr>
            <w:tcW w:w="593" w:type="pct"/>
          </w:tcPr>
          <w:p w14:paraId="5A549305" w14:textId="77777777" w:rsidR="00461379" w:rsidRPr="00484E9F" w:rsidRDefault="00461379" w:rsidP="00461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799908F8" w14:textId="77777777" w:rsidR="00461379" w:rsidRPr="00484E9F" w:rsidRDefault="00461379" w:rsidP="00461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</w:tcPr>
          <w:p w14:paraId="7EFA1058" w14:textId="77777777" w:rsidR="00461379" w:rsidRPr="00484E9F" w:rsidRDefault="00461379" w:rsidP="00461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61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5A5202B8" w14:textId="77777777" w:rsidR="00461379" w:rsidRPr="00484E9F" w:rsidRDefault="00461379" w:rsidP="00461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14:paraId="173F2556" w14:textId="77777777" w:rsidR="00461379" w:rsidRPr="00484E9F" w:rsidRDefault="00461379" w:rsidP="00461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6C881B92" w14:textId="77777777" w:rsidR="00461379" w:rsidRPr="00484E9F" w:rsidRDefault="00461379" w:rsidP="00461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3C96AD3F" w14:textId="77777777" w:rsidR="00461379" w:rsidRPr="00484E9F" w:rsidRDefault="00461379" w:rsidP="00B52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44D1A" w:rsidRPr="00484E9F" w14:paraId="5081AC58" w14:textId="77777777" w:rsidTr="00144D1A">
        <w:tc>
          <w:tcPr>
            <w:tcW w:w="2176" w:type="pct"/>
          </w:tcPr>
          <w:p w14:paraId="218707CD" w14:textId="77777777" w:rsidR="00144D1A" w:rsidRPr="00484E9F" w:rsidRDefault="00144D1A" w:rsidP="00144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5442FEBD" w14:textId="14E3464F" w:rsidR="00144D1A" w:rsidRPr="00484E9F" w:rsidRDefault="00144D1A" w:rsidP="00144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9338C80" w14:textId="77777777" w:rsidR="00144D1A" w:rsidRPr="00484E9F" w:rsidRDefault="00144D1A" w:rsidP="00144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39A1DD4C" w14:textId="77777777" w:rsidR="00144D1A" w:rsidRPr="00484E9F" w:rsidRDefault="00144D1A" w:rsidP="00144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1B37B70" w14:textId="77777777" w:rsidR="00144D1A" w:rsidRPr="00484E9F" w:rsidRDefault="00144D1A" w:rsidP="00144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2D932E76" w14:textId="052C4B7A" w:rsidR="00144D1A" w:rsidRPr="00484E9F" w:rsidRDefault="00144D1A" w:rsidP="00144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394</w:t>
            </w:r>
          </w:p>
        </w:tc>
        <w:tc>
          <w:tcPr>
            <w:tcW w:w="151" w:type="pct"/>
          </w:tcPr>
          <w:p w14:paraId="026A363E" w14:textId="77777777" w:rsidR="00144D1A" w:rsidRPr="00484E9F" w:rsidRDefault="00144D1A" w:rsidP="00144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3FAFA60A" w14:textId="77777777" w:rsidR="00144D1A" w:rsidRPr="00484E9F" w:rsidRDefault="00144D1A" w:rsidP="00144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3,319</w:t>
            </w:r>
          </w:p>
        </w:tc>
      </w:tr>
      <w:tr w:rsidR="00144D1A" w:rsidRPr="00484E9F" w14:paraId="6C341CBE" w14:textId="77777777" w:rsidTr="00144D1A">
        <w:tc>
          <w:tcPr>
            <w:tcW w:w="2176" w:type="pct"/>
          </w:tcPr>
          <w:p w14:paraId="19BD8D3A" w14:textId="77777777" w:rsidR="00144D1A" w:rsidRPr="00BC54FA" w:rsidRDefault="00144D1A" w:rsidP="00144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17DFBB12" w14:textId="77777777" w:rsidR="00144D1A" w:rsidRPr="00BC54FA" w:rsidRDefault="00144D1A" w:rsidP="00144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0" w:type="pct"/>
          </w:tcPr>
          <w:p w14:paraId="7D186293" w14:textId="77777777" w:rsidR="00144D1A" w:rsidRPr="00BC54FA" w:rsidRDefault="00144D1A" w:rsidP="00144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</w:tcPr>
          <w:p w14:paraId="2B8A94B8" w14:textId="77777777" w:rsidR="00144D1A" w:rsidRPr="00BC54FA" w:rsidRDefault="00144D1A" w:rsidP="00144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61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48" w:type="pct"/>
          </w:tcPr>
          <w:p w14:paraId="7E781F4C" w14:textId="77777777" w:rsidR="00144D1A" w:rsidRPr="00BC54FA" w:rsidRDefault="00144D1A" w:rsidP="00144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6155993F" w14:textId="77777777" w:rsidR="00144D1A" w:rsidRPr="00BC54FA" w:rsidRDefault="00144D1A" w:rsidP="00144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51" w:type="pct"/>
          </w:tcPr>
          <w:p w14:paraId="2BE502CB" w14:textId="77777777" w:rsidR="00144D1A" w:rsidRPr="00BC54FA" w:rsidRDefault="00144D1A" w:rsidP="00144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0BA8F7B9" w14:textId="77777777" w:rsidR="00144D1A" w:rsidRPr="00BC54FA" w:rsidRDefault="00144D1A" w:rsidP="00144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144D1A" w:rsidRPr="00484E9F" w14:paraId="75A2EF6A" w14:textId="77777777" w:rsidTr="00144D1A">
        <w:tc>
          <w:tcPr>
            <w:tcW w:w="2176" w:type="pct"/>
          </w:tcPr>
          <w:p w14:paraId="263F8921" w14:textId="77777777" w:rsidR="00144D1A" w:rsidRPr="00484E9F" w:rsidRDefault="00144D1A" w:rsidP="00144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93" w:type="pct"/>
          </w:tcPr>
          <w:p w14:paraId="6E7C843D" w14:textId="77777777" w:rsidR="00144D1A" w:rsidRPr="00484E9F" w:rsidRDefault="00144D1A" w:rsidP="00144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39E9FC6A" w14:textId="77777777" w:rsidR="00144D1A" w:rsidRPr="00484E9F" w:rsidRDefault="00144D1A" w:rsidP="00144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</w:tcPr>
          <w:p w14:paraId="608549D8" w14:textId="77777777" w:rsidR="00144D1A" w:rsidRPr="00484E9F" w:rsidRDefault="00144D1A" w:rsidP="00144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61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46ECD6A" w14:textId="77777777" w:rsidR="00144D1A" w:rsidRPr="00484E9F" w:rsidRDefault="00144D1A" w:rsidP="00144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14:paraId="59CB5591" w14:textId="77777777" w:rsidR="00144D1A" w:rsidRPr="00484E9F" w:rsidRDefault="00144D1A" w:rsidP="00144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689E7177" w14:textId="77777777" w:rsidR="00144D1A" w:rsidRPr="00484E9F" w:rsidRDefault="00144D1A" w:rsidP="00144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2173E19C" w14:textId="77777777" w:rsidR="00144D1A" w:rsidRPr="00484E9F" w:rsidRDefault="00144D1A" w:rsidP="00144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44D1A" w:rsidRPr="00484E9F" w14:paraId="3533782F" w14:textId="77777777" w:rsidTr="00144D1A">
        <w:tc>
          <w:tcPr>
            <w:tcW w:w="2176" w:type="pct"/>
          </w:tcPr>
          <w:p w14:paraId="06C7BC3C" w14:textId="77777777" w:rsidR="00144D1A" w:rsidRPr="00484E9F" w:rsidRDefault="00144D1A" w:rsidP="00144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378CEDB0" w14:textId="6E0D1120" w:rsidR="00144D1A" w:rsidRPr="00484E9F" w:rsidRDefault="00144D1A" w:rsidP="00144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4875301" w14:textId="77777777" w:rsidR="00144D1A" w:rsidRPr="00484E9F" w:rsidRDefault="00144D1A" w:rsidP="00144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46880D94" w14:textId="77777777" w:rsidR="00144D1A" w:rsidRPr="00484E9F" w:rsidRDefault="00144D1A" w:rsidP="00144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C7DB3CA" w14:textId="77777777" w:rsidR="00144D1A" w:rsidRPr="00484E9F" w:rsidRDefault="00144D1A" w:rsidP="00144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2D674219" w14:textId="5A091073" w:rsidR="00144D1A" w:rsidRPr="00484E9F" w:rsidRDefault="00144D1A" w:rsidP="00144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755</w:t>
            </w:r>
          </w:p>
        </w:tc>
        <w:tc>
          <w:tcPr>
            <w:tcW w:w="151" w:type="pct"/>
          </w:tcPr>
          <w:p w14:paraId="6D5F7A58" w14:textId="77777777" w:rsidR="00144D1A" w:rsidRPr="00484E9F" w:rsidRDefault="00144D1A" w:rsidP="00144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02E563D4" w14:textId="77777777" w:rsidR="00144D1A" w:rsidRPr="00484E9F" w:rsidRDefault="00144D1A" w:rsidP="00144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3,472</w:t>
            </w:r>
          </w:p>
        </w:tc>
      </w:tr>
    </w:tbl>
    <w:p w14:paraId="3591F842" w14:textId="77777777" w:rsidR="002B17C5" w:rsidRPr="00AB51C4" w:rsidRDefault="002B17C5" w:rsidP="002B17C5">
      <w:pPr>
        <w:pStyle w:val="Heading5"/>
        <w:tabs>
          <w:tab w:val="left" w:pos="540"/>
        </w:tabs>
        <w:spacing w:line="240" w:lineRule="auto"/>
        <w:ind w:left="900"/>
        <w:rPr>
          <w:rFonts w:asciiTheme="majorBidi" w:hAnsiTheme="majorBidi" w:cstheme="majorBidi"/>
          <w:sz w:val="22"/>
          <w:szCs w:val="22"/>
          <w:lang w:val="en-US"/>
        </w:rPr>
      </w:pPr>
    </w:p>
    <w:p w14:paraId="31712F20" w14:textId="4D5DB82A" w:rsidR="00523E37" w:rsidRPr="00484E9F" w:rsidRDefault="00523E37" w:rsidP="00DA5B36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ind w:hanging="900"/>
        <w:rPr>
          <w:rFonts w:asciiTheme="majorBidi" w:hAnsiTheme="majorBidi" w:cstheme="majorBidi"/>
          <w:sz w:val="30"/>
          <w:szCs w:val="30"/>
          <w:cs/>
        </w:rPr>
      </w:pPr>
      <w:r w:rsidRPr="00484E9F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5E29A8E1" w14:textId="77777777" w:rsidR="00523E37" w:rsidRPr="00AB51C4" w:rsidRDefault="00523E37" w:rsidP="00484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91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33"/>
        <w:gridCol w:w="1080"/>
        <w:gridCol w:w="237"/>
        <w:gridCol w:w="1111"/>
        <w:gridCol w:w="237"/>
        <w:gridCol w:w="1113"/>
        <w:gridCol w:w="237"/>
        <w:gridCol w:w="1102"/>
      </w:tblGrid>
      <w:tr w:rsidR="00523E37" w:rsidRPr="00484E9F" w14:paraId="5E5055D5" w14:textId="77777777" w:rsidTr="00574F83">
        <w:tc>
          <w:tcPr>
            <w:tcW w:w="1679" w:type="pct"/>
          </w:tcPr>
          <w:p w14:paraId="7F4099CC" w14:textId="77777777" w:rsidR="00523E37" w:rsidRPr="00484E9F" w:rsidRDefault="00523E37" w:rsidP="005B30F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outlineLvl w:val="1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2" w:type="pct"/>
          </w:tcPr>
          <w:p w14:paraId="6C59340C" w14:textId="77777777" w:rsidR="00523E37" w:rsidRPr="00484E9F" w:rsidRDefault="00523E37" w:rsidP="005B3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3" w:type="pct"/>
            <w:gridSpan w:val="3"/>
          </w:tcPr>
          <w:p w14:paraId="352EA3D3" w14:textId="77777777" w:rsidR="00523E37" w:rsidRPr="00484E9F" w:rsidRDefault="00523E37" w:rsidP="005B3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484E9F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" w:type="pct"/>
          </w:tcPr>
          <w:p w14:paraId="594FAC0B" w14:textId="77777777" w:rsidR="00523E37" w:rsidRPr="00484E9F" w:rsidRDefault="00523E37" w:rsidP="005B3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60880C65" w14:textId="77777777" w:rsidR="00523E37" w:rsidRPr="00484E9F" w:rsidRDefault="00523E37" w:rsidP="005B3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43147" w:rsidRPr="00484E9F" w14:paraId="4188C796" w14:textId="77777777" w:rsidTr="00574F83">
        <w:tc>
          <w:tcPr>
            <w:tcW w:w="1679" w:type="pct"/>
          </w:tcPr>
          <w:p w14:paraId="4AF9AFBC" w14:textId="77777777" w:rsidR="00143147" w:rsidRPr="00484E9F" w:rsidRDefault="00143147" w:rsidP="005B3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2" w:type="pct"/>
          </w:tcPr>
          <w:p w14:paraId="67D79397" w14:textId="77777777" w:rsidR="00143147" w:rsidRPr="00484E9F" w:rsidRDefault="00143147" w:rsidP="005B3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45EEF5" w14:textId="77777777" w:rsidR="00143147" w:rsidRPr="00484E9F" w:rsidRDefault="00143147" w:rsidP="005B3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93" w:type="pct"/>
            <w:shd w:val="clear" w:color="auto" w:fill="auto"/>
          </w:tcPr>
          <w:p w14:paraId="19ED0473" w14:textId="7A06FB3C" w:rsidR="00143147" w:rsidRPr="00484E9F" w:rsidRDefault="00143147" w:rsidP="005B3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484E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" w:type="pct"/>
            <w:shd w:val="clear" w:color="auto" w:fill="auto"/>
          </w:tcPr>
          <w:p w14:paraId="34D06248" w14:textId="77777777" w:rsidR="00143147" w:rsidRPr="00484E9F" w:rsidRDefault="00143147" w:rsidP="005B3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395727F8" w14:textId="77777777" w:rsidR="00143147" w:rsidRPr="00484E9F" w:rsidRDefault="00143147" w:rsidP="005B3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84E9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0" w:type="pct"/>
            <w:shd w:val="clear" w:color="auto" w:fill="auto"/>
          </w:tcPr>
          <w:p w14:paraId="5FA51754" w14:textId="77777777" w:rsidR="00143147" w:rsidRPr="00484E9F" w:rsidRDefault="00143147" w:rsidP="005B3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14:paraId="5B7CE13B" w14:textId="11C4C3F5" w:rsidR="00143147" w:rsidRPr="00484E9F" w:rsidRDefault="00143147" w:rsidP="005B3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484E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" w:type="pct"/>
            <w:shd w:val="clear" w:color="auto" w:fill="auto"/>
          </w:tcPr>
          <w:p w14:paraId="60D98DF7" w14:textId="77777777" w:rsidR="00143147" w:rsidRPr="00484E9F" w:rsidRDefault="00143147" w:rsidP="005B3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15282E66" w14:textId="77777777" w:rsidR="00143147" w:rsidRPr="00484E9F" w:rsidRDefault="00143147" w:rsidP="005B3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84E9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143147" w:rsidRPr="00484E9F" w14:paraId="3C4F2E6B" w14:textId="77777777" w:rsidTr="00574F83">
        <w:tc>
          <w:tcPr>
            <w:tcW w:w="1679" w:type="pct"/>
          </w:tcPr>
          <w:p w14:paraId="375D98BD" w14:textId="77777777" w:rsidR="00143147" w:rsidRPr="00484E9F" w:rsidRDefault="00143147" w:rsidP="00BC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2" w:type="pct"/>
          </w:tcPr>
          <w:p w14:paraId="1CB95CEF" w14:textId="77777777" w:rsidR="00143147" w:rsidRPr="00484E9F" w:rsidRDefault="00143147" w:rsidP="00BC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08" w:type="pct"/>
            <w:gridSpan w:val="7"/>
          </w:tcPr>
          <w:p w14:paraId="0E2F013D" w14:textId="77777777" w:rsidR="00143147" w:rsidRPr="00484E9F" w:rsidRDefault="00143147" w:rsidP="00BC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3147" w:rsidRPr="00484E9F" w14:paraId="4E50E19B" w14:textId="77777777" w:rsidTr="00906A5E">
        <w:trPr>
          <w:trHeight w:val="87"/>
        </w:trPr>
        <w:tc>
          <w:tcPr>
            <w:tcW w:w="1679" w:type="pct"/>
          </w:tcPr>
          <w:p w14:paraId="60090BC9" w14:textId="016DA0DB" w:rsidR="00143147" w:rsidRPr="00484E9F" w:rsidRDefault="00143147" w:rsidP="005B3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ลูกหนี้การค้า</w:t>
            </w:r>
          </w:p>
        </w:tc>
        <w:tc>
          <w:tcPr>
            <w:tcW w:w="512" w:type="pct"/>
          </w:tcPr>
          <w:p w14:paraId="56160784" w14:textId="77777777" w:rsidR="00143147" w:rsidRPr="00484E9F" w:rsidRDefault="00143147" w:rsidP="005B3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262B4991" w14:textId="77777777" w:rsidR="00143147" w:rsidRPr="00484E9F" w:rsidRDefault="00143147" w:rsidP="005B3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5B207C1" w14:textId="77777777" w:rsidR="00143147" w:rsidRPr="00484E9F" w:rsidRDefault="00143147" w:rsidP="005B3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79E06D46" w14:textId="77777777" w:rsidR="00143147" w:rsidRPr="00484E9F" w:rsidRDefault="00143147" w:rsidP="005B3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1CD016E" w14:textId="77777777" w:rsidR="00143147" w:rsidRPr="00484E9F" w:rsidRDefault="00143147" w:rsidP="005B3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20BC9B20" w14:textId="77777777" w:rsidR="00143147" w:rsidRPr="00484E9F" w:rsidRDefault="00143147" w:rsidP="005B3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7E97DD02" w14:textId="77777777" w:rsidR="00143147" w:rsidRPr="00484E9F" w:rsidRDefault="00143147" w:rsidP="005B3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23069362" w14:textId="77777777" w:rsidR="00143147" w:rsidRPr="00484E9F" w:rsidRDefault="00143147" w:rsidP="005B3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3147" w:rsidRPr="00484E9F" w14:paraId="7D62AF13" w14:textId="77777777" w:rsidTr="00906A5E">
        <w:trPr>
          <w:trHeight w:val="87"/>
        </w:trPr>
        <w:tc>
          <w:tcPr>
            <w:tcW w:w="1679" w:type="pct"/>
          </w:tcPr>
          <w:p w14:paraId="0DF9B2AD" w14:textId="77777777" w:rsidR="00143147" w:rsidRPr="00484E9F" w:rsidRDefault="00143147" w:rsidP="005B3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12" w:type="pct"/>
          </w:tcPr>
          <w:p w14:paraId="3F484F58" w14:textId="77777777" w:rsidR="00143147" w:rsidRPr="00484E9F" w:rsidRDefault="00143147" w:rsidP="005B3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418BB29" w14:textId="77777777" w:rsidR="00143147" w:rsidRPr="00484E9F" w:rsidRDefault="00143147" w:rsidP="005B3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3D0E5B7" w14:textId="77777777" w:rsidR="00143147" w:rsidRPr="00484E9F" w:rsidRDefault="00143147" w:rsidP="005B3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100984CF" w14:textId="77777777" w:rsidR="00143147" w:rsidRPr="00484E9F" w:rsidRDefault="00143147" w:rsidP="005B3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838BF2E" w14:textId="77777777" w:rsidR="00143147" w:rsidRPr="00484E9F" w:rsidRDefault="00143147" w:rsidP="005B3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140B3A94" w14:textId="77777777" w:rsidR="00143147" w:rsidRPr="00484E9F" w:rsidRDefault="00143147" w:rsidP="005B3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0DD304B4" w14:textId="77777777" w:rsidR="00143147" w:rsidRPr="00484E9F" w:rsidRDefault="00143147" w:rsidP="005B3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7368250F" w14:textId="77777777" w:rsidR="00143147" w:rsidRPr="00484E9F" w:rsidRDefault="00143147" w:rsidP="005B3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61379" w:rsidRPr="00484E9F" w14:paraId="415F49BC" w14:textId="77777777" w:rsidTr="00906A5E">
        <w:tc>
          <w:tcPr>
            <w:tcW w:w="1679" w:type="pct"/>
          </w:tcPr>
          <w:p w14:paraId="4DE36B34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512" w:type="pct"/>
          </w:tcPr>
          <w:p w14:paraId="28949B1C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80F4641" w14:textId="4C01D9CA" w:rsidR="00461379" w:rsidRPr="00484E9F" w:rsidRDefault="00461379" w:rsidP="006F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D071796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0420A585" w14:textId="77777777" w:rsidR="00461379" w:rsidRPr="00484E9F" w:rsidRDefault="00461379" w:rsidP="006F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37A927D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4052C7F0" w14:textId="532B12A3" w:rsidR="00461379" w:rsidRPr="00484E9F" w:rsidRDefault="000A2C7E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893</w:t>
            </w:r>
          </w:p>
        </w:tc>
        <w:tc>
          <w:tcPr>
            <w:tcW w:w="130" w:type="pct"/>
          </w:tcPr>
          <w:p w14:paraId="42CD05D9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4E66307F" w14:textId="77777777" w:rsidR="00461379" w:rsidRPr="00484E9F" w:rsidRDefault="00461379" w:rsidP="0024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3,935</w:t>
            </w:r>
          </w:p>
        </w:tc>
      </w:tr>
      <w:tr w:rsidR="00461379" w:rsidRPr="00484E9F" w14:paraId="7C0E9653" w14:textId="77777777" w:rsidTr="00906A5E">
        <w:tc>
          <w:tcPr>
            <w:tcW w:w="1679" w:type="pct"/>
          </w:tcPr>
          <w:p w14:paraId="7F9C83B7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เกิน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วันครบ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กำหนดชำระ</w:t>
            </w:r>
          </w:p>
        </w:tc>
        <w:tc>
          <w:tcPr>
            <w:tcW w:w="512" w:type="pct"/>
          </w:tcPr>
          <w:p w14:paraId="3275FC31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358AF40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2C482715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67101BC8" w14:textId="77777777" w:rsidR="00461379" w:rsidRPr="00484E9F" w:rsidRDefault="00461379" w:rsidP="006F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7006A89C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4A7F6A86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5266848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7D7B3E36" w14:textId="77777777" w:rsidR="00461379" w:rsidRPr="00484E9F" w:rsidRDefault="00461379" w:rsidP="0024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  <w:tab w:val="decimal" w:pos="88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1379" w:rsidRPr="00484E9F" w14:paraId="5D4A49A1" w14:textId="77777777" w:rsidTr="00906A5E">
        <w:tc>
          <w:tcPr>
            <w:tcW w:w="1679" w:type="pct"/>
          </w:tcPr>
          <w:p w14:paraId="56A9DFF8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น้อยกว่า </w:t>
            </w:r>
            <w:r w:rsidRPr="00484E9F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3 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เดือน</w:t>
            </w:r>
          </w:p>
        </w:tc>
        <w:tc>
          <w:tcPr>
            <w:tcW w:w="512" w:type="pct"/>
          </w:tcPr>
          <w:p w14:paraId="4E0203A3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E525630" w14:textId="7E0CEC5A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7C13E55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4B814D59" w14:textId="77777777" w:rsidR="00461379" w:rsidRPr="00484E9F" w:rsidRDefault="00461379" w:rsidP="006F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A811C95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06326463" w14:textId="62759A20" w:rsidR="00461379" w:rsidRPr="00484E9F" w:rsidRDefault="000A2C7E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1,578</w:t>
            </w:r>
          </w:p>
        </w:tc>
        <w:tc>
          <w:tcPr>
            <w:tcW w:w="130" w:type="pct"/>
          </w:tcPr>
          <w:p w14:paraId="5641DECA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380CC765" w14:textId="77777777" w:rsidR="00461379" w:rsidRPr="00484E9F" w:rsidRDefault="00461379" w:rsidP="0024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13,468</w:t>
            </w:r>
          </w:p>
        </w:tc>
      </w:tr>
      <w:tr w:rsidR="00461379" w:rsidRPr="00484E9F" w14:paraId="6F0671CE" w14:textId="77777777" w:rsidTr="00906A5E">
        <w:tc>
          <w:tcPr>
            <w:tcW w:w="1679" w:type="pct"/>
          </w:tcPr>
          <w:p w14:paraId="05F77A76" w14:textId="77777777" w:rsidR="00461379" w:rsidRPr="00484E9F" w:rsidRDefault="00461379" w:rsidP="0046137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3 - 6 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เดือน </w:t>
            </w:r>
          </w:p>
        </w:tc>
        <w:tc>
          <w:tcPr>
            <w:tcW w:w="512" w:type="pct"/>
          </w:tcPr>
          <w:p w14:paraId="0221B399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1F3A6EF" w14:textId="50D42DF5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B57FB10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5947764B" w14:textId="77777777" w:rsidR="00461379" w:rsidRPr="00484E9F" w:rsidRDefault="00461379" w:rsidP="006F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5920127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6D42E9D7" w14:textId="2C0A2D59" w:rsidR="00461379" w:rsidRPr="00484E9F" w:rsidRDefault="000A2C7E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1,027</w:t>
            </w:r>
          </w:p>
        </w:tc>
        <w:tc>
          <w:tcPr>
            <w:tcW w:w="130" w:type="pct"/>
          </w:tcPr>
          <w:p w14:paraId="3B11D18B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35A0A5D3" w14:textId="77777777" w:rsidR="00461379" w:rsidRPr="00484E9F" w:rsidRDefault="00461379" w:rsidP="0024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461379" w:rsidRPr="00484E9F" w14:paraId="4C23F733" w14:textId="77777777" w:rsidTr="00906A5E">
        <w:tc>
          <w:tcPr>
            <w:tcW w:w="1679" w:type="pct"/>
          </w:tcPr>
          <w:p w14:paraId="6548EA17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6 - 12 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เดือน</w:t>
            </w:r>
          </w:p>
        </w:tc>
        <w:tc>
          <w:tcPr>
            <w:tcW w:w="512" w:type="pct"/>
          </w:tcPr>
          <w:p w14:paraId="394950BE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CAB6170" w14:textId="76F3F42E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5C5EC6A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750B7978" w14:textId="77777777" w:rsidR="00461379" w:rsidRPr="00484E9F" w:rsidRDefault="00461379" w:rsidP="006F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43FDE10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3136F430" w14:textId="6DB1F2BE" w:rsidR="00461379" w:rsidRPr="00484E9F" w:rsidRDefault="000A2C7E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A2C7E">
              <w:rPr>
                <w:rFonts w:asciiTheme="majorBidi" w:hAnsiTheme="majorBidi" w:cstheme="majorBidi"/>
                <w:sz w:val="30"/>
                <w:szCs w:val="30"/>
              </w:rPr>
              <w:t>12,80</w:t>
            </w:r>
            <w:r w:rsidR="00EA125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0" w:type="pct"/>
          </w:tcPr>
          <w:p w14:paraId="2442B041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5" w:type="pct"/>
          </w:tcPr>
          <w:p w14:paraId="2D7066C9" w14:textId="77777777" w:rsidR="00461379" w:rsidRPr="00484E9F" w:rsidRDefault="00461379" w:rsidP="0024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609</w:t>
            </w:r>
          </w:p>
        </w:tc>
      </w:tr>
      <w:tr w:rsidR="00461379" w:rsidRPr="00484E9F" w14:paraId="1FA144CA" w14:textId="77777777" w:rsidTr="00906A5E">
        <w:tc>
          <w:tcPr>
            <w:tcW w:w="1679" w:type="pct"/>
          </w:tcPr>
          <w:p w14:paraId="1ACF32A0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  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มากกว่า </w:t>
            </w:r>
            <w:r w:rsidRPr="00484E9F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12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512" w:type="pct"/>
          </w:tcPr>
          <w:p w14:paraId="19D5E876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3E43C385" w14:textId="07EB834C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8B09830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39CB3F3B" w14:textId="77777777" w:rsidR="00461379" w:rsidRPr="00484E9F" w:rsidRDefault="00461379" w:rsidP="006F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5459373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19367487" w14:textId="44C92361" w:rsidR="00461379" w:rsidRPr="00484E9F" w:rsidRDefault="000A2C7E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15,117</w:t>
            </w:r>
          </w:p>
        </w:tc>
        <w:tc>
          <w:tcPr>
            <w:tcW w:w="130" w:type="pct"/>
          </w:tcPr>
          <w:p w14:paraId="59211909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65CA5EBC" w14:textId="77777777" w:rsidR="00461379" w:rsidRPr="00484E9F" w:rsidRDefault="00461379" w:rsidP="0024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15,260</w:t>
            </w:r>
          </w:p>
        </w:tc>
      </w:tr>
      <w:tr w:rsidR="00461379" w:rsidRPr="00484E9F" w14:paraId="6BCA1191" w14:textId="77777777" w:rsidTr="00906A5E">
        <w:tc>
          <w:tcPr>
            <w:tcW w:w="1679" w:type="pct"/>
          </w:tcPr>
          <w:p w14:paraId="08D8C1D8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รวม</w:t>
            </w:r>
          </w:p>
        </w:tc>
        <w:tc>
          <w:tcPr>
            <w:tcW w:w="512" w:type="pct"/>
          </w:tcPr>
          <w:p w14:paraId="7E912161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20BA82FF" w14:textId="7118B460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E4034BF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7034617E" w14:textId="77777777" w:rsidR="00461379" w:rsidRPr="00484E9F" w:rsidRDefault="00461379" w:rsidP="006F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48D245F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</w:tcPr>
          <w:p w14:paraId="55B92541" w14:textId="0F13DBBD" w:rsidR="00461379" w:rsidRPr="00484E9F" w:rsidRDefault="000A2C7E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31,42</w:t>
            </w:r>
            <w:r w:rsidR="003C07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0" w:type="pct"/>
          </w:tcPr>
          <w:p w14:paraId="3AD71929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68ED1EF8" w14:textId="77777777" w:rsidR="00461379" w:rsidRPr="00484E9F" w:rsidRDefault="00461379" w:rsidP="0024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33,288</w:t>
            </w:r>
          </w:p>
        </w:tc>
      </w:tr>
      <w:tr w:rsidR="00461379" w:rsidRPr="00484E9F" w14:paraId="13E1ECEA" w14:textId="77777777" w:rsidTr="00906A5E">
        <w:tc>
          <w:tcPr>
            <w:tcW w:w="1679" w:type="pct"/>
            <w:vAlign w:val="bottom"/>
          </w:tcPr>
          <w:p w14:paraId="4210E315" w14:textId="2277B0A1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8D4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หัก</w:t>
            </w:r>
            <w:r w:rsidRPr="008D4517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ค่าเผื่อผลขาดทุน</w:t>
            </w:r>
            <w:r w:rsidR="003113A1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จากการด้อยค่า</w:t>
            </w:r>
          </w:p>
        </w:tc>
        <w:tc>
          <w:tcPr>
            <w:tcW w:w="512" w:type="pct"/>
          </w:tcPr>
          <w:p w14:paraId="1CE47CC4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04932068" w14:textId="5A40391D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B4EE7E9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3D239CFA" w14:textId="07F5EEB0" w:rsidR="00461379" w:rsidRPr="00484E9F" w:rsidRDefault="00461379" w:rsidP="006F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A49F9AA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22FBB63E" w14:textId="29627F20" w:rsidR="00461379" w:rsidRPr="00484E9F" w:rsidRDefault="000A2C7E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(1,246)</w:t>
            </w:r>
          </w:p>
        </w:tc>
        <w:tc>
          <w:tcPr>
            <w:tcW w:w="130" w:type="pct"/>
          </w:tcPr>
          <w:p w14:paraId="2D8B26F1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4E61AACA" w14:textId="262E0D5B" w:rsidR="00461379" w:rsidRPr="00484E9F" w:rsidRDefault="00461379" w:rsidP="0024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(1,085)</w:t>
            </w:r>
          </w:p>
        </w:tc>
      </w:tr>
      <w:tr w:rsidR="00461379" w:rsidRPr="00484E9F" w14:paraId="3C164975" w14:textId="77777777" w:rsidTr="00906A5E">
        <w:tc>
          <w:tcPr>
            <w:tcW w:w="1679" w:type="pct"/>
          </w:tcPr>
          <w:p w14:paraId="5D4A8534" w14:textId="11861AB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512" w:type="pct"/>
          </w:tcPr>
          <w:p w14:paraId="0EE4FE93" w14:textId="31464FB6" w:rsidR="00461379" w:rsidRPr="00484E9F" w:rsidRDefault="00DA5B36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02070959" w14:textId="6CDBE2CD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2FE5ACB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</w:tcPr>
          <w:p w14:paraId="52EE182E" w14:textId="4C7114AE" w:rsidR="00461379" w:rsidRPr="00484E9F" w:rsidRDefault="00461379" w:rsidP="006F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32285EA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</w:tcPr>
          <w:p w14:paraId="2E781662" w14:textId="41BCDA92" w:rsidR="00461379" w:rsidRPr="00484E9F" w:rsidRDefault="000A2C7E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30,1</w:t>
            </w:r>
            <w:r w:rsidR="00315D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F0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0" w:type="pct"/>
          </w:tcPr>
          <w:p w14:paraId="4FFF862B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14:paraId="18CAEDED" w14:textId="40A071FB" w:rsidR="00461379" w:rsidRPr="00484E9F" w:rsidRDefault="00461379" w:rsidP="0024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32,203</w:t>
            </w:r>
          </w:p>
        </w:tc>
      </w:tr>
      <w:tr w:rsidR="00461379" w:rsidRPr="00484E9F" w14:paraId="2469FE93" w14:textId="77777777" w:rsidTr="00906A5E">
        <w:trPr>
          <w:trHeight w:val="87"/>
        </w:trPr>
        <w:tc>
          <w:tcPr>
            <w:tcW w:w="1679" w:type="pct"/>
          </w:tcPr>
          <w:p w14:paraId="08F3C2E9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12" w:type="pct"/>
          </w:tcPr>
          <w:p w14:paraId="0A890E29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3" w:type="pct"/>
          </w:tcPr>
          <w:p w14:paraId="46F0E022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</w:tcPr>
          <w:p w14:paraId="21D35CC2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0" w:type="pct"/>
          </w:tcPr>
          <w:p w14:paraId="449A413D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</w:tcPr>
          <w:p w14:paraId="6CC594ED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1" w:type="pct"/>
          </w:tcPr>
          <w:p w14:paraId="72EF4B25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</w:tcPr>
          <w:p w14:paraId="6122BECE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5" w:type="pct"/>
          </w:tcPr>
          <w:p w14:paraId="0CFEC220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74F83" w:rsidRPr="00484E9F" w14:paraId="22056388" w14:textId="77777777" w:rsidTr="00574F83">
        <w:trPr>
          <w:trHeight w:val="87"/>
        </w:trPr>
        <w:tc>
          <w:tcPr>
            <w:tcW w:w="1679" w:type="pct"/>
          </w:tcPr>
          <w:p w14:paraId="33481769" w14:textId="77777777" w:rsidR="00574F83" w:rsidRPr="00484E9F" w:rsidRDefault="00574F83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2" w:type="pct"/>
          </w:tcPr>
          <w:p w14:paraId="6FB6E957" w14:textId="77777777" w:rsidR="00574F83" w:rsidRPr="00484E9F" w:rsidRDefault="00574F83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pct"/>
            <w:gridSpan w:val="3"/>
          </w:tcPr>
          <w:p w14:paraId="1050DBD8" w14:textId="55CBFA13" w:rsidR="00574F83" w:rsidRPr="00484E9F" w:rsidRDefault="00574F83" w:rsidP="00574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090EA0CC" w14:textId="77777777" w:rsidR="00574F83" w:rsidRPr="00484E9F" w:rsidRDefault="00574F83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6A10CFEB" w14:textId="77B18AA4" w:rsidR="00574F83" w:rsidRPr="00484E9F" w:rsidRDefault="00574F83" w:rsidP="00574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5BE0" w:rsidRPr="00484E9F" w14:paraId="534486F7" w14:textId="77777777" w:rsidTr="00906A5E">
        <w:trPr>
          <w:trHeight w:val="87"/>
        </w:trPr>
        <w:tc>
          <w:tcPr>
            <w:tcW w:w="1679" w:type="pct"/>
          </w:tcPr>
          <w:p w14:paraId="0B00B3ED" w14:textId="77777777" w:rsidR="006D5BE0" w:rsidRPr="00484E9F" w:rsidRDefault="006D5BE0" w:rsidP="006D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2" w:type="pct"/>
          </w:tcPr>
          <w:p w14:paraId="35033D9A" w14:textId="77777777" w:rsidR="006D5BE0" w:rsidRPr="00484E9F" w:rsidRDefault="006D5BE0" w:rsidP="006D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85F00C1" w14:textId="1C1F7FE5" w:rsidR="006D5BE0" w:rsidRPr="00484E9F" w:rsidRDefault="006D5BE0" w:rsidP="006D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</w:tcPr>
          <w:p w14:paraId="4FACD4B6" w14:textId="77777777" w:rsidR="006D5BE0" w:rsidRPr="00484E9F" w:rsidRDefault="006D5BE0" w:rsidP="006D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346939D6" w14:textId="233AF9B8" w:rsidR="006D5BE0" w:rsidRPr="00484E9F" w:rsidRDefault="006D5BE0" w:rsidP="006D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 w:firstLine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0" w:type="pct"/>
          </w:tcPr>
          <w:p w14:paraId="43DC99EA" w14:textId="77777777" w:rsidR="006D5BE0" w:rsidRPr="00484E9F" w:rsidRDefault="006D5BE0" w:rsidP="006D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01097151" w14:textId="7F96D462" w:rsidR="006D5BE0" w:rsidRPr="00484E9F" w:rsidRDefault="006D5BE0" w:rsidP="006D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</w:tcPr>
          <w:p w14:paraId="624CD297" w14:textId="77777777" w:rsidR="006D5BE0" w:rsidRPr="00484E9F" w:rsidRDefault="006D5BE0" w:rsidP="006D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3837E477" w14:textId="047A0418" w:rsidR="006D5BE0" w:rsidRPr="00484E9F" w:rsidRDefault="006D5BE0" w:rsidP="006D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D5BE0" w:rsidRPr="00484E9F" w14:paraId="27219BF5" w14:textId="77777777" w:rsidTr="00906A5E">
        <w:trPr>
          <w:trHeight w:val="87"/>
        </w:trPr>
        <w:tc>
          <w:tcPr>
            <w:tcW w:w="1679" w:type="pct"/>
          </w:tcPr>
          <w:p w14:paraId="3C135C85" w14:textId="77777777" w:rsidR="006D5BE0" w:rsidRPr="00484E9F" w:rsidRDefault="006D5BE0" w:rsidP="006D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2" w:type="pct"/>
          </w:tcPr>
          <w:p w14:paraId="4DD12E16" w14:textId="77777777" w:rsidR="006D5BE0" w:rsidRPr="00484E9F" w:rsidRDefault="006D5BE0" w:rsidP="006D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CE1DEAD" w14:textId="7F7A2D5C" w:rsidR="006D5BE0" w:rsidRPr="00484E9F" w:rsidRDefault="006D5BE0" w:rsidP="006D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" w:type="pct"/>
          </w:tcPr>
          <w:p w14:paraId="30288723" w14:textId="77777777" w:rsidR="006D5BE0" w:rsidRPr="00484E9F" w:rsidRDefault="006D5BE0" w:rsidP="006D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1DD51FF6" w14:textId="288AC968" w:rsidR="006D5BE0" w:rsidRPr="00484E9F" w:rsidRDefault="006D5BE0" w:rsidP="006D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484E9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14:paraId="1437D678" w14:textId="77777777" w:rsidR="006D5BE0" w:rsidRPr="00484E9F" w:rsidRDefault="006D5BE0" w:rsidP="006D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3D2B729D" w14:textId="585EBAC5" w:rsidR="006D5BE0" w:rsidRPr="00484E9F" w:rsidRDefault="006D5BE0" w:rsidP="006D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" w:type="pct"/>
          </w:tcPr>
          <w:p w14:paraId="46D8D3A4" w14:textId="77777777" w:rsidR="006D5BE0" w:rsidRPr="00484E9F" w:rsidRDefault="006D5BE0" w:rsidP="006D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073C15EB" w14:textId="57FBCA62" w:rsidR="006D5BE0" w:rsidRPr="00484E9F" w:rsidRDefault="006D5BE0" w:rsidP="006D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484E9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574F83" w:rsidRPr="00484E9F" w14:paraId="716A5CB4" w14:textId="77777777" w:rsidTr="00574F83">
        <w:trPr>
          <w:trHeight w:val="87"/>
        </w:trPr>
        <w:tc>
          <w:tcPr>
            <w:tcW w:w="1679" w:type="pct"/>
          </w:tcPr>
          <w:p w14:paraId="05514FE7" w14:textId="77777777" w:rsidR="00574F83" w:rsidRPr="00484E9F" w:rsidRDefault="00574F83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2" w:type="pct"/>
          </w:tcPr>
          <w:p w14:paraId="1B72F8A2" w14:textId="77777777" w:rsidR="00574F83" w:rsidRPr="00484E9F" w:rsidRDefault="00574F83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8" w:type="pct"/>
            <w:gridSpan w:val="7"/>
          </w:tcPr>
          <w:p w14:paraId="72EFB7C8" w14:textId="0BE6B046" w:rsidR="00574F83" w:rsidRPr="00484E9F" w:rsidRDefault="008556D8" w:rsidP="00855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1379" w:rsidRPr="00484E9F" w14:paraId="3611169A" w14:textId="77777777" w:rsidTr="00906A5E">
        <w:trPr>
          <w:trHeight w:val="87"/>
        </w:trPr>
        <w:tc>
          <w:tcPr>
            <w:tcW w:w="1679" w:type="pct"/>
          </w:tcPr>
          <w:p w14:paraId="0D277DB9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12" w:type="pct"/>
          </w:tcPr>
          <w:p w14:paraId="3F0EE651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9A68F89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5DD5A01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57D2AD08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844EF7C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17A45140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5CDB8A1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1030AAB2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1379" w:rsidRPr="00484E9F" w14:paraId="398EECA8" w14:textId="77777777" w:rsidTr="00906A5E">
        <w:tc>
          <w:tcPr>
            <w:tcW w:w="1679" w:type="pct"/>
          </w:tcPr>
          <w:p w14:paraId="489CE4AA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512" w:type="pct"/>
          </w:tcPr>
          <w:p w14:paraId="45FD3BFA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EF2C714" w14:textId="46FAE362" w:rsidR="00461379" w:rsidRPr="00484E9F" w:rsidRDefault="001724E1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420,838</w:t>
            </w:r>
          </w:p>
        </w:tc>
        <w:tc>
          <w:tcPr>
            <w:tcW w:w="130" w:type="pct"/>
          </w:tcPr>
          <w:p w14:paraId="62CC1B43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4B3EC0BE" w14:textId="77777777" w:rsidR="00461379" w:rsidRPr="00484E9F" w:rsidRDefault="00461379" w:rsidP="00816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353,108</w:t>
            </w:r>
          </w:p>
        </w:tc>
        <w:tc>
          <w:tcPr>
            <w:tcW w:w="130" w:type="pct"/>
          </w:tcPr>
          <w:p w14:paraId="417505FA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41731034" w14:textId="2D4026E3" w:rsidR="00461379" w:rsidRPr="00484E9F" w:rsidRDefault="001724E1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324,164</w:t>
            </w:r>
          </w:p>
        </w:tc>
        <w:tc>
          <w:tcPr>
            <w:tcW w:w="130" w:type="pct"/>
          </w:tcPr>
          <w:p w14:paraId="76416032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45145F0A" w14:textId="77777777" w:rsidR="00461379" w:rsidRPr="00484E9F" w:rsidRDefault="00461379" w:rsidP="00B4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306,565</w:t>
            </w:r>
          </w:p>
        </w:tc>
      </w:tr>
      <w:tr w:rsidR="00461379" w:rsidRPr="00484E9F" w14:paraId="0DADACCC" w14:textId="77777777" w:rsidTr="00906A5E">
        <w:tc>
          <w:tcPr>
            <w:tcW w:w="1679" w:type="pct"/>
          </w:tcPr>
          <w:p w14:paraId="3B19C3B2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เกิน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วันครบ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กำหนดชำระ</w:t>
            </w:r>
          </w:p>
        </w:tc>
        <w:tc>
          <w:tcPr>
            <w:tcW w:w="512" w:type="pct"/>
          </w:tcPr>
          <w:p w14:paraId="66755542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E54BDC3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400B42F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3A0D60D1" w14:textId="77777777" w:rsidR="00461379" w:rsidRPr="00484E9F" w:rsidRDefault="00461379" w:rsidP="00CE0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E48016D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1B6B81B9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065C68DB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222F5A73" w14:textId="77777777" w:rsidR="00461379" w:rsidRPr="00484E9F" w:rsidRDefault="00461379" w:rsidP="00B4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1379" w:rsidRPr="00484E9F" w14:paraId="1366AC72" w14:textId="77777777" w:rsidTr="00906A5E">
        <w:tc>
          <w:tcPr>
            <w:tcW w:w="1679" w:type="pct"/>
          </w:tcPr>
          <w:p w14:paraId="5ACAB85E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น้อยกว่า </w:t>
            </w:r>
            <w:r w:rsidRPr="00484E9F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3 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เดือน</w:t>
            </w:r>
          </w:p>
        </w:tc>
        <w:tc>
          <w:tcPr>
            <w:tcW w:w="512" w:type="pct"/>
          </w:tcPr>
          <w:p w14:paraId="2E0FD913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1076919" w14:textId="28A8CACA" w:rsidR="00461379" w:rsidRPr="00484E9F" w:rsidRDefault="001724E1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204,87</w:t>
            </w:r>
            <w:r w:rsidR="00AA7EA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0" w:type="pct"/>
          </w:tcPr>
          <w:p w14:paraId="0457AA98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323839C6" w14:textId="77777777" w:rsidR="00461379" w:rsidRPr="00484E9F" w:rsidRDefault="00461379" w:rsidP="00CE0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229,536</w:t>
            </w:r>
          </w:p>
        </w:tc>
        <w:tc>
          <w:tcPr>
            <w:tcW w:w="130" w:type="pct"/>
          </w:tcPr>
          <w:p w14:paraId="320D2F61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3EDF7CE5" w14:textId="7916E290" w:rsidR="00461379" w:rsidRPr="00484E9F" w:rsidRDefault="001724E1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146,334</w:t>
            </w:r>
          </w:p>
        </w:tc>
        <w:tc>
          <w:tcPr>
            <w:tcW w:w="130" w:type="pct"/>
          </w:tcPr>
          <w:p w14:paraId="1EC7432C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5D68AAA0" w14:textId="77777777" w:rsidR="00461379" w:rsidRPr="00484E9F" w:rsidRDefault="00461379" w:rsidP="0051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176,829</w:t>
            </w:r>
          </w:p>
        </w:tc>
      </w:tr>
      <w:tr w:rsidR="00461379" w:rsidRPr="00484E9F" w14:paraId="3DE48FFD" w14:textId="77777777" w:rsidTr="00906A5E">
        <w:tc>
          <w:tcPr>
            <w:tcW w:w="1679" w:type="pct"/>
          </w:tcPr>
          <w:p w14:paraId="64F24F9A" w14:textId="77777777" w:rsidR="00461379" w:rsidRPr="00484E9F" w:rsidRDefault="00461379" w:rsidP="0046137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3 - 6 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เดือน </w:t>
            </w:r>
          </w:p>
        </w:tc>
        <w:tc>
          <w:tcPr>
            <w:tcW w:w="512" w:type="pct"/>
          </w:tcPr>
          <w:p w14:paraId="3EE4BE02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85A1E41" w14:textId="627688D3" w:rsidR="00461379" w:rsidRPr="00484E9F" w:rsidRDefault="001724E1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57,32</w:t>
            </w:r>
            <w:r w:rsidR="0075654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14:paraId="6447810C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262E969B" w14:textId="77777777" w:rsidR="00461379" w:rsidRPr="00484E9F" w:rsidRDefault="00461379" w:rsidP="00CE0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35,946</w:t>
            </w:r>
          </w:p>
        </w:tc>
        <w:tc>
          <w:tcPr>
            <w:tcW w:w="130" w:type="pct"/>
          </w:tcPr>
          <w:p w14:paraId="64548BB4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1A80589A" w14:textId="647F6359" w:rsidR="00461379" w:rsidRPr="00484E9F" w:rsidRDefault="001724E1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57,323</w:t>
            </w:r>
          </w:p>
        </w:tc>
        <w:tc>
          <w:tcPr>
            <w:tcW w:w="130" w:type="pct"/>
          </w:tcPr>
          <w:p w14:paraId="48D3C81D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7FB0D4E7" w14:textId="77777777" w:rsidR="00461379" w:rsidRPr="00484E9F" w:rsidRDefault="00461379" w:rsidP="00B4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35,930</w:t>
            </w:r>
          </w:p>
        </w:tc>
      </w:tr>
      <w:tr w:rsidR="00461379" w:rsidRPr="00484E9F" w14:paraId="4606DF8A" w14:textId="77777777" w:rsidTr="00906A5E">
        <w:tc>
          <w:tcPr>
            <w:tcW w:w="1679" w:type="pct"/>
          </w:tcPr>
          <w:p w14:paraId="0474B04F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6 - 12 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เดือน</w:t>
            </w:r>
          </w:p>
        </w:tc>
        <w:tc>
          <w:tcPr>
            <w:tcW w:w="512" w:type="pct"/>
          </w:tcPr>
          <w:p w14:paraId="0B9C808C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DFC3708" w14:textId="51C2005D" w:rsidR="00461379" w:rsidRPr="00484E9F" w:rsidRDefault="001724E1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32,205</w:t>
            </w:r>
          </w:p>
        </w:tc>
        <w:tc>
          <w:tcPr>
            <w:tcW w:w="130" w:type="pct"/>
          </w:tcPr>
          <w:p w14:paraId="1FD7DBEA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371C67B7" w14:textId="77777777" w:rsidR="00461379" w:rsidRPr="00484E9F" w:rsidRDefault="00461379" w:rsidP="00CE0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35,227</w:t>
            </w:r>
          </w:p>
        </w:tc>
        <w:tc>
          <w:tcPr>
            <w:tcW w:w="130" w:type="pct"/>
          </w:tcPr>
          <w:p w14:paraId="57C3AACD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087C53B7" w14:textId="665F87CE" w:rsidR="00461379" w:rsidRPr="00484E9F" w:rsidRDefault="001724E1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724E1">
              <w:rPr>
                <w:rFonts w:asciiTheme="majorBidi" w:hAnsiTheme="majorBidi" w:cstheme="majorBidi"/>
                <w:sz w:val="30"/>
                <w:szCs w:val="30"/>
              </w:rPr>
              <w:t>32,205</w:t>
            </w:r>
          </w:p>
        </w:tc>
        <w:tc>
          <w:tcPr>
            <w:tcW w:w="130" w:type="pct"/>
          </w:tcPr>
          <w:p w14:paraId="24A453C5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5" w:type="pct"/>
          </w:tcPr>
          <w:p w14:paraId="4F2E808F" w14:textId="77777777" w:rsidR="00461379" w:rsidRPr="00484E9F" w:rsidRDefault="00461379" w:rsidP="00B4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35,227</w:t>
            </w:r>
          </w:p>
        </w:tc>
      </w:tr>
      <w:tr w:rsidR="00461379" w:rsidRPr="00484E9F" w14:paraId="159531A3" w14:textId="77777777" w:rsidTr="00906A5E">
        <w:tc>
          <w:tcPr>
            <w:tcW w:w="1679" w:type="pct"/>
          </w:tcPr>
          <w:p w14:paraId="10BA9910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  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มากกว่า </w:t>
            </w:r>
            <w:r w:rsidRPr="00484E9F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12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512" w:type="pct"/>
          </w:tcPr>
          <w:p w14:paraId="618EABD0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396242D3" w14:textId="0C7AB8E8" w:rsidR="00461379" w:rsidRPr="00484E9F" w:rsidRDefault="001724E1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120,776</w:t>
            </w:r>
          </w:p>
        </w:tc>
        <w:tc>
          <w:tcPr>
            <w:tcW w:w="130" w:type="pct"/>
          </w:tcPr>
          <w:p w14:paraId="09AA6096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68481C5A" w14:textId="77777777" w:rsidR="00461379" w:rsidRPr="00484E9F" w:rsidRDefault="00461379" w:rsidP="00241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116,783</w:t>
            </w:r>
          </w:p>
        </w:tc>
        <w:tc>
          <w:tcPr>
            <w:tcW w:w="130" w:type="pct"/>
          </w:tcPr>
          <w:p w14:paraId="31749BF0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618F0799" w14:textId="60EB517C" w:rsidR="00461379" w:rsidRPr="00484E9F" w:rsidRDefault="001724E1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104,877</w:t>
            </w:r>
          </w:p>
        </w:tc>
        <w:tc>
          <w:tcPr>
            <w:tcW w:w="130" w:type="pct"/>
          </w:tcPr>
          <w:p w14:paraId="47236860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34680504" w14:textId="77777777" w:rsidR="00461379" w:rsidRPr="00484E9F" w:rsidRDefault="00461379" w:rsidP="00B4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100,843</w:t>
            </w:r>
          </w:p>
        </w:tc>
      </w:tr>
      <w:tr w:rsidR="00461379" w:rsidRPr="00484E9F" w14:paraId="1F4AF01A" w14:textId="77777777" w:rsidTr="00906A5E">
        <w:tc>
          <w:tcPr>
            <w:tcW w:w="1679" w:type="pct"/>
          </w:tcPr>
          <w:p w14:paraId="179E031F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รวม</w:t>
            </w:r>
          </w:p>
        </w:tc>
        <w:tc>
          <w:tcPr>
            <w:tcW w:w="512" w:type="pct"/>
          </w:tcPr>
          <w:p w14:paraId="23EA8BFD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78092693" w14:textId="1E198F5E" w:rsidR="00461379" w:rsidRPr="00484E9F" w:rsidRDefault="001724E1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836,01</w:t>
            </w:r>
            <w:r w:rsidR="00AA7E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0" w:type="pct"/>
          </w:tcPr>
          <w:p w14:paraId="1219C20D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01362EE3" w14:textId="77777777" w:rsidR="00461379" w:rsidRPr="00484E9F" w:rsidRDefault="00461379" w:rsidP="00CE0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770,600</w:t>
            </w:r>
          </w:p>
        </w:tc>
        <w:tc>
          <w:tcPr>
            <w:tcW w:w="130" w:type="pct"/>
          </w:tcPr>
          <w:p w14:paraId="16B17CDB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</w:tcPr>
          <w:p w14:paraId="320F8E7D" w14:textId="7D606527" w:rsidR="00461379" w:rsidRPr="00484E9F" w:rsidRDefault="001724E1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664,903</w:t>
            </w:r>
          </w:p>
        </w:tc>
        <w:tc>
          <w:tcPr>
            <w:tcW w:w="130" w:type="pct"/>
          </w:tcPr>
          <w:p w14:paraId="19DA27D8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61373DCE" w14:textId="77777777" w:rsidR="00461379" w:rsidRPr="00484E9F" w:rsidRDefault="00461379" w:rsidP="00B4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655,394</w:t>
            </w:r>
          </w:p>
        </w:tc>
      </w:tr>
      <w:tr w:rsidR="00461379" w:rsidRPr="00484E9F" w14:paraId="1877993E" w14:textId="77777777" w:rsidTr="00906A5E">
        <w:tc>
          <w:tcPr>
            <w:tcW w:w="1679" w:type="pct"/>
          </w:tcPr>
          <w:p w14:paraId="18E9D297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484E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หัก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รายได้และดอกเบี้ยรอการรับรู้</w:t>
            </w:r>
          </w:p>
        </w:tc>
        <w:tc>
          <w:tcPr>
            <w:tcW w:w="512" w:type="pct"/>
          </w:tcPr>
          <w:p w14:paraId="5D40A6B9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448E612" w14:textId="6D0956DB" w:rsidR="00461379" w:rsidRPr="00484E9F" w:rsidRDefault="001724E1" w:rsidP="0017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(1,99</w:t>
            </w:r>
            <w:r w:rsidR="007F511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4BAEF25E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1194D1F9" w14:textId="77777777" w:rsidR="00461379" w:rsidRPr="00484E9F" w:rsidRDefault="00461379" w:rsidP="00B4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72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(2,092)</w:t>
            </w:r>
          </w:p>
        </w:tc>
        <w:tc>
          <w:tcPr>
            <w:tcW w:w="130" w:type="pct"/>
          </w:tcPr>
          <w:p w14:paraId="1547FE6C" w14:textId="77777777" w:rsidR="00461379" w:rsidRPr="00484E9F" w:rsidRDefault="00461379" w:rsidP="0017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05F83B39" w14:textId="456B1A04" w:rsidR="00461379" w:rsidRPr="00484E9F" w:rsidRDefault="001724E1" w:rsidP="0017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(1,99</w:t>
            </w:r>
            <w:r w:rsidR="00B97CD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1F049FD9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0F750CC5" w14:textId="77777777" w:rsidR="00461379" w:rsidRPr="00484E9F" w:rsidRDefault="00461379" w:rsidP="00B4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(2,092)</w:t>
            </w:r>
          </w:p>
        </w:tc>
      </w:tr>
      <w:tr w:rsidR="00461379" w:rsidRPr="00484E9F" w14:paraId="56EF3590" w14:textId="77777777" w:rsidTr="00906A5E">
        <w:tc>
          <w:tcPr>
            <w:tcW w:w="1679" w:type="pct"/>
            <w:shd w:val="clear" w:color="auto" w:fill="auto"/>
          </w:tcPr>
          <w:p w14:paraId="3F3E916D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   ค่าเผื่อผลขาดทุนจากการด้อยค่า</w:t>
            </w:r>
          </w:p>
        </w:tc>
        <w:tc>
          <w:tcPr>
            <w:tcW w:w="512" w:type="pct"/>
          </w:tcPr>
          <w:p w14:paraId="5E5DDB63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51B6482B" w14:textId="3013F286" w:rsidR="00461379" w:rsidRPr="00484E9F" w:rsidRDefault="001724E1" w:rsidP="0017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(41,24</w:t>
            </w:r>
            <w:r w:rsidR="0075654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58FB8657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445DA6F3" w14:textId="77777777" w:rsidR="00461379" w:rsidRPr="00484E9F" w:rsidRDefault="00461379" w:rsidP="00B43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72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(40,720)</w:t>
            </w:r>
          </w:p>
        </w:tc>
        <w:tc>
          <w:tcPr>
            <w:tcW w:w="130" w:type="pct"/>
          </w:tcPr>
          <w:p w14:paraId="57DA8EF8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76ABA000" w14:textId="1F583375" w:rsidR="00461379" w:rsidRPr="00484E9F" w:rsidRDefault="001724E1" w:rsidP="0017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(40,039)</w:t>
            </w:r>
          </w:p>
        </w:tc>
        <w:tc>
          <w:tcPr>
            <w:tcW w:w="130" w:type="pct"/>
          </w:tcPr>
          <w:p w14:paraId="31260D06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1BCE5DBF" w14:textId="77777777" w:rsidR="00461379" w:rsidRPr="00484E9F" w:rsidRDefault="00461379" w:rsidP="00CE0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(39,575)</w:t>
            </w:r>
          </w:p>
        </w:tc>
      </w:tr>
      <w:tr w:rsidR="00461379" w:rsidRPr="00484E9F" w14:paraId="068DD106" w14:textId="77777777" w:rsidTr="00906A5E">
        <w:trPr>
          <w:trHeight w:val="415"/>
        </w:trPr>
        <w:tc>
          <w:tcPr>
            <w:tcW w:w="1679" w:type="pct"/>
            <w:shd w:val="clear" w:color="auto" w:fill="auto"/>
          </w:tcPr>
          <w:p w14:paraId="31E6B299" w14:textId="74445DA5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12" w:type="pct"/>
          </w:tcPr>
          <w:p w14:paraId="7A5E76E3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1503E478" w14:textId="5BA704AE" w:rsidR="00461379" w:rsidRPr="00484E9F" w:rsidRDefault="001724E1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792,7</w:t>
            </w:r>
            <w:r w:rsidR="00AA7E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130" w:type="pct"/>
          </w:tcPr>
          <w:p w14:paraId="516088C3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7F6B9161" w14:textId="1C518B3F" w:rsidR="00461379" w:rsidRPr="00484E9F" w:rsidRDefault="00461379" w:rsidP="00816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72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727,788</w:t>
            </w:r>
          </w:p>
        </w:tc>
        <w:tc>
          <w:tcPr>
            <w:tcW w:w="130" w:type="pct"/>
          </w:tcPr>
          <w:p w14:paraId="5CB52FB2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2DF3AA70" w14:textId="32240BEC" w:rsidR="00461379" w:rsidRPr="00484E9F" w:rsidRDefault="001724E1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622,8</w:t>
            </w:r>
            <w:r w:rsidR="00B97C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130" w:type="pct"/>
          </w:tcPr>
          <w:p w14:paraId="77DE5E4E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8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28D4CB73" w14:textId="06C0275F" w:rsidR="00461379" w:rsidRPr="00484E9F" w:rsidRDefault="00461379" w:rsidP="00CE0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613,727</w:t>
            </w:r>
          </w:p>
        </w:tc>
      </w:tr>
      <w:tr w:rsidR="00461379" w:rsidRPr="00484E9F" w14:paraId="11127816" w14:textId="77777777" w:rsidTr="00906A5E">
        <w:tc>
          <w:tcPr>
            <w:tcW w:w="1679" w:type="pct"/>
          </w:tcPr>
          <w:p w14:paraId="09988948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สุทธิ</w:t>
            </w:r>
          </w:p>
        </w:tc>
        <w:tc>
          <w:tcPr>
            <w:tcW w:w="512" w:type="pct"/>
          </w:tcPr>
          <w:p w14:paraId="3BD7482D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4CF8C8F4" w14:textId="1796370B" w:rsidR="00461379" w:rsidRPr="00484E9F" w:rsidRDefault="001724E1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792,7</w:t>
            </w:r>
            <w:r w:rsidR="00AA7E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130" w:type="pct"/>
          </w:tcPr>
          <w:p w14:paraId="7F4213FA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250547C5" w14:textId="77777777" w:rsidR="00461379" w:rsidRPr="00484E9F" w:rsidRDefault="00461379" w:rsidP="00816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727,788</w:t>
            </w:r>
          </w:p>
        </w:tc>
        <w:tc>
          <w:tcPr>
            <w:tcW w:w="130" w:type="pct"/>
          </w:tcPr>
          <w:p w14:paraId="569F2469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3244B3CD" w14:textId="2E204E31" w:rsidR="00461379" w:rsidRPr="00484E9F" w:rsidRDefault="001724E1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653,046</w:t>
            </w:r>
          </w:p>
        </w:tc>
        <w:tc>
          <w:tcPr>
            <w:tcW w:w="130" w:type="pct"/>
          </w:tcPr>
          <w:p w14:paraId="10B28948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2C493F69" w14:textId="77777777" w:rsidR="00461379" w:rsidRPr="00484E9F" w:rsidRDefault="00461379" w:rsidP="00CE0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645,930</w:t>
            </w:r>
          </w:p>
        </w:tc>
      </w:tr>
      <w:tr w:rsidR="00461379" w:rsidRPr="00484E9F" w14:paraId="3172800A" w14:textId="77777777" w:rsidTr="00906A5E">
        <w:tc>
          <w:tcPr>
            <w:tcW w:w="1679" w:type="pct"/>
          </w:tcPr>
          <w:p w14:paraId="5BA0DB5C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2" w:type="pct"/>
          </w:tcPr>
          <w:p w14:paraId="450C3E79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01C590F0" w14:textId="7ECA949D" w:rsidR="00461379" w:rsidRPr="00484E9F" w:rsidRDefault="00461379" w:rsidP="00AA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1355E6A9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617E9FF6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51CB848C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07A8C315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7050B665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6372429E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61379" w:rsidRPr="00484E9F" w14:paraId="5567A77B" w14:textId="77777777" w:rsidTr="00906A5E">
        <w:tc>
          <w:tcPr>
            <w:tcW w:w="1679" w:type="pct"/>
          </w:tcPr>
          <w:p w14:paraId="1EE17707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ลูกหนี้การค้าที่ครบกำหนดชำระ</w:t>
            </w:r>
            <w:r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เกินกว่า </w:t>
            </w:r>
            <w:r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12" w:type="pct"/>
          </w:tcPr>
          <w:p w14:paraId="4AA01671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7A89D127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1429B8C9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1FA2B4FD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400609B4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42AF1648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51F6A478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7E10610A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61379" w:rsidRPr="00484E9F" w14:paraId="0755AC93" w14:textId="77777777" w:rsidTr="00906A5E">
        <w:tc>
          <w:tcPr>
            <w:tcW w:w="1679" w:type="pct"/>
          </w:tcPr>
          <w:p w14:paraId="0490F46D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12" w:type="pct"/>
          </w:tcPr>
          <w:p w14:paraId="47FDABCD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69B4A5C5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52486FA6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3FF02186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7A42F2EF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756EB22F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32B69C8D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22A0A138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61379" w:rsidRPr="00484E9F" w14:paraId="7213D048" w14:textId="77777777" w:rsidTr="00906A5E">
        <w:tc>
          <w:tcPr>
            <w:tcW w:w="1679" w:type="pct"/>
          </w:tcPr>
          <w:p w14:paraId="7CCA44F6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512" w:type="pct"/>
          </w:tcPr>
          <w:p w14:paraId="76C48F18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6DB28420" w14:textId="01236208" w:rsidR="00461379" w:rsidRPr="00484E9F" w:rsidRDefault="001724E1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8,522</w:t>
            </w:r>
          </w:p>
        </w:tc>
        <w:tc>
          <w:tcPr>
            <w:tcW w:w="130" w:type="pct"/>
          </w:tcPr>
          <w:p w14:paraId="7483BBEE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7CCD807C" w14:textId="77777777" w:rsidR="00461379" w:rsidRPr="00484E9F" w:rsidRDefault="00461379" w:rsidP="00241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15,347</w:t>
            </w:r>
          </w:p>
        </w:tc>
        <w:tc>
          <w:tcPr>
            <w:tcW w:w="130" w:type="pct"/>
          </w:tcPr>
          <w:p w14:paraId="72C70BF5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59229A08" w14:textId="3C1FFE01" w:rsidR="00461379" w:rsidRPr="00484E9F" w:rsidRDefault="001724E1" w:rsidP="00656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8,522</w:t>
            </w:r>
          </w:p>
        </w:tc>
        <w:tc>
          <w:tcPr>
            <w:tcW w:w="130" w:type="pct"/>
          </w:tcPr>
          <w:p w14:paraId="1F7C11A1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75BD1677" w14:textId="77777777" w:rsidR="00461379" w:rsidRPr="00484E9F" w:rsidRDefault="00461379" w:rsidP="00241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77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15,347</w:t>
            </w:r>
          </w:p>
        </w:tc>
      </w:tr>
      <w:tr w:rsidR="00461379" w:rsidRPr="00484E9F" w14:paraId="743B254D" w14:textId="77777777" w:rsidTr="00906A5E">
        <w:tc>
          <w:tcPr>
            <w:tcW w:w="1679" w:type="pct"/>
          </w:tcPr>
          <w:p w14:paraId="7D2A6080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484E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รายได้และดอกเบี้ยรอการรับรู้</w:t>
            </w:r>
          </w:p>
        </w:tc>
        <w:tc>
          <w:tcPr>
            <w:tcW w:w="512" w:type="pct"/>
          </w:tcPr>
          <w:p w14:paraId="5DC50290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6A003616" w14:textId="10D4C27A" w:rsidR="00461379" w:rsidRPr="00484E9F" w:rsidRDefault="001724E1" w:rsidP="0017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(887)</w:t>
            </w:r>
          </w:p>
        </w:tc>
        <w:tc>
          <w:tcPr>
            <w:tcW w:w="130" w:type="pct"/>
          </w:tcPr>
          <w:p w14:paraId="2527D9CA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04DACE2A" w14:textId="77777777" w:rsidR="00461379" w:rsidRPr="00484E9F" w:rsidRDefault="00461379" w:rsidP="00241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72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(2,047)</w:t>
            </w:r>
          </w:p>
        </w:tc>
        <w:tc>
          <w:tcPr>
            <w:tcW w:w="130" w:type="pct"/>
          </w:tcPr>
          <w:p w14:paraId="5923C213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4BD9422C" w14:textId="15CDEDFD" w:rsidR="00461379" w:rsidRPr="00484E9F" w:rsidRDefault="001724E1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(887)</w:t>
            </w:r>
          </w:p>
        </w:tc>
        <w:tc>
          <w:tcPr>
            <w:tcW w:w="130" w:type="pct"/>
          </w:tcPr>
          <w:p w14:paraId="68CC61B5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03CD40CA" w14:textId="77777777" w:rsidR="00461379" w:rsidRPr="00484E9F" w:rsidRDefault="00461379" w:rsidP="00241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77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(2,047)</w:t>
            </w:r>
          </w:p>
        </w:tc>
      </w:tr>
      <w:tr w:rsidR="00461379" w:rsidRPr="00484E9F" w14:paraId="67899844" w14:textId="77777777" w:rsidTr="00906A5E">
        <w:tc>
          <w:tcPr>
            <w:tcW w:w="1679" w:type="pct"/>
          </w:tcPr>
          <w:p w14:paraId="1C12E35A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12" w:type="pct"/>
          </w:tcPr>
          <w:p w14:paraId="1BA8A839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304A52D9" w14:textId="7F8036D3" w:rsidR="00461379" w:rsidRPr="00484E9F" w:rsidRDefault="001724E1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7,635</w:t>
            </w:r>
          </w:p>
        </w:tc>
        <w:tc>
          <w:tcPr>
            <w:tcW w:w="130" w:type="pct"/>
          </w:tcPr>
          <w:p w14:paraId="2E5914E4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</w:tcPr>
          <w:p w14:paraId="2A83424D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13,300</w:t>
            </w:r>
          </w:p>
        </w:tc>
        <w:tc>
          <w:tcPr>
            <w:tcW w:w="130" w:type="pct"/>
          </w:tcPr>
          <w:p w14:paraId="089344CA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</w:tcPr>
          <w:p w14:paraId="14C2B16F" w14:textId="05D2B82E" w:rsidR="00461379" w:rsidRPr="00484E9F" w:rsidRDefault="001724E1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7,635</w:t>
            </w:r>
          </w:p>
        </w:tc>
        <w:tc>
          <w:tcPr>
            <w:tcW w:w="130" w:type="pct"/>
          </w:tcPr>
          <w:p w14:paraId="0C1D9DB5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14:paraId="6737ECF0" w14:textId="77777777" w:rsidR="00461379" w:rsidRPr="00484E9F" w:rsidRDefault="00461379" w:rsidP="00241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13,300</w:t>
            </w:r>
          </w:p>
        </w:tc>
      </w:tr>
      <w:tr w:rsidR="00461379" w:rsidRPr="00484E9F" w14:paraId="1BE1BAD8" w14:textId="77777777" w:rsidTr="00906A5E">
        <w:tc>
          <w:tcPr>
            <w:tcW w:w="1679" w:type="pct"/>
          </w:tcPr>
          <w:p w14:paraId="24A343D1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2" w:type="pct"/>
          </w:tcPr>
          <w:p w14:paraId="266D7DF9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1867327" w14:textId="46048033" w:rsidR="00461379" w:rsidRPr="00484E9F" w:rsidRDefault="001724E1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800,41</w:t>
            </w:r>
            <w:r w:rsidR="000F79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0" w:type="pct"/>
          </w:tcPr>
          <w:p w14:paraId="2DFC73C3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48F1DC73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741,088</w:t>
            </w:r>
          </w:p>
        </w:tc>
        <w:tc>
          <w:tcPr>
            <w:tcW w:w="130" w:type="pct"/>
          </w:tcPr>
          <w:p w14:paraId="01A3151A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686D3A72" w14:textId="7649DC4A" w:rsidR="00461379" w:rsidRPr="00484E9F" w:rsidRDefault="001724E1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660,681</w:t>
            </w:r>
          </w:p>
        </w:tc>
        <w:tc>
          <w:tcPr>
            <w:tcW w:w="130" w:type="pct"/>
          </w:tcPr>
          <w:p w14:paraId="41680381" w14:textId="77777777" w:rsidR="00461379" w:rsidRPr="00484E9F" w:rsidRDefault="00461379" w:rsidP="004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4E5B33DE" w14:textId="77777777" w:rsidR="00461379" w:rsidRPr="00484E9F" w:rsidRDefault="00461379" w:rsidP="00241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659,230</w:t>
            </w:r>
          </w:p>
        </w:tc>
      </w:tr>
    </w:tbl>
    <w:p w14:paraId="3DC9B939" w14:textId="77777777" w:rsidR="00523E37" w:rsidRPr="00484E9F" w:rsidRDefault="00523E37" w:rsidP="00484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tbl>
      <w:tblPr>
        <w:tblW w:w="91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07"/>
        <w:gridCol w:w="265"/>
        <w:gridCol w:w="1102"/>
        <w:gridCol w:w="265"/>
        <w:gridCol w:w="1078"/>
        <w:gridCol w:w="263"/>
        <w:gridCol w:w="1094"/>
      </w:tblGrid>
      <w:tr w:rsidR="00523E37" w:rsidRPr="00484E9F" w14:paraId="45A3175D" w14:textId="77777777" w:rsidTr="000778F5">
        <w:trPr>
          <w:tblHeader/>
        </w:trPr>
        <w:tc>
          <w:tcPr>
            <w:tcW w:w="2168" w:type="pct"/>
          </w:tcPr>
          <w:p w14:paraId="7ED3A7DB" w14:textId="3719F740" w:rsidR="00523E37" w:rsidRPr="00484E9F" w:rsidRDefault="00523E37" w:rsidP="00484E9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ผล</w:t>
            </w:r>
            <w:r w:rsidRPr="00656F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ขาดทุน</w:t>
            </w:r>
            <w:r w:rsidR="00E05181" w:rsidRPr="00656FF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จากการด้อยค่า</w:t>
            </w:r>
          </w:p>
        </w:tc>
        <w:tc>
          <w:tcPr>
            <w:tcW w:w="1354" w:type="pct"/>
            <w:gridSpan w:val="3"/>
          </w:tcPr>
          <w:p w14:paraId="18DB68D5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484E9F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5" w:type="pct"/>
          </w:tcPr>
          <w:p w14:paraId="345178FD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pct"/>
            <w:gridSpan w:val="3"/>
          </w:tcPr>
          <w:p w14:paraId="349B51EF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23E37" w:rsidRPr="00484E9F" w14:paraId="132CA0C9" w14:textId="77777777" w:rsidTr="000778F5">
        <w:trPr>
          <w:tblHeader/>
        </w:trPr>
        <w:tc>
          <w:tcPr>
            <w:tcW w:w="2168" w:type="pct"/>
          </w:tcPr>
          <w:p w14:paraId="1CC426F3" w14:textId="64804147" w:rsidR="00523E37" w:rsidRPr="00484E9F" w:rsidRDefault="00AB791B" w:rsidP="00AB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firstLine="1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523E37"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932EC"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523E37"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523E37"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1932EC"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1932EC"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06" w:type="pct"/>
            <w:shd w:val="clear" w:color="auto" w:fill="auto"/>
          </w:tcPr>
          <w:p w14:paraId="2C16FBCA" w14:textId="6E157BE4" w:rsidR="00523E37" w:rsidRPr="00484E9F" w:rsidRDefault="00CC6A18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523E37" w:rsidRPr="00484E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5" w:type="pct"/>
            <w:shd w:val="clear" w:color="auto" w:fill="auto"/>
          </w:tcPr>
          <w:p w14:paraId="08C6411D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38BCA903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5" w:type="pct"/>
            <w:shd w:val="clear" w:color="auto" w:fill="auto"/>
          </w:tcPr>
          <w:p w14:paraId="38ACA9C3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2F9773A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  <w:shd w:val="clear" w:color="auto" w:fill="auto"/>
          </w:tcPr>
          <w:p w14:paraId="475FE0A9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443A7F26" w14:textId="3812A670" w:rsidR="00523E37" w:rsidRPr="00484E9F" w:rsidRDefault="000A088E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523E37" w:rsidRPr="00484E9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23E37" w:rsidRPr="00484E9F" w14:paraId="6A56974F" w14:textId="77777777" w:rsidTr="000778F5">
        <w:trPr>
          <w:tblHeader/>
        </w:trPr>
        <w:tc>
          <w:tcPr>
            <w:tcW w:w="2168" w:type="pct"/>
          </w:tcPr>
          <w:p w14:paraId="3220F98A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2" w:type="pct"/>
            <w:gridSpan w:val="7"/>
          </w:tcPr>
          <w:p w14:paraId="3611F7A7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84E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ja-JP"/>
              </w:rPr>
              <w:t>พั</w:t>
            </w:r>
            <w:r w:rsidRPr="00484E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EF3FD9" w:rsidRPr="00656FF9" w14:paraId="4A3C0F2A" w14:textId="77777777" w:rsidTr="000778F5">
        <w:tc>
          <w:tcPr>
            <w:tcW w:w="2168" w:type="pct"/>
          </w:tcPr>
          <w:p w14:paraId="5FBCE0AF" w14:textId="47167DD9" w:rsidR="00EF3FD9" w:rsidRPr="00484E9F" w:rsidRDefault="00EF3FD9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- เพิ่มขึ้น</w:t>
            </w:r>
          </w:p>
        </w:tc>
        <w:tc>
          <w:tcPr>
            <w:tcW w:w="606" w:type="pct"/>
          </w:tcPr>
          <w:p w14:paraId="6C047369" w14:textId="7D9EE0FC" w:rsidR="00EF3FD9" w:rsidRPr="00484E9F" w:rsidRDefault="00CC6A18" w:rsidP="00656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="004F7307">
              <w:rPr>
                <w:rFonts w:asciiTheme="majorBidi" w:hAnsiTheme="majorBidi" w:cstheme="majorBidi"/>
                <w:sz w:val="30"/>
                <w:szCs w:val="30"/>
              </w:rPr>
              <w:t>862</w:t>
            </w:r>
          </w:p>
        </w:tc>
        <w:tc>
          <w:tcPr>
            <w:tcW w:w="145" w:type="pct"/>
          </w:tcPr>
          <w:p w14:paraId="01CC7B2F" w14:textId="763531D6" w:rsidR="00EF3FD9" w:rsidRPr="00484E9F" w:rsidRDefault="000A088E" w:rsidP="00656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</w:p>
        </w:tc>
        <w:tc>
          <w:tcPr>
            <w:tcW w:w="603" w:type="pct"/>
          </w:tcPr>
          <w:p w14:paraId="1C9E6D41" w14:textId="5652A8D5" w:rsidR="00EF3FD9" w:rsidRPr="00484E9F" w:rsidRDefault="000A088E" w:rsidP="00656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A333C4">
              <w:rPr>
                <w:rFonts w:asciiTheme="majorBidi" w:hAnsiTheme="majorBidi" w:cstheme="majorBidi"/>
                <w:sz w:val="30"/>
                <w:szCs w:val="30"/>
              </w:rPr>
              <w:t>827</w:t>
            </w:r>
          </w:p>
        </w:tc>
        <w:tc>
          <w:tcPr>
            <w:tcW w:w="145" w:type="pct"/>
          </w:tcPr>
          <w:p w14:paraId="04D20C6B" w14:textId="77777777" w:rsidR="00EF3FD9" w:rsidRPr="00484E9F" w:rsidRDefault="00EF3FD9" w:rsidP="00656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9331906" w14:textId="036C4AC9" w:rsidR="00EF3FD9" w:rsidRPr="00484E9F" w:rsidRDefault="00CC6A18" w:rsidP="00656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="00742BF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464AD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42BF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0853BED8" w14:textId="77777777" w:rsidR="00EF3FD9" w:rsidRPr="00484E9F" w:rsidRDefault="00EF3FD9" w:rsidP="00656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89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0FCD18C6" w14:textId="2264ECEB" w:rsidR="00EF3FD9" w:rsidRPr="00484E9F" w:rsidRDefault="000A088E" w:rsidP="00FB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="00B937D8">
              <w:rPr>
                <w:rFonts w:asciiTheme="majorBidi" w:hAnsiTheme="majorBidi" w:cstheme="majorBidi"/>
                <w:sz w:val="30"/>
                <w:szCs w:val="30"/>
              </w:rPr>
              <w:t>1,307</w:t>
            </w:r>
          </w:p>
        </w:tc>
      </w:tr>
    </w:tbl>
    <w:p w14:paraId="7F89319C" w14:textId="00DBD69C" w:rsidR="00910305" w:rsidRDefault="00910305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90DE4A4" w14:textId="77777777" w:rsidR="00686F12" w:rsidRPr="000A088E" w:rsidRDefault="00686F12" w:rsidP="00477241">
      <w:pPr>
        <w:pStyle w:val="ListParagraph"/>
        <w:ind w:left="900"/>
        <w:rPr>
          <w:cs/>
          <w:lang w:eastAsia="x-none"/>
        </w:rPr>
      </w:pPr>
    </w:p>
    <w:p w14:paraId="01CE491A" w14:textId="77777777" w:rsidR="000F6A67" w:rsidRPr="000F6A67" w:rsidRDefault="000F6A67" w:rsidP="000F6A67">
      <w:pPr>
        <w:rPr>
          <w:lang w:val="x-none" w:eastAsia="x-none"/>
        </w:rPr>
      </w:pPr>
    </w:p>
    <w:p w14:paraId="42E6FE59" w14:textId="33B8899A" w:rsidR="00523E37" w:rsidRPr="00484E9F" w:rsidRDefault="00523E37" w:rsidP="00CC2CC7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ind w:hanging="900"/>
        <w:rPr>
          <w:rFonts w:asciiTheme="majorBidi" w:hAnsiTheme="majorBidi" w:cstheme="majorBidi"/>
          <w:sz w:val="30"/>
          <w:szCs w:val="30"/>
          <w:cs/>
          <w:lang w:val="en-US" w:eastAsia="ja-JP"/>
        </w:rPr>
      </w:pPr>
      <w:r w:rsidRPr="00484E9F">
        <w:rPr>
          <w:rFonts w:asciiTheme="majorBidi" w:hAnsiTheme="majorBidi" w:cstheme="majorBidi"/>
          <w:sz w:val="30"/>
          <w:szCs w:val="30"/>
          <w:cs/>
        </w:rPr>
        <w:lastRenderedPageBreak/>
        <w:t>ที่ดิน อาคารและอุปกรณ์</w:t>
      </w:r>
      <w:r w:rsidRPr="00484E9F">
        <w:rPr>
          <w:rFonts w:asciiTheme="majorBidi" w:hAnsiTheme="majorBidi" w:cstheme="majorBidi"/>
          <w:sz w:val="30"/>
          <w:szCs w:val="30"/>
          <w:lang w:val="en-US"/>
        </w:rPr>
        <w:t xml:space="preserve"> / </w:t>
      </w:r>
      <w:r w:rsidRPr="00484E9F">
        <w:rPr>
          <w:rFonts w:asciiTheme="majorBidi" w:hAnsiTheme="majorBidi" w:cstheme="majorBidi"/>
          <w:sz w:val="30"/>
          <w:szCs w:val="30"/>
          <w:cs/>
          <w:lang w:val="en-US" w:eastAsia="ja-JP"/>
        </w:rPr>
        <w:t>สินทรัพย์สิทธิการใช้</w:t>
      </w:r>
    </w:p>
    <w:p w14:paraId="32B88562" w14:textId="77777777" w:rsidR="00523E37" w:rsidRPr="0073453A" w:rsidRDefault="00523E37" w:rsidP="00584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lang w:eastAsia="ja-JP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980"/>
        <w:gridCol w:w="180"/>
        <w:gridCol w:w="1980"/>
      </w:tblGrid>
      <w:tr w:rsidR="00CC2CC7" w:rsidRPr="000B40CD" w14:paraId="70DD57AF" w14:textId="77777777" w:rsidTr="00C16034">
        <w:trPr>
          <w:cantSplit/>
          <w:tblHeader/>
        </w:trPr>
        <w:tc>
          <w:tcPr>
            <w:tcW w:w="4950" w:type="dxa"/>
            <w:shd w:val="clear" w:color="auto" w:fill="auto"/>
            <w:vAlign w:val="bottom"/>
          </w:tcPr>
          <w:p w14:paraId="65912A7B" w14:textId="77777777" w:rsidR="00CC2CC7" w:rsidRPr="00C16034" w:rsidRDefault="00CC2CC7" w:rsidP="007A08B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C160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 w:rsidRPr="00C160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Pr="00C160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Pr="00C160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D2111B8" w14:textId="262A1D4C" w:rsidR="00CC2CC7" w:rsidRPr="00C16034" w:rsidRDefault="00CC2CC7" w:rsidP="007A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60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C1603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C160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8B1A0F3" w14:textId="77777777" w:rsidR="00CC2CC7" w:rsidRPr="000B40CD" w:rsidRDefault="00CC2CC7" w:rsidP="007A08B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74FB89AB" w14:textId="3B1FA1A3" w:rsidR="00CC2CC7" w:rsidRPr="00CC2CC7" w:rsidRDefault="00CC2CC7" w:rsidP="000778F5">
            <w:pPr>
              <w:pStyle w:val="acctmergecolhdg"/>
              <w:spacing w:line="240" w:lineRule="auto"/>
              <w:ind w:right="-77" w:hanging="7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0B40C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C2CC7" w:rsidRPr="000B40CD" w14:paraId="2FF4E945" w14:textId="77777777" w:rsidTr="00C16034">
        <w:trPr>
          <w:cantSplit/>
        </w:trPr>
        <w:tc>
          <w:tcPr>
            <w:tcW w:w="4950" w:type="dxa"/>
            <w:shd w:val="clear" w:color="auto" w:fill="auto"/>
          </w:tcPr>
          <w:p w14:paraId="7679CA6F" w14:textId="77777777" w:rsidR="00CC2CC7" w:rsidRPr="00C16034" w:rsidRDefault="00CC2CC7" w:rsidP="007A08B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3"/>
            <w:shd w:val="clear" w:color="auto" w:fill="auto"/>
          </w:tcPr>
          <w:p w14:paraId="7F1A5327" w14:textId="66731D55" w:rsidR="00CC2CC7" w:rsidRPr="00C16034" w:rsidRDefault="00CC2CC7" w:rsidP="007A08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1603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273FA" w:rsidRPr="000B40CD" w14:paraId="75AEBAF5" w14:textId="77777777" w:rsidTr="00C16034">
        <w:trPr>
          <w:cantSplit/>
        </w:trPr>
        <w:tc>
          <w:tcPr>
            <w:tcW w:w="4950" w:type="dxa"/>
            <w:shd w:val="clear" w:color="auto" w:fill="auto"/>
          </w:tcPr>
          <w:p w14:paraId="61A5B755" w14:textId="77777777" w:rsidR="007273FA" w:rsidRPr="00C16034" w:rsidRDefault="007273FA" w:rsidP="007273F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03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980" w:type="dxa"/>
            <w:shd w:val="clear" w:color="auto" w:fill="auto"/>
          </w:tcPr>
          <w:p w14:paraId="4FD504A4" w14:textId="763C3761" w:rsidR="007273FA" w:rsidRPr="00C16034" w:rsidRDefault="00C16034" w:rsidP="007273FA">
            <w:pPr>
              <w:pStyle w:val="acctfourfigures"/>
              <w:tabs>
                <w:tab w:val="clear" w:pos="765"/>
              </w:tabs>
              <w:spacing w:line="240" w:lineRule="auto"/>
              <w:ind w:left="-79"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60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="007273FA" w:rsidRPr="00C160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BC796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819</w:t>
            </w:r>
          </w:p>
        </w:tc>
        <w:tc>
          <w:tcPr>
            <w:tcW w:w="180" w:type="dxa"/>
          </w:tcPr>
          <w:p w14:paraId="3A1FD667" w14:textId="77777777" w:rsidR="007273FA" w:rsidRPr="000B40CD" w:rsidRDefault="007273FA" w:rsidP="007273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2710A8D" w14:textId="0CAF40BF" w:rsidR="007273FA" w:rsidRPr="00635200" w:rsidRDefault="00A00857" w:rsidP="00635200">
            <w:pPr>
              <w:pStyle w:val="acctfourfigures"/>
              <w:tabs>
                <w:tab w:val="clear" w:pos="765"/>
              </w:tabs>
              <w:spacing w:line="240" w:lineRule="auto"/>
              <w:ind w:left="-79"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52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="00C16034" w:rsidRPr="006352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352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</w:t>
            </w:r>
            <w:r w:rsidR="00C425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7273FA" w:rsidRPr="000B40CD" w14:paraId="4F92399E" w14:textId="77777777" w:rsidTr="00C16034">
        <w:trPr>
          <w:cantSplit/>
        </w:trPr>
        <w:tc>
          <w:tcPr>
            <w:tcW w:w="4950" w:type="dxa"/>
            <w:shd w:val="clear" w:color="auto" w:fill="auto"/>
          </w:tcPr>
          <w:p w14:paraId="4B472D08" w14:textId="77777777" w:rsidR="007273FA" w:rsidRPr="00C16034" w:rsidRDefault="007273FA" w:rsidP="007273F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03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980" w:type="dxa"/>
            <w:shd w:val="clear" w:color="auto" w:fill="auto"/>
          </w:tcPr>
          <w:p w14:paraId="41FB8178" w14:textId="4B9F0356" w:rsidR="007273FA" w:rsidRPr="00C16034" w:rsidRDefault="005A52D9" w:rsidP="007273FA">
            <w:pPr>
              <w:pStyle w:val="acctfourfigures"/>
              <w:tabs>
                <w:tab w:val="clear" w:pos="765"/>
              </w:tabs>
              <w:spacing w:line="240" w:lineRule="auto"/>
              <w:ind w:left="-79"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A008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="00A0085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68A2AF49" w14:textId="77777777" w:rsidR="007273FA" w:rsidRPr="000B40CD" w:rsidRDefault="007273FA" w:rsidP="007273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42B636E" w14:textId="1263C624" w:rsidR="007273FA" w:rsidRPr="000B40CD" w:rsidRDefault="007C2C3C" w:rsidP="00A92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A008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356</w:t>
            </w:r>
          </w:p>
        </w:tc>
      </w:tr>
      <w:tr w:rsidR="007273FA" w:rsidRPr="000B40CD" w14:paraId="7D43F0B8" w14:textId="77777777" w:rsidTr="00C16034">
        <w:trPr>
          <w:cantSplit/>
        </w:trPr>
        <w:tc>
          <w:tcPr>
            <w:tcW w:w="4950" w:type="dxa"/>
            <w:shd w:val="clear" w:color="auto" w:fill="auto"/>
          </w:tcPr>
          <w:p w14:paraId="37B94741" w14:textId="77777777" w:rsidR="007273FA" w:rsidRPr="00C16034" w:rsidRDefault="007273FA" w:rsidP="007273F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03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980" w:type="dxa"/>
            <w:shd w:val="clear" w:color="auto" w:fill="auto"/>
          </w:tcPr>
          <w:p w14:paraId="4CAFAFB2" w14:textId="7D1F90D6" w:rsidR="007273FA" w:rsidRPr="00C16034" w:rsidRDefault="007273FA" w:rsidP="007273FA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60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00857">
              <w:rPr>
                <w:rFonts w:asciiTheme="majorBidi" w:hAnsiTheme="majorBidi" w:cstheme="majorBidi"/>
                <w:sz w:val="30"/>
                <w:szCs w:val="30"/>
              </w:rPr>
              <w:t>104</w:t>
            </w:r>
            <w:r w:rsidRPr="00C160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AF41E9A" w14:textId="77777777" w:rsidR="007273FA" w:rsidRPr="000B40CD" w:rsidRDefault="007273FA" w:rsidP="007273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246B2BD" w14:textId="40D7A4AD" w:rsidR="007273FA" w:rsidRPr="000B40CD" w:rsidRDefault="007273FA" w:rsidP="00635200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40C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1603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B40C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273FA" w:rsidRPr="000B40CD" w14:paraId="3C99B0CE" w14:textId="77777777" w:rsidTr="00C16034">
        <w:trPr>
          <w:cantSplit/>
        </w:trPr>
        <w:tc>
          <w:tcPr>
            <w:tcW w:w="4950" w:type="dxa"/>
            <w:shd w:val="clear" w:color="auto" w:fill="auto"/>
          </w:tcPr>
          <w:p w14:paraId="3276D0E9" w14:textId="77777777" w:rsidR="007273FA" w:rsidRPr="00C16034" w:rsidRDefault="007273FA" w:rsidP="007273FA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C16034">
              <w:rPr>
                <w:rFonts w:asciiTheme="majorBidi" w:hAnsiTheme="majorBidi"/>
                <w:sz w:val="30"/>
                <w:szCs w:val="30"/>
                <w:cs/>
              </w:rPr>
              <w:t>โอนไปอสังหาริมทรัพย์เพื่อการลงทุน - ราคาตามบัญชีสุทธิ</w:t>
            </w:r>
          </w:p>
        </w:tc>
        <w:tc>
          <w:tcPr>
            <w:tcW w:w="1980" w:type="dxa"/>
            <w:shd w:val="clear" w:color="auto" w:fill="auto"/>
          </w:tcPr>
          <w:p w14:paraId="15EA1312" w14:textId="458770EB" w:rsidR="007273FA" w:rsidRPr="00C16034" w:rsidRDefault="00A00857" w:rsidP="00A00857">
            <w:pPr>
              <w:pStyle w:val="acctfourfigures"/>
              <w:tabs>
                <w:tab w:val="clear" w:pos="765"/>
              </w:tabs>
              <w:spacing w:line="240" w:lineRule="auto"/>
              <w:ind w:left="-79" w:right="36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4FEA6058" w14:textId="77777777" w:rsidR="007273FA" w:rsidRPr="000B40CD" w:rsidRDefault="007273FA" w:rsidP="007273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D7F02C2" w14:textId="23793A7B" w:rsidR="007273FA" w:rsidRPr="000B40CD" w:rsidRDefault="007273FA" w:rsidP="00635200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520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00857" w:rsidRPr="00635200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C16034" w:rsidRPr="006352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00857" w:rsidRPr="0063520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A3278">
              <w:rPr>
                <w:rFonts w:asciiTheme="majorBidi" w:hAnsiTheme="majorBidi" w:cstheme="majorBidi"/>
                <w:sz w:val="30"/>
                <w:szCs w:val="30"/>
              </w:rPr>
              <w:t>07</w:t>
            </w:r>
            <w:r w:rsidRPr="0063520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7570503F" w14:textId="77777777" w:rsidR="000B40CD" w:rsidRPr="006C2438" w:rsidRDefault="000B40CD" w:rsidP="000B4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61ACE811" w14:textId="5795667F" w:rsidR="00523E37" w:rsidRDefault="008D5FFA" w:rsidP="00484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B33EC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5423B2" w:rsidRPr="00484E9F">
        <w:rPr>
          <w:rFonts w:asciiTheme="majorBidi" w:hAnsiTheme="majorBidi" w:cstheme="majorBidi"/>
          <w:sz w:val="30"/>
          <w:szCs w:val="30"/>
          <w:lang w:val="x-none" w:eastAsia="x-none"/>
        </w:rPr>
        <w:t>2</w:t>
      </w:r>
      <w:r w:rsidR="005423B2">
        <w:rPr>
          <w:rFonts w:asciiTheme="majorBidi" w:hAnsiTheme="majorBidi" w:cstheme="majorBidi"/>
          <w:sz w:val="30"/>
          <w:szCs w:val="30"/>
          <w:lang w:eastAsia="x-none"/>
        </w:rPr>
        <w:t xml:space="preserve">564 </w:t>
      </w:r>
      <w:r w:rsidR="00523E37" w:rsidRPr="00484E9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DB33EC" w:rsidRPr="00DB33EC">
        <w:rPr>
          <w:rFonts w:asciiTheme="majorBidi" w:hAnsiTheme="majorBidi" w:cstheme="majorBidi"/>
          <w:sz w:val="30"/>
          <w:szCs w:val="30"/>
          <w:cs/>
        </w:rPr>
        <w:t>ได้ทำสัญญา</w:t>
      </w:r>
      <w:r w:rsidR="00523E37" w:rsidRPr="00484E9F">
        <w:rPr>
          <w:rFonts w:asciiTheme="majorBidi" w:hAnsiTheme="majorBidi" w:cstheme="majorBidi"/>
          <w:sz w:val="30"/>
          <w:szCs w:val="30"/>
          <w:cs/>
        </w:rPr>
        <w:t>เช่า</w:t>
      </w:r>
      <w:r w:rsidR="00523E37" w:rsidRPr="003A5335">
        <w:rPr>
          <w:rFonts w:asciiTheme="majorBidi" w:hAnsiTheme="majorBidi" w:cstheme="majorBidi"/>
          <w:sz w:val="30"/>
          <w:szCs w:val="30"/>
          <w:cs/>
        </w:rPr>
        <w:t>อาคาร เครื่องจักร</w:t>
      </w:r>
      <w:r w:rsidR="003A5335">
        <w:rPr>
          <w:rFonts w:asciiTheme="majorBidi" w:hAnsiTheme="majorBidi" w:cstheme="majorBidi" w:hint="cs"/>
          <w:sz w:val="30"/>
          <w:szCs w:val="30"/>
          <w:cs/>
        </w:rPr>
        <w:t>แ</w:t>
      </w:r>
      <w:r w:rsidR="003A5335">
        <w:rPr>
          <w:rFonts w:asciiTheme="majorBidi" w:hAnsiTheme="majorBidi" w:cstheme="majorBidi"/>
          <w:sz w:val="30"/>
          <w:szCs w:val="30"/>
        </w:rPr>
        <w:t>ล</w:t>
      </w:r>
      <w:r w:rsidR="003A5335">
        <w:rPr>
          <w:rFonts w:asciiTheme="majorBidi" w:hAnsiTheme="majorBidi" w:cstheme="majorBidi" w:hint="cs"/>
          <w:sz w:val="30"/>
          <w:szCs w:val="30"/>
          <w:cs/>
        </w:rPr>
        <w:t>ะอุปกรณ์</w:t>
      </w:r>
      <w:r w:rsidR="00523E37" w:rsidRPr="00484E9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A5335">
        <w:rPr>
          <w:rFonts w:asciiTheme="majorBidi" w:hAnsiTheme="majorBidi" w:cstheme="majorBidi" w:hint="cs"/>
          <w:sz w:val="30"/>
          <w:szCs w:val="30"/>
          <w:cs/>
        </w:rPr>
        <w:t xml:space="preserve">และเครื่องใช้สำนักงาน </w:t>
      </w:r>
      <w:r w:rsidR="00523E37" w:rsidRPr="00484E9F">
        <w:rPr>
          <w:rFonts w:asciiTheme="majorBidi" w:hAnsiTheme="majorBidi" w:cstheme="majorBidi"/>
          <w:sz w:val="30"/>
          <w:szCs w:val="30"/>
          <w:cs/>
        </w:rPr>
        <w:t>เป็น</w:t>
      </w:r>
      <w:r w:rsidR="00523E37" w:rsidRPr="001E4F45">
        <w:rPr>
          <w:rFonts w:asciiTheme="majorBidi" w:hAnsiTheme="majorBidi" w:cstheme="majorBidi"/>
          <w:sz w:val="30"/>
          <w:szCs w:val="30"/>
          <w:cs/>
        </w:rPr>
        <w:t xml:space="preserve">ระยะเวลา </w:t>
      </w:r>
      <w:r w:rsidR="006B2226" w:rsidRPr="001E4F45">
        <w:rPr>
          <w:rFonts w:asciiTheme="majorBidi" w:hAnsiTheme="majorBidi" w:cstheme="majorBidi"/>
          <w:sz w:val="30"/>
          <w:szCs w:val="30"/>
        </w:rPr>
        <w:t>1.5</w:t>
      </w:r>
      <w:r w:rsidR="00523E37" w:rsidRPr="001E4F45">
        <w:rPr>
          <w:rFonts w:asciiTheme="majorBidi" w:hAnsiTheme="majorBidi" w:cstheme="majorBidi"/>
          <w:sz w:val="30"/>
          <w:szCs w:val="30"/>
        </w:rPr>
        <w:t xml:space="preserve"> </w:t>
      </w:r>
      <w:r w:rsidR="00523E37" w:rsidRPr="001E4F45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3F2C31">
        <w:rPr>
          <w:rFonts w:asciiTheme="majorBidi" w:hAnsiTheme="majorBidi" w:cstheme="majorBidi"/>
          <w:sz w:val="30"/>
          <w:szCs w:val="30"/>
        </w:rPr>
        <w:br/>
      </w:r>
      <w:r w:rsidR="001E4F45" w:rsidRPr="0086698D">
        <w:rPr>
          <w:rFonts w:asciiTheme="majorBidi" w:hAnsiTheme="majorBidi" w:cstheme="majorBidi"/>
          <w:sz w:val="30"/>
          <w:szCs w:val="30"/>
        </w:rPr>
        <w:t>4</w:t>
      </w:r>
      <w:r w:rsidR="00523E37" w:rsidRPr="0086698D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="00EE54F9" w:rsidRPr="0086698D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กลุ่มบริษัทและบริษัทมีค่าเช่าจ่ายเป็นจำนวน </w:t>
      </w:r>
      <w:r w:rsidR="0086698D" w:rsidRPr="0086698D">
        <w:rPr>
          <w:rFonts w:asciiTheme="majorBidi" w:hAnsiTheme="majorBidi" w:cstheme="majorBidi"/>
          <w:sz w:val="30"/>
          <w:szCs w:val="30"/>
        </w:rPr>
        <w:t>0.8</w:t>
      </w:r>
      <w:r w:rsidR="00EE54F9" w:rsidRPr="0086698D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F34064" w:rsidRPr="0086698D">
        <w:rPr>
          <w:rFonts w:asciiTheme="majorBidi" w:hAnsiTheme="majorBidi" w:cstheme="majorBidi"/>
          <w:sz w:val="30"/>
          <w:szCs w:val="30"/>
        </w:rPr>
        <w:t xml:space="preserve"> </w:t>
      </w:r>
      <w:r w:rsidR="00EE54F9" w:rsidRPr="0086698D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86698D" w:rsidRPr="0086698D">
        <w:rPr>
          <w:rFonts w:asciiTheme="majorBidi" w:hAnsiTheme="majorBidi" w:cstheme="majorBidi"/>
          <w:sz w:val="30"/>
          <w:szCs w:val="30"/>
        </w:rPr>
        <w:t>0.2</w:t>
      </w:r>
      <w:r w:rsidR="00EE54F9" w:rsidRPr="0086698D">
        <w:rPr>
          <w:rFonts w:asciiTheme="majorBidi" w:hAnsiTheme="majorBidi" w:cstheme="majorBidi" w:hint="cs"/>
          <w:sz w:val="30"/>
          <w:szCs w:val="30"/>
          <w:cs/>
        </w:rPr>
        <w:t xml:space="preserve"> ล้านบาท ตามลำดับ</w:t>
      </w:r>
    </w:p>
    <w:p w14:paraId="198A0987" w14:textId="5F9C4F64" w:rsidR="00CD377C" w:rsidRDefault="00CD377C" w:rsidP="00484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AACBE2" w14:textId="7A40194F" w:rsidR="008A2E6E" w:rsidRPr="0029472B" w:rsidRDefault="00CD377C" w:rsidP="00294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B33EC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484E9F">
        <w:rPr>
          <w:rFonts w:asciiTheme="majorBidi" w:hAnsiTheme="majorBidi" w:cstheme="majorBidi"/>
          <w:sz w:val="30"/>
          <w:szCs w:val="30"/>
          <w:lang w:val="x-none" w:eastAsia="x-none"/>
        </w:rPr>
        <w:t>2</w:t>
      </w:r>
      <w:r>
        <w:rPr>
          <w:rFonts w:asciiTheme="majorBidi" w:hAnsiTheme="majorBidi" w:cstheme="majorBidi"/>
          <w:sz w:val="30"/>
          <w:szCs w:val="30"/>
          <w:lang w:eastAsia="x-none"/>
        </w:rPr>
        <w:t>564</w:t>
      </w:r>
      <w:r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</w:t>
      </w:r>
      <w:r w:rsidRPr="00484E9F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DB33EC">
        <w:rPr>
          <w:rFonts w:asciiTheme="majorBidi" w:hAnsiTheme="majorBidi" w:cstheme="majorBidi"/>
          <w:sz w:val="30"/>
          <w:szCs w:val="30"/>
          <w:cs/>
        </w:rPr>
        <w:t>ได้ทำสัญญา</w:t>
      </w:r>
      <w:r w:rsidRPr="00D2139D">
        <w:rPr>
          <w:rFonts w:ascii="Angsana New" w:hAnsi="Angsana New" w:hint="cs"/>
          <w:sz w:val="30"/>
          <w:szCs w:val="30"/>
          <w:cs/>
        </w:rPr>
        <w:t>ใ</w:t>
      </w:r>
      <w:r>
        <w:rPr>
          <w:rFonts w:ascii="Angsana New" w:hAnsi="Angsana New" w:hint="cs"/>
          <w:sz w:val="30"/>
          <w:szCs w:val="30"/>
          <w:cs/>
        </w:rPr>
        <w:t>ห้</w:t>
      </w:r>
      <w:r w:rsidRPr="00D2139D">
        <w:rPr>
          <w:rFonts w:ascii="Angsana New" w:hAnsi="Angsana New" w:hint="cs"/>
          <w:sz w:val="30"/>
          <w:szCs w:val="30"/>
          <w:cs/>
        </w:rPr>
        <w:t>บริการ</w:t>
      </w:r>
      <w:r w:rsidRPr="00D2139D">
        <w:rPr>
          <w:rFonts w:ascii="Angsana New" w:hAnsi="Angsana New"/>
          <w:sz w:val="30"/>
          <w:szCs w:val="30"/>
          <w:cs/>
        </w:rPr>
        <w:t>พื้นที่</w:t>
      </w:r>
      <w:r>
        <w:rPr>
          <w:rFonts w:ascii="Angsana New" w:hAnsi="Angsana New" w:hint="cs"/>
          <w:sz w:val="30"/>
          <w:szCs w:val="30"/>
          <w:cs/>
        </w:rPr>
        <w:t>อาคารโรงงาน</w:t>
      </w:r>
      <w:r w:rsidR="00372F07" w:rsidRPr="00D2139D">
        <w:rPr>
          <w:rFonts w:ascii="Angsana New" w:hAnsi="Angsana New" w:hint="cs"/>
          <w:sz w:val="30"/>
          <w:szCs w:val="30"/>
          <w:cs/>
        </w:rPr>
        <w:t>รวมถึงสาธารณูปโภคและสิ่งอำนวยความสะดวก</w:t>
      </w:r>
      <w:r>
        <w:rPr>
          <w:rFonts w:ascii="Angsana New" w:hAnsi="Angsana New" w:hint="cs"/>
          <w:sz w:val="30"/>
          <w:szCs w:val="30"/>
          <w:cs/>
        </w:rPr>
        <w:t>กับ บริษัท แอล แอนด์ อี แมนูแฟคเจอริ่ง จำกัด</w:t>
      </w:r>
      <w:r w:rsidRPr="00D2139D">
        <w:rPr>
          <w:rFonts w:ascii="Angsana New" w:hAnsi="Angsana New" w:hint="cs"/>
          <w:sz w:val="30"/>
          <w:szCs w:val="30"/>
          <w:cs/>
        </w:rPr>
        <w:t xml:space="preserve"> ซึ่ง</w:t>
      </w:r>
      <w:r w:rsidR="00372F07">
        <w:rPr>
          <w:rFonts w:ascii="Angsana New" w:hAnsi="Angsana New" w:hint="cs"/>
          <w:sz w:val="30"/>
          <w:szCs w:val="30"/>
          <w:cs/>
        </w:rPr>
        <w:t>เป็นบริษัทย่อย</w:t>
      </w:r>
      <w:r w:rsidRPr="00D2139D">
        <w:rPr>
          <w:rFonts w:ascii="Angsana New" w:hAnsi="Angsana New"/>
          <w:sz w:val="30"/>
          <w:szCs w:val="30"/>
          <w:cs/>
        </w:rPr>
        <w:t xml:space="preserve"> </w:t>
      </w:r>
      <w:r w:rsidR="0029472B" w:rsidRPr="00C54BF4">
        <w:rPr>
          <w:rFonts w:ascii="Angsana New" w:hAnsi="Angsana New"/>
          <w:sz w:val="30"/>
          <w:szCs w:val="30"/>
          <w:cs/>
        </w:rPr>
        <w:t>เพื่อใช้เป็น</w:t>
      </w:r>
      <w:r w:rsidR="0029472B" w:rsidRPr="00C54BF4">
        <w:rPr>
          <w:rFonts w:ascii="Angsana New" w:hAnsi="Angsana New" w:hint="cs"/>
          <w:sz w:val="30"/>
          <w:szCs w:val="30"/>
          <w:cs/>
        </w:rPr>
        <w:t>คลัง</w:t>
      </w:r>
      <w:r w:rsidR="0029472B" w:rsidRPr="00C54BF4">
        <w:rPr>
          <w:rFonts w:ascii="Angsana New" w:hAnsi="Angsana New"/>
          <w:sz w:val="30"/>
          <w:szCs w:val="30"/>
          <w:cs/>
        </w:rPr>
        <w:t>สินค้า</w:t>
      </w:r>
      <w:r w:rsidR="0029472B" w:rsidRPr="00D2139D">
        <w:rPr>
          <w:rFonts w:ascii="Angsana New" w:hAnsi="Angsana New"/>
          <w:sz w:val="30"/>
          <w:szCs w:val="30"/>
          <w:cs/>
        </w:rPr>
        <w:t xml:space="preserve"> </w:t>
      </w:r>
      <w:r w:rsidRPr="00D2139D">
        <w:rPr>
          <w:rFonts w:ascii="Angsana New" w:hAnsi="Angsana New"/>
          <w:sz w:val="30"/>
          <w:szCs w:val="30"/>
          <w:cs/>
        </w:rPr>
        <w:t>สัญญามีกำหนดระยะเวลา</w:t>
      </w:r>
      <w:r>
        <w:rPr>
          <w:rFonts w:ascii="Angsana New" w:hAnsi="Angsana New" w:hint="cs"/>
          <w:sz w:val="30"/>
          <w:szCs w:val="30"/>
          <w:cs/>
        </w:rPr>
        <w:t>ตั้งแต่วันที่</w:t>
      </w:r>
      <w:r w:rsidRPr="00D2139D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1 </w:t>
      </w:r>
      <w:r w:rsidR="00117FDE">
        <w:rPr>
          <w:rFonts w:ascii="Angsana New" w:hAnsi="Angsana New" w:hint="cs"/>
          <w:sz w:val="30"/>
          <w:szCs w:val="30"/>
          <w:cs/>
          <w:lang w:eastAsia="ja-JP"/>
        </w:rPr>
        <w:t>พฤษภ</w:t>
      </w:r>
      <w:r>
        <w:rPr>
          <w:rFonts w:ascii="Angsana New" w:hAnsi="Angsana New" w:hint="cs"/>
          <w:sz w:val="30"/>
          <w:szCs w:val="30"/>
          <w:cs/>
          <w:lang w:eastAsia="ja-JP"/>
        </w:rPr>
        <w:t xml:space="preserve">าคม </w:t>
      </w:r>
      <w:r>
        <w:rPr>
          <w:rFonts w:ascii="Angsana New" w:hAnsi="Angsana New"/>
          <w:sz w:val="30"/>
          <w:szCs w:val="30"/>
          <w:lang w:eastAsia="ja-JP"/>
        </w:rPr>
        <w:t>256</w:t>
      </w:r>
      <w:r w:rsidR="00705408">
        <w:rPr>
          <w:rFonts w:ascii="Angsana New" w:hAnsi="Angsana New"/>
          <w:sz w:val="30"/>
          <w:szCs w:val="30"/>
          <w:lang w:eastAsia="ja-JP"/>
        </w:rPr>
        <w:t>4</w:t>
      </w:r>
      <w:r>
        <w:rPr>
          <w:rFonts w:ascii="Angsana New" w:hAnsi="Angsana New"/>
          <w:sz w:val="30"/>
          <w:szCs w:val="30"/>
          <w:lang w:eastAsia="ja-JP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eastAsia="ja-JP"/>
        </w:rPr>
        <w:t xml:space="preserve">ถึงวันที่ </w:t>
      </w:r>
      <w:r>
        <w:rPr>
          <w:rFonts w:ascii="Angsana New" w:hAnsi="Angsana New"/>
          <w:sz w:val="30"/>
          <w:szCs w:val="30"/>
          <w:lang w:eastAsia="ja-JP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eastAsia="ja-JP"/>
        </w:rPr>
        <w:t xml:space="preserve">ธันวาคม </w:t>
      </w:r>
      <w:r>
        <w:rPr>
          <w:rFonts w:ascii="Angsana New" w:hAnsi="Angsana New"/>
          <w:sz w:val="30"/>
          <w:szCs w:val="30"/>
          <w:lang w:eastAsia="ja-JP"/>
        </w:rPr>
        <w:t>256</w:t>
      </w:r>
      <w:r w:rsidR="00705408">
        <w:rPr>
          <w:rFonts w:ascii="Angsana New" w:hAnsi="Angsana New"/>
          <w:sz w:val="30"/>
          <w:szCs w:val="30"/>
          <w:lang w:eastAsia="ja-JP"/>
        </w:rPr>
        <w:t>4</w:t>
      </w:r>
      <w:r w:rsidRPr="00D2139D">
        <w:rPr>
          <w:rFonts w:ascii="Angsana New" w:hAnsi="Angsana New"/>
          <w:sz w:val="30"/>
          <w:szCs w:val="30"/>
        </w:rPr>
        <w:t xml:space="preserve"> </w:t>
      </w:r>
    </w:p>
    <w:p w14:paraId="7780D63A" w14:textId="77777777" w:rsidR="00CD377C" w:rsidRPr="00484E9F" w:rsidRDefault="00CD377C" w:rsidP="00484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393231" w14:textId="7D70C67E" w:rsidR="00523E37" w:rsidRPr="00484E9F" w:rsidRDefault="00523E37" w:rsidP="00161154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ind w:hanging="900"/>
        <w:rPr>
          <w:rFonts w:asciiTheme="majorBidi" w:hAnsiTheme="majorBidi" w:cstheme="majorBidi"/>
          <w:sz w:val="30"/>
          <w:szCs w:val="30"/>
        </w:rPr>
      </w:pPr>
      <w:r w:rsidRPr="00484E9F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</w:p>
    <w:p w14:paraId="154741CB" w14:textId="77777777" w:rsidR="00523E37" w:rsidRPr="00484E9F" w:rsidRDefault="00523E37" w:rsidP="00484E9F">
      <w:pPr>
        <w:spacing w:line="240" w:lineRule="auto"/>
        <w:ind w:left="126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0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080"/>
        <w:gridCol w:w="270"/>
        <w:gridCol w:w="990"/>
        <w:gridCol w:w="270"/>
        <w:gridCol w:w="1030"/>
        <w:gridCol w:w="236"/>
        <w:gridCol w:w="1015"/>
        <w:gridCol w:w="237"/>
        <w:gridCol w:w="1047"/>
        <w:gridCol w:w="236"/>
        <w:gridCol w:w="981"/>
        <w:gridCol w:w="12"/>
      </w:tblGrid>
      <w:tr w:rsidR="00523E37" w:rsidRPr="00484E9F" w14:paraId="467E0FD9" w14:textId="77777777" w:rsidTr="00934618">
        <w:trPr>
          <w:gridAfter w:val="1"/>
          <w:wAfter w:w="12" w:type="dxa"/>
          <w:tblHeader/>
        </w:trPr>
        <w:tc>
          <w:tcPr>
            <w:tcW w:w="1800" w:type="dxa"/>
          </w:tcPr>
          <w:p w14:paraId="69B3C0DD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2" w:type="dxa"/>
            <w:gridSpan w:val="11"/>
          </w:tcPr>
          <w:p w14:paraId="2FFAE05D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23E37" w:rsidRPr="00484E9F" w14:paraId="56568034" w14:textId="77777777" w:rsidTr="00934618">
        <w:trPr>
          <w:gridAfter w:val="1"/>
          <w:wAfter w:w="12" w:type="dxa"/>
          <w:tblHeader/>
        </w:trPr>
        <w:tc>
          <w:tcPr>
            <w:tcW w:w="1800" w:type="dxa"/>
          </w:tcPr>
          <w:p w14:paraId="6D32DD48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40" w:type="dxa"/>
            <w:gridSpan w:val="5"/>
          </w:tcPr>
          <w:p w14:paraId="5360111C" w14:textId="2FC4795E" w:rsidR="00523E37" w:rsidRPr="00484E9F" w:rsidRDefault="008A2E6E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</w:t>
            </w:r>
            <w:r w:rsidR="00115160" w:rsidRPr="00484E9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15160"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706D5F" w:rsidRPr="00484E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277D460D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6" w:type="dxa"/>
            <w:gridSpan w:val="5"/>
          </w:tcPr>
          <w:p w14:paraId="0BF52343" w14:textId="7DCC15A9" w:rsidR="00523E37" w:rsidRPr="00484E9F" w:rsidRDefault="00DE5D08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23E37" w:rsidRPr="00484E9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23E37"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="005C10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06D5F" w:rsidRPr="00484E9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06D5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523E37" w:rsidRPr="00484E9F" w14:paraId="73D6982F" w14:textId="77777777" w:rsidTr="00934618">
        <w:trPr>
          <w:tblHeader/>
        </w:trPr>
        <w:tc>
          <w:tcPr>
            <w:tcW w:w="1800" w:type="dxa"/>
          </w:tcPr>
          <w:p w14:paraId="4F8133F1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B2715B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1AB36A81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009A469" w14:textId="77777777" w:rsidR="00523E37" w:rsidRPr="00484E9F" w:rsidRDefault="00523E37" w:rsidP="0091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CF55046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2A155849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0FE8AD9B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6C58D8EA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7" w:type="dxa"/>
            <w:vAlign w:val="bottom"/>
          </w:tcPr>
          <w:p w14:paraId="27867F65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</w:tcPr>
          <w:p w14:paraId="6DD21F3A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104F699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26750F3F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523E37" w:rsidRPr="00484E9F" w14:paraId="01902A86" w14:textId="77777777" w:rsidTr="00934618">
        <w:trPr>
          <w:gridAfter w:val="1"/>
          <w:wAfter w:w="12" w:type="dxa"/>
          <w:tblHeader/>
        </w:trPr>
        <w:tc>
          <w:tcPr>
            <w:tcW w:w="1800" w:type="dxa"/>
          </w:tcPr>
          <w:p w14:paraId="0A993B0A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2" w:type="dxa"/>
            <w:gridSpan w:val="11"/>
            <w:vAlign w:val="bottom"/>
          </w:tcPr>
          <w:p w14:paraId="337A9AC4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84E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ja-JP"/>
              </w:rPr>
              <w:t>พัน</w:t>
            </w:r>
            <w:r w:rsidRPr="00484E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23E37" w:rsidRPr="00484E9F" w14:paraId="3EA667CC" w14:textId="77777777" w:rsidTr="00934618">
        <w:tc>
          <w:tcPr>
            <w:tcW w:w="1800" w:type="dxa"/>
          </w:tcPr>
          <w:p w14:paraId="12BBF794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159247" w14:textId="77CD133B" w:rsidR="00523E37" w:rsidRPr="00350029" w:rsidRDefault="008F758B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0029">
              <w:rPr>
                <w:rFonts w:asciiTheme="majorBidi" w:hAnsiTheme="majorBidi" w:cstheme="majorBidi"/>
                <w:sz w:val="30"/>
                <w:szCs w:val="30"/>
              </w:rPr>
              <w:t>43,52</w:t>
            </w:r>
            <w:r w:rsidR="00C5400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669984E5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A8C3848" w14:textId="74505EAA" w:rsidR="00523E37" w:rsidRPr="00484E9F" w:rsidRDefault="008F758B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057FBFE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2A6B374F" w14:textId="50578F96" w:rsidR="00523E37" w:rsidRPr="00484E9F" w:rsidRDefault="008F758B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43,52</w:t>
            </w:r>
            <w:r w:rsidR="00C5400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6E35AB16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1BF15F95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17,473</w:t>
            </w:r>
          </w:p>
        </w:tc>
        <w:tc>
          <w:tcPr>
            <w:tcW w:w="237" w:type="dxa"/>
            <w:vAlign w:val="bottom"/>
          </w:tcPr>
          <w:p w14:paraId="15ECA2E2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</w:tcPr>
          <w:p w14:paraId="32318414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0A4D426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3E6B8A53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17,473</w:t>
            </w:r>
          </w:p>
        </w:tc>
      </w:tr>
      <w:tr w:rsidR="00523E37" w:rsidRPr="00484E9F" w14:paraId="44321E23" w14:textId="77777777" w:rsidTr="00934618">
        <w:tc>
          <w:tcPr>
            <w:tcW w:w="1800" w:type="dxa"/>
          </w:tcPr>
          <w:p w14:paraId="10E8C831" w14:textId="77777777" w:rsidR="00523E37" w:rsidRPr="00484E9F" w:rsidRDefault="00523E37" w:rsidP="004258E8">
            <w:pPr>
              <w:pStyle w:val="ListParagraph"/>
              <w:tabs>
                <w:tab w:val="clear" w:pos="1644"/>
                <w:tab w:val="clear" w:pos="1871"/>
                <w:tab w:val="left" w:pos="1514"/>
              </w:tabs>
              <w:spacing w:line="240" w:lineRule="auto"/>
              <w:ind w:left="0" w:right="-1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  <w:r w:rsidRPr="00484E9F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54B36D" w14:textId="02EB0D9D" w:rsidR="00523E37" w:rsidRPr="00350029" w:rsidRDefault="008F758B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029">
              <w:rPr>
                <w:rFonts w:asciiTheme="majorBidi" w:hAnsiTheme="majorBidi" w:cstheme="majorBidi"/>
                <w:sz w:val="30"/>
                <w:szCs w:val="30"/>
              </w:rPr>
              <w:t>1,06</w:t>
            </w:r>
            <w:r w:rsidR="009F4993" w:rsidRPr="0035002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E22A6" w:rsidRPr="003500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F4993" w:rsidRPr="00350029"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  <w:tc>
          <w:tcPr>
            <w:tcW w:w="270" w:type="dxa"/>
            <w:vAlign w:val="bottom"/>
          </w:tcPr>
          <w:p w14:paraId="45743C35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368E67" w14:textId="61D23498" w:rsidR="00523E37" w:rsidRPr="00484E9F" w:rsidRDefault="008F758B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301D465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183DEB67" w14:textId="127A1CCE" w:rsidR="00523E37" w:rsidRPr="008F758B" w:rsidRDefault="0061022C" w:rsidP="00510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B15878">
              <w:rPr>
                <w:rFonts w:asciiTheme="majorBidi" w:hAnsiTheme="majorBidi" w:cstheme="majorBidi"/>
                <w:sz w:val="30"/>
                <w:szCs w:val="30"/>
              </w:rPr>
              <w:t>1,06</w:t>
            </w:r>
            <w:r w:rsidR="0035002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158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50029"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  <w:tc>
          <w:tcPr>
            <w:tcW w:w="236" w:type="dxa"/>
            <w:vAlign w:val="bottom"/>
          </w:tcPr>
          <w:p w14:paraId="1A7C978D" w14:textId="77777777" w:rsidR="00523E37" w:rsidRPr="00484E9F" w:rsidRDefault="00523E37" w:rsidP="00510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38CEBA7D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920,083</w:t>
            </w:r>
          </w:p>
        </w:tc>
        <w:tc>
          <w:tcPr>
            <w:tcW w:w="237" w:type="dxa"/>
            <w:vAlign w:val="bottom"/>
          </w:tcPr>
          <w:p w14:paraId="6DD52513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</w:tcPr>
          <w:p w14:paraId="24FC37AD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AF09F5E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7C1EC9D6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920,083</w:t>
            </w:r>
          </w:p>
        </w:tc>
      </w:tr>
      <w:tr w:rsidR="00523E37" w:rsidRPr="00484E9F" w14:paraId="6278B30B" w14:textId="77777777" w:rsidTr="00934618">
        <w:tc>
          <w:tcPr>
            <w:tcW w:w="1800" w:type="dxa"/>
          </w:tcPr>
          <w:p w14:paraId="51BB073F" w14:textId="77777777" w:rsidR="00523E37" w:rsidRPr="00484E9F" w:rsidRDefault="00523E37" w:rsidP="004258E8">
            <w:pPr>
              <w:pStyle w:val="ListParagraph"/>
              <w:tabs>
                <w:tab w:val="clear" w:pos="1644"/>
                <w:tab w:val="left" w:pos="1424"/>
              </w:tabs>
              <w:spacing w:line="240" w:lineRule="auto"/>
              <w:ind w:left="166" w:right="-19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11D042" w14:textId="39C88B14" w:rsidR="00523E37" w:rsidRPr="003F5A8E" w:rsidRDefault="002C4EB4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A8E">
              <w:rPr>
                <w:rFonts w:asciiTheme="majorBidi" w:hAnsiTheme="majorBidi" w:cstheme="majorBidi"/>
                <w:sz w:val="30"/>
                <w:szCs w:val="30"/>
              </w:rPr>
              <w:t>7,928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6F3BAF" w14:textId="77777777" w:rsidR="00523E37" w:rsidRPr="003F5A8E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517BE4" w14:textId="5D8C5003" w:rsidR="00523E37" w:rsidRPr="003F5A8E" w:rsidRDefault="002C4EB4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A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0AD96F" w14:textId="77777777" w:rsidR="00523E37" w:rsidRPr="003F5A8E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3B4437B0" w14:textId="297989FF" w:rsidR="00523E37" w:rsidRPr="003F5A8E" w:rsidRDefault="002C4EB4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A8E">
              <w:rPr>
                <w:rFonts w:asciiTheme="majorBidi" w:hAnsiTheme="majorBidi" w:cstheme="majorBidi"/>
                <w:sz w:val="30"/>
                <w:szCs w:val="30"/>
              </w:rPr>
              <w:t>7,928</w:t>
            </w:r>
          </w:p>
        </w:tc>
        <w:tc>
          <w:tcPr>
            <w:tcW w:w="236" w:type="dxa"/>
            <w:vAlign w:val="bottom"/>
          </w:tcPr>
          <w:p w14:paraId="431935E7" w14:textId="77777777" w:rsidR="00523E37" w:rsidRPr="003F5A8E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3935B3AA" w14:textId="77777777" w:rsidR="00523E37" w:rsidRPr="003F5A8E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A8E">
              <w:rPr>
                <w:rFonts w:asciiTheme="majorBidi" w:hAnsiTheme="majorBidi" w:cstheme="majorBidi"/>
                <w:sz w:val="30"/>
                <w:szCs w:val="30"/>
              </w:rPr>
              <w:t>8,684</w:t>
            </w:r>
          </w:p>
        </w:tc>
        <w:tc>
          <w:tcPr>
            <w:tcW w:w="237" w:type="dxa"/>
            <w:vAlign w:val="bottom"/>
          </w:tcPr>
          <w:p w14:paraId="5C3A44F1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</w:tcPr>
          <w:p w14:paraId="4273B6A1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C321999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590CFDFD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8,684</w:t>
            </w:r>
          </w:p>
        </w:tc>
      </w:tr>
      <w:tr w:rsidR="00523E37" w:rsidRPr="00484E9F" w14:paraId="2540D57F" w14:textId="77777777" w:rsidTr="003F5A8E">
        <w:tc>
          <w:tcPr>
            <w:tcW w:w="1800" w:type="dxa"/>
          </w:tcPr>
          <w:p w14:paraId="4B79888F" w14:textId="77777777" w:rsidR="00523E37" w:rsidRPr="00484E9F" w:rsidRDefault="00523E37" w:rsidP="00484E9F">
            <w:pPr>
              <w:spacing w:line="240" w:lineRule="auto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484E9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78AE71" w14:textId="5EB595F6" w:rsidR="00523E37" w:rsidRPr="003F5A8E" w:rsidRDefault="00531575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A8E">
              <w:rPr>
                <w:rFonts w:asciiTheme="majorBidi" w:hAnsiTheme="majorBidi" w:cstheme="majorBidi"/>
                <w:sz w:val="30"/>
                <w:szCs w:val="30"/>
              </w:rPr>
              <w:t>2,67</w:t>
            </w:r>
            <w:r w:rsidR="00F1111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C8EC63" w14:textId="77777777" w:rsidR="00523E37" w:rsidRPr="003F5A8E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214272" w14:textId="60EB792C" w:rsidR="00523E37" w:rsidRPr="003F5A8E" w:rsidRDefault="00531575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A8E">
              <w:rPr>
                <w:rFonts w:asciiTheme="majorBidi" w:hAnsiTheme="majorBidi" w:cstheme="majorBidi"/>
                <w:sz w:val="30"/>
                <w:szCs w:val="30"/>
              </w:rPr>
              <w:t>83,</w:t>
            </w:r>
            <w:r w:rsidR="00814387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FE37A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FED6E6" w14:textId="77777777" w:rsidR="00523E37" w:rsidRPr="003F5A8E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7886FF6E" w14:textId="59C7D5C7" w:rsidR="00523E37" w:rsidRPr="003F5A8E" w:rsidRDefault="00531575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5A8E">
              <w:rPr>
                <w:rFonts w:asciiTheme="majorBidi" w:hAnsiTheme="majorBidi" w:cstheme="majorBidi"/>
                <w:sz w:val="30"/>
                <w:szCs w:val="30"/>
              </w:rPr>
              <w:t>86,0</w:t>
            </w:r>
            <w:r w:rsidR="005F457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1111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6E0222E8" w14:textId="77777777" w:rsidR="00523E37" w:rsidRPr="003F5A8E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63021989" w14:textId="77777777" w:rsidR="00523E37" w:rsidRPr="003F5A8E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A8E">
              <w:rPr>
                <w:rFonts w:asciiTheme="majorBidi" w:hAnsiTheme="majorBidi" w:cstheme="majorBidi"/>
                <w:sz w:val="30"/>
                <w:szCs w:val="30"/>
              </w:rPr>
              <w:t>3,312</w:t>
            </w:r>
          </w:p>
        </w:tc>
        <w:tc>
          <w:tcPr>
            <w:tcW w:w="237" w:type="dxa"/>
            <w:vAlign w:val="bottom"/>
          </w:tcPr>
          <w:p w14:paraId="629A9554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</w:tcPr>
          <w:p w14:paraId="5F5F9B52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79,544</w:t>
            </w:r>
          </w:p>
        </w:tc>
        <w:tc>
          <w:tcPr>
            <w:tcW w:w="236" w:type="dxa"/>
            <w:vAlign w:val="bottom"/>
          </w:tcPr>
          <w:p w14:paraId="71D67087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4AA7DFC8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82,856</w:t>
            </w:r>
          </w:p>
        </w:tc>
      </w:tr>
      <w:tr w:rsidR="00523E37" w:rsidRPr="007A3B7F" w14:paraId="500376D5" w14:textId="77777777" w:rsidTr="003F5A8E">
        <w:tc>
          <w:tcPr>
            <w:tcW w:w="1800" w:type="dxa"/>
          </w:tcPr>
          <w:p w14:paraId="434B3ACF" w14:textId="77777777" w:rsidR="00523E37" w:rsidRPr="00484E9F" w:rsidRDefault="00523E37" w:rsidP="00484E9F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1BF097" w14:textId="77EEEC3C" w:rsidR="00523E37" w:rsidRPr="003F5A8E" w:rsidRDefault="00934618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5A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</w:t>
            </w:r>
            <w:r w:rsidR="00FD4C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6,62</w:t>
            </w:r>
            <w:r w:rsidR="00F111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E99F15" w14:textId="77777777" w:rsidR="00523E37" w:rsidRPr="003F5A8E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88B461" w14:textId="27247E7E" w:rsidR="00523E37" w:rsidRPr="003F5A8E" w:rsidRDefault="00934618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5A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</w:t>
            </w:r>
            <w:r w:rsidR="00D704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="00FD4C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7CDF94" w14:textId="77777777" w:rsidR="00523E37" w:rsidRPr="003F5A8E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9A11CD" w14:textId="43861D64" w:rsidR="00523E37" w:rsidRPr="003F5A8E" w:rsidRDefault="00934618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5A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</w:t>
            </w:r>
            <w:r w:rsidR="00FD4C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</w:t>
            </w:r>
            <w:r w:rsidRPr="003F5A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D4C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</w:t>
            </w:r>
            <w:r w:rsidR="00F111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14:paraId="00A9A192" w14:textId="77777777" w:rsidR="00523E37" w:rsidRPr="003F5A8E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A80515" w14:textId="3725C0B5" w:rsidR="00523E37" w:rsidRPr="003F5A8E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5A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949,5</w:t>
            </w:r>
            <w:r w:rsidR="00F62F0B" w:rsidRPr="003F5A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3F5A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7" w:type="dxa"/>
            <w:vAlign w:val="bottom"/>
          </w:tcPr>
          <w:p w14:paraId="76D79C17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8C2329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79,544</w:t>
            </w:r>
          </w:p>
        </w:tc>
        <w:tc>
          <w:tcPr>
            <w:tcW w:w="236" w:type="dxa"/>
            <w:vAlign w:val="bottom"/>
          </w:tcPr>
          <w:p w14:paraId="432DBFC6" w14:textId="77777777" w:rsidR="00523E37" w:rsidRPr="007A3B7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DC4F19" w14:textId="77777777" w:rsidR="007A3B7F" w:rsidRPr="007A3B7F" w:rsidRDefault="007A3B7F" w:rsidP="007A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D22EDA3" w14:textId="16C39949" w:rsidR="00523E37" w:rsidRPr="007A3B7F" w:rsidRDefault="00523E37" w:rsidP="007A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 w:hanging="1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3B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1,029,096</w:t>
            </w:r>
          </w:p>
        </w:tc>
      </w:tr>
    </w:tbl>
    <w:p w14:paraId="2FF2A372" w14:textId="77777777" w:rsidR="00523E37" w:rsidRPr="00484E9F" w:rsidRDefault="00523E37" w:rsidP="00484E9F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236"/>
        <w:gridCol w:w="1024"/>
        <w:gridCol w:w="236"/>
        <w:gridCol w:w="934"/>
        <w:gridCol w:w="241"/>
        <w:gridCol w:w="1019"/>
        <w:gridCol w:w="242"/>
        <w:gridCol w:w="1018"/>
        <w:gridCol w:w="242"/>
        <w:gridCol w:w="1018"/>
      </w:tblGrid>
      <w:tr w:rsidR="00523E37" w:rsidRPr="00484E9F" w14:paraId="067B1C4E" w14:textId="77777777" w:rsidTr="006C7C32">
        <w:trPr>
          <w:tblHeader/>
        </w:trPr>
        <w:tc>
          <w:tcPr>
            <w:tcW w:w="1890" w:type="dxa"/>
          </w:tcPr>
          <w:p w14:paraId="0A750CA2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0" w:type="dxa"/>
            <w:gridSpan w:val="11"/>
          </w:tcPr>
          <w:p w14:paraId="47724984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484E9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484E9F"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ja-JP"/>
              </w:rPr>
              <w:t>เฉพาะกิจการ</w:t>
            </w:r>
          </w:p>
        </w:tc>
      </w:tr>
      <w:tr w:rsidR="00523E37" w:rsidRPr="00484E9F" w14:paraId="1EE95C0A" w14:textId="77777777" w:rsidTr="006C7C32">
        <w:trPr>
          <w:tblHeader/>
        </w:trPr>
        <w:tc>
          <w:tcPr>
            <w:tcW w:w="1890" w:type="dxa"/>
          </w:tcPr>
          <w:p w14:paraId="3BF99D86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5"/>
          </w:tcPr>
          <w:p w14:paraId="721CF891" w14:textId="2A104E1C" w:rsidR="00523E37" w:rsidRPr="00484E9F" w:rsidRDefault="002F46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</w:t>
            </w:r>
            <w:r w:rsidR="00115160" w:rsidRPr="00484E9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15160"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523E37" w:rsidRPr="00484E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1" w:type="dxa"/>
          </w:tcPr>
          <w:p w14:paraId="5C78B92D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39" w:type="dxa"/>
            <w:gridSpan w:val="5"/>
          </w:tcPr>
          <w:p w14:paraId="1E64DFC5" w14:textId="18AFFCC9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4E3A7D" w:rsidRPr="00484E9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E3A7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523E37" w:rsidRPr="00484E9F" w14:paraId="6B170849" w14:textId="77777777" w:rsidTr="006C7C32">
        <w:trPr>
          <w:tblHeader/>
        </w:trPr>
        <w:tc>
          <w:tcPr>
            <w:tcW w:w="1890" w:type="dxa"/>
          </w:tcPr>
          <w:p w14:paraId="797CAC71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F06FD3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28FEC666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10DFB3D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206C383E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2B65745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1" w:type="dxa"/>
            <w:vAlign w:val="center"/>
          </w:tcPr>
          <w:p w14:paraId="583EED79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01291B18" w14:textId="77777777" w:rsidR="00523E37" w:rsidRPr="00484E9F" w:rsidRDefault="00523E37" w:rsidP="007A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2" w:type="dxa"/>
            <w:vAlign w:val="bottom"/>
          </w:tcPr>
          <w:p w14:paraId="21011CEC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42BF3BDD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10" w:hanging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42" w:type="dxa"/>
            <w:vAlign w:val="bottom"/>
          </w:tcPr>
          <w:p w14:paraId="3D68601E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683C4459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523E37" w:rsidRPr="00484E9F" w14:paraId="25D51245" w14:textId="77777777" w:rsidTr="006C7C32">
        <w:trPr>
          <w:tblHeader/>
        </w:trPr>
        <w:tc>
          <w:tcPr>
            <w:tcW w:w="1890" w:type="dxa"/>
          </w:tcPr>
          <w:p w14:paraId="6DA5BF52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0" w:type="dxa"/>
            <w:gridSpan w:val="11"/>
            <w:vAlign w:val="bottom"/>
          </w:tcPr>
          <w:p w14:paraId="0AA98EB9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84E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ja-JP"/>
              </w:rPr>
              <w:t>พัน</w:t>
            </w:r>
            <w:r w:rsidRPr="00484E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23E37" w:rsidRPr="00484E9F" w14:paraId="618360F9" w14:textId="77777777" w:rsidTr="006C7C32">
        <w:tc>
          <w:tcPr>
            <w:tcW w:w="1890" w:type="dxa"/>
          </w:tcPr>
          <w:p w14:paraId="7A2AAA58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80" w:type="dxa"/>
            <w:vAlign w:val="bottom"/>
          </w:tcPr>
          <w:p w14:paraId="51D5E489" w14:textId="774F720A" w:rsidR="00523E37" w:rsidRPr="00484E9F" w:rsidRDefault="003808DD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6,200</w:t>
            </w:r>
          </w:p>
        </w:tc>
        <w:tc>
          <w:tcPr>
            <w:tcW w:w="236" w:type="dxa"/>
            <w:vAlign w:val="bottom"/>
          </w:tcPr>
          <w:p w14:paraId="15AD2B45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F61C531" w14:textId="3DD6DC93" w:rsidR="00523E37" w:rsidRPr="00484E9F" w:rsidRDefault="003808DD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4D6BB72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CE1EBAA" w14:textId="119CB813" w:rsidR="00523E37" w:rsidRPr="00484E9F" w:rsidRDefault="003808DD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6,200</w:t>
            </w:r>
          </w:p>
        </w:tc>
        <w:tc>
          <w:tcPr>
            <w:tcW w:w="241" w:type="dxa"/>
            <w:vAlign w:val="bottom"/>
          </w:tcPr>
          <w:p w14:paraId="121ABE24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26FD1557" w14:textId="77777777" w:rsidR="00523E37" w:rsidRPr="00484E9F" w:rsidRDefault="00523E37" w:rsidP="006C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  <w:tc>
          <w:tcPr>
            <w:tcW w:w="242" w:type="dxa"/>
            <w:vAlign w:val="bottom"/>
          </w:tcPr>
          <w:p w14:paraId="56286F2A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683D7FD0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1A5D3B70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05BDE83F" w14:textId="77777777" w:rsidR="00523E37" w:rsidRPr="00484E9F" w:rsidRDefault="00523E37" w:rsidP="00DA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</w:tr>
      <w:tr w:rsidR="00523E37" w:rsidRPr="00484E9F" w14:paraId="62CE71C7" w14:textId="77777777" w:rsidTr="006C7C32">
        <w:tc>
          <w:tcPr>
            <w:tcW w:w="1890" w:type="dxa"/>
          </w:tcPr>
          <w:p w14:paraId="082C111E" w14:textId="77777777" w:rsidR="00523E37" w:rsidRPr="00484E9F" w:rsidRDefault="00523E37" w:rsidP="00484E9F">
            <w:pPr>
              <w:pStyle w:val="ListParagraph"/>
              <w:spacing w:line="240" w:lineRule="auto"/>
              <w:ind w:left="0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  <w:r w:rsidRPr="00484E9F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vAlign w:val="bottom"/>
          </w:tcPr>
          <w:p w14:paraId="1D996B84" w14:textId="412843AF" w:rsidR="00523E37" w:rsidRPr="00484E9F" w:rsidRDefault="003808DD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893,761</w:t>
            </w:r>
          </w:p>
        </w:tc>
        <w:tc>
          <w:tcPr>
            <w:tcW w:w="236" w:type="dxa"/>
            <w:vAlign w:val="bottom"/>
          </w:tcPr>
          <w:p w14:paraId="21BE6299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FD9518A" w14:textId="40B96372" w:rsidR="00523E37" w:rsidRPr="00484E9F" w:rsidRDefault="003808DD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F19D952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DB315DA" w14:textId="727AE444" w:rsidR="00523E37" w:rsidRPr="00484E9F" w:rsidRDefault="003808DD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893,761</w:t>
            </w:r>
          </w:p>
        </w:tc>
        <w:tc>
          <w:tcPr>
            <w:tcW w:w="241" w:type="dxa"/>
            <w:vAlign w:val="bottom"/>
          </w:tcPr>
          <w:p w14:paraId="6A5A17CC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1D4FD184" w14:textId="77777777" w:rsidR="00523E37" w:rsidRPr="00484E9F" w:rsidRDefault="00523E37" w:rsidP="006C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792,677</w:t>
            </w:r>
          </w:p>
        </w:tc>
        <w:tc>
          <w:tcPr>
            <w:tcW w:w="242" w:type="dxa"/>
            <w:vAlign w:val="bottom"/>
          </w:tcPr>
          <w:p w14:paraId="1A2577B8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2A6E7B40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6B7B22EF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6DF81F1C" w14:textId="77777777" w:rsidR="00523E37" w:rsidRPr="00484E9F" w:rsidRDefault="00523E37" w:rsidP="006C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792,677</w:t>
            </w:r>
          </w:p>
        </w:tc>
      </w:tr>
      <w:tr w:rsidR="00523E37" w:rsidRPr="00484E9F" w14:paraId="60D71DA6" w14:textId="77777777" w:rsidTr="003F5A8E">
        <w:tc>
          <w:tcPr>
            <w:tcW w:w="1890" w:type="dxa"/>
          </w:tcPr>
          <w:p w14:paraId="24EFBBD5" w14:textId="77777777" w:rsidR="00523E37" w:rsidRPr="00484E9F" w:rsidRDefault="00523E37" w:rsidP="00484E9F">
            <w:pPr>
              <w:spacing w:line="240" w:lineRule="auto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484E9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059A5F" w14:textId="4C9EEDF6" w:rsidR="00523E37" w:rsidRPr="003F5A8E" w:rsidRDefault="005E1BB5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A8E">
              <w:rPr>
                <w:rFonts w:asciiTheme="majorBidi" w:hAnsiTheme="majorBidi" w:cstheme="majorBidi"/>
                <w:sz w:val="30"/>
                <w:szCs w:val="30"/>
              </w:rPr>
              <w:t>1,09</w:t>
            </w:r>
            <w:r w:rsidR="00E53C2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FFE6A3" w14:textId="77777777" w:rsidR="00523E37" w:rsidRPr="003F5A8E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D3FB08F" w14:textId="6C3C099F" w:rsidR="00523E37" w:rsidRPr="003F5A8E" w:rsidRDefault="005E1BB5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A8E">
              <w:rPr>
                <w:rFonts w:asciiTheme="majorBidi" w:hAnsiTheme="majorBidi" w:cstheme="majorBidi"/>
                <w:sz w:val="30"/>
                <w:szCs w:val="30"/>
              </w:rPr>
              <w:t>81,57</w:t>
            </w:r>
            <w:r w:rsidR="0062339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656ABE" w14:textId="77777777" w:rsidR="00523E37" w:rsidRPr="003F5A8E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0BCBA30" w14:textId="042BD20B" w:rsidR="00523E37" w:rsidRPr="003F5A8E" w:rsidRDefault="005E1BB5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A8E">
              <w:rPr>
                <w:rFonts w:asciiTheme="majorBidi" w:hAnsiTheme="majorBidi" w:cstheme="majorBidi"/>
                <w:sz w:val="30"/>
                <w:szCs w:val="30"/>
              </w:rPr>
              <w:t>82,66</w:t>
            </w:r>
            <w:r w:rsidR="007F7EA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1" w:type="dxa"/>
            <w:vAlign w:val="bottom"/>
          </w:tcPr>
          <w:p w14:paraId="233FA200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5B369651" w14:textId="77777777" w:rsidR="00523E37" w:rsidRPr="00484E9F" w:rsidRDefault="00523E37" w:rsidP="006C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1,388</w:t>
            </w:r>
          </w:p>
        </w:tc>
        <w:tc>
          <w:tcPr>
            <w:tcW w:w="242" w:type="dxa"/>
            <w:vAlign w:val="bottom"/>
          </w:tcPr>
          <w:p w14:paraId="583183BB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7E9782C2" w14:textId="77777777" w:rsidR="00523E37" w:rsidRPr="00484E9F" w:rsidRDefault="00523E37" w:rsidP="006C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80,730</w:t>
            </w:r>
          </w:p>
        </w:tc>
        <w:tc>
          <w:tcPr>
            <w:tcW w:w="242" w:type="dxa"/>
            <w:vAlign w:val="bottom"/>
          </w:tcPr>
          <w:p w14:paraId="158046EA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752D2AFD" w14:textId="77777777" w:rsidR="00523E37" w:rsidRPr="00484E9F" w:rsidRDefault="00523E37" w:rsidP="006C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82,118</w:t>
            </w:r>
          </w:p>
        </w:tc>
      </w:tr>
      <w:tr w:rsidR="00523E37" w:rsidRPr="00484E9F" w14:paraId="39B1A1C4" w14:textId="77777777" w:rsidTr="006C7C32">
        <w:tc>
          <w:tcPr>
            <w:tcW w:w="1890" w:type="dxa"/>
          </w:tcPr>
          <w:p w14:paraId="37995F51" w14:textId="77777777" w:rsidR="00523E37" w:rsidRPr="00484E9F" w:rsidRDefault="00523E37" w:rsidP="00484E9F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A837D" w14:textId="72463190" w:rsidR="00523E37" w:rsidRPr="00484E9F" w:rsidRDefault="00B15878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901,05</w:t>
            </w:r>
            <w:r w:rsidR="001717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6CC31CD0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353F91" w14:textId="7240EDDF" w:rsidR="00523E37" w:rsidRPr="00484E9F" w:rsidRDefault="00B15878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81,57</w:t>
            </w:r>
            <w:r w:rsidR="006233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D455A5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E68F15" w14:textId="60533B3D" w:rsidR="00523E37" w:rsidRPr="00484E9F" w:rsidRDefault="00B15878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982,62</w:t>
            </w:r>
            <w:r w:rsidR="007F7E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41" w:type="dxa"/>
            <w:vAlign w:val="bottom"/>
          </w:tcPr>
          <w:p w14:paraId="450BE0EF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11586" w14:textId="77777777" w:rsidR="00523E37" w:rsidRPr="006C7C32" w:rsidRDefault="00523E37" w:rsidP="006C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7C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794,696</w:t>
            </w:r>
          </w:p>
        </w:tc>
        <w:tc>
          <w:tcPr>
            <w:tcW w:w="242" w:type="dxa"/>
            <w:vAlign w:val="bottom"/>
          </w:tcPr>
          <w:p w14:paraId="5163BAAD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D6891" w14:textId="77777777" w:rsidR="00523E37" w:rsidRPr="00484E9F" w:rsidRDefault="00523E37" w:rsidP="006C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80,730</w:t>
            </w:r>
          </w:p>
        </w:tc>
        <w:tc>
          <w:tcPr>
            <w:tcW w:w="242" w:type="dxa"/>
            <w:vAlign w:val="bottom"/>
          </w:tcPr>
          <w:p w14:paraId="09A18E32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8D009" w14:textId="77777777" w:rsidR="00523E37" w:rsidRPr="00484E9F" w:rsidRDefault="00523E37" w:rsidP="006C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875,426</w:t>
            </w:r>
          </w:p>
        </w:tc>
      </w:tr>
    </w:tbl>
    <w:p w14:paraId="14E2F46C" w14:textId="77777777" w:rsidR="001B201F" w:rsidRDefault="001B201F" w:rsidP="00484E9F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6E97B464" w14:textId="0C0A56AA" w:rsidR="00523E37" w:rsidRPr="00484E9F" w:rsidRDefault="00523E37" w:rsidP="00484E9F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484E9F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Pr="00484E9F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115160" w:rsidRPr="00484E9F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0 </w:t>
      </w:r>
      <w:r w:rsidR="00115160" w:rsidRPr="00484E9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มิถุนายน </w:t>
      </w:r>
      <w:r w:rsidRPr="00484E9F">
        <w:rPr>
          <w:rFonts w:asciiTheme="majorBidi" w:hAnsiTheme="majorBidi" w:cstheme="majorBidi"/>
          <w:spacing w:val="-4"/>
          <w:sz w:val="30"/>
          <w:szCs w:val="30"/>
        </w:rPr>
        <w:t xml:space="preserve">2564 </w:t>
      </w:r>
      <w:r w:rsidRPr="00484E9F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กลุ่มบริษัทและบริษัทได้ใช้หลักทรัพย์เป็นหลักประกันเงินเบิกเกินบัญชี</w:t>
      </w:r>
      <w:r w:rsidRPr="00484E9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84E9F">
        <w:rPr>
          <w:rFonts w:asciiTheme="majorBidi" w:hAnsiTheme="majorBidi" w:cstheme="majorBidi"/>
          <w:spacing w:val="-4"/>
          <w:sz w:val="30"/>
          <w:szCs w:val="30"/>
          <w:cs/>
        </w:rPr>
        <w:t>เงินกู้ยืมระยะสั้นและเงินกู้ยืมระยะยาว</w:t>
      </w:r>
      <w:r w:rsidRPr="00484E9F">
        <w:rPr>
          <w:rFonts w:asciiTheme="majorBidi" w:hAnsiTheme="majorBidi" w:cstheme="majorBidi"/>
          <w:sz w:val="30"/>
          <w:szCs w:val="30"/>
          <w:cs/>
        </w:rPr>
        <w:t>จากสถาบันการเงินของบริษัท ดังนี้</w:t>
      </w:r>
    </w:p>
    <w:p w14:paraId="4CF05883" w14:textId="77777777" w:rsidR="00523E37" w:rsidRPr="00484E9F" w:rsidRDefault="00523E37" w:rsidP="00484E9F">
      <w:pPr>
        <w:pStyle w:val="block"/>
        <w:spacing w:after="0" w:line="240" w:lineRule="auto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1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24"/>
        <w:gridCol w:w="270"/>
        <w:gridCol w:w="1080"/>
        <w:gridCol w:w="270"/>
        <w:gridCol w:w="990"/>
        <w:gridCol w:w="270"/>
        <w:gridCol w:w="1080"/>
      </w:tblGrid>
      <w:tr w:rsidR="00523E37" w:rsidRPr="00484E9F" w14:paraId="007B3BED" w14:textId="77777777" w:rsidTr="006C085B">
        <w:trPr>
          <w:tblHeader/>
        </w:trPr>
        <w:tc>
          <w:tcPr>
            <w:tcW w:w="4140" w:type="dxa"/>
          </w:tcPr>
          <w:p w14:paraId="3B8080EB" w14:textId="77777777" w:rsidR="00523E37" w:rsidRPr="00484E9F" w:rsidRDefault="00523E37" w:rsidP="00DA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2374" w:type="dxa"/>
            <w:gridSpan w:val="3"/>
          </w:tcPr>
          <w:p w14:paraId="4BDE7D5B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17BD890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72FD13E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23E37" w:rsidRPr="00484E9F" w14:paraId="67F526AE" w14:textId="77777777" w:rsidTr="006C085B">
        <w:trPr>
          <w:trHeight w:val="380"/>
          <w:tblHeader/>
        </w:trPr>
        <w:tc>
          <w:tcPr>
            <w:tcW w:w="4140" w:type="dxa"/>
          </w:tcPr>
          <w:p w14:paraId="12B6A514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03E7A9AA" w14:textId="61A5D5B6" w:rsidR="00523E37" w:rsidRPr="00484E9F" w:rsidRDefault="00115160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6964A2FA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CD4C90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62FF1C82" w14:textId="77777777" w:rsidR="00523E37" w:rsidRPr="00484E9F" w:rsidRDefault="00523E37" w:rsidP="00484E9F">
            <w:pPr>
              <w:pStyle w:val="3"/>
              <w:tabs>
                <w:tab w:val="clear" w:pos="360"/>
                <w:tab w:val="clear" w:pos="720"/>
              </w:tabs>
              <w:ind w:left="-108" w:right="-108" w:firstLine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FF58C27" w14:textId="5D43B682" w:rsidR="00523E37" w:rsidRPr="00484E9F" w:rsidRDefault="00115160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3A0EA7B5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44A830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23E37" w:rsidRPr="00484E9F" w14:paraId="009F2BF4" w14:textId="77777777" w:rsidTr="006C085B">
        <w:trPr>
          <w:trHeight w:val="380"/>
          <w:tblHeader/>
        </w:trPr>
        <w:tc>
          <w:tcPr>
            <w:tcW w:w="4140" w:type="dxa"/>
          </w:tcPr>
          <w:p w14:paraId="42D9DAF8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3AB23C4D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2C03880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44813D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484E9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61EA280" w14:textId="77777777" w:rsidR="00523E37" w:rsidRPr="00484E9F" w:rsidRDefault="00523E37" w:rsidP="00484E9F">
            <w:pPr>
              <w:pStyle w:val="3"/>
              <w:tabs>
                <w:tab w:val="clear" w:pos="360"/>
                <w:tab w:val="clear" w:pos="720"/>
              </w:tabs>
              <w:ind w:left="-108" w:right="-108" w:firstLine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04D0230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559B564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90A1E3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484E9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523E37" w:rsidRPr="00484E9F" w14:paraId="1D82FF97" w14:textId="77777777" w:rsidTr="006C085B">
        <w:trPr>
          <w:tblHeader/>
        </w:trPr>
        <w:tc>
          <w:tcPr>
            <w:tcW w:w="4140" w:type="dxa"/>
          </w:tcPr>
          <w:p w14:paraId="7565E2BD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84" w:type="dxa"/>
            <w:gridSpan w:val="7"/>
          </w:tcPr>
          <w:p w14:paraId="60B86837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23E37" w:rsidRPr="00484E9F" w14:paraId="77681F6F" w14:textId="77777777" w:rsidTr="006C085B">
        <w:tc>
          <w:tcPr>
            <w:tcW w:w="4140" w:type="dxa"/>
          </w:tcPr>
          <w:p w14:paraId="45941620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744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เงินฝากประจำและเงินฝากออมทรัพย์</w:t>
            </w:r>
            <w:r w:rsidRPr="00484E9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ab/>
            </w:r>
          </w:p>
        </w:tc>
        <w:tc>
          <w:tcPr>
            <w:tcW w:w="1024" w:type="dxa"/>
            <w:shd w:val="clear" w:color="auto" w:fill="auto"/>
          </w:tcPr>
          <w:p w14:paraId="5D21B465" w14:textId="1DC6C1C8" w:rsidR="00523E37" w:rsidRPr="00484E9F" w:rsidRDefault="002F5109" w:rsidP="00484E9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711280AC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DF3B98" w14:textId="77777777" w:rsidR="00523E37" w:rsidRPr="00484E9F" w:rsidRDefault="00523E37" w:rsidP="00484E9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27FE32D4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DF0A530" w14:textId="6FA440FB" w:rsidR="00523E37" w:rsidRPr="00484E9F" w:rsidRDefault="002F5109" w:rsidP="00484E9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73FE08C9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A40BDD" w14:textId="77777777" w:rsidR="00523E37" w:rsidRPr="00484E9F" w:rsidRDefault="00523E37" w:rsidP="00484E9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</w:tr>
      <w:tr w:rsidR="00523E37" w:rsidRPr="00484E9F" w14:paraId="0DD4104A" w14:textId="77777777" w:rsidTr="00BC56BE">
        <w:tc>
          <w:tcPr>
            <w:tcW w:w="4140" w:type="dxa"/>
          </w:tcPr>
          <w:p w14:paraId="708AD2CB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ที่ดิน</w:t>
            </w:r>
            <w:r w:rsidRPr="00484E9F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484E9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อาคาร ส่วนปรับปรุงที่ดิน</w:t>
            </w:r>
          </w:p>
          <w:p w14:paraId="18C59E20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  เครื่องจักรและอุปกรณ์</w:t>
            </w:r>
          </w:p>
        </w:tc>
        <w:tc>
          <w:tcPr>
            <w:tcW w:w="1024" w:type="dxa"/>
            <w:shd w:val="clear" w:color="auto" w:fill="auto"/>
          </w:tcPr>
          <w:p w14:paraId="04C9827F" w14:textId="77777777" w:rsidR="002F5109" w:rsidRPr="00BC56BE" w:rsidRDefault="002F5109" w:rsidP="00484E9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43D264F" w14:textId="0985E250" w:rsidR="00523E37" w:rsidRPr="00BC56BE" w:rsidRDefault="00CC7974" w:rsidP="00484E9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5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</w:t>
            </w:r>
            <w:r w:rsidR="00750B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78F36AC1" w14:textId="77777777" w:rsidR="00523E37" w:rsidRPr="00BC56BE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5367F3" w14:textId="77777777" w:rsidR="00523E37" w:rsidRPr="00BC56BE" w:rsidRDefault="00523E37" w:rsidP="00484E9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3C7963D" w14:textId="77777777" w:rsidR="00523E37" w:rsidRPr="00BC56BE" w:rsidRDefault="00523E37" w:rsidP="00484E9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5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711</w:t>
            </w:r>
          </w:p>
        </w:tc>
        <w:tc>
          <w:tcPr>
            <w:tcW w:w="270" w:type="dxa"/>
            <w:shd w:val="clear" w:color="auto" w:fill="auto"/>
          </w:tcPr>
          <w:p w14:paraId="4ADB8E82" w14:textId="77777777" w:rsidR="00523E37" w:rsidRPr="00BC56BE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5DDEF6" w14:textId="77777777" w:rsidR="002F5109" w:rsidRPr="00BC56BE" w:rsidRDefault="002F5109" w:rsidP="00484E9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0AAD39D" w14:textId="392E4C56" w:rsidR="00523E37" w:rsidRPr="00BC56BE" w:rsidRDefault="00CC7974" w:rsidP="00484E9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5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428</w:t>
            </w:r>
          </w:p>
        </w:tc>
        <w:tc>
          <w:tcPr>
            <w:tcW w:w="270" w:type="dxa"/>
          </w:tcPr>
          <w:p w14:paraId="0484DD78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30F73E" w14:textId="77777777" w:rsidR="00523E37" w:rsidRPr="00484E9F" w:rsidRDefault="00523E37" w:rsidP="00484E9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989FDA3" w14:textId="77777777" w:rsidR="00523E37" w:rsidRPr="00484E9F" w:rsidRDefault="00523E37" w:rsidP="00484E9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432</w:t>
            </w:r>
          </w:p>
        </w:tc>
      </w:tr>
      <w:tr w:rsidR="00523E37" w:rsidRPr="00484E9F" w14:paraId="18604302" w14:textId="77777777" w:rsidTr="006C085B">
        <w:tc>
          <w:tcPr>
            <w:tcW w:w="4140" w:type="dxa"/>
          </w:tcPr>
          <w:p w14:paraId="1B819198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และส่วนปรับปรุงที่ดินที่แสดง</w:t>
            </w:r>
          </w:p>
          <w:p w14:paraId="54BB3C39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อยู่ภายใต้อสังหาริมทรัพย์เพื่อการลงทุน</w:t>
            </w:r>
          </w:p>
        </w:tc>
        <w:tc>
          <w:tcPr>
            <w:tcW w:w="1024" w:type="dxa"/>
          </w:tcPr>
          <w:p w14:paraId="7DA8F368" w14:textId="77777777" w:rsidR="00EF0561" w:rsidRDefault="00EF0561" w:rsidP="00484E9F">
            <w:pPr>
              <w:pStyle w:val="3"/>
              <w:tabs>
                <w:tab w:val="clear" w:pos="360"/>
                <w:tab w:val="clear" w:pos="720"/>
                <w:tab w:val="decimal" w:pos="785"/>
              </w:tabs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  <w:p w14:paraId="284077AD" w14:textId="154E7346" w:rsidR="00523E37" w:rsidRPr="00484E9F" w:rsidRDefault="00EF0561" w:rsidP="00484E9F">
            <w:pPr>
              <w:pStyle w:val="3"/>
              <w:tabs>
                <w:tab w:val="clear" w:pos="360"/>
                <w:tab w:val="clear" w:pos="720"/>
                <w:tab w:val="decimal" w:pos="785"/>
              </w:tabs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  <w:r w:rsidRPr="00EF05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4C3BE9A2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7ED820" w14:textId="77777777" w:rsidR="00523E37" w:rsidRPr="00484E9F" w:rsidRDefault="00523E37" w:rsidP="00484E9F">
            <w:pPr>
              <w:pStyle w:val="3"/>
              <w:tabs>
                <w:tab w:val="clear" w:pos="360"/>
                <w:tab w:val="clear" w:pos="720"/>
                <w:tab w:val="decimal" w:pos="630"/>
              </w:tabs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  <w:p w14:paraId="6A360928" w14:textId="7B57F764" w:rsidR="00523E37" w:rsidRPr="00484E9F" w:rsidRDefault="00BD7CC6" w:rsidP="00484E9F">
            <w:pPr>
              <w:pStyle w:val="3"/>
              <w:tabs>
                <w:tab w:val="clear" w:pos="360"/>
                <w:tab w:val="clear" w:pos="720"/>
                <w:tab w:val="decimal" w:pos="85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60A32F3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41CA8BD" w14:textId="77777777" w:rsidR="00EF0561" w:rsidRDefault="00EF0561" w:rsidP="00484E9F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  <w:p w14:paraId="0F8CDFFA" w14:textId="2BD0A005" w:rsidR="00523E37" w:rsidRPr="00484E9F" w:rsidRDefault="00EF0561" w:rsidP="00484E9F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EF05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71B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8941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2A7940DB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B9CC88" w14:textId="77777777" w:rsidR="00523E37" w:rsidRPr="00484E9F" w:rsidRDefault="00523E37" w:rsidP="00484E9F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  <w:p w14:paraId="5AE82F02" w14:textId="77777777" w:rsidR="00523E37" w:rsidRPr="00484E9F" w:rsidRDefault="00523E37" w:rsidP="00484E9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159</w:t>
            </w:r>
          </w:p>
        </w:tc>
      </w:tr>
    </w:tbl>
    <w:p w14:paraId="3FF7710E" w14:textId="77777777" w:rsidR="00523E37" w:rsidRPr="00484E9F" w:rsidRDefault="00523E37" w:rsidP="00484E9F">
      <w:pPr>
        <w:pStyle w:val="block"/>
        <w:spacing w:after="0" w:line="240" w:lineRule="auto"/>
        <w:rPr>
          <w:rFonts w:asciiTheme="majorBidi" w:hAnsiTheme="majorBidi" w:cstheme="majorBidi"/>
          <w:spacing w:val="-4"/>
          <w:sz w:val="30"/>
          <w:szCs w:val="30"/>
        </w:rPr>
      </w:pPr>
    </w:p>
    <w:p w14:paraId="12B8EAF3" w14:textId="77777777" w:rsidR="00523E37" w:rsidRPr="00484E9F" w:rsidRDefault="00523E37" w:rsidP="00484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84E9F">
        <w:rPr>
          <w:rFonts w:asciiTheme="majorBidi" w:hAnsiTheme="majorBidi" w:cstheme="majorBidi"/>
          <w:sz w:val="30"/>
          <w:szCs w:val="30"/>
          <w:cs/>
        </w:rPr>
        <w:t xml:space="preserve">เงินกู้ยืมระยะยาวบางส่วนดังกล่าวข้างต้นมีข้อจำกัดบางประการเกี่ยวกับการรวมกิจการ การจำหน่ายทรัพย์สิน และการดำรงอัตราส่วนทางการเงินตามที่กำหนด </w:t>
      </w:r>
    </w:p>
    <w:p w14:paraId="5B1A1CFB" w14:textId="77777777" w:rsidR="00523E37" w:rsidRPr="00484E9F" w:rsidRDefault="00523E37" w:rsidP="00484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08" w:type="dxa"/>
        <w:tblInd w:w="450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2340"/>
        <w:gridCol w:w="1081"/>
        <w:gridCol w:w="140"/>
        <w:gridCol w:w="813"/>
        <w:gridCol w:w="142"/>
        <w:gridCol w:w="1121"/>
        <w:gridCol w:w="136"/>
        <w:gridCol w:w="1085"/>
        <w:gridCol w:w="139"/>
        <w:gridCol w:w="851"/>
        <w:gridCol w:w="138"/>
        <w:gridCol w:w="1122"/>
      </w:tblGrid>
      <w:tr w:rsidR="00523E37" w:rsidRPr="00484E9F" w14:paraId="448A0ADE" w14:textId="77777777" w:rsidTr="00B636AE">
        <w:trPr>
          <w:tblHeader/>
        </w:trPr>
        <w:tc>
          <w:tcPr>
            <w:tcW w:w="2340" w:type="dxa"/>
          </w:tcPr>
          <w:p w14:paraId="13D6A593" w14:textId="77777777" w:rsidR="00523E37" w:rsidRPr="00484E9F" w:rsidRDefault="00523E37" w:rsidP="00265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  <w:r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768" w:type="dxa"/>
            <w:gridSpan w:val="11"/>
          </w:tcPr>
          <w:p w14:paraId="2C9AAA75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523E37" w:rsidRPr="00484E9F" w14:paraId="1635DF2E" w14:textId="77777777" w:rsidTr="00B636AE">
        <w:trPr>
          <w:tblHeader/>
        </w:trPr>
        <w:tc>
          <w:tcPr>
            <w:tcW w:w="2340" w:type="dxa"/>
          </w:tcPr>
          <w:p w14:paraId="7ECFC19C" w14:textId="77777777" w:rsidR="00523E37" w:rsidRPr="00484E9F" w:rsidRDefault="00523E37" w:rsidP="00265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 w:firstLine="27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329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3436B25" w14:textId="33A5E3FD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  <w:r w:rsidR="00115160" w:rsidRPr="00484E9F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115160"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484E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  <w:tc>
          <w:tcPr>
            <w:tcW w:w="136" w:type="dxa"/>
            <w:shd w:val="clear" w:color="auto" w:fill="auto"/>
          </w:tcPr>
          <w:p w14:paraId="4C722C74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33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32038F5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484E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2563</w:t>
            </w:r>
          </w:p>
        </w:tc>
      </w:tr>
      <w:tr w:rsidR="00523E37" w:rsidRPr="00484E9F" w14:paraId="3B0F5A1F" w14:textId="77777777" w:rsidTr="00B636AE">
        <w:trPr>
          <w:trHeight w:val="432"/>
          <w:tblHeader/>
        </w:trPr>
        <w:tc>
          <w:tcPr>
            <w:tcW w:w="2340" w:type="dxa"/>
            <w:shd w:val="clear" w:color="auto" w:fill="auto"/>
          </w:tcPr>
          <w:p w14:paraId="2BBFA8D3" w14:textId="77777777" w:rsidR="00523E37" w:rsidRPr="00484E9F" w:rsidRDefault="00523E37" w:rsidP="00265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7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2BC7A92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มูลค่าอนาคตของจำนวน</w:t>
            </w:r>
          </w:p>
          <w:p w14:paraId="43B71DAA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เงินขั้นต่ำที่ต้องจ่าย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2F9C884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238E4DEA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54FDB4F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039D1C40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3D517FB8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9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7A9D7FB8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739B9CC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42" w:firstLine="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C9975A4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642E6B3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F993DDD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74E72325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623C36CE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523E37" w:rsidRPr="00484E9F" w14:paraId="1D7E7E4F" w14:textId="77777777" w:rsidTr="00B636AE">
        <w:trPr>
          <w:tblHeader/>
        </w:trPr>
        <w:tc>
          <w:tcPr>
            <w:tcW w:w="2340" w:type="dxa"/>
          </w:tcPr>
          <w:p w14:paraId="57013692" w14:textId="77777777" w:rsidR="00523E37" w:rsidRPr="00484E9F" w:rsidRDefault="00523E37" w:rsidP="00265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8" w:type="dxa"/>
            <w:gridSpan w:val="11"/>
          </w:tcPr>
          <w:p w14:paraId="64975AAD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3E37" w:rsidRPr="00484E9F" w14:paraId="613B6A12" w14:textId="77777777" w:rsidTr="00B636AE">
        <w:tc>
          <w:tcPr>
            <w:tcW w:w="2340" w:type="dxa"/>
          </w:tcPr>
          <w:p w14:paraId="18C05FEA" w14:textId="77777777" w:rsidR="00523E37" w:rsidRPr="00484E9F" w:rsidRDefault="00523E37" w:rsidP="00265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27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484E9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84E9F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1 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272C44DD" w14:textId="67FA33DC" w:rsidR="00523E37" w:rsidRPr="00484E9F" w:rsidRDefault="00D76DB4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46,17</w:t>
            </w:r>
            <w:r w:rsidR="00FC38D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85A963E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642BF0F" w14:textId="48A78653" w:rsidR="00523E37" w:rsidRPr="00484E9F" w:rsidRDefault="00D76DB4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</w:t>
            </w:r>
            <w:r w:rsidR="001E34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982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9A889EC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1C01D17" w14:textId="6AF77B15" w:rsidR="00523E37" w:rsidRPr="00484E9F" w:rsidRDefault="00D76DB4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</w:t>
            </w:r>
            <w:r w:rsidR="001E34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FC38D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5228ED05" w14:textId="77777777" w:rsidR="00523E37" w:rsidRPr="00484E9F" w:rsidRDefault="00523E37" w:rsidP="00484E9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719C7B7" w14:textId="77777777" w:rsidR="00523E37" w:rsidRPr="00484E9F" w:rsidRDefault="00523E37" w:rsidP="0001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45,201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30F645E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08A1610" w14:textId="40B82D0F" w:rsidR="00523E37" w:rsidRPr="00484E9F" w:rsidRDefault="00523E37" w:rsidP="009E3556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343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3,001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4C7D01DC" w14:textId="77777777" w:rsidR="00523E37" w:rsidRPr="00484E9F" w:rsidRDefault="00523E37" w:rsidP="00484E9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vAlign w:val="bottom"/>
          </w:tcPr>
          <w:p w14:paraId="72BD3F89" w14:textId="77777777" w:rsidR="00523E37" w:rsidRPr="00484E9F" w:rsidRDefault="00523E37" w:rsidP="0001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42,200</w:t>
            </w:r>
          </w:p>
        </w:tc>
      </w:tr>
      <w:tr w:rsidR="00523E37" w:rsidRPr="00484E9F" w14:paraId="31352073" w14:textId="77777777" w:rsidTr="00B636AE">
        <w:tc>
          <w:tcPr>
            <w:tcW w:w="2340" w:type="dxa"/>
          </w:tcPr>
          <w:p w14:paraId="3F6125C2" w14:textId="26A07EB5" w:rsidR="00523E37" w:rsidRPr="00484E9F" w:rsidRDefault="009D5C43" w:rsidP="00265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</w:t>
            </w:r>
            <w:r w:rsidR="00523E37" w:rsidRPr="00484E9F">
              <w:rPr>
                <w:rFonts w:asciiTheme="majorBidi" w:hAnsiTheme="majorBidi" w:cstheme="majorBidi"/>
                <w:sz w:val="30"/>
                <w:szCs w:val="30"/>
              </w:rPr>
              <w:t xml:space="preserve"> - 5 </w:t>
            </w:r>
            <w:r w:rsidR="00523E37" w:rsidRPr="00484E9F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ปี</w:t>
            </w:r>
            <w:r w:rsidR="00523E37" w:rsidRPr="00484E9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0CF24890" w14:textId="0454AEAB" w:rsidR="00523E37" w:rsidRPr="00484E9F" w:rsidRDefault="00D76DB4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44,176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5D681EC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1430AC2" w14:textId="5DD8F3B8" w:rsidR="00523E37" w:rsidRPr="00484E9F" w:rsidRDefault="00D76DB4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1E34D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E34D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4008E05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74550B9D" w14:textId="3C5B1DC2" w:rsidR="00523E37" w:rsidRPr="00484E9F" w:rsidRDefault="00D76DB4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42,8</w:t>
            </w:r>
            <w:r w:rsidR="001E34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55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7DAB6FE8" w14:textId="77777777" w:rsidR="00523E37" w:rsidRPr="00484E9F" w:rsidRDefault="00523E37" w:rsidP="00484E9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4F10A72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41,750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E2A984C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3217020" w14:textId="2C227390" w:rsidR="00523E37" w:rsidRPr="00484E9F" w:rsidRDefault="00523E37" w:rsidP="00484E9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1,094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14D777A2" w14:textId="77777777" w:rsidR="00523E37" w:rsidRPr="00484E9F" w:rsidRDefault="00523E37" w:rsidP="00484E9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29154CEE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40,656</w:t>
            </w:r>
          </w:p>
        </w:tc>
      </w:tr>
      <w:tr w:rsidR="00523E37" w:rsidRPr="00484E9F" w14:paraId="33FDA536" w14:textId="77777777" w:rsidTr="00B636AE">
        <w:tc>
          <w:tcPr>
            <w:tcW w:w="2340" w:type="dxa"/>
          </w:tcPr>
          <w:p w14:paraId="5E2ABB62" w14:textId="77777777" w:rsidR="00523E37" w:rsidRPr="00484E9F" w:rsidRDefault="00523E37" w:rsidP="00265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63961D" w14:textId="68DF739A" w:rsidR="00523E37" w:rsidRPr="00484E9F" w:rsidRDefault="00D76DB4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90,3</w:t>
            </w:r>
            <w:r w:rsidR="00FC38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50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F82A583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14574D" w14:textId="670AC451" w:rsidR="00523E37" w:rsidRPr="00484E9F" w:rsidRDefault="00D1026C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</w:t>
            </w:r>
            <w:r w:rsidR="00D76D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165EE1B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6C4013" w14:textId="4B08D3C0" w:rsidR="00523E37" w:rsidRPr="00484E9F" w:rsidRDefault="00D76DB4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86,0</w:t>
            </w:r>
            <w:r w:rsidR="00D102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FC3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59E2F091" w14:textId="77777777" w:rsidR="00523E37" w:rsidRPr="00484E9F" w:rsidRDefault="00523E37" w:rsidP="00484E9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33E3E8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86,951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BBB3770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4A9CC6" w14:textId="72CFE21D" w:rsidR="00523E37" w:rsidRPr="00484E9F" w:rsidRDefault="00523E37" w:rsidP="00484E9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4,095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116D5703" w14:textId="77777777" w:rsidR="00523E37" w:rsidRPr="00484E9F" w:rsidRDefault="00523E37" w:rsidP="00484E9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AFC3F7" w14:textId="77777777" w:rsidR="00523E37" w:rsidRPr="009E3556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E35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82,856</w:t>
            </w:r>
          </w:p>
        </w:tc>
      </w:tr>
    </w:tbl>
    <w:p w14:paraId="24B7D13A" w14:textId="77777777" w:rsidR="00523E37" w:rsidRPr="00DA5168" w:rsidRDefault="00523E37" w:rsidP="00484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56" w:type="dxa"/>
        <w:tblInd w:w="450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2340"/>
        <w:gridCol w:w="1075"/>
        <w:gridCol w:w="140"/>
        <w:gridCol w:w="804"/>
        <w:gridCol w:w="142"/>
        <w:gridCol w:w="1119"/>
        <w:gridCol w:w="136"/>
        <w:gridCol w:w="1129"/>
        <w:gridCol w:w="139"/>
        <w:gridCol w:w="854"/>
        <w:gridCol w:w="139"/>
        <w:gridCol w:w="1128"/>
        <w:gridCol w:w="11"/>
      </w:tblGrid>
      <w:tr w:rsidR="00523E37" w:rsidRPr="00484E9F" w14:paraId="628F013F" w14:textId="77777777" w:rsidTr="00B636AE">
        <w:trPr>
          <w:tblHeader/>
        </w:trPr>
        <w:tc>
          <w:tcPr>
            <w:tcW w:w="2340" w:type="dxa"/>
          </w:tcPr>
          <w:p w14:paraId="3AE251EC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6816" w:type="dxa"/>
            <w:gridSpan w:val="12"/>
          </w:tcPr>
          <w:p w14:paraId="176D98E3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23E37" w:rsidRPr="00484E9F" w14:paraId="2EFC5274" w14:textId="77777777" w:rsidTr="00B636AE">
        <w:trPr>
          <w:gridAfter w:val="1"/>
          <w:wAfter w:w="11" w:type="dxa"/>
          <w:tblHeader/>
        </w:trPr>
        <w:tc>
          <w:tcPr>
            <w:tcW w:w="2340" w:type="dxa"/>
          </w:tcPr>
          <w:p w14:paraId="232FC45A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A8C6AD6" w14:textId="71AEA645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  <w:r w:rsidR="00115160" w:rsidRPr="00484E9F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115160"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484E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  <w:tc>
          <w:tcPr>
            <w:tcW w:w="136" w:type="dxa"/>
            <w:shd w:val="clear" w:color="auto" w:fill="auto"/>
          </w:tcPr>
          <w:p w14:paraId="77EB9225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38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3527FC4" w14:textId="25DFA8FF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="00DA5168" w:rsidRPr="00484E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2563</w:t>
            </w:r>
          </w:p>
        </w:tc>
      </w:tr>
      <w:tr w:rsidR="00523E37" w:rsidRPr="00484E9F" w14:paraId="53FA3C17" w14:textId="77777777" w:rsidTr="00B636AE">
        <w:trPr>
          <w:trHeight w:val="1324"/>
          <w:tblHeader/>
        </w:trPr>
        <w:tc>
          <w:tcPr>
            <w:tcW w:w="2340" w:type="dxa"/>
            <w:shd w:val="clear" w:color="auto" w:fill="auto"/>
          </w:tcPr>
          <w:p w14:paraId="20F3F439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7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49ECFE81" w14:textId="77777777" w:rsidR="00523E37" w:rsidRPr="00484E9F" w:rsidRDefault="00523E37" w:rsidP="007E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23EC85DD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4" w:type="dxa"/>
            <w:shd w:val="clear" w:color="auto" w:fill="auto"/>
            <w:vAlign w:val="bottom"/>
          </w:tcPr>
          <w:p w14:paraId="43D83172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7EDCB2A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5897E18C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2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5B4A926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0ECA0939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77D09131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7" w:right="-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75EFB91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31E59968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503AF94E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017B0CF7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68AD1B39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523E37" w:rsidRPr="00484E9F" w14:paraId="5ECA9DB8" w14:textId="77777777" w:rsidTr="00B636AE">
        <w:trPr>
          <w:trHeight w:val="281"/>
          <w:tblHeader/>
        </w:trPr>
        <w:tc>
          <w:tcPr>
            <w:tcW w:w="2340" w:type="dxa"/>
          </w:tcPr>
          <w:p w14:paraId="41E01041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6" w:type="dxa"/>
            <w:gridSpan w:val="12"/>
          </w:tcPr>
          <w:p w14:paraId="4BDC558B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3E37" w:rsidRPr="00484E9F" w14:paraId="61D40311" w14:textId="77777777" w:rsidTr="00B636AE">
        <w:tc>
          <w:tcPr>
            <w:tcW w:w="2340" w:type="dxa"/>
          </w:tcPr>
          <w:p w14:paraId="1E118F16" w14:textId="77777777" w:rsidR="00523E37" w:rsidRPr="00484E9F" w:rsidRDefault="00523E37" w:rsidP="00265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27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484E9F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22AB0068" w14:textId="2917193C" w:rsidR="00523E37" w:rsidRPr="00484E9F" w:rsidRDefault="00D76DB4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44,43</w:t>
            </w:r>
            <w:r w:rsidR="00E21C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53B5F37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04" w:type="dxa"/>
            <w:shd w:val="clear" w:color="auto" w:fill="auto"/>
            <w:vAlign w:val="bottom"/>
          </w:tcPr>
          <w:p w14:paraId="21C074C2" w14:textId="03372D7D" w:rsidR="00523E37" w:rsidRPr="00484E9F" w:rsidRDefault="00D76DB4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343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2,758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F4BFDA8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514F054D" w14:textId="07E257FC" w:rsidR="00523E37" w:rsidRPr="00484E9F" w:rsidRDefault="00D76DB4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41,67</w:t>
            </w:r>
            <w:r w:rsidR="00E21C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5F8B2AC5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78F4B290" w14:textId="77777777" w:rsidR="00523E37" w:rsidRPr="00484E9F" w:rsidRDefault="00523E37" w:rsidP="009E3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44,379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5E7326D6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02A5C892" w14:textId="70CE2893" w:rsidR="00523E37" w:rsidRPr="00484E9F" w:rsidRDefault="00523E37" w:rsidP="00484E9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343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2,855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D0C40F0" w14:textId="77777777" w:rsidR="00523E37" w:rsidRPr="00484E9F" w:rsidRDefault="00523E37" w:rsidP="00484E9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343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gridSpan w:val="2"/>
            <w:vAlign w:val="bottom"/>
          </w:tcPr>
          <w:p w14:paraId="4A23FDFF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41,524</w:t>
            </w:r>
          </w:p>
        </w:tc>
      </w:tr>
      <w:tr w:rsidR="00523E37" w:rsidRPr="00484E9F" w14:paraId="47591E6A" w14:textId="77777777" w:rsidTr="00B636AE">
        <w:tc>
          <w:tcPr>
            <w:tcW w:w="2340" w:type="dxa"/>
          </w:tcPr>
          <w:p w14:paraId="1D867E71" w14:textId="77777777" w:rsidR="00523E37" w:rsidRPr="00484E9F" w:rsidRDefault="00523E37" w:rsidP="00265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484E9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D71AB" w14:textId="2AB05770" w:rsidR="00523E37" w:rsidRPr="00484E9F" w:rsidRDefault="00D76DB4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42,186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57EE84F0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EC087" w14:textId="76D8D73E" w:rsidR="00523E37" w:rsidRPr="00484E9F" w:rsidRDefault="00D76DB4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343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1,194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7DCF6F9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B9914" w14:textId="571C794C" w:rsidR="00523E37" w:rsidRPr="00484E9F" w:rsidRDefault="00D76DB4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40,992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192C8051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3540E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41,616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0FC7281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19B67" w14:textId="7991FE1A" w:rsidR="00523E37" w:rsidRPr="00484E9F" w:rsidRDefault="00523E37" w:rsidP="00484E9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343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1,022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1737E68" w14:textId="77777777" w:rsidR="00523E37" w:rsidRPr="00484E9F" w:rsidRDefault="00523E37" w:rsidP="00484E9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343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gridSpan w:val="2"/>
            <w:tcBorders>
              <w:bottom w:val="single" w:sz="4" w:space="0" w:color="auto"/>
            </w:tcBorders>
            <w:vAlign w:val="bottom"/>
          </w:tcPr>
          <w:p w14:paraId="36C53A44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40,594</w:t>
            </w:r>
          </w:p>
        </w:tc>
      </w:tr>
      <w:tr w:rsidR="00523E37" w:rsidRPr="00484E9F" w14:paraId="581312A6" w14:textId="77777777" w:rsidTr="00B636AE">
        <w:tc>
          <w:tcPr>
            <w:tcW w:w="2340" w:type="dxa"/>
          </w:tcPr>
          <w:p w14:paraId="40F0AEEF" w14:textId="77777777" w:rsidR="00523E37" w:rsidRPr="002657BE" w:rsidRDefault="00523E37" w:rsidP="00265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57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73EC46" w14:textId="24546065" w:rsidR="00523E37" w:rsidRPr="00484E9F" w:rsidRDefault="00D76DB4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86,61</w:t>
            </w:r>
            <w:r w:rsidR="00E21C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63C3763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25917A" w14:textId="77C666A0" w:rsidR="00523E37" w:rsidRPr="00484E9F" w:rsidRDefault="00D76DB4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343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3,952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F4ADE39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3BEF93" w14:textId="2F73F10A" w:rsidR="00523E37" w:rsidRPr="00484E9F" w:rsidRDefault="00D76DB4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82,66</w:t>
            </w:r>
            <w:r w:rsidR="00E21C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14629D17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314829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85,995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BAA0757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E86228" w14:textId="28A2688F" w:rsidR="00523E37" w:rsidRPr="00484E9F" w:rsidRDefault="00523E37" w:rsidP="00484E9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343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3,877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20A724B" w14:textId="77777777" w:rsidR="00523E37" w:rsidRPr="00484E9F" w:rsidRDefault="00523E37" w:rsidP="00484E9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343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CF9851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82,118</w:t>
            </w:r>
          </w:p>
        </w:tc>
      </w:tr>
    </w:tbl>
    <w:p w14:paraId="6EBF3F1F" w14:textId="77777777" w:rsidR="00523E37" w:rsidRPr="001B201F" w:rsidRDefault="00523E37" w:rsidP="00484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39E579C7" w14:textId="77777777" w:rsidR="00523E37" w:rsidRPr="00484E9F" w:rsidRDefault="00523E37" w:rsidP="002657BE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ind w:hanging="900"/>
        <w:rPr>
          <w:rFonts w:asciiTheme="majorBidi" w:hAnsiTheme="majorBidi" w:cstheme="majorBidi"/>
          <w:sz w:val="30"/>
          <w:szCs w:val="30"/>
        </w:rPr>
      </w:pPr>
      <w:r w:rsidRPr="00484E9F">
        <w:rPr>
          <w:rFonts w:asciiTheme="majorBidi" w:hAnsiTheme="majorBidi" w:cstheme="majorBidi"/>
          <w:sz w:val="30"/>
          <w:szCs w:val="30"/>
          <w:cs/>
          <w:lang w:val="en-US"/>
        </w:rPr>
        <w:t>ส่วนงานดำเนินงานและการจำแนกรายได้</w:t>
      </w:r>
    </w:p>
    <w:p w14:paraId="337DA854" w14:textId="77777777" w:rsidR="00523E37" w:rsidRPr="001B201F" w:rsidRDefault="00523E37" w:rsidP="00D02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76AF5A9B" w14:textId="549B2A01" w:rsidR="00523E37" w:rsidRPr="00484E9F" w:rsidRDefault="00523E37" w:rsidP="00484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84E9F">
        <w:rPr>
          <w:rFonts w:asciiTheme="majorBidi" w:hAnsiTheme="majorBidi" w:cstheme="majorBidi"/>
          <w:sz w:val="30"/>
          <w:szCs w:val="30"/>
          <w:cs/>
        </w:rPr>
        <w:t>กลุ่มบริษัทดำเนินกิจการในส่วนงานธุรกิจเดียวคือ ธุรกิจแสงสว่าง ช่องทางการจัดจำหน่ายผลิตภัณฑ์ของ</w:t>
      </w:r>
      <w:r w:rsidRPr="00484E9F">
        <w:rPr>
          <w:rFonts w:asciiTheme="majorBidi" w:hAnsiTheme="majorBidi" w:cstheme="majorBidi"/>
          <w:sz w:val="30"/>
          <w:szCs w:val="30"/>
          <w:cs/>
        </w:rPr>
        <w:br/>
        <w:t>กลุ่มบริษัทที่สำคัญแบ่งได้เป็นงานโครงการและการขายปลีก ซึ่งทั้งสองช่องทางมีกลุ่มลูกค้าและผลิตภัณฑ์ที่คล้ายคลึงกัน</w:t>
      </w:r>
      <w:r w:rsidRPr="00484E9F">
        <w:rPr>
          <w:rFonts w:asciiTheme="majorBidi" w:hAnsiTheme="majorBidi" w:cstheme="majorBidi"/>
          <w:sz w:val="30"/>
          <w:szCs w:val="30"/>
        </w:rPr>
        <w:t xml:space="preserve"> </w:t>
      </w:r>
      <w:r w:rsidRPr="00484E9F">
        <w:rPr>
          <w:rFonts w:asciiTheme="majorBidi" w:hAnsiTheme="majorBidi" w:cstheme="majorBidi"/>
          <w:sz w:val="30"/>
          <w:szCs w:val="30"/>
          <w:cs/>
        </w:rPr>
        <w:t>ดังนั้นฝ่ายบริหารจึงพิจารณาว่ากลุ่มบริษัทมีส่วนงานธุรกิจเพื่อรายงานเพียงส่วนงานเดียว</w:t>
      </w:r>
    </w:p>
    <w:p w14:paraId="4033E013" w14:textId="77777777" w:rsidR="00523E37" w:rsidRPr="001B201F" w:rsidRDefault="00523E37" w:rsidP="00484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12804CF" w14:textId="77777777" w:rsidR="00523E37" w:rsidRPr="00484E9F" w:rsidRDefault="00523E37" w:rsidP="00484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84E9F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กลุ่มบริษัทดำเนินธุรกิจส่วนใหญ่ในประเทศ  ดังนั้นฝ่ายบริหารจึงพิจารณาว่ากลุ่มบริษัทมีส่วนงานทางภูมิศาสตร์เพียงส่วนงานเดียว</w:t>
      </w:r>
    </w:p>
    <w:p w14:paraId="174D2CC1" w14:textId="77777777" w:rsidR="00523E37" w:rsidRPr="001B201F" w:rsidRDefault="00523E37" w:rsidP="00484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6BA9A65" w14:textId="2F79424C" w:rsidR="00523E37" w:rsidRPr="00484E9F" w:rsidRDefault="00523E37" w:rsidP="00484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84E9F">
        <w:rPr>
          <w:rFonts w:asciiTheme="majorBidi" w:hAnsiTheme="majorBidi" w:cstheme="majorBidi"/>
          <w:sz w:val="30"/>
          <w:szCs w:val="30"/>
          <w:cs/>
        </w:rPr>
        <w:t>กลุ่มบริษัทไม่มีลูกค้าที่เป็นลูกค้ารายใหญ่ของกลุ่มบริษัท</w:t>
      </w:r>
    </w:p>
    <w:p w14:paraId="59F12DEE" w14:textId="147BF8E0" w:rsidR="00524336" w:rsidRPr="001B201F" w:rsidRDefault="00524336" w:rsidP="00484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DB48BE9" w14:textId="46DC9C51" w:rsidR="006426BC" w:rsidRDefault="006426BC" w:rsidP="00C75D9C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6426BC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 xml:space="preserve">เงินปันผล </w:t>
      </w:r>
    </w:p>
    <w:p w14:paraId="1865B7A7" w14:textId="11434E8C" w:rsidR="006426BC" w:rsidRPr="00D17BD9" w:rsidRDefault="006426BC" w:rsidP="00642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8AED0DB" w14:textId="77777777" w:rsidR="006426BC" w:rsidRPr="006426BC" w:rsidRDefault="006426BC" w:rsidP="00642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C112D">
        <w:rPr>
          <w:rFonts w:asciiTheme="majorBidi" w:hAnsiTheme="majorBidi" w:cstheme="majorBidi" w:hint="cs"/>
          <w:sz w:val="30"/>
          <w:szCs w:val="30"/>
          <w:cs/>
        </w:rPr>
        <w:t>รายละเอียดเงินปันผลในระหว่างปี</w:t>
      </w:r>
      <w:r w:rsidRPr="00FC11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C112D">
        <w:rPr>
          <w:rFonts w:asciiTheme="majorBidi" w:hAnsiTheme="majorBidi" w:cstheme="majorBidi"/>
          <w:sz w:val="30"/>
          <w:szCs w:val="30"/>
        </w:rPr>
        <w:t>2564</w:t>
      </w:r>
      <w:r w:rsidRPr="00FC112D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158F6210" w14:textId="77777777" w:rsidR="006426BC" w:rsidRPr="00D17BD9" w:rsidRDefault="006426BC" w:rsidP="00642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620"/>
        <w:gridCol w:w="1836"/>
        <w:gridCol w:w="1224"/>
        <w:gridCol w:w="231"/>
        <w:gridCol w:w="1299"/>
      </w:tblGrid>
      <w:tr w:rsidR="006426BC" w:rsidRPr="006426BC" w14:paraId="269D1319" w14:textId="77777777" w:rsidTr="00D02F08">
        <w:trPr>
          <w:tblHeader/>
        </w:trPr>
        <w:tc>
          <w:tcPr>
            <w:tcW w:w="2970" w:type="dxa"/>
            <w:vAlign w:val="bottom"/>
          </w:tcPr>
          <w:p w14:paraId="38B1C6FF" w14:textId="77777777" w:rsidR="006426BC" w:rsidRPr="001D76D0" w:rsidRDefault="006426BC" w:rsidP="006D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72BED8B" w14:textId="77777777" w:rsidR="006426BC" w:rsidRPr="001D76D0" w:rsidRDefault="006426BC" w:rsidP="006D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76D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36" w:type="dxa"/>
            <w:vAlign w:val="bottom"/>
          </w:tcPr>
          <w:p w14:paraId="0B44BD39" w14:textId="77777777" w:rsidR="006426BC" w:rsidRPr="001D76D0" w:rsidRDefault="006426BC" w:rsidP="006D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76D0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24" w:type="dxa"/>
            <w:vAlign w:val="bottom"/>
          </w:tcPr>
          <w:p w14:paraId="671BF15F" w14:textId="77777777" w:rsidR="006426BC" w:rsidRPr="001D76D0" w:rsidRDefault="006426BC" w:rsidP="006D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76D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3607B629" w14:textId="77777777" w:rsidR="006426BC" w:rsidRPr="001D76D0" w:rsidRDefault="006426BC" w:rsidP="006D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9" w:type="dxa"/>
            <w:vAlign w:val="bottom"/>
          </w:tcPr>
          <w:p w14:paraId="60E404E8" w14:textId="77777777" w:rsidR="006426BC" w:rsidRPr="001D76D0" w:rsidDel="00D43E7A" w:rsidRDefault="006426BC" w:rsidP="006D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76D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6426BC" w:rsidRPr="006426BC" w14:paraId="60F7B1AF" w14:textId="77777777" w:rsidTr="00D02F08">
        <w:trPr>
          <w:tblHeader/>
        </w:trPr>
        <w:tc>
          <w:tcPr>
            <w:tcW w:w="2970" w:type="dxa"/>
          </w:tcPr>
          <w:p w14:paraId="72F25F40" w14:textId="77777777" w:rsidR="006426BC" w:rsidRPr="001D76D0" w:rsidRDefault="006426BC" w:rsidP="006D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73D0ACB" w14:textId="77777777" w:rsidR="006426BC" w:rsidRPr="001D76D0" w:rsidRDefault="006426BC" w:rsidP="006D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6" w:type="dxa"/>
          </w:tcPr>
          <w:p w14:paraId="5BD3E0FD" w14:textId="77777777" w:rsidR="006426BC" w:rsidRPr="001D76D0" w:rsidRDefault="006426BC" w:rsidP="006D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6A6B428B" w14:textId="77777777" w:rsidR="006426BC" w:rsidRPr="001D76D0" w:rsidRDefault="006426BC" w:rsidP="006D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D76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2FE4B945" w14:textId="77777777" w:rsidR="006426BC" w:rsidRPr="001D76D0" w:rsidRDefault="006426BC" w:rsidP="006D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9" w:type="dxa"/>
          </w:tcPr>
          <w:p w14:paraId="74A45FAF" w14:textId="77777777" w:rsidR="006426BC" w:rsidRPr="001D76D0" w:rsidRDefault="006426BC" w:rsidP="006D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D76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426BC" w:rsidRPr="006426BC" w14:paraId="1A08DA45" w14:textId="77777777" w:rsidTr="00D02F08">
        <w:tc>
          <w:tcPr>
            <w:tcW w:w="2970" w:type="dxa"/>
          </w:tcPr>
          <w:p w14:paraId="1968832F" w14:textId="77777777" w:rsidR="006426BC" w:rsidRPr="001D76D0" w:rsidRDefault="006426BC" w:rsidP="006D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D76D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1D76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24DE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597D582C" w14:textId="44C6CA0B" w:rsidR="006426BC" w:rsidRPr="001D76D0" w:rsidRDefault="001D76D0" w:rsidP="00461379">
            <w:pPr>
              <w:jc w:val="center"/>
              <w:rPr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  <w:r w:rsidR="00461379" w:rsidRPr="001D76D0">
              <w:rPr>
                <w:rFonts w:hint="cs"/>
                <w:sz w:val="30"/>
                <w:szCs w:val="30"/>
                <w:cs/>
              </w:rPr>
              <w:t xml:space="preserve"> เมษายน </w:t>
            </w:r>
            <w:r w:rsidRPr="001D76D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  <w:tc>
          <w:tcPr>
            <w:tcW w:w="1836" w:type="dxa"/>
          </w:tcPr>
          <w:p w14:paraId="38AC6F5E" w14:textId="592F1066" w:rsidR="006426BC" w:rsidRPr="001D76D0" w:rsidRDefault="00461379" w:rsidP="006D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76D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="00224DED" w:rsidRPr="001D76D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  <w:tc>
          <w:tcPr>
            <w:tcW w:w="1224" w:type="dxa"/>
          </w:tcPr>
          <w:p w14:paraId="4A394BC1" w14:textId="4B60613F" w:rsidR="006426BC" w:rsidRPr="001D76D0" w:rsidRDefault="006426BC" w:rsidP="00892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76D0">
              <w:rPr>
                <w:rFonts w:asciiTheme="majorBidi" w:hAnsiTheme="majorBidi" w:cstheme="majorBidi" w:hint="cs"/>
                <w:sz w:val="30"/>
                <w:szCs w:val="30"/>
                <w:cs/>
              </w:rPr>
              <w:t>0.</w:t>
            </w:r>
            <w:r w:rsidR="00461379" w:rsidRPr="001D76D0">
              <w:rPr>
                <w:rFonts w:asciiTheme="majorBidi" w:hAnsiTheme="majorBidi" w:cstheme="majorBidi"/>
                <w:sz w:val="30"/>
                <w:szCs w:val="30"/>
              </w:rPr>
              <w:t>075</w:t>
            </w:r>
          </w:p>
        </w:tc>
        <w:tc>
          <w:tcPr>
            <w:tcW w:w="231" w:type="dxa"/>
          </w:tcPr>
          <w:p w14:paraId="131C0674" w14:textId="77777777" w:rsidR="006426BC" w:rsidRPr="001D76D0" w:rsidRDefault="006426BC" w:rsidP="006D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</w:tcPr>
          <w:p w14:paraId="353053BA" w14:textId="24B007E2" w:rsidR="006426BC" w:rsidRPr="001D76D0" w:rsidRDefault="00461379" w:rsidP="00B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1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76D0">
              <w:rPr>
                <w:rFonts w:asciiTheme="majorBidi" w:hAnsiTheme="majorBidi" w:cstheme="majorBidi"/>
                <w:sz w:val="30"/>
                <w:szCs w:val="30"/>
              </w:rPr>
              <w:t>36.90</w:t>
            </w:r>
          </w:p>
        </w:tc>
      </w:tr>
      <w:tr w:rsidR="006426BC" w:rsidRPr="006426BC" w14:paraId="3B03F98C" w14:textId="77777777" w:rsidTr="00D02F08">
        <w:tc>
          <w:tcPr>
            <w:tcW w:w="2970" w:type="dxa"/>
          </w:tcPr>
          <w:p w14:paraId="60AA386B" w14:textId="08CFA13A" w:rsidR="006426BC" w:rsidRPr="001D76D0" w:rsidRDefault="001B646E" w:rsidP="006D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646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833AB" w:rsidRPr="00224DE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C5D6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620" w:type="dxa"/>
          </w:tcPr>
          <w:p w14:paraId="7D435947" w14:textId="2A6EFE85" w:rsidR="006426BC" w:rsidRPr="001D76D0" w:rsidRDefault="00E015BE" w:rsidP="006D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E015B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  <w:r w:rsidRPr="00E015BE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เมษายน</w:t>
            </w:r>
            <w:r w:rsidRPr="001D76D0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1D76D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</w:p>
        </w:tc>
        <w:tc>
          <w:tcPr>
            <w:tcW w:w="1836" w:type="dxa"/>
          </w:tcPr>
          <w:p w14:paraId="1BC4F507" w14:textId="6E2C6320" w:rsidR="006426BC" w:rsidRPr="001D76D0" w:rsidRDefault="00B232F0" w:rsidP="006D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1D76D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1D76D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</w:p>
        </w:tc>
        <w:tc>
          <w:tcPr>
            <w:tcW w:w="1224" w:type="dxa"/>
          </w:tcPr>
          <w:p w14:paraId="6DF8C74F" w14:textId="1D42D886" w:rsidR="006426BC" w:rsidRPr="001D76D0" w:rsidRDefault="006426BC" w:rsidP="00C8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76D0">
              <w:rPr>
                <w:rFonts w:asciiTheme="majorBidi" w:hAnsiTheme="majorBidi" w:cstheme="majorBidi"/>
                <w:sz w:val="30"/>
                <w:szCs w:val="30"/>
                <w:cs/>
              </w:rPr>
              <w:t>0.1</w:t>
            </w:r>
            <w:r w:rsidR="00754F9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1" w:type="dxa"/>
          </w:tcPr>
          <w:p w14:paraId="7C03239F" w14:textId="77777777" w:rsidR="006426BC" w:rsidRPr="001D76D0" w:rsidRDefault="006426BC" w:rsidP="006D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</w:tcPr>
          <w:p w14:paraId="1F7A89C4" w14:textId="126280CA" w:rsidR="006426BC" w:rsidRPr="001D76D0" w:rsidRDefault="00C83FE3" w:rsidP="00C8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1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68.88</w:t>
            </w:r>
          </w:p>
        </w:tc>
      </w:tr>
    </w:tbl>
    <w:p w14:paraId="5E291245" w14:textId="77777777" w:rsidR="006426BC" w:rsidRPr="00D17BD9" w:rsidRDefault="006426BC" w:rsidP="00642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284067C" w14:textId="7238045E" w:rsidR="00C74EA0" w:rsidRPr="00C74EA0" w:rsidRDefault="00C74EA0" w:rsidP="00C74EA0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C74EA0">
        <w:rPr>
          <w:rFonts w:ascii="Angsana New" w:hAnsi="Angsana New" w:hint="cs"/>
          <w:sz w:val="30"/>
          <w:szCs w:val="30"/>
          <w:cs/>
        </w:rPr>
        <w:t>ภาษีเงินได้</w:t>
      </w:r>
    </w:p>
    <w:p w14:paraId="33783B1D" w14:textId="591DBE12" w:rsidR="00C74EA0" w:rsidRPr="00D17BD9" w:rsidRDefault="00C74EA0" w:rsidP="00C74EA0">
      <w:pPr>
        <w:rPr>
          <w:sz w:val="30"/>
          <w:szCs w:val="30"/>
          <w:lang w:eastAsia="x-none"/>
        </w:rPr>
      </w:pPr>
    </w:p>
    <w:p w14:paraId="72485572" w14:textId="2ED2059F" w:rsidR="00D17BD9" w:rsidRPr="00E311A5" w:rsidRDefault="00D17BD9" w:rsidP="00D17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50AEF">
        <w:rPr>
          <w:rFonts w:ascii="Angsana New" w:hAnsi="Angsana New"/>
          <w:sz w:val="30"/>
          <w:szCs w:val="30"/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</w:t>
      </w:r>
      <w:r w:rsidR="002E0439">
        <w:rPr>
          <w:rFonts w:ascii="Angsana New" w:hAnsi="Angsana New" w:hint="cs"/>
          <w:sz w:val="30"/>
          <w:szCs w:val="30"/>
          <w:cs/>
          <w:lang w:eastAsia="ja-JP"/>
        </w:rPr>
        <w:t>หก</w:t>
      </w:r>
      <w:r w:rsidRPr="00550AEF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2F398C">
        <w:rPr>
          <w:rFonts w:ascii="Angsana New" w:hAnsi="Angsana New"/>
          <w:sz w:val="30"/>
          <w:szCs w:val="30"/>
        </w:rPr>
        <w:br/>
      </w:r>
      <w:r w:rsidR="002F398C" w:rsidRPr="00484E9F">
        <w:rPr>
          <w:rFonts w:asciiTheme="majorBidi" w:hAnsiTheme="majorBidi" w:cstheme="majorBidi"/>
          <w:sz w:val="30"/>
          <w:szCs w:val="30"/>
          <w:lang w:val="en-GB"/>
        </w:rPr>
        <w:t>3</w:t>
      </w:r>
      <w:r w:rsidR="002F398C" w:rsidRPr="00484E9F">
        <w:rPr>
          <w:rFonts w:asciiTheme="majorBidi" w:hAnsiTheme="majorBidi" w:cstheme="majorBidi"/>
          <w:sz w:val="30"/>
          <w:szCs w:val="30"/>
        </w:rPr>
        <w:t xml:space="preserve">0 </w:t>
      </w:r>
      <w:r w:rsidR="002F398C" w:rsidRPr="00484E9F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2F398C" w:rsidRPr="00484E9F">
        <w:rPr>
          <w:rFonts w:asciiTheme="majorBidi" w:hAnsiTheme="majorBidi" w:cstheme="majorBidi"/>
          <w:sz w:val="30"/>
          <w:szCs w:val="30"/>
          <w:lang w:val="en-GB"/>
        </w:rPr>
        <w:t>2564</w:t>
      </w:r>
      <w:r w:rsidRPr="00550AEF">
        <w:rPr>
          <w:rFonts w:ascii="Angsana New" w:hAnsi="Angsana New"/>
          <w:sz w:val="30"/>
          <w:szCs w:val="30"/>
        </w:rPr>
        <w:t xml:space="preserve"> </w:t>
      </w:r>
      <w:r w:rsidRPr="00550AEF">
        <w:rPr>
          <w:rFonts w:ascii="Angsana New" w:hAnsi="Angsana New"/>
          <w:sz w:val="30"/>
          <w:szCs w:val="30"/>
          <w:cs/>
        </w:rPr>
        <w:t>คือร้อยละ</w:t>
      </w:r>
      <w:r>
        <w:rPr>
          <w:rFonts w:ascii="Angsana New" w:hAnsi="Angsana New"/>
          <w:sz w:val="30"/>
          <w:szCs w:val="30"/>
        </w:rPr>
        <w:t xml:space="preserve"> </w:t>
      </w:r>
      <w:r w:rsidR="00AB0698">
        <w:rPr>
          <w:rFonts w:ascii="Angsana New" w:hAnsi="Angsana New"/>
          <w:sz w:val="30"/>
          <w:szCs w:val="30"/>
        </w:rPr>
        <w:t>24</w:t>
      </w:r>
      <w:r>
        <w:rPr>
          <w:rFonts w:ascii="Angsana New" w:hAnsi="Angsana New"/>
          <w:sz w:val="30"/>
          <w:szCs w:val="30"/>
        </w:rPr>
        <w:t xml:space="preserve"> </w:t>
      </w:r>
      <w:r w:rsidRPr="00043F0E">
        <w:rPr>
          <w:rFonts w:ascii="Angsana New" w:hAnsi="Angsana New"/>
          <w:i/>
          <w:iCs/>
          <w:sz w:val="30"/>
          <w:szCs w:val="30"/>
        </w:rPr>
        <w:t xml:space="preserve">(2563 : </w:t>
      </w:r>
      <w:r w:rsidRPr="00043F0E">
        <w:rPr>
          <w:rFonts w:ascii="Angsana New" w:hAnsi="Angsana New" w:hint="cs"/>
          <w:i/>
          <w:iCs/>
          <w:sz w:val="30"/>
          <w:szCs w:val="30"/>
          <w:cs/>
        </w:rPr>
        <w:t>ร้อยล</w:t>
      </w:r>
      <w:r w:rsidRPr="00313D60">
        <w:rPr>
          <w:rFonts w:ascii="Angsana New" w:hAnsi="Angsana New" w:hint="cs"/>
          <w:i/>
          <w:iCs/>
          <w:sz w:val="30"/>
          <w:szCs w:val="30"/>
          <w:cs/>
        </w:rPr>
        <w:t xml:space="preserve">ะ </w:t>
      </w:r>
      <w:r w:rsidR="00AB0698">
        <w:rPr>
          <w:rFonts w:ascii="Angsana New" w:hAnsi="Angsana New"/>
          <w:i/>
          <w:iCs/>
          <w:sz w:val="30"/>
          <w:szCs w:val="30"/>
        </w:rPr>
        <w:t>65</w:t>
      </w:r>
      <w:r w:rsidRPr="00313D60">
        <w:rPr>
          <w:rFonts w:ascii="Angsana New" w:hAnsi="Angsana New"/>
          <w:i/>
          <w:iCs/>
          <w:sz w:val="30"/>
          <w:szCs w:val="30"/>
        </w:rPr>
        <w:t xml:space="preserve">) </w:t>
      </w:r>
      <w:r w:rsidRPr="00313D60">
        <w:rPr>
          <w:rFonts w:ascii="Angsana New" w:hAnsi="Angsana New" w:hint="cs"/>
          <w:sz w:val="30"/>
          <w:szCs w:val="30"/>
          <w:cs/>
        </w:rPr>
        <w:t>อัตรา</w:t>
      </w:r>
      <w:r>
        <w:rPr>
          <w:rFonts w:ascii="Angsana New" w:hAnsi="Angsana New" w:hint="cs"/>
          <w:sz w:val="30"/>
          <w:szCs w:val="30"/>
          <w:cs/>
        </w:rPr>
        <w:t>ภาษีเงินได้ที่แท้จริงแตกต่างจากอัตราภาษีเงินได้นิติบุคคล มี</w:t>
      </w:r>
      <w:r w:rsidRPr="00550AEF">
        <w:rPr>
          <w:rFonts w:ascii="Angsana New" w:hAnsi="Angsana New"/>
          <w:sz w:val="30"/>
          <w:szCs w:val="30"/>
          <w:cs/>
        </w:rPr>
        <w:t>สาเหตุหลัก</w:t>
      </w:r>
      <w:r>
        <w:rPr>
          <w:rFonts w:ascii="Angsana New" w:hAnsi="Angsana New" w:hint="cs"/>
          <w:sz w:val="30"/>
          <w:szCs w:val="30"/>
          <w:cs/>
        </w:rPr>
        <w:t>มา</w:t>
      </w:r>
      <w:r w:rsidR="0042292C" w:rsidRPr="00550AEF">
        <w:rPr>
          <w:rFonts w:ascii="Angsana New" w:hAnsi="Angsana New"/>
          <w:sz w:val="30"/>
          <w:szCs w:val="30"/>
          <w:cs/>
        </w:rPr>
        <w:t>จาก</w:t>
      </w:r>
      <w:r w:rsidR="0042292C" w:rsidRPr="00550AEF">
        <w:rPr>
          <w:rFonts w:ascii="Angsana New" w:hAnsi="Angsana New" w:hint="cs"/>
          <w:sz w:val="30"/>
          <w:szCs w:val="30"/>
          <w:cs/>
        </w:rPr>
        <w:t>ขาดทุนทางภาษีของบริษัทย่อย</w:t>
      </w:r>
      <w:r w:rsidR="0042292C" w:rsidRPr="00550AEF">
        <w:rPr>
          <w:rFonts w:ascii="Angsana New" w:hAnsi="Angsana New"/>
          <w:sz w:val="30"/>
          <w:szCs w:val="30"/>
          <w:cs/>
        </w:rPr>
        <w:t>ซึ่งสินทรัพย์ภาษีเงินได้รอการตัดบัญชีไม่ได้รับการบันทึก</w:t>
      </w:r>
      <w:r w:rsidR="0042292C" w:rsidRPr="00550AEF">
        <w:rPr>
          <w:rFonts w:ascii="Angsana New" w:hAnsi="Angsana New" w:hint="cs"/>
          <w:sz w:val="30"/>
          <w:szCs w:val="30"/>
          <w:cs/>
        </w:rPr>
        <w:t>เนื่องจากยังไม่มีกำไรทางภาษี</w:t>
      </w:r>
    </w:p>
    <w:p w14:paraId="6511ADE0" w14:textId="77777777" w:rsidR="00D17BD9" w:rsidRPr="00D30112" w:rsidRDefault="00D17BD9" w:rsidP="00C74EA0">
      <w:pPr>
        <w:rPr>
          <w:sz w:val="30"/>
          <w:szCs w:val="30"/>
          <w:lang w:eastAsia="x-none"/>
        </w:rPr>
      </w:pPr>
    </w:p>
    <w:p w14:paraId="3CA00DBB" w14:textId="1B70C6F8" w:rsidR="006426BC" w:rsidRPr="006426BC" w:rsidRDefault="00523E37" w:rsidP="00C75D9C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6426BC">
        <w:rPr>
          <w:rFonts w:asciiTheme="majorBidi" w:hAnsiTheme="majorBidi" w:cstheme="majorBidi"/>
          <w:sz w:val="30"/>
          <w:szCs w:val="30"/>
          <w:cs/>
          <w:lang w:val="en-US"/>
        </w:rPr>
        <w:t>เครื่องมือทางการเงิน</w:t>
      </w:r>
    </w:p>
    <w:p w14:paraId="5D709C4E" w14:textId="77777777" w:rsidR="006426BC" w:rsidRPr="00D30112" w:rsidRDefault="006426BC" w:rsidP="00484E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59E2DCE" w14:textId="6B60036F" w:rsidR="00523E37" w:rsidRPr="00484E9F" w:rsidRDefault="00523E37" w:rsidP="00484E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484E9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484E9F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204FE0D3" w14:textId="77777777" w:rsidR="00523E37" w:rsidRPr="00D30112" w:rsidRDefault="00523E37" w:rsidP="00484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thaiDistribute"/>
        <w:rPr>
          <w:rFonts w:asciiTheme="majorBidi" w:hAnsiTheme="majorBidi" w:cstheme="majorBidi"/>
          <w:spacing w:val="-6"/>
          <w:sz w:val="30"/>
          <w:szCs w:val="30"/>
          <w:lang w:val="th-TH"/>
        </w:rPr>
      </w:pPr>
    </w:p>
    <w:p w14:paraId="3370BFD7" w14:textId="43BE1DF9" w:rsidR="00523E37" w:rsidRPr="00484E9F" w:rsidRDefault="00523E37" w:rsidP="00484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84E9F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</w:t>
      </w:r>
      <w:r w:rsidR="006426BC" w:rsidRPr="006426BC">
        <w:rPr>
          <w:rFonts w:asciiTheme="majorBidi" w:hAnsiTheme="majorBidi" w:hint="cs"/>
          <w:sz w:val="30"/>
          <w:szCs w:val="30"/>
          <w:cs/>
        </w:rPr>
        <w:t>สำหรับเครื่องมือทางการเงินที่วัดมูลค่าด้วยมูลค่ายุติธรรม</w:t>
      </w:r>
      <w:r w:rsidRPr="00484E9F">
        <w:rPr>
          <w:rFonts w:asciiTheme="majorBidi" w:hAnsiTheme="majorBidi" w:cstheme="majorBidi"/>
          <w:sz w:val="30"/>
          <w:szCs w:val="30"/>
          <w:cs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77C75FF" w14:textId="34B84F5A" w:rsidR="00523E37" w:rsidRDefault="00523E37" w:rsidP="00484E9F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sz w:val="24"/>
          <w:szCs w:val="24"/>
          <w:lang w:bidi="th-TH"/>
        </w:rPr>
      </w:pPr>
    </w:p>
    <w:p w14:paraId="1DC8F276" w14:textId="410A51C7" w:rsidR="00D30112" w:rsidRDefault="00D30112" w:rsidP="00484E9F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sz w:val="24"/>
          <w:szCs w:val="24"/>
          <w:lang w:bidi="th-TH"/>
        </w:rPr>
      </w:pPr>
    </w:p>
    <w:p w14:paraId="43F00444" w14:textId="69E07313" w:rsidR="00D30112" w:rsidRDefault="00D30112" w:rsidP="00484E9F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sz w:val="24"/>
          <w:szCs w:val="24"/>
          <w:lang w:bidi="th-TH"/>
        </w:rPr>
      </w:pPr>
    </w:p>
    <w:p w14:paraId="62AB9FF4" w14:textId="6D243DBD" w:rsidR="00D30112" w:rsidRDefault="00D30112" w:rsidP="00484E9F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sz w:val="24"/>
          <w:szCs w:val="24"/>
          <w:lang w:bidi="th-TH"/>
        </w:rPr>
      </w:pPr>
    </w:p>
    <w:p w14:paraId="22615D4B" w14:textId="0C44D3CD" w:rsidR="00D30112" w:rsidRDefault="00D30112" w:rsidP="00484E9F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sz w:val="24"/>
          <w:szCs w:val="24"/>
          <w:lang w:bidi="th-TH"/>
        </w:rPr>
      </w:pPr>
    </w:p>
    <w:p w14:paraId="477E12E0" w14:textId="4AA6E614" w:rsidR="00D30112" w:rsidRDefault="00D30112" w:rsidP="00484E9F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sz w:val="24"/>
          <w:szCs w:val="24"/>
          <w:lang w:bidi="th-TH"/>
        </w:rPr>
      </w:pPr>
    </w:p>
    <w:p w14:paraId="7FD56AC6" w14:textId="396E2225" w:rsidR="00D30112" w:rsidRDefault="00D30112" w:rsidP="00484E9F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sz w:val="24"/>
          <w:szCs w:val="24"/>
          <w:lang w:bidi="th-TH"/>
        </w:rPr>
      </w:pPr>
    </w:p>
    <w:p w14:paraId="5120B4CA" w14:textId="6EC490EE" w:rsidR="00D30112" w:rsidRDefault="00D30112" w:rsidP="00484E9F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sz w:val="24"/>
          <w:szCs w:val="24"/>
          <w:lang w:bidi="th-TH"/>
        </w:rPr>
      </w:pPr>
    </w:p>
    <w:p w14:paraId="05F8FBB7" w14:textId="3BDD5BB2" w:rsidR="00D30112" w:rsidRDefault="00D30112" w:rsidP="00484E9F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sz w:val="24"/>
          <w:szCs w:val="24"/>
          <w:lang w:bidi="th-TH"/>
        </w:rPr>
      </w:pPr>
    </w:p>
    <w:p w14:paraId="361388B1" w14:textId="266FBDA7" w:rsidR="00D30112" w:rsidRDefault="00D30112" w:rsidP="00484E9F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sz w:val="24"/>
          <w:szCs w:val="24"/>
          <w:lang w:bidi="th-TH"/>
        </w:rPr>
      </w:pPr>
    </w:p>
    <w:tbl>
      <w:tblPr>
        <w:tblW w:w="923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620"/>
        <w:gridCol w:w="180"/>
        <w:gridCol w:w="1323"/>
        <w:gridCol w:w="27"/>
        <w:gridCol w:w="153"/>
        <w:gridCol w:w="27"/>
        <w:gridCol w:w="1620"/>
        <w:gridCol w:w="27"/>
        <w:gridCol w:w="153"/>
        <w:gridCol w:w="27"/>
        <w:gridCol w:w="1345"/>
        <w:gridCol w:w="31"/>
      </w:tblGrid>
      <w:tr w:rsidR="00523E37" w:rsidRPr="00484E9F" w14:paraId="158999BD" w14:textId="77777777" w:rsidTr="00717B57">
        <w:trPr>
          <w:cantSplit/>
          <w:trHeight w:val="363"/>
        </w:trPr>
        <w:tc>
          <w:tcPr>
            <w:tcW w:w="2700" w:type="dxa"/>
            <w:vMerge w:val="restart"/>
            <w:shd w:val="clear" w:color="auto" w:fill="auto"/>
            <w:vAlign w:val="bottom"/>
          </w:tcPr>
          <w:p w14:paraId="4CC777C6" w14:textId="77777777" w:rsidR="00523E37" w:rsidRPr="00484E9F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3150" w:type="dxa"/>
            <w:gridSpan w:val="4"/>
          </w:tcPr>
          <w:p w14:paraId="1B4AD35A" w14:textId="77777777" w:rsidR="00523E37" w:rsidRPr="00484E9F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14:paraId="209AF72B" w14:textId="77777777" w:rsidR="00523E37" w:rsidRPr="00484E9F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203" w:type="dxa"/>
            <w:gridSpan w:val="6"/>
          </w:tcPr>
          <w:p w14:paraId="7408ED6E" w14:textId="77777777" w:rsidR="00523E37" w:rsidRPr="00484E9F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ja-JP" w:bidi="th-TH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 w:bidi="th-TH"/>
              </w:rPr>
              <w:t>เฉพาะกิจการ</w:t>
            </w:r>
          </w:p>
        </w:tc>
      </w:tr>
      <w:tr w:rsidR="00523E37" w:rsidRPr="00484E9F" w14:paraId="108AD330" w14:textId="77777777" w:rsidTr="00717B57">
        <w:trPr>
          <w:cantSplit/>
          <w:trHeight w:val="363"/>
        </w:trPr>
        <w:tc>
          <w:tcPr>
            <w:tcW w:w="2700" w:type="dxa"/>
            <w:vMerge/>
            <w:shd w:val="clear" w:color="auto" w:fill="auto"/>
            <w:vAlign w:val="bottom"/>
          </w:tcPr>
          <w:p w14:paraId="5ADB960A" w14:textId="77777777" w:rsidR="00523E37" w:rsidRPr="00484E9F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517E82F" w14:textId="77777777" w:rsidR="00523E37" w:rsidRPr="00484E9F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713311C9" w14:textId="77777777" w:rsidR="00523E37" w:rsidRPr="00484E9F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E4D7F" w14:textId="77777777" w:rsidR="00523E37" w:rsidRPr="00484E9F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42FD62F" w14:textId="77777777" w:rsidR="00523E37" w:rsidRPr="00484E9F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3882C5" w14:textId="77777777" w:rsidR="00523E37" w:rsidRPr="00484E9F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4FD9429" w14:textId="77777777" w:rsidR="00523E37" w:rsidRPr="00484E9F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9C581" w14:textId="77777777" w:rsidR="00523E37" w:rsidRPr="00484E9F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23E37" w:rsidRPr="00484E9F" w14:paraId="26A87B40" w14:textId="77777777" w:rsidTr="00717B57">
        <w:trPr>
          <w:cantSplit/>
          <w:trHeight w:val="363"/>
        </w:trPr>
        <w:tc>
          <w:tcPr>
            <w:tcW w:w="2700" w:type="dxa"/>
            <w:shd w:val="clear" w:color="auto" w:fill="auto"/>
            <w:vAlign w:val="bottom"/>
          </w:tcPr>
          <w:p w14:paraId="38D48C70" w14:textId="77777777" w:rsidR="00523E37" w:rsidRPr="00484E9F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Merge w:val="restart"/>
          </w:tcPr>
          <w:p w14:paraId="4D1C80C6" w14:textId="77777777" w:rsidR="00523E37" w:rsidRPr="00484E9F" w:rsidRDefault="00523E37" w:rsidP="001D5BE1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484E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</w:tcPr>
          <w:p w14:paraId="59850ED5" w14:textId="77777777" w:rsidR="00523E37" w:rsidRPr="00484E9F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6096F897" w14:textId="77777777" w:rsidR="00523E37" w:rsidRPr="00484E9F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ACB9253" w14:textId="77777777" w:rsidR="00523E37" w:rsidRPr="00484E9F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vMerge w:val="restart"/>
            <w:shd w:val="clear" w:color="auto" w:fill="auto"/>
          </w:tcPr>
          <w:p w14:paraId="0EB928FC" w14:textId="77777777" w:rsidR="00523E37" w:rsidRPr="00484E9F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484E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066132D" w14:textId="77777777" w:rsidR="00523E37" w:rsidRPr="00484E9F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6FA9811" w14:textId="77777777" w:rsidR="00523E37" w:rsidRPr="00484E9F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523E37" w:rsidRPr="00484E9F" w14:paraId="36461E68" w14:textId="77777777" w:rsidTr="00717B57">
        <w:trPr>
          <w:cantSplit/>
          <w:trHeight w:val="363"/>
        </w:trPr>
        <w:tc>
          <w:tcPr>
            <w:tcW w:w="2700" w:type="dxa"/>
            <w:shd w:val="clear" w:color="auto" w:fill="auto"/>
            <w:vAlign w:val="bottom"/>
          </w:tcPr>
          <w:p w14:paraId="288D0D22" w14:textId="77777777" w:rsidR="00523E37" w:rsidRPr="00484E9F" w:rsidRDefault="00523E37" w:rsidP="001D5BE1">
            <w:pPr>
              <w:spacing w:line="240" w:lineRule="auto"/>
              <w:ind w:left="-19" w:right="-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620" w:type="dxa"/>
            <w:vMerge/>
            <w:vAlign w:val="bottom"/>
          </w:tcPr>
          <w:p w14:paraId="463DA4BF" w14:textId="77777777" w:rsidR="00523E37" w:rsidRPr="00484E9F" w:rsidRDefault="00523E37" w:rsidP="001D5BE1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5E61398" w14:textId="77777777" w:rsidR="00523E37" w:rsidRPr="00484E9F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268A90C0" w14:textId="77777777" w:rsidR="00523E37" w:rsidRPr="00484E9F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CDFEA1F" w14:textId="77777777" w:rsidR="00523E37" w:rsidRPr="00484E9F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ind w:right="-79" w:hanging="7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484E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5256EF8" w14:textId="77777777" w:rsidR="00523E37" w:rsidRPr="00484E9F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vMerge/>
            <w:shd w:val="clear" w:color="auto" w:fill="auto"/>
          </w:tcPr>
          <w:p w14:paraId="281EF36A" w14:textId="77777777" w:rsidR="00523E37" w:rsidRPr="00484E9F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66D02BF" w14:textId="77777777" w:rsidR="00523E37" w:rsidRPr="00484E9F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gridSpan w:val="2"/>
            <w:shd w:val="clear" w:color="auto" w:fill="auto"/>
          </w:tcPr>
          <w:p w14:paraId="5F0F4009" w14:textId="77777777" w:rsidR="00523E37" w:rsidRPr="00484E9F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71893A0" w14:textId="77777777" w:rsidR="00523E37" w:rsidRPr="00484E9F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4E452B8" w14:textId="77777777" w:rsidR="00523E37" w:rsidRPr="00484E9F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484E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523E37" w:rsidRPr="00484E9F" w14:paraId="59EC8352" w14:textId="77777777" w:rsidTr="00717B57">
        <w:trPr>
          <w:cantSplit/>
        </w:trPr>
        <w:tc>
          <w:tcPr>
            <w:tcW w:w="2700" w:type="dxa"/>
            <w:shd w:val="clear" w:color="auto" w:fill="auto"/>
          </w:tcPr>
          <w:p w14:paraId="3B095326" w14:textId="77777777" w:rsidR="00523E37" w:rsidRPr="00484E9F" w:rsidRDefault="00523E37" w:rsidP="001D5BE1">
            <w:pPr>
              <w:spacing w:line="240" w:lineRule="auto"/>
              <w:ind w:left="180" w:hanging="18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33" w:type="dxa"/>
            <w:gridSpan w:val="12"/>
          </w:tcPr>
          <w:p w14:paraId="6FC7AAB3" w14:textId="77777777" w:rsidR="00523E37" w:rsidRPr="00484E9F" w:rsidRDefault="00523E37" w:rsidP="001D5B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84E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23E37" w:rsidRPr="00484E9F" w14:paraId="1BC45D4B" w14:textId="77777777" w:rsidTr="00914F7E">
        <w:trPr>
          <w:tblHeader/>
        </w:trPr>
        <w:tc>
          <w:tcPr>
            <w:tcW w:w="2700" w:type="dxa"/>
            <w:shd w:val="clear" w:color="auto" w:fill="auto"/>
          </w:tcPr>
          <w:p w14:paraId="6176C903" w14:textId="640A77CD" w:rsidR="00523E37" w:rsidRPr="00484E9F" w:rsidRDefault="00523E37" w:rsidP="001D5BE1">
            <w:pPr>
              <w:spacing w:line="240" w:lineRule="auto"/>
              <w:ind w:left="180" w:hanging="18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115160"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115160"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6533" w:type="dxa"/>
            <w:gridSpan w:val="12"/>
          </w:tcPr>
          <w:p w14:paraId="250A6B55" w14:textId="77777777" w:rsidR="00523E37" w:rsidRPr="00484E9F" w:rsidRDefault="00523E37" w:rsidP="001D5B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23E37" w:rsidRPr="00484E9F" w14:paraId="6186DCD9" w14:textId="77777777" w:rsidTr="008929F5">
        <w:trPr>
          <w:cantSplit/>
          <w:tblHeader/>
        </w:trPr>
        <w:tc>
          <w:tcPr>
            <w:tcW w:w="2700" w:type="dxa"/>
            <w:shd w:val="clear" w:color="auto" w:fill="auto"/>
          </w:tcPr>
          <w:p w14:paraId="573BCFAD" w14:textId="77777777" w:rsidR="00523E37" w:rsidRPr="00484E9F" w:rsidRDefault="00523E37" w:rsidP="001D5BE1">
            <w:pPr>
              <w:spacing w:line="240" w:lineRule="auto"/>
              <w:ind w:left="180" w:hanging="18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สินทรัพย์</w:t>
            </w:r>
            <w:r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620" w:type="dxa"/>
          </w:tcPr>
          <w:p w14:paraId="2C9AF9FD" w14:textId="77777777" w:rsidR="00523E37" w:rsidRPr="00484E9F" w:rsidRDefault="00523E37" w:rsidP="001D5B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0752617" w14:textId="77777777" w:rsidR="00523E37" w:rsidRPr="00484E9F" w:rsidRDefault="00523E37" w:rsidP="001D5B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33" w:type="dxa"/>
            <w:gridSpan w:val="10"/>
            <w:shd w:val="clear" w:color="auto" w:fill="auto"/>
          </w:tcPr>
          <w:p w14:paraId="39432FA0" w14:textId="77777777" w:rsidR="00523E37" w:rsidRPr="00484E9F" w:rsidRDefault="00523E37" w:rsidP="001D5B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23E37" w:rsidRPr="00484E9F" w14:paraId="6A7A3214" w14:textId="77777777" w:rsidTr="00914F7E">
        <w:trPr>
          <w:trHeight w:val="521"/>
        </w:trPr>
        <w:tc>
          <w:tcPr>
            <w:tcW w:w="2700" w:type="dxa"/>
            <w:shd w:val="clear" w:color="auto" w:fill="auto"/>
          </w:tcPr>
          <w:p w14:paraId="0DD354DD" w14:textId="77777777" w:rsidR="00523E37" w:rsidRPr="00484E9F" w:rsidRDefault="00523E37" w:rsidP="001D5BE1">
            <w:pPr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ตราสารอนุพันธ์</w:t>
            </w:r>
            <w:r w:rsidRPr="00484E9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สัญญาซื้อขาย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br/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7F6B6890" w14:textId="1B52C1C2" w:rsidR="00523E37" w:rsidRPr="00484E9F" w:rsidRDefault="003C5C58" w:rsidP="001D5BE1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907</w:t>
            </w:r>
          </w:p>
        </w:tc>
        <w:tc>
          <w:tcPr>
            <w:tcW w:w="180" w:type="dxa"/>
            <w:vAlign w:val="bottom"/>
          </w:tcPr>
          <w:p w14:paraId="56976B0D" w14:textId="77777777" w:rsidR="00523E37" w:rsidRPr="00484E9F" w:rsidRDefault="00523E37" w:rsidP="001D5B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F2AC9D" w14:textId="2A0DDA42" w:rsidR="00523E37" w:rsidRPr="00484E9F" w:rsidRDefault="003C5C58" w:rsidP="008D44F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907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DD4C32D" w14:textId="77777777" w:rsidR="00523E37" w:rsidRPr="00484E9F" w:rsidRDefault="00523E37" w:rsidP="001D5BE1">
            <w:pPr>
              <w:pStyle w:val="acctfourfigures"/>
              <w:spacing w:line="240" w:lineRule="auto"/>
              <w:ind w:right="10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505B68" w14:textId="357167B5" w:rsidR="00523E37" w:rsidRPr="00484E9F" w:rsidRDefault="003C5C58" w:rsidP="001D5BE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3CF7840" w14:textId="77777777" w:rsidR="00523E37" w:rsidRPr="00484E9F" w:rsidRDefault="00523E37" w:rsidP="001D5BE1">
            <w:pPr>
              <w:pStyle w:val="acctfourfigures"/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45166C" w14:textId="2D60FCB8" w:rsidR="00523E37" w:rsidRPr="00484E9F" w:rsidRDefault="003C5C58" w:rsidP="001D5BE1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</w:tr>
      <w:tr w:rsidR="00523E37" w:rsidRPr="001D5BE1" w14:paraId="0B5E3122" w14:textId="77777777" w:rsidTr="00914F7E">
        <w:trPr>
          <w:gridAfter w:val="1"/>
          <w:wAfter w:w="31" w:type="dxa"/>
          <w:tblHeader/>
        </w:trPr>
        <w:tc>
          <w:tcPr>
            <w:tcW w:w="2700" w:type="dxa"/>
            <w:shd w:val="clear" w:color="auto" w:fill="auto"/>
          </w:tcPr>
          <w:p w14:paraId="6CE02B6A" w14:textId="77777777" w:rsidR="00523E37" w:rsidRPr="001D5BE1" w:rsidRDefault="00523E37" w:rsidP="001D5BE1">
            <w:pPr>
              <w:spacing w:line="240" w:lineRule="auto"/>
              <w:ind w:left="180" w:hanging="18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1620" w:type="dxa"/>
          </w:tcPr>
          <w:p w14:paraId="6EEE6EE7" w14:textId="77777777" w:rsidR="00523E37" w:rsidRPr="001D5BE1" w:rsidRDefault="00523E37" w:rsidP="001D5B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  <w:lang w:bidi="th-TH"/>
              </w:rPr>
            </w:pPr>
          </w:p>
        </w:tc>
        <w:tc>
          <w:tcPr>
            <w:tcW w:w="180" w:type="dxa"/>
          </w:tcPr>
          <w:p w14:paraId="4C217540" w14:textId="77777777" w:rsidR="00523E37" w:rsidRPr="001D5BE1" w:rsidRDefault="00523E37" w:rsidP="001D5B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  <w:lang w:bidi="th-TH"/>
              </w:rPr>
            </w:pPr>
          </w:p>
        </w:tc>
        <w:tc>
          <w:tcPr>
            <w:tcW w:w="4702" w:type="dxa"/>
            <w:gridSpan w:val="9"/>
            <w:shd w:val="clear" w:color="auto" w:fill="auto"/>
          </w:tcPr>
          <w:p w14:paraId="3A9BF04B" w14:textId="77777777" w:rsidR="00523E37" w:rsidRPr="001D5BE1" w:rsidRDefault="00523E37" w:rsidP="001D5B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  <w:lang w:bidi="th-TH"/>
              </w:rPr>
            </w:pPr>
          </w:p>
        </w:tc>
      </w:tr>
      <w:tr w:rsidR="00523E37" w:rsidRPr="00484E9F" w14:paraId="29C158C9" w14:textId="77777777" w:rsidTr="00A60C45">
        <w:trPr>
          <w:gridAfter w:val="1"/>
          <w:wAfter w:w="31" w:type="dxa"/>
          <w:tblHeader/>
        </w:trPr>
        <w:tc>
          <w:tcPr>
            <w:tcW w:w="2700" w:type="dxa"/>
            <w:shd w:val="clear" w:color="auto" w:fill="auto"/>
          </w:tcPr>
          <w:p w14:paraId="378FAE8F" w14:textId="77777777" w:rsidR="00523E37" w:rsidRPr="00484E9F" w:rsidRDefault="00523E37" w:rsidP="001D5BE1">
            <w:pPr>
              <w:spacing w:line="240" w:lineRule="auto"/>
              <w:ind w:left="180" w:hanging="18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หนี้สิน</w:t>
            </w:r>
            <w:r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620" w:type="dxa"/>
          </w:tcPr>
          <w:p w14:paraId="1E28692F" w14:textId="77777777" w:rsidR="00523E37" w:rsidRPr="00484E9F" w:rsidRDefault="00523E37" w:rsidP="001D5B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F58039F" w14:textId="77777777" w:rsidR="00523E37" w:rsidRPr="00484E9F" w:rsidRDefault="00523E37" w:rsidP="001D5B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02" w:type="dxa"/>
            <w:gridSpan w:val="9"/>
            <w:shd w:val="clear" w:color="auto" w:fill="auto"/>
          </w:tcPr>
          <w:p w14:paraId="3E8FB28B" w14:textId="77777777" w:rsidR="00523E37" w:rsidRPr="00484E9F" w:rsidRDefault="00523E37" w:rsidP="001D5B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23E37" w:rsidRPr="00484E9F" w14:paraId="65B361E0" w14:textId="77777777" w:rsidTr="00A60C45">
        <w:trPr>
          <w:gridAfter w:val="1"/>
          <w:wAfter w:w="31" w:type="dxa"/>
          <w:trHeight w:val="521"/>
        </w:trPr>
        <w:tc>
          <w:tcPr>
            <w:tcW w:w="2700" w:type="dxa"/>
            <w:shd w:val="clear" w:color="auto" w:fill="auto"/>
          </w:tcPr>
          <w:p w14:paraId="7977EC23" w14:textId="77777777" w:rsidR="00523E37" w:rsidRPr="00484E9F" w:rsidRDefault="00523E37" w:rsidP="001D5BE1">
            <w:pPr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ตราสารอนุพันธ์</w:t>
            </w:r>
            <w:r w:rsidRPr="00484E9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สัญญาซื้อขาย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br/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08AAE1BF" w14:textId="4E8F97F1" w:rsidR="00523E37" w:rsidRPr="00484E9F" w:rsidRDefault="003C5C58" w:rsidP="001D5BE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(263)</w:t>
            </w:r>
          </w:p>
        </w:tc>
        <w:tc>
          <w:tcPr>
            <w:tcW w:w="180" w:type="dxa"/>
            <w:vAlign w:val="bottom"/>
          </w:tcPr>
          <w:p w14:paraId="1EA30693" w14:textId="77777777" w:rsidR="00523E37" w:rsidRPr="00484E9F" w:rsidRDefault="00523E37" w:rsidP="001D5B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3FF2FE" w14:textId="1CED1F4D" w:rsidR="00523E37" w:rsidRPr="00484E9F" w:rsidRDefault="003C5C58" w:rsidP="008D44F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(263)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359DFF5" w14:textId="77777777" w:rsidR="00523E37" w:rsidRPr="00484E9F" w:rsidRDefault="00523E37" w:rsidP="001D5BE1">
            <w:pPr>
              <w:pStyle w:val="acctfourfigures"/>
              <w:spacing w:line="240" w:lineRule="auto"/>
              <w:ind w:right="10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F159DA" w14:textId="7CCBF921" w:rsidR="00523E37" w:rsidRPr="00484E9F" w:rsidRDefault="003C5C58" w:rsidP="001D5BE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B10BB3E" w14:textId="77777777" w:rsidR="00523E37" w:rsidRPr="00484E9F" w:rsidRDefault="00523E37" w:rsidP="001D5BE1">
            <w:pPr>
              <w:pStyle w:val="acctfourfigures"/>
              <w:tabs>
                <w:tab w:val="decimal" w:pos="911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EBF218" w14:textId="38216279" w:rsidR="00523E37" w:rsidRPr="00484E9F" w:rsidRDefault="003C5C58" w:rsidP="001D5BE1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60C45" w:rsidRPr="00484E9F" w14:paraId="09B1DFC1" w14:textId="77777777" w:rsidTr="004F6194">
        <w:trPr>
          <w:gridAfter w:val="1"/>
          <w:wAfter w:w="31" w:type="dxa"/>
          <w:trHeight w:val="359"/>
        </w:trPr>
        <w:tc>
          <w:tcPr>
            <w:tcW w:w="2700" w:type="dxa"/>
            <w:shd w:val="clear" w:color="auto" w:fill="auto"/>
          </w:tcPr>
          <w:p w14:paraId="02D2AB76" w14:textId="77777777" w:rsidR="00A60C45" w:rsidRPr="004F6194" w:rsidRDefault="00A60C45" w:rsidP="004F6194">
            <w:pPr>
              <w:spacing w:line="360" w:lineRule="exact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6708846A" w14:textId="77777777" w:rsidR="00A60C45" w:rsidRPr="004F6194" w:rsidRDefault="00A60C45" w:rsidP="004F6194">
            <w:pPr>
              <w:pStyle w:val="acctfourfigures"/>
              <w:tabs>
                <w:tab w:val="clear" w:pos="765"/>
                <w:tab w:val="decimal" w:pos="910"/>
              </w:tabs>
              <w:spacing w:line="360" w:lineRule="exact"/>
              <w:ind w:right="11"/>
              <w:contextualSpacing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4CCCB957" w14:textId="77777777" w:rsidR="00A60C45" w:rsidRPr="004F6194" w:rsidRDefault="00A60C45" w:rsidP="004F6194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contextualSpacing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EF1F7C" w14:textId="77777777" w:rsidR="00A60C45" w:rsidRPr="004F6194" w:rsidRDefault="00A60C45" w:rsidP="004F6194">
            <w:pPr>
              <w:pStyle w:val="acctfourfigures"/>
              <w:tabs>
                <w:tab w:val="clear" w:pos="765"/>
                <w:tab w:val="decimal" w:pos="907"/>
              </w:tabs>
              <w:spacing w:line="360" w:lineRule="exact"/>
              <w:ind w:right="11"/>
              <w:contextualSpacing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497D2EE" w14:textId="77777777" w:rsidR="00A60C45" w:rsidRPr="004F6194" w:rsidRDefault="00A60C45" w:rsidP="004F6194">
            <w:pPr>
              <w:pStyle w:val="acctfourfigures"/>
              <w:spacing w:line="360" w:lineRule="exact"/>
              <w:ind w:right="101"/>
              <w:contextualSpacing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47" w:type="dxa"/>
            <w:gridSpan w:val="2"/>
            <w:shd w:val="clear" w:color="auto" w:fill="auto"/>
            <w:vAlign w:val="bottom"/>
          </w:tcPr>
          <w:p w14:paraId="0F83CA1B" w14:textId="77777777" w:rsidR="00A60C45" w:rsidRPr="004F6194" w:rsidRDefault="00A60C45" w:rsidP="004F6194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contextualSpacing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DED38E3" w14:textId="77777777" w:rsidR="00A60C45" w:rsidRPr="004F6194" w:rsidRDefault="00A60C45" w:rsidP="004F6194">
            <w:pPr>
              <w:pStyle w:val="acctfourfigures"/>
              <w:tabs>
                <w:tab w:val="decimal" w:pos="911"/>
              </w:tabs>
              <w:spacing w:line="360" w:lineRule="exact"/>
              <w:contextualSpacing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14:paraId="20AC3675" w14:textId="77777777" w:rsidR="00A60C45" w:rsidRPr="004F6194" w:rsidRDefault="00A60C45" w:rsidP="004F6194">
            <w:pPr>
              <w:pStyle w:val="acctfourfigures"/>
              <w:tabs>
                <w:tab w:val="clear" w:pos="765"/>
                <w:tab w:val="decimal" w:pos="714"/>
              </w:tabs>
              <w:spacing w:line="360" w:lineRule="exact"/>
              <w:ind w:right="11"/>
              <w:contextualSpacing/>
              <w:rPr>
                <w:rFonts w:asciiTheme="majorBidi" w:hAnsiTheme="majorBidi" w:cstheme="majorBidi"/>
                <w:sz w:val="20"/>
              </w:rPr>
            </w:pPr>
          </w:p>
        </w:tc>
      </w:tr>
      <w:tr w:rsidR="00523E37" w:rsidRPr="00484E9F" w14:paraId="02978D2E" w14:textId="77777777" w:rsidTr="00E06205">
        <w:trPr>
          <w:trHeight w:val="363"/>
          <w:tblHeader/>
        </w:trPr>
        <w:tc>
          <w:tcPr>
            <w:tcW w:w="2700" w:type="dxa"/>
            <w:vMerge w:val="restart"/>
            <w:shd w:val="clear" w:color="auto" w:fill="auto"/>
            <w:vAlign w:val="bottom"/>
          </w:tcPr>
          <w:p w14:paraId="0A362A64" w14:textId="77777777" w:rsidR="00523E37" w:rsidRPr="00484E9F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3150" w:type="dxa"/>
            <w:gridSpan w:val="4"/>
          </w:tcPr>
          <w:p w14:paraId="5B0500CA" w14:textId="77777777" w:rsidR="00523E37" w:rsidRPr="00484E9F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14:paraId="69FC23A4" w14:textId="77777777" w:rsidR="00523E37" w:rsidRPr="00484E9F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203" w:type="dxa"/>
            <w:gridSpan w:val="6"/>
          </w:tcPr>
          <w:p w14:paraId="08F037C1" w14:textId="77777777" w:rsidR="00523E37" w:rsidRPr="00484E9F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ja-JP" w:bidi="th-TH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 w:bidi="th-TH"/>
              </w:rPr>
              <w:t>เฉพาะกิจการ</w:t>
            </w:r>
          </w:p>
        </w:tc>
      </w:tr>
      <w:tr w:rsidR="00523E37" w:rsidRPr="00484E9F" w14:paraId="78218380" w14:textId="77777777" w:rsidTr="00E06205">
        <w:trPr>
          <w:trHeight w:val="363"/>
          <w:tblHeader/>
        </w:trPr>
        <w:tc>
          <w:tcPr>
            <w:tcW w:w="2700" w:type="dxa"/>
            <w:vMerge/>
            <w:shd w:val="clear" w:color="auto" w:fill="auto"/>
            <w:vAlign w:val="bottom"/>
          </w:tcPr>
          <w:p w14:paraId="0B0FDBAE" w14:textId="77777777" w:rsidR="00523E37" w:rsidRPr="00484E9F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A6B5E01" w14:textId="77777777" w:rsidR="00523E37" w:rsidRPr="00484E9F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04023B40" w14:textId="77777777" w:rsidR="00523E37" w:rsidRPr="00484E9F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7CA5C" w14:textId="77777777" w:rsidR="00523E37" w:rsidRPr="00484E9F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40B0989" w14:textId="77777777" w:rsidR="00523E37" w:rsidRPr="00484E9F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7985A5" w14:textId="77777777" w:rsidR="00523E37" w:rsidRPr="00484E9F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F08B93E" w14:textId="77777777" w:rsidR="00523E37" w:rsidRPr="00484E9F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78978" w14:textId="77777777" w:rsidR="00523E37" w:rsidRPr="00484E9F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23E37" w:rsidRPr="00484E9F" w14:paraId="212412C5" w14:textId="77777777" w:rsidTr="00E06205">
        <w:trPr>
          <w:trHeight w:val="363"/>
          <w:tblHeader/>
        </w:trPr>
        <w:tc>
          <w:tcPr>
            <w:tcW w:w="2700" w:type="dxa"/>
            <w:shd w:val="clear" w:color="auto" w:fill="auto"/>
            <w:vAlign w:val="bottom"/>
          </w:tcPr>
          <w:p w14:paraId="38BECD92" w14:textId="77777777" w:rsidR="00523E37" w:rsidRPr="00484E9F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Merge w:val="restart"/>
          </w:tcPr>
          <w:p w14:paraId="0AE12E7D" w14:textId="77777777" w:rsidR="00523E37" w:rsidRPr="00484E9F" w:rsidRDefault="00523E37" w:rsidP="001D5BE1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484E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</w:tcPr>
          <w:p w14:paraId="7BC119B8" w14:textId="77777777" w:rsidR="00523E37" w:rsidRPr="00484E9F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3A049D68" w14:textId="77777777" w:rsidR="00523E37" w:rsidRPr="00484E9F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E177878" w14:textId="77777777" w:rsidR="00523E37" w:rsidRPr="00484E9F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vMerge w:val="restart"/>
            <w:shd w:val="clear" w:color="auto" w:fill="auto"/>
          </w:tcPr>
          <w:p w14:paraId="45757DB1" w14:textId="77777777" w:rsidR="00523E37" w:rsidRPr="00484E9F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484E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763D0EF" w14:textId="77777777" w:rsidR="00523E37" w:rsidRPr="00484E9F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B532E4C" w14:textId="77777777" w:rsidR="00523E37" w:rsidRPr="00484E9F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523E37" w:rsidRPr="00484E9F" w14:paraId="6A60F9D9" w14:textId="77777777" w:rsidTr="00E06205">
        <w:trPr>
          <w:trHeight w:val="363"/>
          <w:tblHeader/>
        </w:trPr>
        <w:tc>
          <w:tcPr>
            <w:tcW w:w="2700" w:type="dxa"/>
            <w:shd w:val="clear" w:color="auto" w:fill="auto"/>
            <w:vAlign w:val="bottom"/>
          </w:tcPr>
          <w:p w14:paraId="7FF0DE63" w14:textId="77777777" w:rsidR="00523E37" w:rsidRPr="00484E9F" w:rsidRDefault="00523E37" w:rsidP="001D5BE1">
            <w:pPr>
              <w:spacing w:line="240" w:lineRule="auto"/>
              <w:ind w:left="-19" w:right="-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620" w:type="dxa"/>
            <w:vMerge/>
            <w:vAlign w:val="bottom"/>
          </w:tcPr>
          <w:p w14:paraId="56907F77" w14:textId="77777777" w:rsidR="00523E37" w:rsidRPr="00484E9F" w:rsidRDefault="00523E37" w:rsidP="001D5BE1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076C9AF" w14:textId="77777777" w:rsidR="00523E37" w:rsidRPr="00484E9F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6823DCB1" w14:textId="77777777" w:rsidR="00523E37" w:rsidRPr="00484E9F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2D67341" w14:textId="77777777" w:rsidR="00523E37" w:rsidRPr="00484E9F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ind w:right="-79" w:hanging="7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484E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8105AB5" w14:textId="77777777" w:rsidR="00523E37" w:rsidRPr="00484E9F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vMerge/>
            <w:shd w:val="clear" w:color="auto" w:fill="auto"/>
          </w:tcPr>
          <w:p w14:paraId="6674A047" w14:textId="77777777" w:rsidR="00523E37" w:rsidRPr="00484E9F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335AB6C" w14:textId="77777777" w:rsidR="00523E37" w:rsidRPr="00484E9F" w:rsidRDefault="00523E37" w:rsidP="001D5BE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gridSpan w:val="2"/>
            <w:shd w:val="clear" w:color="auto" w:fill="auto"/>
          </w:tcPr>
          <w:p w14:paraId="5CFE09BA" w14:textId="77777777" w:rsidR="00523E37" w:rsidRPr="00484E9F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8C806F4" w14:textId="77777777" w:rsidR="00523E37" w:rsidRPr="00484E9F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CBF8513" w14:textId="77777777" w:rsidR="00523E37" w:rsidRPr="00484E9F" w:rsidRDefault="00523E37" w:rsidP="001D5B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484E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523E37" w:rsidRPr="00484E9F" w14:paraId="7F3F638B" w14:textId="77777777" w:rsidTr="00E06205">
        <w:trPr>
          <w:tblHeader/>
        </w:trPr>
        <w:tc>
          <w:tcPr>
            <w:tcW w:w="2700" w:type="dxa"/>
            <w:shd w:val="clear" w:color="auto" w:fill="auto"/>
          </w:tcPr>
          <w:p w14:paraId="255DF2C5" w14:textId="77777777" w:rsidR="00523E37" w:rsidRPr="00484E9F" w:rsidRDefault="00523E37" w:rsidP="001D5BE1">
            <w:pPr>
              <w:spacing w:line="240" w:lineRule="auto"/>
              <w:ind w:left="180" w:hanging="18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33" w:type="dxa"/>
            <w:gridSpan w:val="12"/>
          </w:tcPr>
          <w:p w14:paraId="2037297D" w14:textId="77777777" w:rsidR="00523E37" w:rsidRPr="00484E9F" w:rsidRDefault="00523E37" w:rsidP="001D5B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84E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23E37" w:rsidRPr="00484E9F" w14:paraId="455C9148" w14:textId="77777777" w:rsidTr="00E06205">
        <w:trPr>
          <w:tblHeader/>
        </w:trPr>
        <w:tc>
          <w:tcPr>
            <w:tcW w:w="2700" w:type="dxa"/>
            <w:shd w:val="clear" w:color="auto" w:fill="auto"/>
          </w:tcPr>
          <w:p w14:paraId="3DDAC21C" w14:textId="77777777" w:rsidR="00523E37" w:rsidRPr="00484E9F" w:rsidRDefault="00523E37" w:rsidP="001D5BE1">
            <w:pPr>
              <w:spacing w:line="240" w:lineRule="auto"/>
              <w:ind w:left="180" w:hanging="18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6533" w:type="dxa"/>
            <w:gridSpan w:val="12"/>
          </w:tcPr>
          <w:p w14:paraId="0C557455" w14:textId="77777777" w:rsidR="00523E37" w:rsidRPr="00484E9F" w:rsidRDefault="00523E37" w:rsidP="001D5B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23E37" w:rsidRPr="00484E9F" w14:paraId="698049F5" w14:textId="77777777" w:rsidTr="00E06205">
        <w:trPr>
          <w:tblHeader/>
        </w:trPr>
        <w:tc>
          <w:tcPr>
            <w:tcW w:w="2700" w:type="dxa"/>
            <w:shd w:val="clear" w:color="auto" w:fill="auto"/>
          </w:tcPr>
          <w:p w14:paraId="0B3E5E09" w14:textId="77777777" w:rsidR="00523E37" w:rsidRPr="00484E9F" w:rsidRDefault="00523E37" w:rsidP="001D5BE1">
            <w:pPr>
              <w:spacing w:line="240" w:lineRule="auto"/>
              <w:ind w:left="180" w:hanging="18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สินทรัพย์</w:t>
            </w:r>
            <w:r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620" w:type="dxa"/>
          </w:tcPr>
          <w:p w14:paraId="72AA41CE" w14:textId="77777777" w:rsidR="00523E37" w:rsidRPr="00484E9F" w:rsidRDefault="00523E37" w:rsidP="001D5B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8AB6111" w14:textId="77777777" w:rsidR="00523E37" w:rsidRPr="00484E9F" w:rsidRDefault="00523E37" w:rsidP="001D5B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33" w:type="dxa"/>
            <w:gridSpan w:val="10"/>
            <w:shd w:val="clear" w:color="auto" w:fill="auto"/>
          </w:tcPr>
          <w:p w14:paraId="31B78BF0" w14:textId="77777777" w:rsidR="00523E37" w:rsidRPr="00484E9F" w:rsidRDefault="00523E37" w:rsidP="001D5B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23E37" w:rsidRPr="00484E9F" w14:paraId="10972DDE" w14:textId="77777777" w:rsidTr="00E06205">
        <w:trPr>
          <w:trHeight w:val="521"/>
        </w:trPr>
        <w:tc>
          <w:tcPr>
            <w:tcW w:w="2700" w:type="dxa"/>
            <w:shd w:val="clear" w:color="auto" w:fill="auto"/>
          </w:tcPr>
          <w:p w14:paraId="79A218B0" w14:textId="77777777" w:rsidR="00523E37" w:rsidRPr="00484E9F" w:rsidRDefault="00523E37" w:rsidP="001D5BE1">
            <w:pPr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ตราสารอนุพันธ์</w:t>
            </w:r>
            <w:r w:rsidRPr="00484E9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สัญญาซื้อขาย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br/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5A9A0C3A" w14:textId="77777777" w:rsidR="00523E37" w:rsidRPr="00484E9F" w:rsidRDefault="00523E37" w:rsidP="001D5BE1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  <w:tc>
          <w:tcPr>
            <w:tcW w:w="180" w:type="dxa"/>
            <w:vAlign w:val="bottom"/>
          </w:tcPr>
          <w:p w14:paraId="62D3E350" w14:textId="77777777" w:rsidR="00523E37" w:rsidRPr="00484E9F" w:rsidRDefault="00523E37" w:rsidP="001D5B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C45085" w14:textId="77777777" w:rsidR="00523E37" w:rsidRPr="00484E9F" w:rsidRDefault="00523E37" w:rsidP="001D5BE1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7520411" w14:textId="77777777" w:rsidR="00523E37" w:rsidRPr="00484E9F" w:rsidRDefault="00523E37" w:rsidP="001D5BE1">
            <w:pPr>
              <w:pStyle w:val="acctfourfigures"/>
              <w:spacing w:line="240" w:lineRule="auto"/>
              <w:ind w:right="10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72BC7E" w14:textId="77777777" w:rsidR="00523E37" w:rsidRPr="00484E9F" w:rsidRDefault="00523E37" w:rsidP="001D5BE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CB61013" w14:textId="77777777" w:rsidR="00523E37" w:rsidRPr="00484E9F" w:rsidRDefault="00523E37" w:rsidP="001D5BE1">
            <w:pPr>
              <w:pStyle w:val="acctfourfigures"/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93B517" w14:textId="77777777" w:rsidR="00523E37" w:rsidRPr="00484E9F" w:rsidRDefault="00523E37" w:rsidP="0063543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23E37" w:rsidRPr="00484E9F" w14:paraId="25AAAEDF" w14:textId="77777777" w:rsidTr="00E06205">
        <w:trPr>
          <w:gridAfter w:val="1"/>
          <w:wAfter w:w="31" w:type="dxa"/>
          <w:tblHeader/>
        </w:trPr>
        <w:tc>
          <w:tcPr>
            <w:tcW w:w="2700" w:type="dxa"/>
            <w:shd w:val="clear" w:color="auto" w:fill="auto"/>
          </w:tcPr>
          <w:p w14:paraId="12C75087" w14:textId="77777777" w:rsidR="00523E37" w:rsidRPr="00717B57" w:rsidRDefault="00523E37" w:rsidP="001D5BE1">
            <w:pPr>
              <w:spacing w:line="240" w:lineRule="auto"/>
              <w:ind w:left="180" w:hanging="18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1620" w:type="dxa"/>
          </w:tcPr>
          <w:p w14:paraId="03690B56" w14:textId="77777777" w:rsidR="00523E37" w:rsidRPr="00717B57" w:rsidRDefault="00523E37" w:rsidP="001D5B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US" w:eastAsia="ja-JP" w:bidi="th-TH"/>
              </w:rPr>
            </w:pPr>
          </w:p>
        </w:tc>
        <w:tc>
          <w:tcPr>
            <w:tcW w:w="180" w:type="dxa"/>
          </w:tcPr>
          <w:p w14:paraId="6FE48FDF" w14:textId="77777777" w:rsidR="00523E37" w:rsidRPr="00717B57" w:rsidRDefault="00523E37" w:rsidP="001D5B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US" w:eastAsia="ja-JP" w:bidi="th-TH"/>
              </w:rPr>
            </w:pPr>
          </w:p>
        </w:tc>
        <w:tc>
          <w:tcPr>
            <w:tcW w:w="4702" w:type="dxa"/>
            <w:gridSpan w:val="9"/>
            <w:shd w:val="clear" w:color="auto" w:fill="auto"/>
          </w:tcPr>
          <w:p w14:paraId="2E704F9B" w14:textId="77777777" w:rsidR="00523E37" w:rsidRPr="00717B57" w:rsidRDefault="00523E37" w:rsidP="001D5B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US" w:eastAsia="ja-JP" w:bidi="th-TH"/>
              </w:rPr>
            </w:pPr>
          </w:p>
        </w:tc>
      </w:tr>
      <w:tr w:rsidR="00523E37" w:rsidRPr="00484E9F" w14:paraId="071D8D80" w14:textId="77777777" w:rsidTr="00E06205">
        <w:trPr>
          <w:gridAfter w:val="1"/>
          <w:wAfter w:w="31" w:type="dxa"/>
          <w:tblHeader/>
        </w:trPr>
        <w:tc>
          <w:tcPr>
            <w:tcW w:w="2700" w:type="dxa"/>
            <w:shd w:val="clear" w:color="auto" w:fill="auto"/>
          </w:tcPr>
          <w:p w14:paraId="20037861" w14:textId="77777777" w:rsidR="00523E37" w:rsidRPr="00484E9F" w:rsidRDefault="00523E37" w:rsidP="001D5BE1">
            <w:pPr>
              <w:spacing w:line="240" w:lineRule="auto"/>
              <w:ind w:left="180" w:hanging="18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หนี้สิน</w:t>
            </w:r>
            <w:r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620" w:type="dxa"/>
          </w:tcPr>
          <w:p w14:paraId="402DF323" w14:textId="77777777" w:rsidR="00523E37" w:rsidRPr="00484E9F" w:rsidRDefault="00523E37" w:rsidP="001D5B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DD54DA5" w14:textId="77777777" w:rsidR="00523E37" w:rsidRPr="00484E9F" w:rsidRDefault="00523E37" w:rsidP="001D5B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02" w:type="dxa"/>
            <w:gridSpan w:val="9"/>
            <w:shd w:val="clear" w:color="auto" w:fill="auto"/>
          </w:tcPr>
          <w:p w14:paraId="3B109B2B" w14:textId="77777777" w:rsidR="00523E37" w:rsidRPr="00484E9F" w:rsidRDefault="00523E37" w:rsidP="001D5B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23E37" w:rsidRPr="00484E9F" w14:paraId="449DF253" w14:textId="77777777" w:rsidTr="00E06205">
        <w:trPr>
          <w:gridAfter w:val="1"/>
          <w:wAfter w:w="31" w:type="dxa"/>
          <w:trHeight w:val="521"/>
        </w:trPr>
        <w:tc>
          <w:tcPr>
            <w:tcW w:w="2700" w:type="dxa"/>
            <w:shd w:val="clear" w:color="auto" w:fill="auto"/>
          </w:tcPr>
          <w:p w14:paraId="13CA28EA" w14:textId="77777777" w:rsidR="00523E37" w:rsidRPr="00484E9F" w:rsidRDefault="00523E37" w:rsidP="001D5BE1">
            <w:pPr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ตราสารอนุพันธ์</w:t>
            </w:r>
            <w:r w:rsidRPr="00484E9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สัญญาซื้อขาย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br/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4D906270" w14:textId="2D480345" w:rsidR="00523E37" w:rsidRPr="00484E9F" w:rsidRDefault="004500D8" w:rsidP="001D5BE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23E37" w:rsidRPr="00484E9F">
              <w:rPr>
                <w:rFonts w:asciiTheme="majorBidi" w:hAnsiTheme="majorBidi" w:cstheme="majorBidi"/>
                <w:sz w:val="30"/>
                <w:szCs w:val="30"/>
              </w:rPr>
              <w:t>116</w:t>
            </w:r>
            <w:r w:rsidRPr="00484E9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71D3CD4" w14:textId="77777777" w:rsidR="00523E37" w:rsidRPr="00484E9F" w:rsidRDefault="00523E37" w:rsidP="001D5B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B35832" w14:textId="5638BB13" w:rsidR="00523E37" w:rsidRPr="00484E9F" w:rsidRDefault="004500D8" w:rsidP="001D5BE1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23E37" w:rsidRPr="00484E9F">
              <w:rPr>
                <w:rFonts w:asciiTheme="majorBidi" w:hAnsiTheme="majorBidi" w:cstheme="majorBidi"/>
                <w:sz w:val="30"/>
                <w:szCs w:val="30"/>
              </w:rPr>
              <w:t>116</w:t>
            </w:r>
            <w:r w:rsidRPr="00484E9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64B656F" w14:textId="77777777" w:rsidR="00523E37" w:rsidRPr="00484E9F" w:rsidRDefault="00523E37" w:rsidP="001D5BE1">
            <w:pPr>
              <w:pStyle w:val="acctfourfigures"/>
              <w:spacing w:line="240" w:lineRule="auto"/>
              <w:ind w:right="10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7F2320" w14:textId="61D69A2C" w:rsidR="00523E37" w:rsidRPr="00484E9F" w:rsidRDefault="004500D8" w:rsidP="001D5BE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23E37" w:rsidRPr="00484E9F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Pr="00484E9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9734742" w14:textId="77777777" w:rsidR="00523E37" w:rsidRPr="00484E9F" w:rsidRDefault="00523E37" w:rsidP="001D5BE1">
            <w:pPr>
              <w:pStyle w:val="acctfourfigures"/>
              <w:tabs>
                <w:tab w:val="decimal" w:pos="911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819780" w14:textId="7C361BAE" w:rsidR="00523E37" w:rsidRPr="00484E9F" w:rsidRDefault="004500D8" w:rsidP="0063543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23E37" w:rsidRPr="00484E9F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Pr="00484E9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20B81179" w14:textId="77777777" w:rsidR="009B358A" w:rsidRDefault="009B358A" w:rsidP="008C135E">
      <w:pPr>
        <w:spacing w:line="240" w:lineRule="auto"/>
        <w:ind w:left="540" w:right="45"/>
        <w:jc w:val="thaiDistribute"/>
        <w:rPr>
          <w:rFonts w:ascii="Angsana New" w:hAnsi="Angsana New"/>
          <w:b/>
          <w:sz w:val="30"/>
          <w:szCs w:val="30"/>
        </w:rPr>
      </w:pPr>
    </w:p>
    <w:p w14:paraId="5AC13824" w14:textId="6576FC40" w:rsidR="008C135E" w:rsidRPr="009B358A" w:rsidRDefault="008C135E" w:rsidP="008C135E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9B358A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lastRenderedPageBreak/>
        <w:t>เครื่องมือทางการเงินที่วัดมูลค่าด้วยมูลค่ายุติธรรม</w:t>
      </w:r>
    </w:p>
    <w:p w14:paraId="0F324CEE" w14:textId="77777777" w:rsidR="00523E37" w:rsidRPr="00484E9F" w:rsidRDefault="00523E37" w:rsidP="00484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236"/>
        <w:gridCol w:w="6964"/>
      </w:tblGrid>
      <w:tr w:rsidR="00523E37" w:rsidRPr="00484E9F" w14:paraId="796B9CAE" w14:textId="77777777" w:rsidTr="00C41C20">
        <w:trPr>
          <w:tblHeader/>
        </w:trPr>
        <w:tc>
          <w:tcPr>
            <w:tcW w:w="2070" w:type="dxa"/>
            <w:hideMark/>
          </w:tcPr>
          <w:p w14:paraId="17BE0B66" w14:textId="77777777" w:rsidR="00523E37" w:rsidRPr="00484E9F" w:rsidRDefault="00523E37" w:rsidP="00484E9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7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70C7FFB9" w14:textId="77777777" w:rsidR="00523E37" w:rsidRPr="00484E9F" w:rsidRDefault="00523E37" w:rsidP="00484E9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964" w:type="dxa"/>
            <w:hideMark/>
          </w:tcPr>
          <w:p w14:paraId="43AA5AD6" w14:textId="77777777" w:rsidR="00523E37" w:rsidRPr="00484E9F" w:rsidRDefault="00523E37" w:rsidP="00484E9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23E37" w:rsidRPr="00484E9F" w14:paraId="0FB9A3D9" w14:textId="77777777" w:rsidTr="00C41C20">
        <w:tc>
          <w:tcPr>
            <w:tcW w:w="2070" w:type="dxa"/>
            <w:hideMark/>
          </w:tcPr>
          <w:p w14:paraId="3066B05B" w14:textId="77777777" w:rsidR="00523E37" w:rsidRPr="00484E9F" w:rsidRDefault="00523E37" w:rsidP="00484E9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5347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ต่างประเทศล่วงหน้า</w:t>
            </w:r>
          </w:p>
        </w:tc>
        <w:tc>
          <w:tcPr>
            <w:tcW w:w="236" w:type="dxa"/>
          </w:tcPr>
          <w:p w14:paraId="6E885152" w14:textId="77777777" w:rsidR="00523E37" w:rsidRPr="00484E9F" w:rsidRDefault="00523E37" w:rsidP="00484E9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964" w:type="dxa"/>
            <w:hideMark/>
          </w:tcPr>
          <w:p w14:paraId="7EA4B4D1" w14:textId="77777777" w:rsidR="00523E37" w:rsidRPr="00484E9F" w:rsidRDefault="00523E37" w:rsidP="00484E9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4E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484E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7BD97DF5" w14:textId="1FE56063" w:rsidR="001D5BE1" w:rsidRDefault="001D5B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</w:pPr>
    </w:p>
    <w:p w14:paraId="4DD850CE" w14:textId="155869A4" w:rsidR="00523E37" w:rsidRPr="00484E9F" w:rsidRDefault="00523E37" w:rsidP="00270FD3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lang w:val="en-US"/>
        </w:rPr>
      </w:pPr>
      <w:r w:rsidRPr="00484E9F">
        <w:rPr>
          <w:rFonts w:asciiTheme="majorBidi" w:hAnsiTheme="majorBidi" w:cstheme="majorBidi"/>
          <w:sz w:val="30"/>
          <w:szCs w:val="30"/>
          <w:cs/>
          <w:lang w:val="en-US"/>
        </w:rPr>
        <w:t>ภาระผูกพันกับบุคคลหรือกิจการที่ไม่เกี่ยวข้องกัน</w:t>
      </w:r>
    </w:p>
    <w:p w14:paraId="7EA0DFC0" w14:textId="77777777" w:rsidR="00523E37" w:rsidRPr="00484E9F" w:rsidRDefault="00523E37" w:rsidP="00484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left="126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102"/>
        <w:gridCol w:w="273"/>
        <w:gridCol w:w="2122"/>
      </w:tblGrid>
      <w:tr w:rsidR="00523E37" w:rsidRPr="00484E9F" w14:paraId="0E1252A6" w14:textId="77777777" w:rsidTr="006C085B">
        <w:tc>
          <w:tcPr>
            <w:tcW w:w="2550" w:type="pct"/>
          </w:tcPr>
          <w:p w14:paraId="7CB4BEAF" w14:textId="7B4286CA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6963E3"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6963E3"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145" w:type="pct"/>
          </w:tcPr>
          <w:p w14:paraId="3D043C2E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8" w:right="-100" w:hanging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66858D3F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pct"/>
          </w:tcPr>
          <w:p w14:paraId="2C88903E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3E37" w:rsidRPr="00484E9F" w14:paraId="7FF42E3E" w14:textId="77777777" w:rsidTr="006C085B">
        <w:tc>
          <w:tcPr>
            <w:tcW w:w="2550" w:type="pct"/>
          </w:tcPr>
          <w:p w14:paraId="6FF95FA7" w14:textId="77777777" w:rsidR="00523E37" w:rsidRPr="00484E9F" w:rsidRDefault="00523E37" w:rsidP="004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0" w:type="pct"/>
            <w:gridSpan w:val="3"/>
          </w:tcPr>
          <w:p w14:paraId="4CD77018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3E37" w:rsidRPr="00484E9F" w14:paraId="0CDC5D35" w14:textId="77777777" w:rsidTr="006C085B">
        <w:tc>
          <w:tcPr>
            <w:tcW w:w="2550" w:type="pct"/>
          </w:tcPr>
          <w:p w14:paraId="559F0572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45" w:type="pct"/>
          </w:tcPr>
          <w:p w14:paraId="50A0C93E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3553FC4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pct"/>
          </w:tcPr>
          <w:p w14:paraId="387C1FCA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3E37" w:rsidRPr="00484E9F" w14:paraId="34D203A2" w14:textId="77777777" w:rsidTr="006C085B">
        <w:tc>
          <w:tcPr>
            <w:tcW w:w="2550" w:type="pct"/>
          </w:tcPr>
          <w:p w14:paraId="7CF05F0A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ส่วนปรับปรุงอาคาร</w:t>
            </w:r>
          </w:p>
          <w:p w14:paraId="2C7B09F4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และการก่อสร้างที่เกี่ยวข้อง</w:t>
            </w:r>
          </w:p>
        </w:tc>
        <w:tc>
          <w:tcPr>
            <w:tcW w:w="1145" w:type="pct"/>
          </w:tcPr>
          <w:p w14:paraId="48650AF1" w14:textId="77777777" w:rsidR="00A7053C" w:rsidRDefault="00A7053C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52D040" w14:textId="5AD2C065" w:rsidR="00523E37" w:rsidRPr="00484E9F" w:rsidRDefault="0012190F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3,448</w:t>
            </w:r>
          </w:p>
        </w:tc>
        <w:tc>
          <w:tcPr>
            <w:tcW w:w="149" w:type="pct"/>
          </w:tcPr>
          <w:p w14:paraId="430C10D3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pct"/>
          </w:tcPr>
          <w:p w14:paraId="268E3FC5" w14:textId="77777777" w:rsidR="00A7053C" w:rsidRDefault="00A7053C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FB3FFA" w14:textId="7E787966" w:rsidR="00523E37" w:rsidRPr="00484E9F" w:rsidRDefault="00980575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637A1A">
              <w:rPr>
                <w:rFonts w:asciiTheme="majorBidi" w:hAnsiTheme="majorBidi" w:cstheme="majorBidi"/>
                <w:sz w:val="30"/>
                <w:szCs w:val="30"/>
              </w:rPr>
              <w:t>448</w:t>
            </w:r>
          </w:p>
        </w:tc>
      </w:tr>
      <w:tr w:rsidR="00523E37" w:rsidRPr="00484E9F" w14:paraId="5FB65D6E" w14:textId="77777777" w:rsidTr="006C085B">
        <w:tc>
          <w:tcPr>
            <w:tcW w:w="2550" w:type="pct"/>
          </w:tcPr>
          <w:p w14:paraId="77E21EF6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45" w:type="pct"/>
          </w:tcPr>
          <w:p w14:paraId="38CABDA7" w14:textId="623D75A4" w:rsidR="00523E37" w:rsidRPr="00484E9F" w:rsidRDefault="00397CD6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149" w:type="pct"/>
          </w:tcPr>
          <w:p w14:paraId="54DA73ED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pct"/>
          </w:tcPr>
          <w:p w14:paraId="5B9E3725" w14:textId="6AD6FDED" w:rsidR="00523E37" w:rsidRPr="00484E9F" w:rsidRDefault="00397CD6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F12B7" w:rsidRPr="00484E9F" w14:paraId="122BE4B0" w14:textId="77777777" w:rsidTr="006C085B">
        <w:tc>
          <w:tcPr>
            <w:tcW w:w="2550" w:type="pct"/>
          </w:tcPr>
          <w:p w14:paraId="346B8795" w14:textId="5C3ABEB7" w:rsidR="00DF12B7" w:rsidRPr="00484E9F" w:rsidRDefault="00DF12B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 w:firstLine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145" w:type="pct"/>
          </w:tcPr>
          <w:p w14:paraId="1C3D3D77" w14:textId="00B822A4" w:rsidR="00DF12B7" w:rsidRDefault="00B37662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21,577</w:t>
            </w:r>
          </w:p>
        </w:tc>
        <w:tc>
          <w:tcPr>
            <w:tcW w:w="149" w:type="pct"/>
          </w:tcPr>
          <w:p w14:paraId="746BCC01" w14:textId="77777777" w:rsidR="00DF12B7" w:rsidRPr="00484E9F" w:rsidRDefault="00DF12B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pct"/>
          </w:tcPr>
          <w:p w14:paraId="667E3108" w14:textId="4ED09F0C" w:rsidR="00DF12B7" w:rsidRDefault="00B37662" w:rsidP="00637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8,430</w:t>
            </w:r>
          </w:p>
        </w:tc>
      </w:tr>
      <w:tr w:rsidR="00523E37" w:rsidRPr="00637A1A" w14:paraId="4FF0817E" w14:textId="77777777" w:rsidTr="006C085B">
        <w:tc>
          <w:tcPr>
            <w:tcW w:w="2550" w:type="pct"/>
          </w:tcPr>
          <w:p w14:paraId="722B40BD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5" w:type="pct"/>
            <w:tcBorders>
              <w:top w:val="single" w:sz="4" w:space="0" w:color="auto"/>
              <w:bottom w:val="double" w:sz="4" w:space="0" w:color="auto"/>
            </w:tcBorders>
          </w:tcPr>
          <w:p w14:paraId="005F9590" w14:textId="39EE35AC" w:rsidR="00523E37" w:rsidRPr="00484E9F" w:rsidRDefault="00B37662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</w:t>
            </w:r>
            <w:r w:rsidR="001219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</w:t>
            </w:r>
          </w:p>
        </w:tc>
        <w:tc>
          <w:tcPr>
            <w:tcW w:w="149" w:type="pct"/>
          </w:tcPr>
          <w:p w14:paraId="6DF97560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pct"/>
            <w:tcBorders>
              <w:top w:val="single" w:sz="4" w:space="0" w:color="auto"/>
              <w:bottom w:val="double" w:sz="4" w:space="0" w:color="auto"/>
            </w:tcBorders>
          </w:tcPr>
          <w:p w14:paraId="1618C955" w14:textId="44CD03FA" w:rsidR="00523E37" w:rsidRPr="00637A1A" w:rsidRDefault="00D754EA" w:rsidP="00637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7A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</w:t>
            </w:r>
            <w:r w:rsidR="00637A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878</w:t>
            </w:r>
          </w:p>
        </w:tc>
      </w:tr>
      <w:tr w:rsidR="00523E37" w:rsidRPr="00637A1A" w14:paraId="24B7C519" w14:textId="77777777" w:rsidTr="006C085B">
        <w:tc>
          <w:tcPr>
            <w:tcW w:w="2550" w:type="pct"/>
          </w:tcPr>
          <w:p w14:paraId="58A4A0C7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5" w:type="pct"/>
            <w:tcBorders>
              <w:top w:val="single" w:sz="4" w:space="0" w:color="auto"/>
            </w:tcBorders>
          </w:tcPr>
          <w:p w14:paraId="3EB8E29C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85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55DA5F3A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pct"/>
            <w:tcBorders>
              <w:top w:val="single" w:sz="4" w:space="0" w:color="auto"/>
            </w:tcBorders>
          </w:tcPr>
          <w:p w14:paraId="358404C5" w14:textId="77777777" w:rsidR="00523E37" w:rsidRPr="00637A1A" w:rsidRDefault="00523E37" w:rsidP="00637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3E37" w:rsidRPr="00484E9F" w14:paraId="6F2F2127" w14:textId="77777777" w:rsidTr="006C085B">
        <w:tc>
          <w:tcPr>
            <w:tcW w:w="2550" w:type="pct"/>
          </w:tcPr>
          <w:p w14:paraId="39110728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45" w:type="pct"/>
          </w:tcPr>
          <w:p w14:paraId="5D4C5069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851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53B5C5E7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pct"/>
          </w:tcPr>
          <w:p w14:paraId="7F760F1F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23E37" w:rsidRPr="00484E9F" w14:paraId="005BC1BB" w14:textId="77777777" w:rsidTr="006C085B">
        <w:tc>
          <w:tcPr>
            <w:tcW w:w="2550" w:type="pct"/>
          </w:tcPr>
          <w:p w14:paraId="7E17CFF9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1145" w:type="pct"/>
          </w:tcPr>
          <w:p w14:paraId="72927891" w14:textId="69E19F65" w:rsidR="00523E37" w:rsidRPr="00484E9F" w:rsidRDefault="00095C5E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83,516</w:t>
            </w:r>
          </w:p>
        </w:tc>
        <w:tc>
          <w:tcPr>
            <w:tcW w:w="149" w:type="pct"/>
          </w:tcPr>
          <w:p w14:paraId="78284F47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pct"/>
          </w:tcPr>
          <w:p w14:paraId="3D7659B1" w14:textId="57F95BA0" w:rsidR="00523E37" w:rsidRPr="00484E9F" w:rsidRDefault="00095C5E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81,824</w:t>
            </w:r>
          </w:p>
        </w:tc>
      </w:tr>
      <w:tr w:rsidR="00523E37" w:rsidRPr="00484E9F" w14:paraId="05AC6AA0" w14:textId="77777777" w:rsidTr="006C085B">
        <w:tc>
          <w:tcPr>
            <w:tcW w:w="2550" w:type="pct"/>
          </w:tcPr>
          <w:p w14:paraId="5B23E206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ภาระผูกพันตามสัญญาเช่าระยะสั้นและ</w:t>
            </w:r>
          </w:p>
        </w:tc>
        <w:tc>
          <w:tcPr>
            <w:tcW w:w="1145" w:type="pct"/>
          </w:tcPr>
          <w:p w14:paraId="0AA2D7C7" w14:textId="77342101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43C95C2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pct"/>
          </w:tcPr>
          <w:p w14:paraId="4349EA40" w14:textId="64F64D1E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3E37" w:rsidRPr="00484E9F" w14:paraId="5E05DCDE" w14:textId="77777777" w:rsidTr="006C085B">
        <w:tc>
          <w:tcPr>
            <w:tcW w:w="2550" w:type="pct"/>
          </w:tcPr>
          <w:p w14:paraId="428339A4" w14:textId="36DD8712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สัญญาเช่าสินทรัพย์ที่มี</w:t>
            </w:r>
            <w:r w:rsidRPr="00A024C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มูลค่าต่ำ</w:t>
            </w:r>
            <w:r w:rsidR="006667D1" w:rsidRPr="00A024C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และสัญญาบริการ</w:t>
            </w:r>
          </w:p>
        </w:tc>
        <w:tc>
          <w:tcPr>
            <w:tcW w:w="1145" w:type="pct"/>
          </w:tcPr>
          <w:p w14:paraId="3F47274A" w14:textId="30B99E24" w:rsidR="00523E37" w:rsidRPr="004F0AE5" w:rsidRDefault="007D7FDB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DE4839">
              <w:rPr>
                <w:rFonts w:asciiTheme="majorBidi" w:hAnsiTheme="majorBidi" w:cstheme="majorBidi"/>
                <w:sz w:val="30"/>
                <w:szCs w:val="30"/>
              </w:rPr>
              <w:t>1,946</w:t>
            </w:r>
          </w:p>
        </w:tc>
        <w:tc>
          <w:tcPr>
            <w:tcW w:w="149" w:type="pct"/>
          </w:tcPr>
          <w:p w14:paraId="27BB0C23" w14:textId="77777777" w:rsidR="00523E37" w:rsidRPr="004F0AE5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56" w:type="pct"/>
          </w:tcPr>
          <w:p w14:paraId="4DCD74C7" w14:textId="09FD1910" w:rsidR="00523E37" w:rsidRPr="004F0AE5" w:rsidRDefault="007D7FDB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DE4839">
              <w:rPr>
                <w:rFonts w:asciiTheme="majorBidi" w:hAnsiTheme="majorBidi" w:cstheme="majorBidi"/>
                <w:sz w:val="30"/>
                <w:szCs w:val="30"/>
              </w:rPr>
              <w:t>4,873</w:t>
            </w:r>
          </w:p>
        </w:tc>
      </w:tr>
      <w:tr w:rsidR="00523E37" w:rsidRPr="00484E9F" w14:paraId="5A9B0A93" w14:textId="77777777" w:rsidTr="006C085B">
        <w:tc>
          <w:tcPr>
            <w:tcW w:w="2550" w:type="pct"/>
          </w:tcPr>
          <w:p w14:paraId="21F7240A" w14:textId="77777777" w:rsidR="00523E37" w:rsidRPr="00484E9F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เลตเตอร์ออฟเครดิตสำหรับซื้อสินค้าและ</w:t>
            </w:r>
          </w:p>
        </w:tc>
        <w:tc>
          <w:tcPr>
            <w:tcW w:w="1145" w:type="pct"/>
          </w:tcPr>
          <w:p w14:paraId="212E62FC" w14:textId="2928988F" w:rsidR="00523E37" w:rsidRPr="004F0AE5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9" w:type="pct"/>
          </w:tcPr>
          <w:p w14:paraId="0B981EBD" w14:textId="77777777" w:rsidR="00523E37" w:rsidRPr="004F0AE5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56" w:type="pct"/>
          </w:tcPr>
          <w:p w14:paraId="65DFED2F" w14:textId="4BECC5A3" w:rsidR="00523E37" w:rsidRPr="004F0AE5" w:rsidRDefault="00523E37" w:rsidP="00484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28338A" w:rsidRPr="00484E9F" w14:paraId="5BDF09D3" w14:textId="77777777" w:rsidTr="006C085B">
        <w:tc>
          <w:tcPr>
            <w:tcW w:w="2550" w:type="pct"/>
          </w:tcPr>
          <w:p w14:paraId="08F195D4" w14:textId="77777777" w:rsidR="0028338A" w:rsidRPr="00484E9F" w:rsidRDefault="0028338A" w:rsidP="00283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E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วัสดุที่ยังไม่ได้ใช้</w:t>
            </w:r>
          </w:p>
        </w:tc>
        <w:tc>
          <w:tcPr>
            <w:tcW w:w="1145" w:type="pct"/>
          </w:tcPr>
          <w:p w14:paraId="370D9320" w14:textId="6265120A" w:rsidR="0028338A" w:rsidRPr="004F0AE5" w:rsidRDefault="00274B1A" w:rsidP="00283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8338A" w:rsidRPr="00AC20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28338A" w:rsidRPr="00AC208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14:paraId="1ED1F371" w14:textId="77777777" w:rsidR="0028338A" w:rsidRPr="004F0AE5" w:rsidRDefault="0028338A" w:rsidP="00283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56" w:type="pct"/>
          </w:tcPr>
          <w:p w14:paraId="7774EE18" w14:textId="5566D4E8" w:rsidR="0028338A" w:rsidRPr="004F0AE5" w:rsidRDefault="0028338A" w:rsidP="00283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001A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338A" w:rsidRPr="00484E9F" w14:paraId="15B12739" w14:textId="77777777" w:rsidTr="006C085B">
        <w:tc>
          <w:tcPr>
            <w:tcW w:w="2550" w:type="pct"/>
          </w:tcPr>
          <w:p w14:paraId="1688CE47" w14:textId="77777777" w:rsidR="0028338A" w:rsidRPr="00484E9F" w:rsidRDefault="0028338A" w:rsidP="00283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5" w:type="pct"/>
            <w:tcBorders>
              <w:top w:val="single" w:sz="4" w:space="0" w:color="auto"/>
              <w:bottom w:val="double" w:sz="4" w:space="0" w:color="auto"/>
            </w:tcBorders>
          </w:tcPr>
          <w:p w14:paraId="195E3F7B" w14:textId="642875CE" w:rsidR="0028338A" w:rsidRPr="00484E9F" w:rsidRDefault="00274B1A" w:rsidP="00283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  <w:r w:rsidR="00342B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717</w:t>
            </w:r>
          </w:p>
        </w:tc>
        <w:tc>
          <w:tcPr>
            <w:tcW w:w="149" w:type="pct"/>
          </w:tcPr>
          <w:p w14:paraId="4FB60250" w14:textId="77777777" w:rsidR="0028338A" w:rsidRPr="00484E9F" w:rsidRDefault="0028338A" w:rsidP="00283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838C7C" w14:textId="567587B1" w:rsidR="0028338A" w:rsidRPr="00484E9F" w:rsidRDefault="00342B06" w:rsidP="00283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86,697</w:t>
            </w:r>
          </w:p>
        </w:tc>
      </w:tr>
    </w:tbl>
    <w:p w14:paraId="483A75B2" w14:textId="77777777" w:rsidR="00523E37" w:rsidRPr="00484E9F" w:rsidRDefault="00523E37" w:rsidP="00484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</w:p>
    <w:p w14:paraId="00FA931D" w14:textId="77C5B43C" w:rsidR="00694C30" w:rsidRPr="00F717FD" w:rsidRDefault="00694C30" w:rsidP="00694C30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717FD">
        <w:rPr>
          <w:rFonts w:ascii="Angsana New" w:hAnsi="Angsana New" w:hint="cs"/>
          <w:spacing w:val="14"/>
          <w:sz w:val="30"/>
          <w:szCs w:val="30"/>
          <w:cs/>
        </w:rPr>
        <w:t>กลุ่ม</w:t>
      </w:r>
      <w:r w:rsidRPr="00F717FD">
        <w:rPr>
          <w:rFonts w:ascii="Angsana New" w:hAnsi="Angsana New"/>
          <w:spacing w:val="14"/>
          <w:sz w:val="30"/>
          <w:szCs w:val="30"/>
          <w:cs/>
        </w:rPr>
        <w:t>บริษัทมีภาระผูกพันภายใต้หนังสือค้ำประกันที่ออกโดยสถาบันการเงิน</w:t>
      </w:r>
      <w:r w:rsidRPr="00F717FD">
        <w:rPr>
          <w:rFonts w:ascii="Angsana New" w:hAnsi="Angsana New" w:hint="cs"/>
          <w:spacing w:val="14"/>
          <w:sz w:val="30"/>
          <w:szCs w:val="30"/>
          <w:cs/>
        </w:rPr>
        <w:t>หลาย</w:t>
      </w:r>
      <w:r w:rsidRPr="00F717FD">
        <w:rPr>
          <w:rFonts w:ascii="Angsana New" w:hAnsi="Angsana New"/>
          <w:spacing w:val="14"/>
          <w:sz w:val="30"/>
          <w:szCs w:val="30"/>
          <w:cs/>
        </w:rPr>
        <w:t>แห่งเพื่อการใช้ไฟฟ้า</w:t>
      </w:r>
      <w:r w:rsidRPr="00F717FD">
        <w:rPr>
          <w:rFonts w:ascii="Angsana New" w:hAnsi="Angsana New"/>
          <w:spacing w:val="-4"/>
          <w:sz w:val="30"/>
          <w:szCs w:val="30"/>
          <w:cs/>
        </w:rPr>
        <w:t>เป็นจำนวนเงิน</w:t>
      </w:r>
      <w:bookmarkStart w:id="2" w:name="_Hlk15140887"/>
      <w:r w:rsidRPr="00F717FD">
        <w:rPr>
          <w:rFonts w:ascii="Angsana New" w:hAnsi="Angsana New"/>
          <w:spacing w:val="-4"/>
          <w:sz w:val="30"/>
          <w:szCs w:val="30"/>
        </w:rPr>
        <w:t xml:space="preserve"> </w:t>
      </w:r>
      <w:r w:rsidRPr="009E0EF8">
        <w:rPr>
          <w:rFonts w:ascii="Angsana New" w:hAnsi="Angsana New"/>
          <w:spacing w:val="-4"/>
          <w:sz w:val="30"/>
          <w:szCs w:val="30"/>
        </w:rPr>
        <w:t>14.3</w:t>
      </w:r>
      <w:r w:rsidRPr="00F717FD">
        <w:rPr>
          <w:rFonts w:ascii="Angsana New" w:hAnsi="Angsana New"/>
          <w:spacing w:val="-4"/>
          <w:sz w:val="30"/>
          <w:szCs w:val="30"/>
        </w:rPr>
        <w:t xml:space="preserve"> </w:t>
      </w:r>
      <w:bookmarkEnd w:id="2"/>
      <w:r w:rsidRPr="00F717FD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F717FD">
        <w:rPr>
          <w:rFonts w:ascii="Angsana New" w:hAnsi="Angsana New"/>
          <w:spacing w:val="-4"/>
          <w:sz w:val="30"/>
          <w:szCs w:val="30"/>
        </w:rPr>
        <w:t> </w:t>
      </w:r>
      <w:r w:rsidRPr="00F717FD">
        <w:rPr>
          <w:rFonts w:ascii="Angsana New" w:hAnsi="Angsana New"/>
          <w:i/>
          <w:iCs/>
          <w:spacing w:val="-4"/>
          <w:sz w:val="30"/>
          <w:szCs w:val="30"/>
        </w:rPr>
        <w:t xml:space="preserve">(31 </w:t>
      </w:r>
      <w:r w:rsidRPr="00F717FD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F717FD">
        <w:rPr>
          <w:rFonts w:ascii="Angsana New" w:hAnsi="Angsana New"/>
          <w:i/>
          <w:iCs/>
          <w:spacing w:val="-4"/>
          <w:sz w:val="30"/>
          <w:szCs w:val="30"/>
        </w:rPr>
        <w:t xml:space="preserve">2563: 14.3 </w:t>
      </w:r>
      <w:r w:rsidRPr="00F717F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ล้านบาท) </w:t>
      </w:r>
      <w:r w:rsidRPr="00F717FD">
        <w:rPr>
          <w:rFonts w:ascii="Angsana New" w:hAnsi="Angsana New" w:hint="cs"/>
          <w:spacing w:val="-4"/>
          <w:sz w:val="30"/>
          <w:szCs w:val="30"/>
          <w:cs/>
        </w:rPr>
        <w:t>และค้ำประกันผลงานเป็นจำนวนเงิน</w:t>
      </w:r>
      <w:bookmarkStart w:id="3" w:name="_Hlk15140898"/>
      <w:r w:rsidRPr="00F717FD">
        <w:rPr>
          <w:rFonts w:ascii="Angsana New" w:hAnsi="Angsana New"/>
          <w:spacing w:val="-4"/>
          <w:sz w:val="30"/>
          <w:szCs w:val="30"/>
        </w:rPr>
        <w:t xml:space="preserve"> </w:t>
      </w:r>
      <w:r w:rsidR="009E0EF8">
        <w:rPr>
          <w:rFonts w:ascii="Angsana New" w:hAnsi="Angsana New"/>
          <w:spacing w:val="-4"/>
          <w:sz w:val="30"/>
          <w:szCs w:val="30"/>
        </w:rPr>
        <w:t>69.2</w:t>
      </w:r>
      <w:r w:rsidRPr="00F717FD">
        <w:rPr>
          <w:rFonts w:ascii="Angsana New" w:hAnsi="Angsana New"/>
          <w:spacing w:val="-4"/>
          <w:sz w:val="30"/>
          <w:szCs w:val="30"/>
        </w:rPr>
        <w:t xml:space="preserve"> </w:t>
      </w:r>
      <w:bookmarkEnd w:id="3"/>
      <w:r w:rsidRPr="00F717FD">
        <w:rPr>
          <w:rFonts w:ascii="Angsana New" w:hAnsi="Angsana New"/>
          <w:sz w:val="30"/>
          <w:szCs w:val="30"/>
        </w:rPr>
        <w:br/>
      </w:r>
      <w:r w:rsidRPr="00F717FD">
        <w:rPr>
          <w:rFonts w:ascii="Angsana New" w:hAnsi="Angsana New" w:hint="cs"/>
          <w:sz w:val="30"/>
          <w:szCs w:val="30"/>
          <w:cs/>
        </w:rPr>
        <w:t>ล้านบาท</w:t>
      </w:r>
      <w:r w:rsidRPr="00F717FD">
        <w:rPr>
          <w:rFonts w:ascii="Angsana New" w:hAnsi="Angsana New" w:hint="cs"/>
          <w:i/>
          <w:iCs/>
          <w:sz w:val="30"/>
          <w:szCs w:val="30"/>
          <w:cs/>
        </w:rPr>
        <w:t xml:space="preserve"> (</w:t>
      </w:r>
      <w:r w:rsidRPr="00F717FD">
        <w:rPr>
          <w:rFonts w:ascii="Angsana New" w:hAnsi="Angsana New"/>
          <w:i/>
          <w:iCs/>
          <w:sz w:val="30"/>
          <w:szCs w:val="30"/>
        </w:rPr>
        <w:t xml:space="preserve">31 </w:t>
      </w:r>
      <w:r w:rsidRPr="00F717FD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F717FD">
        <w:rPr>
          <w:rFonts w:ascii="Angsana New" w:hAnsi="Angsana New"/>
          <w:i/>
          <w:iCs/>
          <w:sz w:val="30"/>
          <w:szCs w:val="30"/>
        </w:rPr>
        <w:t xml:space="preserve">2563: </w:t>
      </w:r>
      <w:r>
        <w:rPr>
          <w:rFonts w:ascii="Angsana New" w:hAnsi="Angsana New"/>
          <w:i/>
          <w:iCs/>
          <w:sz w:val="30"/>
          <w:szCs w:val="30"/>
        </w:rPr>
        <w:t>73.5</w:t>
      </w:r>
      <w:r w:rsidRPr="00F717FD">
        <w:rPr>
          <w:rFonts w:ascii="Angsana New" w:hAnsi="Angsana New"/>
          <w:i/>
          <w:iCs/>
          <w:sz w:val="30"/>
          <w:szCs w:val="30"/>
        </w:rPr>
        <w:t xml:space="preserve"> </w:t>
      </w:r>
      <w:r w:rsidRPr="00F717FD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ล้านบาท) </w:t>
      </w:r>
    </w:p>
    <w:p w14:paraId="27EA7184" w14:textId="77777777" w:rsidR="00694C30" w:rsidRPr="009A29AA" w:rsidRDefault="00694C30" w:rsidP="00694C30">
      <w:pPr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68118E59" w14:textId="1555ACF9" w:rsidR="00694C30" w:rsidRDefault="00694C30" w:rsidP="00694C30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717FD">
        <w:rPr>
          <w:rFonts w:ascii="Angsana New" w:hAnsi="Angsana New"/>
          <w:spacing w:val="18"/>
          <w:sz w:val="30"/>
          <w:szCs w:val="30"/>
          <w:cs/>
        </w:rPr>
        <w:lastRenderedPageBreak/>
        <w:t>บริษัทมีภาระผูกพันภายใต้หนังสือค้ำประกันที่ออกโดยสถาบันการเงิน</w:t>
      </w:r>
      <w:r w:rsidRPr="00F717FD">
        <w:rPr>
          <w:rFonts w:ascii="Angsana New" w:hAnsi="Angsana New" w:hint="cs"/>
          <w:spacing w:val="18"/>
          <w:sz w:val="30"/>
          <w:szCs w:val="30"/>
          <w:cs/>
        </w:rPr>
        <w:t>หลาย</w:t>
      </w:r>
      <w:r w:rsidRPr="00F717FD">
        <w:rPr>
          <w:rFonts w:ascii="Angsana New" w:hAnsi="Angsana New"/>
          <w:spacing w:val="18"/>
          <w:sz w:val="30"/>
          <w:szCs w:val="30"/>
          <w:cs/>
        </w:rPr>
        <w:t>แ</w:t>
      </w:r>
      <w:r w:rsidRPr="00F717FD">
        <w:rPr>
          <w:rFonts w:ascii="Angsana New" w:hAnsi="Angsana New" w:hint="cs"/>
          <w:spacing w:val="18"/>
          <w:sz w:val="30"/>
          <w:szCs w:val="30"/>
          <w:cs/>
        </w:rPr>
        <w:t>ห่</w:t>
      </w:r>
      <w:r w:rsidRPr="00F717FD">
        <w:rPr>
          <w:rFonts w:ascii="Angsana New" w:hAnsi="Angsana New"/>
          <w:spacing w:val="18"/>
          <w:sz w:val="30"/>
          <w:szCs w:val="30"/>
          <w:cs/>
        </w:rPr>
        <w:t>งเพื่อการใช้ไฟฟ้า</w:t>
      </w:r>
      <w:r w:rsidRPr="00F717FD">
        <w:rPr>
          <w:rFonts w:ascii="Angsana New" w:hAnsi="Angsana New" w:hint="cs"/>
          <w:spacing w:val="18"/>
          <w:sz w:val="30"/>
          <w:szCs w:val="30"/>
          <w:cs/>
        </w:rPr>
        <w:t>เ</w:t>
      </w:r>
      <w:r w:rsidRPr="00F717FD">
        <w:rPr>
          <w:rFonts w:ascii="Angsana New" w:hAnsi="Angsana New"/>
          <w:spacing w:val="-2"/>
          <w:sz w:val="30"/>
          <w:szCs w:val="30"/>
          <w:cs/>
        </w:rPr>
        <w:t>ป็นจำนวน</w:t>
      </w:r>
      <w:r w:rsidRPr="00F717FD">
        <w:rPr>
          <w:rFonts w:ascii="Angsana New" w:hAnsi="Angsana New"/>
          <w:spacing w:val="8"/>
          <w:sz w:val="30"/>
          <w:szCs w:val="30"/>
          <w:cs/>
        </w:rPr>
        <w:t>เงิน</w:t>
      </w:r>
      <w:bookmarkStart w:id="4" w:name="_Hlk15140909"/>
      <w:r w:rsidRPr="00F717FD">
        <w:rPr>
          <w:rFonts w:ascii="Angsana New" w:hAnsi="Angsana New"/>
          <w:spacing w:val="8"/>
          <w:sz w:val="30"/>
          <w:szCs w:val="30"/>
        </w:rPr>
        <w:t xml:space="preserve"> </w:t>
      </w:r>
      <w:r w:rsidRPr="009E0EF8">
        <w:rPr>
          <w:rFonts w:ascii="Angsana New" w:hAnsi="Angsana New"/>
          <w:spacing w:val="8"/>
          <w:sz w:val="30"/>
          <w:szCs w:val="30"/>
        </w:rPr>
        <w:t>12.6</w:t>
      </w:r>
      <w:r w:rsidRPr="00F717FD">
        <w:rPr>
          <w:rFonts w:ascii="Angsana New" w:hAnsi="Angsana New"/>
          <w:spacing w:val="8"/>
          <w:sz w:val="30"/>
          <w:szCs w:val="30"/>
        </w:rPr>
        <w:t xml:space="preserve"> </w:t>
      </w:r>
      <w:bookmarkEnd w:id="4"/>
      <w:r w:rsidRPr="00F717FD">
        <w:rPr>
          <w:rFonts w:ascii="Angsana New" w:hAnsi="Angsana New"/>
          <w:spacing w:val="8"/>
          <w:sz w:val="30"/>
          <w:szCs w:val="30"/>
          <w:cs/>
        </w:rPr>
        <w:t>ล้านบาท</w:t>
      </w:r>
      <w:r w:rsidRPr="00F717FD">
        <w:rPr>
          <w:rFonts w:ascii="Angsana New" w:hAnsi="Angsana New"/>
          <w:spacing w:val="8"/>
          <w:sz w:val="30"/>
          <w:szCs w:val="30"/>
        </w:rPr>
        <w:t> </w:t>
      </w:r>
      <w:r w:rsidRPr="00F717FD">
        <w:rPr>
          <w:rFonts w:ascii="Angsana New" w:hAnsi="Angsana New"/>
          <w:i/>
          <w:iCs/>
          <w:spacing w:val="8"/>
          <w:sz w:val="30"/>
          <w:szCs w:val="30"/>
        </w:rPr>
        <w:t>(31</w:t>
      </w:r>
      <w:r w:rsidRPr="00F717FD">
        <w:rPr>
          <w:rFonts w:ascii="Angsana New" w:hAnsi="Angsana New" w:hint="cs"/>
          <w:i/>
          <w:iCs/>
          <w:spacing w:val="8"/>
          <w:sz w:val="30"/>
          <w:szCs w:val="30"/>
          <w:cs/>
        </w:rPr>
        <w:t xml:space="preserve"> ธันวาคม </w:t>
      </w:r>
      <w:r w:rsidRPr="00F717FD">
        <w:rPr>
          <w:rFonts w:ascii="Angsana New" w:hAnsi="Angsana New"/>
          <w:i/>
          <w:iCs/>
          <w:spacing w:val="8"/>
          <w:sz w:val="30"/>
          <w:szCs w:val="30"/>
        </w:rPr>
        <w:t xml:space="preserve">2563: 12.6 </w:t>
      </w:r>
      <w:r w:rsidRPr="00F717FD">
        <w:rPr>
          <w:rFonts w:ascii="Angsana New" w:hAnsi="Angsana New"/>
          <w:i/>
          <w:iCs/>
          <w:spacing w:val="8"/>
          <w:sz w:val="30"/>
          <w:szCs w:val="30"/>
          <w:cs/>
        </w:rPr>
        <w:t xml:space="preserve">ล้านบาท) </w:t>
      </w:r>
      <w:r w:rsidRPr="00F717FD">
        <w:rPr>
          <w:rFonts w:ascii="Angsana New" w:hAnsi="Angsana New" w:hint="cs"/>
          <w:spacing w:val="8"/>
          <w:sz w:val="30"/>
          <w:szCs w:val="30"/>
          <w:cs/>
        </w:rPr>
        <w:t xml:space="preserve">และค้ำประกันผลงานเป็นจำนวนเงิน </w:t>
      </w:r>
      <w:r w:rsidR="009E0EF8">
        <w:rPr>
          <w:rFonts w:ascii="Angsana New" w:hAnsi="Angsana New"/>
          <w:spacing w:val="8"/>
          <w:sz w:val="30"/>
          <w:szCs w:val="30"/>
        </w:rPr>
        <w:t>69.2</w:t>
      </w:r>
      <w:r w:rsidRPr="00F717FD">
        <w:rPr>
          <w:rFonts w:ascii="Angsana New" w:hAnsi="Angsana New"/>
          <w:spacing w:val="8"/>
          <w:sz w:val="30"/>
          <w:szCs w:val="30"/>
        </w:rPr>
        <w:t xml:space="preserve"> </w:t>
      </w:r>
      <w:r w:rsidRPr="00F717FD">
        <w:rPr>
          <w:rFonts w:ascii="Angsana New" w:hAnsi="Angsana New" w:hint="cs"/>
          <w:spacing w:val="8"/>
          <w:sz w:val="30"/>
          <w:szCs w:val="30"/>
          <w:cs/>
        </w:rPr>
        <w:t>ล้านบาท</w:t>
      </w:r>
      <w:r w:rsidRPr="00F717FD">
        <w:rPr>
          <w:rFonts w:ascii="Angsana New" w:hAnsi="Angsana New"/>
          <w:sz w:val="30"/>
          <w:szCs w:val="30"/>
        </w:rPr>
        <w:t xml:space="preserve"> </w:t>
      </w:r>
      <w:r w:rsidRPr="00F717FD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F717FD">
        <w:rPr>
          <w:rFonts w:ascii="Angsana New" w:hAnsi="Angsana New"/>
          <w:i/>
          <w:iCs/>
          <w:sz w:val="30"/>
          <w:szCs w:val="30"/>
        </w:rPr>
        <w:t xml:space="preserve">31 </w:t>
      </w:r>
      <w:r w:rsidRPr="00F717FD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F717FD">
        <w:rPr>
          <w:rFonts w:ascii="Angsana New" w:hAnsi="Angsana New"/>
          <w:i/>
          <w:iCs/>
          <w:sz w:val="30"/>
          <w:szCs w:val="30"/>
        </w:rPr>
        <w:t xml:space="preserve">2563: 73.5 </w:t>
      </w:r>
      <w:r w:rsidRPr="00F717FD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A87005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4D4BCDA5" w14:textId="77777777" w:rsidR="00C41C20" w:rsidRDefault="00C41C20" w:rsidP="00694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6D7CAC9" w14:textId="0C086F33" w:rsidR="00694C30" w:rsidRPr="00583C1D" w:rsidRDefault="00694C30" w:rsidP="00694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B1B3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0B1B38">
        <w:rPr>
          <w:rFonts w:ascii="Angsana New" w:hAnsi="Angsana New"/>
          <w:sz w:val="30"/>
          <w:szCs w:val="30"/>
        </w:rPr>
        <w:t>3</w:t>
      </w:r>
      <w:r w:rsidR="00C66877">
        <w:rPr>
          <w:rFonts w:ascii="Angsana New" w:hAnsi="Angsana New"/>
          <w:sz w:val="30"/>
          <w:szCs w:val="30"/>
        </w:rPr>
        <w:t xml:space="preserve">0 </w:t>
      </w:r>
      <w:r w:rsidR="00C66877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0B1B3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0B1B38">
        <w:rPr>
          <w:rFonts w:ascii="Angsana New" w:hAnsi="Angsana New"/>
          <w:sz w:val="30"/>
          <w:szCs w:val="30"/>
          <w:cs/>
        </w:rPr>
        <w:t xml:space="preserve"> กลุ่มบริษัทมีวงเงินสินเชื่อซึ่งยังไม่ได้เบิกใช้เป็นจำนวนเงิน</w:t>
      </w:r>
      <w:r w:rsidRPr="004606A4">
        <w:rPr>
          <w:rFonts w:ascii="Angsana New" w:hAnsi="Angsana New"/>
          <w:sz w:val="30"/>
          <w:szCs w:val="30"/>
          <w:cs/>
        </w:rPr>
        <w:t>รวม</w:t>
      </w:r>
      <w:r w:rsidRPr="004606A4">
        <w:rPr>
          <w:rFonts w:ascii="Angsana New" w:hAnsi="Angsana New"/>
          <w:sz w:val="30"/>
          <w:szCs w:val="30"/>
        </w:rPr>
        <w:t xml:space="preserve"> 3,</w:t>
      </w:r>
      <w:r w:rsidR="00E863D2">
        <w:rPr>
          <w:rFonts w:ascii="Angsana New" w:hAnsi="Angsana New"/>
          <w:sz w:val="30"/>
          <w:szCs w:val="30"/>
        </w:rPr>
        <w:t>66</w:t>
      </w:r>
      <w:r w:rsidR="00D22865">
        <w:rPr>
          <w:rFonts w:ascii="Angsana New" w:hAnsi="Angsana New"/>
          <w:sz w:val="30"/>
          <w:szCs w:val="30"/>
        </w:rPr>
        <w:t>2</w:t>
      </w:r>
      <w:r w:rsidRPr="0071684D">
        <w:rPr>
          <w:rFonts w:ascii="Angsana New" w:hAnsi="Angsana New"/>
          <w:sz w:val="30"/>
          <w:szCs w:val="30"/>
        </w:rPr>
        <w:t xml:space="preserve"> </w:t>
      </w:r>
      <w:r w:rsidRPr="0071684D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71684D">
        <w:rPr>
          <w:rFonts w:ascii="Angsana New" w:hAnsi="Angsana New"/>
          <w:sz w:val="30"/>
          <w:szCs w:val="30"/>
        </w:rPr>
        <w:br/>
      </w:r>
      <w:r w:rsidRPr="0071684D">
        <w:rPr>
          <w:rFonts w:ascii="Angsana New" w:hAnsi="Angsana New"/>
          <w:i/>
          <w:iCs/>
          <w:spacing w:val="8"/>
          <w:sz w:val="30"/>
          <w:szCs w:val="30"/>
        </w:rPr>
        <w:t>(31</w:t>
      </w:r>
      <w:r w:rsidRPr="0071684D">
        <w:rPr>
          <w:rFonts w:ascii="Angsana New" w:hAnsi="Angsana New" w:hint="cs"/>
          <w:i/>
          <w:iCs/>
          <w:spacing w:val="8"/>
          <w:sz w:val="30"/>
          <w:szCs w:val="30"/>
          <w:cs/>
        </w:rPr>
        <w:t xml:space="preserve"> ธันวาคม </w:t>
      </w:r>
      <w:r w:rsidRPr="0071684D">
        <w:rPr>
          <w:rFonts w:ascii="Angsana New" w:hAnsi="Angsana New"/>
          <w:i/>
          <w:iCs/>
          <w:spacing w:val="8"/>
          <w:sz w:val="30"/>
          <w:szCs w:val="30"/>
        </w:rPr>
        <w:t xml:space="preserve">2563: 3,724 </w:t>
      </w:r>
      <w:r w:rsidRPr="0071684D">
        <w:rPr>
          <w:rFonts w:ascii="Angsana New" w:hAnsi="Angsana New"/>
          <w:i/>
          <w:iCs/>
          <w:spacing w:val="8"/>
          <w:sz w:val="30"/>
          <w:szCs w:val="30"/>
          <w:cs/>
        </w:rPr>
        <w:t>ล้านบาท</w:t>
      </w:r>
      <w:r w:rsidR="00F5611F" w:rsidRPr="00F717FD">
        <w:rPr>
          <w:rFonts w:ascii="Angsana New" w:hAnsi="Angsana New"/>
          <w:i/>
          <w:iCs/>
          <w:spacing w:val="8"/>
          <w:sz w:val="30"/>
          <w:szCs w:val="30"/>
          <w:cs/>
        </w:rPr>
        <w:t>)</w:t>
      </w:r>
      <w:r w:rsidRPr="0071684D">
        <w:rPr>
          <w:rFonts w:ascii="Angsana New" w:hAnsi="Angsana New"/>
          <w:i/>
          <w:iCs/>
          <w:spacing w:val="8"/>
          <w:sz w:val="30"/>
          <w:szCs w:val="30"/>
          <w:cs/>
        </w:rPr>
        <w:t xml:space="preserve"> </w:t>
      </w:r>
      <w:r w:rsidRPr="0071684D">
        <w:rPr>
          <w:rFonts w:ascii="Angsana New" w:hAnsi="Angsana New" w:hint="cs"/>
          <w:spacing w:val="-3"/>
          <w:sz w:val="30"/>
          <w:szCs w:val="30"/>
          <w:cs/>
        </w:rPr>
        <w:t>และ</w:t>
      </w:r>
      <w:r w:rsidRPr="0071684D">
        <w:rPr>
          <w:rFonts w:ascii="Angsana New" w:hAnsi="Angsana New"/>
          <w:spacing w:val="-3"/>
          <w:sz w:val="30"/>
          <w:szCs w:val="30"/>
          <w:cs/>
        </w:rPr>
        <w:t>บริษัทมีวงเงินสินเชื่อซึ่งยังไม่ได้เบิกใช้เป็นจำนวนเงิ</w:t>
      </w:r>
      <w:r w:rsidRPr="00CB6E26">
        <w:rPr>
          <w:rFonts w:ascii="Angsana New" w:hAnsi="Angsana New"/>
          <w:sz w:val="30"/>
          <w:szCs w:val="30"/>
          <w:cs/>
        </w:rPr>
        <w:t xml:space="preserve">นรวม </w:t>
      </w:r>
      <w:r w:rsidRPr="00CB6E26">
        <w:rPr>
          <w:rFonts w:ascii="Angsana New" w:hAnsi="Angsana New"/>
          <w:sz w:val="30"/>
          <w:szCs w:val="30"/>
        </w:rPr>
        <w:t>2,</w:t>
      </w:r>
      <w:r w:rsidR="0037071E" w:rsidRPr="00CB6E26">
        <w:rPr>
          <w:rFonts w:ascii="Angsana New" w:hAnsi="Angsana New"/>
          <w:sz w:val="30"/>
          <w:szCs w:val="30"/>
        </w:rPr>
        <w:t>7</w:t>
      </w:r>
      <w:r w:rsidR="00274635">
        <w:rPr>
          <w:rFonts w:ascii="Angsana New" w:hAnsi="Angsana New"/>
          <w:sz w:val="30"/>
          <w:szCs w:val="30"/>
        </w:rPr>
        <w:t>2</w:t>
      </w:r>
      <w:r w:rsidR="0037071E" w:rsidRPr="00CB6E26">
        <w:rPr>
          <w:rFonts w:ascii="Angsana New" w:hAnsi="Angsana New"/>
          <w:sz w:val="30"/>
          <w:szCs w:val="30"/>
        </w:rPr>
        <w:t>3</w:t>
      </w:r>
      <w:r w:rsidRPr="004B0FC8">
        <w:rPr>
          <w:rFonts w:ascii="Angsana New" w:hAnsi="Angsana New"/>
          <w:spacing w:val="-3"/>
          <w:sz w:val="30"/>
          <w:szCs w:val="30"/>
        </w:rPr>
        <w:t xml:space="preserve"> </w:t>
      </w:r>
      <w:r w:rsidRPr="004B0FC8">
        <w:rPr>
          <w:rFonts w:ascii="Angsana New" w:hAnsi="Angsana New"/>
          <w:spacing w:val="-3"/>
          <w:sz w:val="30"/>
          <w:szCs w:val="30"/>
          <w:cs/>
        </w:rPr>
        <w:t xml:space="preserve">ล้านบาท </w:t>
      </w:r>
      <w:r w:rsidRPr="00F717FD">
        <w:rPr>
          <w:rFonts w:ascii="Angsana New" w:hAnsi="Angsana New"/>
          <w:i/>
          <w:iCs/>
          <w:spacing w:val="8"/>
          <w:sz w:val="30"/>
          <w:szCs w:val="30"/>
        </w:rPr>
        <w:t>(31</w:t>
      </w:r>
      <w:r w:rsidRPr="00F717FD">
        <w:rPr>
          <w:rFonts w:ascii="Angsana New" w:hAnsi="Angsana New" w:hint="cs"/>
          <w:i/>
          <w:iCs/>
          <w:spacing w:val="8"/>
          <w:sz w:val="30"/>
          <w:szCs w:val="30"/>
          <w:cs/>
        </w:rPr>
        <w:t xml:space="preserve"> ธันวาคม </w:t>
      </w:r>
      <w:r w:rsidRPr="00F717FD">
        <w:rPr>
          <w:rFonts w:ascii="Angsana New" w:hAnsi="Angsana New"/>
          <w:i/>
          <w:iCs/>
          <w:spacing w:val="8"/>
          <w:sz w:val="30"/>
          <w:szCs w:val="30"/>
        </w:rPr>
        <w:t xml:space="preserve">2563: </w:t>
      </w:r>
      <w:r>
        <w:rPr>
          <w:rFonts w:ascii="Angsana New" w:hAnsi="Angsana New"/>
          <w:i/>
          <w:iCs/>
          <w:spacing w:val="8"/>
          <w:sz w:val="30"/>
          <w:szCs w:val="30"/>
        </w:rPr>
        <w:t>2,781</w:t>
      </w:r>
      <w:r w:rsidRPr="00F717FD">
        <w:rPr>
          <w:rFonts w:ascii="Angsana New" w:hAnsi="Angsana New"/>
          <w:i/>
          <w:iCs/>
          <w:spacing w:val="8"/>
          <w:sz w:val="30"/>
          <w:szCs w:val="30"/>
        </w:rPr>
        <w:t xml:space="preserve"> </w:t>
      </w:r>
      <w:r w:rsidRPr="00F717FD">
        <w:rPr>
          <w:rFonts w:ascii="Angsana New" w:hAnsi="Angsana New"/>
          <w:i/>
          <w:iCs/>
          <w:spacing w:val="8"/>
          <w:sz w:val="30"/>
          <w:szCs w:val="30"/>
          <w:cs/>
        </w:rPr>
        <w:t>ล้านบาท)</w:t>
      </w:r>
    </w:p>
    <w:p w14:paraId="3668E8BE" w14:textId="77777777" w:rsidR="002F4637" w:rsidRPr="002F4637" w:rsidRDefault="002F4637" w:rsidP="002F4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43B3A227" w14:textId="7E9E49CA" w:rsidR="00523E37" w:rsidRDefault="00523E37" w:rsidP="00523E3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981BDA0" w14:textId="215464B1" w:rsidR="00C66877" w:rsidRPr="00C66877" w:rsidRDefault="00C66877" w:rsidP="00C66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890"/>
        </w:tabs>
        <w:rPr>
          <w:rFonts w:asciiTheme="majorBidi" w:hAnsiTheme="majorBidi" w:cstheme="majorBidi"/>
          <w:cs/>
          <w:lang w:eastAsia="x-none"/>
        </w:rPr>
      </w:pPr>
      <w:r>
        <w:rPr>
          <w:rFonts w:asciiTheme="majorBidi" w:hAnsiTheme="majorBidi" w:cstheme="majorBidi"/>
          <w:cs/>
          <w:lang w:eastAsia="x-none"/>
        </w:rPr>
        <w:tab/>
      </w:r>
    </w:p>
    <w:sectPr w:rsidR="00C66877" w:rsidRPr="00C66877" w:rsidSect="00996BF5">
      <w:headerReference w:type="default" r:id="rId8"/>
      <w:footerReference w:type="default" r:id="rId9"/>
      <w:type w:val="nextColumn"/>
      <w:pgSz w:w="11909" w:h="16834" w:code="9"/>
      <w:pgMar w:top="691" w:right="1109" w:bottom="576" w:left="1152" w:header="720" w:footer="720" w:gutter="0"/>
      <w:pgNumType w:start="1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23F724" w14:textId="77777777" w:rsidR="00B87674" w:rsidRDefault="00B87674" w:rsidP="00FC04D5">
      <w:r>
        <w:separator/>
      </w:r>
    </w:p>
  </w:endnote>
  <w:endnote w:type="continuationSeparator" w:id="0">
    <w:p w14:paraId="44715FFC" w14:textId="77777777" w:rsidR="00B87674" w:rsidRDefault="00B87674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3D8C0C" w14:textId="77777777" w:rsidR="00F7495A" w:rsidRPr="004D76EF" w:rsidRDefault="00F7495A" w:rsidP="008673AC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0260CD">
      <w:rPr>
        <w:rFonts w:ascii="Angsana New" w:hAnsi="Angsana New"/>
        <w:sz w:val="30"/>
        <w:szCs w:val="30"/>
      </w:rPr>
      <w:fldChar w:fldCharType="begin"/>
    </w:r>
    <w:r w:rsidRPr="000260CD">
      <w:rPr>
        <w:rFonts w:ascii="Angsana New" w:hAnsi="Angsana New"/>
        <w:sz w:val="30"/>
        <w:szCs w:val="30"/>
      </w:rPr>
      <w:instrText xml:space="preserve"> PAGE   \* MERGEFORMAT </w:instrText>
    </w:r>
    <w:r w:rsidRPr="000260C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0260CD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C5F7B4" w14:textId="77777777" w:rsidR="00B87674" w:rsidRDefault="00B87674" w:rsidP="00FC04D5">
      <w:r>
        <w:separator/>
      </w:r>
    </w:p>
  </w:footnote>
  <w:footnote w:type="continuationSeparator" w:id="0">
    <w:p w14:paraId="7BAF55DD" w14:textId="77777777" w:rsidR="00B87674" w:rsidRDefault="00B87674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B5C615" w14:textId="77777777" w:rsidR="00CD377C" w:rsidRPr="003B5EBA" w:rsidRDefault="00CD377C" w:rsidP="00B60D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17D0B71" w14:textId="77777777" w:rsidR="00CD377C" w:rsidRPr="003B5EBA" w:rsidRDefault="00CD377C" w:rsidP="00B60D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52CB289" w14:textId="3434F43F" w:rsidR="00CD377C" w:rsidRDefault="00CD377C" w:rsidP="00DF2A09">
    <w:pPr>
      <w:pStyle w:val="Header"/>
      <w:rPr>
        <w:rFonts w:ascii="Angsana New" w:hAnsi="Angsana New"/>
        <w:b/>
        <w:bCs/>
        <w:sz w:val="32"/>
        <w:szCs w:val="32"/>
      </w:rPr>
    </w:pPr>
    <w:r w:rsidRPr="0025431C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สำหรับงวดสามเดือนและหกเดือนสิ้นสุด</w:t>
    </w:r>
    <w:r w:rsidRPr="0025431C">
      <w:rPr>
        <w:rFonts w:ascii="Angsana New" w:hAnsi="Angsana New"/>
        <w:b/>
        <w:bCs/>
        <w:sz w:val="32"/>
        <w:szCs w:val="32"/>
        <w:cs/>
      </w:rPr>
      <w:t>วันที่</w:t>
    </w:r>
    <w:r w:rsidRPr="0025431C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30</w:t>
    </w:r>
    <w:r w:rsidRPr="0025431C">
      <w:rPr>
        <w:rFonts w:ascii="Angsana New" w:hAnsi="Angsana New" w:hint="cs"/>
        <w:b/>
        <w:bCs/>
        <w:sz w:val="32"/>
        <w:szCs w:val="32"/>
        <w:cs/>
        <w:lang w:val="th-TH"/>
      </w:rPr>
      <w:t xml:space="preserve"> มิถุนาย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น </w:t>
    </w:r>
    <w:r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25431C"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2ECA0C5C" w14:textId="77777777" w:rsidR="00CD377C" w:rsidRPr="0021561A" w:rsidRDefault="00CD377C" w:rsidP="00B60D31">
    <w:pPr>
      <w:pStyle w:val="Header"/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7D2008"/>
    <w:multiLevelType w:val="hybridMultilevel"/>
    <w:tmpl w:val="44222206"/>
    <w:lvl w:ilvl="0" w:tplc="8A58C4A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86966AC"/>
    <w:multiLevelType w:val="hybridMultilevel"/>
    <w:tmpl w:val="8C4255A2"/>
    <w:lvl w:ilvl="0" w:tplc="49CEF96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FBA0DA5"/>
    <w:multiLevelType w:val="hybridMultilevel"/>
    <w:tmpl w:val="2BDE2950"/>
    <w:lvl w:ilvl="0" w:tplc="42DECA7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0E2CBB"/>
    <w:multiLevelType w:val="hybridMultilevel"/>
    <w:tmpl w:val="2BD27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CE4AA2"/>
    <w:multiLevelType w:val="hybridMultilevel"/>
    <w:tmpl w:val="ACE41EFA"/>
    <w:lvl w:ilvl="0" w:tplc="6616B23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A833BE"/>
    <w:multiLevelType w:val="hybridMultilevel"/>
    <w:tmpl w:val="84F417B4"/>
    <w:lvl w:ilvl="0" w:tplc="089A46C4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23EC4F07"/>
    <w:multiLevelType w:val="hybridMultilevel"/>
    <w:tmpl w:val="E7927C6A"/>
    <w:lvl w:ilvl="0" w:tplc="C8C4C078">
      <w:start w:val="16"/>
      <w:numFmt w:val="decimal"/>
      <w:lvlText w:val="%1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BE2F8C"/>
    <w:multiLevelType w:val="hybridMultilevel"/>
    <w:tmpl w:val="802480BA"/>
    <w:lvl w:ilvl="0" w:tplc="CA9440A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D4C75DE"/>
    <w:multiLevelType w:val="hybridMultilevel"/>
    <w:tmpl w:val="F38E1C02"/>
    <w:lvl w:ilvl="0" w:tplc="C504C19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45965CE"/>
    <w:multiLevelType w:val="hybridMultilevel"/>
    <w:tmpl w:val="ACC0F024"/>
    <w:lvl w:ilvl="0" w:tplc="D54A352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53B5C94"/>
    <w:multiLevelType w:val="hybridMultilevel"/>
    <w:tmpl w:val="5E928964"/>
    <w:lvl w:ilvl="0" w:tplc="C084211A">
      <w:start w:val="6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37B8411F"/>
    <w:multiLevelType w:val="hybridMultilevel"/>
    <w:tmpl w:val="1D20A956"/>
    <w:lvl w:ilvl="0" w:tplc="E6BC4AF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4C74F1F"/>
    <w:multiLevelType w:val="hybridMultilevel"/>
    <w:tmpl w:val="497A55E4"/>
    <w:lvl w:ilvl="0" w:tplc="DD1876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877D3B"/>
    <w:multiLevelType w:val="hybridMultilevel"/>
    <w:tmpl w:val="DFBE098C"/>
    <w:lvl w:ilvl="0" w:tplc="C51A303C">
      <w:numFmt w:val="bullet"/>
      <w:lvlText w:val="-"/>
      <w:lvlJc w:val="left"/>
      <w:pPr>
        <w:ind w:left="6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7" w:hanging="360"/>
      </w:pPr>
      <w:rPr>
        <w:rFonts w:ascii="Wingdings" w:hAnsi="Wingdings" w:hint="default"/>
      </w:rPr>
    </w:lvl>
  </w:abstractNum>
  <w:abstractNum w:abstractNumId="31" w15:restartNumberingAfterBreak="0">
    <w:nsid w:val="4C146537"/>
    <w:multiLevelType w:val="multilevel"/>
    <w:tmpl w:val="AA22611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05C2E51"/>
    <w:multiLevelType w:val="hybridMultilevel"/>
    <w:tmpl w:val="58BEFF9A"/>
    <w:lvl w:ilvl="0" w:tplc="66D8C714">
      <w:start w:val="1"/>
      <w:numFmt w:val="thaiLetters"/>
      <w:lvlText w:val="(%1.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1F208A5"/>
    <w:multiLevelType w:val="hybridMultilevel"/>
    <w:tmpl w:val="F5601AC8"/>
    <w:lvl w:ilvl="0" w:tplc="0AB62B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58934FAC"/>
    <w:multiLevelType w:val="hybridMultilevel"/>
    <w:tmpl w:val="3C222D32"/>
    <w:lvl w:ilvl="0" w:tplc="049E72D8">
      <w:start w:val="28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39263A"/>
    <w:multiLevelType w:val="hybridMultilevel"/>
    <w:tmpl w:val="E7CAEE20"/>
    <w:lvl w:ilvl="0" w:tplc="D5325A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A7B2C0E"/>
    <w:multiLevelType w:val="hybridMultilevel"/>
    <w:tmpl w:val="2052351C"/>
    <w:lvl w:ilvl="0" w:tplc="DDB89E9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55105D"/>
    <w:multiLevelType w:val="hybridMultilevel"/>
    <w:tmpl w:val="3E1AF710"/>
    <w:lvl w:ilvl="0" w:tplc="CA9EB148">
      <w:start w:val="1"/>
      <w:numFmt w:val="decimal"/>
      <w:lvlText w:val="%1"/>
      <w:lvlJc w:val="left"/>
      <w:pPr>
        <w:ind w:left="4950" w:hanging="1260"/>
      </w:pPr>
      <w:rPr>
        <w:rFonts w:hint="default"/>
      </w:rPr>
    </w:lvl>
    <w:lvl w:ilvl="1" w:tplc="8D64D220">
      <w:start w:val="1"/>
      <w:numFmt w:val="lowerLetter"/>
      <w:lvlText w:val="%2."/>
      <w:lvlJc w:val="left"/>
      <w:pPr>
        <w:ind w:left="1440" w:hanging="360"/>
      </w:pPr>
    </w:lvl>
    <w:lvl w:ilvl="2" w:tplc="AA3E9180" w:tentative="1">
      <w:start w:val="1"/>
      <w:numFmt w:val="lowerRoman"/>
      <w:lvlText w:val="%3."/>
      <w:lvlJc w:val="right"/>
      <w:pPr>
        <w:ind w:left="2160" w:hanging="180"/>
      </w:pPr>
    </w:lvl>
    <w:lvl w:ilvl="3" w:tplc="67B02982" w:tentative="1">
      <w:start w:val="1"/>
      <w:numFmt w:val="decimal"/>
      <w:lvlText w:val="%4."/>
      <w:lvlJc w:val="left"/>
      <w:pPr>
        <w:ind w:left="2880" w:hanging="360"/>
      </w:pPr>
    </w:lvl>
    <w:lvl w:ilvl="4" w:tplc="E990D5CC" w:tentative="1">
      <w:start w:val="1"/>
      <w:numFmt w:val="lowerLetter"/>
      <w:lvlText w:val="%5."/>
      <w:lvlJc w:val="left"/>
      <w:pPr>
        <w:ind w:left="3600" w:hanging="360"/>
      </w:pPr>
    </w:lvl>
    <w:lvl w:ilvl="5" w:tplc="96F48F98" w:tentative="1">
      <w:start w:val="1"/>
      <w:numFmt w:val="lowerRoman"/>
      <w:lvlText w:val="%6."/>
      <w:lvlJc w:val="right"/>
      <w:pPr>
        <w:ind w:left="4320" w:hanging="180"/>
      </w:pPr>
    </w:lvl>
    <w:lvl w:ilvl="6" w:tplc="59A8DD1C" w:tentative="1">
      <w:start w:val="1"/>
      <w:numFmt w:val="decimal"/>
      <w:lvlText w:val="%7."/>
      <w:lvlJc w:val="left"/>
      <w:pPr>
        <w:ind w:left="5040" w:hanging="360"/>
      </w:pPr>
    </w:lvl>
    <w:lvl w:ilvl="7" w:tplc="3C366E38" w:tentative="1">
      <w:start w:val="1"/>
      <w:numFmt w:val="lowerLetter"/>
      <w:lvlText w:val="%8."/>
      <w:lvlJc w:val="left"/>
      <w:pPr>
        <w:ind w:left="5760" w:hanging="360"/>
      </w:pPr>
    </w:lvl>
    <w:lvl w:ilvl="8" w:tplc="DC1A57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1B4F0E"/>
    <w:multiLevelType w:val="hybridMultilevel"/>
    <w:tmpl w:val="816A3326"/>
    <w:lvl w:ilvl="0" w:tplc="3D30ACD2">
      <w:start w:val="172"/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35464318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4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20"/>
  </w:num>
  <w:num w:numId="13">
    <w:abstractNumId w:val="39"/>
  </w:num>
  <w:num w:numId="14">
    <w:abstractNumId w:val="22"/>
  </w:num>
  <w:num w:numId="15">
    <w:abstractNumId w:val="27"/>
  </w:num>
  <w:num w:numId="16">
    <w:abstractNumId w:val="44"/>
  </w:num>
  <w:num w:numId="17">
    <w:abstractNumId w:val="42"/>
  </w:num>
  <w:num w:numId="18">
    <w:abstractNumId w:val="15"/>
  </w:num>
  <w:num w:numId="19">
    <w:abstractNumId w:val="30"/>
  </w:num>
  <w:num w:numId="20">
    <w:abstractNumId w:val="36"/>
  </w:num>
  <w:num w:numId="21">
    <w:abstractNumId w:val="14"/>
  </w:num>
  <w:num w:numId="22">
    <w:abstractNumId w:val="10"/>
  </w:num>
  <w:num w:numId="23">
    <w:abstractNumId w:val="16"/>
  </w:num>
  <w:num w:numId="24">
    <w:abstractNumId w:val="12"/>
  </w:num>
  <w:num w:numId="25">
    <w:abstractNumId w:val="11"/>
  </w:num>
  <w:num w:numId="26">
    <w:abstractNumId w:val="33"/>
  </w:num>
  <w:num w:numId="27">
    <w:abstractNumId w:val="23"/>
  </w:num>
  <w:num w:numId="28">
    <w:abstractNumId w:val="34"/>
  </w:num>
  <w:num w:numId="29">
    <w:abstractNumId w:val="17"/>
  </w:num>
  <w:num w:numId="30">
    <w:abstractNumId w:val="45"/>
  </w:num>
  <w:num w:numId="31">
    <w:abstractNumId w:val="38"/>
  </w:num>
  <w:num w:numId="32">
    <w:abstractNumId w:val="41"/>
  </w:num>
  <w:num w:numId="33">
    <w:abstractNumId w:val="32"/>
  </w:num>
  <w:num w:numId="34">
    <w:abstractNumId w:val="25"/>
  </w:num>
  <w:num w:numId="35">
    <w:abstractNumId w:val="35"/>
  </w:num>
  <w:num w:numId="36">
    <w:abstractNumId w:val="19"/>
  </w:num>
  <w:num w:numId="37">
    <w:abstractNumId w:val="29"/>
  </w:num>
  <w:num w:numId="38">
    <w:abstractNumId w:val="37"/>
  </w:num>
  <w:num w:numId="39">
    <w:abstractNumId w:val="18"/>
  </w:num>
  <w:num w:numId="40">
    <w:abstractNumId w:val="21"/>
  </w:num>
  <w:num w:numId="41">
    <w:abstractNumId w:val="13"/>
  </w:num>
  <w:num w:numId="42">
    <w:abstractNumId w:val="31"/>
  </w:num>
  <w:num w:numId="43">
    <w:abstractNumId w:val="43"/>
  </w:num>
  <w:num w:numId="44">
    <w:abstractNumId w:val="24"/>
  </w:num>
  <w:num w:numId="45">
    <w:abstractNumId w:val="40"/>
  </w:num>
  <w:num w:numId="46">
    <w:abstractNumId w:val="2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214"/>
    <w:rsid w:val="00000937"/>
    <w:rsid w:val="00000A70"/>
    <w:rsid w:val="00001206"/>
    <w:rsid w:val="00001317"/>
    <w:rsid w:val="00001A93"/>
    <w:rsid w:val="00001E75"/>
    <w:rsid w:val="00001FF1"/>
    <w:rsid w:val="000026D6"/>
    <w:rsid w:val="000027CE"/>
    <w:rsid w:val="0000387E"/>
    <w:rsid w:val="000039D2"/>
    <w:rsid w:val="000045AE"/>
    <w:rsid w:val="000049F5"/>
    <w:rsid w:val="00004B2E"/>
    <w:rsid w:val="00004D45"/>
    <w:rsid w:val="00004DAA"/>
    <w:rsid w:val="00005630"/>
    <w:rsid w:val="00005923"/>
    <w:rsid w:val="00005AE4"/>
    <w:rsid w:val="00005DFA"/>
    <w:rsid w:val="00005EFC"/>
    <w:rsid w:val="00006CB2"/>
    <w:rsid w:val="00007B11"/>
    <w:rsid w:val="00007ED1"/>
    <w:rsid w:val="000101D4"/>
    <w:rsid w:val="0001026D"/>
    <w:rsid w:val="00010376"/>
    <w:rsid w:val="00010997"/>
    <w:rsid w:val="00011197"/>
    <w:rsid w:val="000112E1"/>
    <w:rsid w:val="00011486"/>
    <w:rsid w:val="000114C0"/>
    <w:rsid w:val="00011827"/>
    <w:rsid w:val="00011A11"/>
    <w:rsid w:val="00011B60"/>
    <w:rsid w:val="0001204A"/>
    <w:rsid w:val="0001222E"/>
    <w:rsid w:val="00012B8F"/>
    <w:rsid w:val="00012E89"/>
    <w:rsid w:val="000135F4"/>
    <w:rsid w:val="00014D44"/>
    <w:rsid w:val="00014E37"/>
    <w:rsid w:val="00014F80"/>
    <w:rsid w:val="00015358"/>
    <w:rsid w:val="000155AA"/>
    <w:rsid w:val="00015693"/>
    <w:rsid w:val="00015D1B"/>
    <w:rsid w:val="0001625B"/>
    <w:rsid w:val="00016872"/>
    <w:rsid w:val="00017290"/>
    <w:rsid w:val="00017822"/>
    <w:rsid w:val="00017B92"/>
    <w:rsid w:val="0002090B"/>
    <w:rsid w:val="00020CDF"/>
    <w:rsid w:val="00020D48"/>
    <w:rsid w:val="00020F3F"/>
    <w:rsid w:val="00021930"/>
    <w:rsid w:val="00021A9B"/>
    <w:rsid w:val="00021FF3"/>
    <w:rsid w:val="0002228A"/>
    <w:rsid w:val="00022622"/>
    <w:rsid w:val="000229E9"/>
    <w:rsid w:val="00022ACD"/>
    <w:rsid w:val="00022BA1"/>
    <w:rsid w:val="00023329"/>
    <w:rsid w:val="00023D95"/>
    <w:rsid w:val="000242DB"/>
    <w:rsid w:val="00024770"/>
    <w:rsid w:val="000252B5"/>
    <w:rsid w:val="000252BB"/>
    <w:rsid w:val="00025CA9"/>
    <w:rsid w:val="000260CD"/>
    <w:rsid w:val="000260F1"/>
    <w:rsid w:val="000265F3"/>
    <w:rsid w:val="00026AFD"/>
    <w:rsid w:val="00027EE0"/>
    <w:rsid w:val="00030018"/>
    <w:rsid w:val="00030044"/>
    <w:rsid w:val="0003009C"/>
    <w:rsid w:val="00030198"/>
    <w:rsid w:val="00030960"/>
    <w:rsid w:val="00030FE8"/>
    <w:rsid w:val="00031EDC"/>
    <w:rsid w:val="00032492"/>
    <w:rsid w:val="00032DC4"/>
    <w:rsid w:val="00032E3F"/>
    <w:rsid w:val="000330CF"/>
    <w:rsid w:val="00033A54"/>
    <w:rsid w:val="00033B8A"/>
    <w:rsid w:val="00033D2E"/>
    <w:rsid w:val="00034834"/>
    <w:rsid w:val="0003507F"/>
    <w:rsid w:val="000352C7"/>
    <w:rsid w:val="00035B49"/>
    <w:rsid w:val="00036597"/>
    <w:rsid w:val="00036D78"/>
    <w:rsid w:val="00037A19"/>
    <w:rsid w:val="00040E04"/>
    <w:rsid w:val="00041BBD"/>
    <w:rsid w:val="000424E5"/>
    <w:rsid w:val="000427C8"/>
    <w:rsid w:val="00042945"/>
    <w:rsid w:val="00043241"/>
    <w:rsid w:val="0004375D"/>
    <w:rsid w:val="000447DF"/>
    <w:rsid w:val="00044A1D"/>
    <w:rsid w:val="00044FB0"/>
    <w:rsid w:val="00045B2C"/>
    <w:rsid w:val="00045C1E"/>
    <w:rsid w:val="00045F31"/>
    <w:rsid w:val="000463D0"/>
    <w:rsid w:val="00046A12"/>
    <w:rsid w:val="00046A1B"/>
    <w:rsid w:val="00046ED7"/>
    <w:rsid w:val="00047121"/>
    <w:rsid w:val="000477EB"/>
    <w:rsid w:val="00047E8D"/>
    <w:rsid w:val="00050599"/>
    <w:rsid w:val="00051978"/>
    <w:rsid w:val="00051BEC"/>
    <w:rsid w:val="00051F12"/>
    <w:rsid w:val="00052250"/>
    <w:rsid w:val="000524F2"/>
    <w:rsid w:val="0005255E"/>
    <w:rsid w:val="000527E9"/>
    <w:rsid w:val="00052A7D"/>
    <w:rsid w:val="00052CDA"/>
    <w:rsid w:val="0005347F"/>
    <w:rsid w:val="00053875"/>
    <w:rsid w:val="00054143"/>
    <w:rsid w:val="00054417"/>
    <w:rsid w:val="000548A3"/>
    <w:rsid w:val="00054A14"/>
    <w:rsid w:val="00054A6F"/>
    <w:rsid w:val="00055263"/>
    <w:rsid w:val="0005527C"/>
    <w:rsid w:val="00055C43"/>
    <w:rsid w:val="000560F0"/>
    <w:rsid w:val="00056885"/>
    <w:rsid w:val="00056D41"/>
    <w:rsid w:val="000571CC"/>
    <w:rsid w:val="0005737A"/>
    <w:rsid w:val="00057CF9"/>
    <w:rsid w:val="00057F75"/>
    <w:rsid w:val="000601B2"/>
    <w:rsid w:val="000602BF"/>
    <w:rsid w:val="00060338"/>
    <w:rsid w:val="0006074D"/>
    <w:rsid w:val="00060856"/>
    <w:rsid w:val="000608FC"/>
    <w:rsid w:val="00060B30"/>
    <w:rsid w:val="00061403"/>
    <w:rsid w:val="0006150B"/>
    <w:rsid w:val="000615BC"/>
    <w:rsid w:val="000616E4"/>
    <w:rsid w:val="00061B74"/>
    <w:rsid w:val="000623A8"/>
    <w:rsid w:val="00062D12"/>
    <w:rsid w:val="00062E02"/>
    <w:rsid w:val="000635FE"/>
    <w:rsid w:val="0006376D"/>
    <w:rsid w:val="00063A45"/>
    <w:rsid w:val="000646CC"/>
    <w:rsid w:val="00064828"/>
    <w:rsid w:val="0006528F"/>
    <w:rsid w:val="0006578C"/>
    <w:rsid w:val="000657CF"/>
    <w:rsid w:val="000659CA"/>
    <w:rsid w:val="00065B68"/>
    <w:rsid w:val="00065CE5"/>
    <w:rsid w:val="000660D1"/>
    <w:rsid w:val="00066F96"/>
    <w:rsid w:val="000671D3"/>
    <w:rsid w:val="00067A04"/>
    <w:rsid w:val="00067A2B"/>
    <w:rsid w:val="00067DA3"/>
    <w:rsid w:val="0007004B"/>
    <w:rsid w:val="00070612"/>
    <w:rsid w:val="000707D7"/>
    <w:rsid w:val="00070B78"/>
    <w:rsid w:val="00070CA6"/>
    <w:rsid w:val="000711A5"/>
    <w:rsid w:val="00071291"/>
    <w:rsid w:val="0007182F"/>
    <w:rsid w:val="000723A8"/>
    <w:rsid w:val="0007288B"/>
    <w:rsid w:val="00072AAA"/>
    <w:rsid w:val="00072EA4"/>
    <w:rsid w:val="00072EF4"/>
    <w:rsid w:val="00073387"/>
    <w:rsid w:val="00073842"/>
    <w:rsid w:val="00073D51"/>
    <w:rsid w:val="00073E51"/>
    <w:rsid w:val="00074310"/>
    <w:rsid w:val="000744F2"/>
    <w:rsid w:val="00074536"/>
    <w:rsid w:val="00074A2B"/>
    <w:rsid w:val="00074ABC"/>
    <w:rsid w:val="000750F6"/>
    <w:rsid w:val="00075E1C"/>
    <w:rsid w:val="000765CB"/>
    <w:rsid w:val="00076F39"/>
    <w:rsid w:val="00076FB2"/>
    <w:rsid w:val="000778F5"/>
    <w:rsid w:val="00077E82"/>
    <w:rsid w:val="000808E0"/>
    <w:rsid w:val="00080A15"/>
    <w:rsid w:val="00080AB0"/>
    <w:rsid w:val="00080C86"/>
    <w:rsid w:val="00081A97"/>
    <w:rsid w:val="00081BA0"/>
    <w:rsid w:val="00081EAC"/>
    <w:rsid w:val="00082213"/>
    <w:rsid w:val="00082945"/>
    <w:rsid w:val="00082C9D"/>
    <w:rsid w:val="00082EBA"/>
    <w:rsid w:val="00083D52"/>
    <w:rsid w:val="0008418B"/>
    <w:rsid w:val="000843DE"/>
    <w:rsid w:val="000847DC"/>
    <w:rsid w:val="000848EF"/>
    <w:rsid w:val="00084AAE"/>
    <w:rsid w:val="000856C4"/>
    <w:rsid w:val="000859B9"/>
    <w:rsid w:val="00085CED"/>
    <w:rsid w:val="000862F6"/>
    <w:rsid w:val="000866AB"/>
    <w:rsid w:val="00086BDC"/>
    <w:rsid w:val="0008701B"/>
    <w:rsid w:val="000878C3"/>
    <w:rsid w:val="00087A5A"/>
    <w:rsid w:val="000901EA"/>
    <w:rsid w:val="00090702"/>
    <w:rsid w:val="00090979"/>
    <w:rsid w:val="00092147"/>
    <w:rsid w:val="00092A03"/>
    <w:rsid w:val="00092B02"/>
    <w:rsid w:val="00092B27"/>
    <w:rsid w:val="00093D3A"/>
    <w:rsid w:val="00093F16"/>
    <w:rsid w:val="00093FE5"/>
    <w:rsid w:val="000942CA"/>
    <w:rsid w:val="000942EA"/>
    <w:rsid w:val="000946F0"/>
    <w:rsid w:val="0009496F"/>
    <w:rsid w:val="00094E56"/>
    <w:rsid w:val="00095435"/>
    <w:rsid w:val="00095712"/>
    <w:rsid w:val="00095777"/>
    <w:rsid w:val="00095950"/>
    <w:rsid w:val="00095A3E"/>
    <w:rsid w:val="00095BE8"/>
    <w:rsid w:val="00095BE9"/>
    <w:rsid w:val="00095C5E"/>
    <w:rsid w:val="00095CC4"/>
    <w:rsid w:val="00096AFB"/>
    <w:rsid w:val="00097243"/>
    <w:rsid w:val="000979C5"/>
    <w:rsid w:val="00097A75"/>
    <w:rsid w:val="000A0193"/>
    <w:rsid w:val="000A02FD"/>
    <w:rsid w:val="000A088E"/>
    <w:rsid w:val="000A0DA5"/>
    <w:rsid w:val="000A1025"/>
    <w:rsid w:val="000A153B"/>
    <w:rsid w:val="000A222A"/>
    <w:rsid w:val="000A2779"/>
    <w:rsid w:val="000A28DD"/>
    <w:rsid w:val="000A2BCD"/>
    <w:rsid w:val="000A2C7E"/>
    <w:rsid w:val="000A2CEC"/>
    <w:rsid w:val="000A2F93"/>
    <w:rsid w:val="000A3587"/>
    <w:rsid w:val="000A3749"/>
    <w:rsid w:val="000A3C65"/>
    <w:rsid w:val="000A4110"/>
    <w:rsid w:val="000A42D8"/>
    <w:rsid w:val="000A4461"/>
    <w:rsid w:val="000A459A"/>
    <w:rsid w:val="000A45E8"/>
    <w:rsid w:val="000A47A5"/>
    <w:rsid w:val="000A49EA"/>
    <w:rsid w:val="000A4B78"/>
    <w:rsid w:val="000A4F3E"/>
    <w:rsid w:val="000A5732"/>
    <w:rsid w:val="000A5C8A"/>
    <w:rsid w:val="000A5C99"/>
    <w:rsid w:val="000A5D36"/>
    <w:rsid w:val="000A623E"/>
    <w:rsid w:val="000A650D"/>
    <w:rsid w:val="000A66A3"/>
    <w:rsid w:val="000A679F"/>
    <w:rsid w:val="000A713D"/>
    <w:rsid w:val="000A7609"/>
    <w:rsid w:val="000A7F22"/>
    <w:rsid w:val="000B0B25"/>
    <w:rsid w:val="000B106D"/>
    <w:rsid w:val="000B117E"/>
    <w:rsid w:val="000B14EC"/>
    <w:rsid w:val="000B19DE"/>
    <w:rsid w:val="000B1A70"/>
    <w:rsid w:val="000B251C"/>
    <w:rsid w:val="000B28B0"/>
    <w:rsid w:val="000B2972"/>
    <w:rsid w:val="000B2B42"/>
    <w:rsid w:val="000B300C"/>
    <w:rsid w:val="000B3061"/>
    <w:rsid w:val="000B3137"/>
    <w:rsid w:val="000B32EC"/>
    <w:rsid w:val="000B3394"/>
    <w:rsid w:val="000B40CD"/>
    <w:rsid w:val="000B4F1B"/>
    <w:rsid w:val="000B560E"/>
    <w:rsid w:val="000B57B2"/>
    <w:rsid w:val="000B5A80"/>
    <w:rsid w:val="000B5C68"/>
    <w:rsid w:val="000B5E50"/>
    <w:rsid w:val="000B60B8"/>
    <w:rsid w:val="000B6421"/>
    <w:rsid w:val="000B677C"/>
    <w:rsid w:val="000B6805"/>
    <w:rsid w:val="000B7067"/>
    <w:rsid w:val="000B71BA"/>
    <w:rsid w:val="000B72E6"/>
    <w:rsid w:val="000B7655"/>
    <w:rsid w:val="000B76F2"/>
    <w:rsid w:val="000B77CB"/>
    <w:rsid w:val="000B7D09"/>
    <w:rsid w:val="000B7DB8"/>
    <w:rsid w:val="000C02BE"/>
    <w:rsid w:val="000C0454"/>
    <w:rsid w:val="000C11D2"/>
    <w:rsid w:val="000C182A"/>
    <w:rsid w:val="000C1902"/>
    <w:rsid w:val="000C1B51"/>
    <w:rsid w:val="000C1C7E"/>
    <w:rsid w:val="000C228F"/>
    <w:rsid w:val="000C2699"/>
    <w:rsid w:val="000C2944"/>
    <w:rsid w:val="000C2F27"/>
    <w:rsid w:val="000C3025"/>
    <w:rsid w:val="000C404D"/>
    <w:rsid w:val="000C5126"/>
    <w:rsid w:val="000C5234"/>
    <w:rsid w:val="000C525C"/>
    <w:rsid w:val="000C55AF"/>
    <w:rsid w:val="000C5A7F"/>
    <w:rsid w:val="000C5E24"/>
    <w:rsid w:val="000C60CC"/>
    <w:rsid w:val="000C6956"/>
    <w:rsid w:val="000C7DC8"/>
    <w:rsid w:val="000D06FB"/>
    <w:rsid w:val="000D0746"/>
    <w:rsid w:val="000D0A36"/>
    <w:rsid w:val="000D0C70"/>
    <w:rsid w:val="000D14DB"/>
    <w:rsid w:val="000D2225"/>
    <w:rsid w:val="000D28F3"/>
    <w:rsid w:val="000D31F9"/>
    <w:rsid w:val="000D3899"/>
    <w:rsid w:val="000D3B0D"/>
    <w:rsid w:val="000D49A6"/>
    <w:rsid w:val="000D528B"/>
    <w:rsid w:val="000D5656"/>
    <w:rsid w:val="000D6775"/>
    <w:rsid w:val="000D6C57"/>
    <w:rsid w:val="000D6EB7"/>
    <w:rsid w:val="000D7776"/>
    <w:rsid w:val="000D783C"/>
    <w:rsid w:val="000D7D83"/>
    <w:rsid w:val="000D7DE2"/>
    <w:rsid w:val="000E0C9D"/>
    <w:rsid w:val="000E0E0E"/>
    <w:rsid w:val="000E0F49"/>
    <w:rsid w:val="000E0FDE"/>
    <w:rsid w:val="000E1158"/>
    <w:rsid w:val="000E18E1"/>
    <w:rsid w:val="000E297D"/>
    <w:rsid w:val="000E37C0"/>
    <w:rsid w:val="000E3FA7"/>
    <w:rsid w:val="000E414E"/>
    <w:rsid w:val="000E419D"/>
    <w:rsid w:val="000E4B01"/>
    <w:rsid w:val="000E4D8E"/>
    <w:rsid w:val="000E4E8D"/>
    <w:rsid w:val="000E5DA0"/>
    <w:rsid w:val="000E5F39"/>
    <w:rsid w:val="000E60CB"/>
    <w:rsid w:val="000E7143"/>
    <w:rsid w:val="000E74CA"/>
    <w:rsid w:val="000E76B7"/>
    <w:rsid w:val="000E7A6B"/>
    <w:rsid w:val="000E7F82"/>
    <w:rsid w:val="000F0038"/>
    <w:rsid w:val="000F0374"/>
    <w:rsid w:val="000F0877"/>
    <w:rsid w:val="000F0B20"/>
    <w:rsid w:val="000F0FED"/>
    <w:rsid w:val="000F10E6"/>
    <w:rsid w:val="000F178D"/>
    <w:rsid w:val="000F1CFC"/>
    <w:rsid w:val="000F256A"/>
    <w:rsid w:val="000F2BCB"/>
    <w:rsid w:val="000F3746"/>
    <w:rsid w:val="000F3F60"/>
    <w:rsid w:val="000F4727"/>
    <w:rsid w:val="000F4828"/>
    <w:rsid w:val="000F4CBB"/>
    <w:rsid w:val="000F50B1"/>
    <w:rsid w:val="000F56B9"/>
    <w:rsid w:val="000F5755"/>
    <w:rsid w:val="000F610B"/>
    <w:rsid w:val="000F6944"/>
    <w:rsid w:val="000F6967"/>
    <w:rsid w:val="000F6A67"/>
    <w:rsid w:val="000F6C2D"/>
    <w:rsid w:val="000F7136"/>
    <w:rsid w:val="000F77A2"/>
    <w:rsid w:val="000F79BE"/>
    <w:rsid w:val="000F7BF9"/>
    <w:rsid w:val="00100005"/>
    <w:rsid w:val="0010007E"/>
    <w:rsid w:val="0010081C"/>
    <w:rsid w:val="00100B58"/>
    <w:rsid w:val="00101573"/>
    <w:rsid w:val="001020FC"/>
    <w:rsid w:val="001024CA"/>
    <w:rsid w:val="001024F9"/>
    <w:rsid w:val="00102E4B"/>
    <w:rsid w:val="00103C6F"/>
    <w:rsid w:val="00103DD2"/>
    <w:rsid w:val="00104C9B"/>
    <w:rsid w:val="001062D8"/>
    <w:rsid w:val="00106592"/>
    <w:rsid w:val="00106B86"/>
    <w:rsid w:val="001072B5"/>
    <w:rsid w:val="00107EA3"/>
    <w:rsid w:val="0011002C"/>
    <w:rsid w:val="00110EF0"/>
    <w:rsid w:val="00111062"/>
    <w:rsid w:val="001113BB"/>
    <w:rsid w:val="001122B6"/>
    <w:rsid w:val="00112755"/>
    <w:rsid w:val="00112C97"/>
    <w:rsid w:val="00112DAA"/>
    <w:rsid w:val="00112FA9"/>
    <w:rsid w:val="00113ABA"/>
    <w:rsid w:val="00113E19"/>
    <w:rsid w:val="00114633"/>
    <w:rsid w:val="00114D3B"/>
    <w:rsid w:val="00115160"/>
    <w:rsid w:val="00115778"/>
    <w:rsid w:val="00115D9F"/>
    <w:rsid w:val="00116094"/>
    <w:rsid w:val="001168CD"/>
    <w:rsid w:val="001169F5"/>
    <w:rsid w:val="00116D6C"/>
    <w:rsid w:val="00117191"/>
    <w:rsid w:val="001179A6"/>
    <w:rsid w:val="00117C30"/>
    <w:rsid w:val="00117FDE"/>
    <w:rsid w:val="00120EC3"/>
    <w:rsid w:val="001214AB"/>
    <w:rsid w:val="0012190F"/>
    <w:rsid w:val="00121BA2"/>
    <w:rsid w:val="00122106"/>
    <w:rsid w:val="00122431"/>
    <w:rsid w:val="00122766"/>
    <w:rsid w:val="0012281E"/>
    <w:rsid w:val="00122A96"/>
    <w:rsid w:val="00122DD8"/>
    <w:rsid w:val="00123917"/>
    <w:rsid w:val="00123D2A"/>
    <w:rsid w:val="00124EE0"/>
    <w:rsid w:val="001252FB"/>
    <w:rsid w:val="00125CCF"/>
    <w:rsid w:val="00126275"/>
    <w:rsid w:val="00126396"/>
    <w:rsid w:val="00126AB9"/>
    <w:rsid w:val="00126CBD"/>
    <w:rsid w:val="00126FE0"/>
    <w:rsid w:val="00127659"/>
    <w:rsid w:val="0012768E"/>
    <w:rsid w:val="00127917"/>
    <w:rsid w:val="00130AAD"/>
    <w:rsid w:val="00130E32"/>
    <w:rsid w:val="00131137"/>
    <w:rsid w:val="001313E8"/>
    <w:rsid w:val="0013147E"/>
    <w:rsid w:val="00131729"/>
    <w:rsid w:val="00132159"/>
    <w:rsid w:val="0013247B"/>
    <w:rsid w:val="00132897"/>
    <w:rsid w:val="00132D01"/>
    <w:rsid w:val="0013339E"/>
    <w:rsid w:val="001341FB"/>
    <w:rsid w:val="0013420E"/>
    <w:rsid w:val="001347F7"/>
    <w:rsid w:val="001357BC"/>
    <w:rsid w:val="00135FC7"/>
    <w:rsid w:val="0013622B"/>
    <w:rsid w:val="00137AC6"/>
    <w:rsid w:val="00137CA7"/>
    <w:rsid w:val="00140B82"/>
    <w:rsid w:val="001426C4"/>
    <w:rsid w:val="00142901"/>
    <w:rsid w:val="00142A31"/>
    <w:rsid w:val="00142A5A"/>
    <w:rsid w:val="00142B15"/>
    <w:rsid w:val="00143147"/>
    <w:rsid w:val="001433E3"/>
    <w:rsid w:val="0014438D"/>
    <w:rsid w:val="00144716"/>
    <w:rsid w:val="00144833"/>
    <w:rsid w:val="00144901"/>
    <w:rsid w:val="00144C51"/>
    <w:rsid w:val="00144D1A"/>
    <w:rsid w:val="00144FC6"/>
    <w:rsid w:val="0014552C"/>
    <w:rsid w:val="0014555F"/>
    <w:rsid w:val="0014558B"/>
    <w:rsid w:val="0014571A"/>
    <w:rsid w:val="001457EF"/>
    <w:rsid w:val="00145F74"/>
    <w:rsid w:val="00146666"/>
    <w:rsid w:val="00146736"/>
    <w:rsid w:val="00146BFA"/>
    <w:rsid w:val="00146C15"/>
    <w:rsid w:val="00146D41"/>
    <w:rsid w:val="001476EC"/>
    <w:rsid w:val="00150CA8"/>
    <w:rsid w:val="001513B9"/>
    <w:rsid w:val="001513BD"/>
    <w:rsid w:val="001514AC"/>
    <w:rsid w:val="00151EA7"/>
    <w:rsid w:val="00151FF0"/>
    <w:rsid w:val="0015246F"/>
    <w:rsid w:val="00152900"/>
    <w:rsid w:val="00152F62"/>
    <w:rsid w:val="00153094"/>
    <w:rsid w:val="00153379"/>
    <w:rsid w:val="001544F5"/>
    <w:rsid w:val="0015451D"/>
    <w:rsid w:val="0015457F"/>
    <w:rsid w:val="001546A9"/>
    <w:rsid w:val="001546DF"/>
    <w:rsid w:val="0015484C"/>
    <w:rsid w:val="0015500A"/>
    <w:rsid w:val="0015515F"/>
    <w:rsid w:val="0015528E"/>
    <w:rsid w:val="001555AE"/>
    <w:rsid w:val="001556EB"/>
    <w:rsid w:val="00155BE6"/>
    <w:rsid w:val="00155ED5"/>
    <w:rsid w:val="001560E2"/>
    <w:rsid w:val="00156242"/>
    <w:rsid w:val="0015630D"/>
    <w:rsid w:val="00156C17"/>
    <w:rsid w:val="001571A7"/>
    <w:rsid w:val="001604AD"/>
    <w:rsid w:val="001608A4"/>
    <w:rsid w:val="00160BA7"/>
    <w:rsid w:val="00161154"/>
    <w:rsid w:val="00161495"/>
    <w:rsid w:val="00161900"/>
    <w:rsid w:val="00161C8B"/>
    <w:rsid w:val="00161CBA"/>
    <w:rsid w:val="001633F6"/>
    <w:rsid w:val="001648CC"/>
    <w:rsid w:val="0016501E"/>
    <w:rsid w:val="00165215"/>
    <w:rsid w:val="0016555D"/>
    <w:rsid w:val="00165DD8"/>
    <w:rsid w:val="00165F15"/>
    <w:rsid w:val="0016687D"/>
    <w:rsid w:val="00166E17"/>
    <w:rsid w:val="001671DA"/>
    <w:rsid w:val="0016722E"/>
    <w:rsid w:val="001672FC"/>
    <w:rsid w:val="00167F6C"/>
    <w:rsid w:val="001703E0"/>
    <w:rsid w:val="001704D8"/>
    <w:rsid w:val="00170782"/>
    <w:rsid w:val="001717D9"/>
    <w:rsid w:val="00171F22"/>
    <w:rsid w:val="001721D3"/>
    <w:rsid w:val="001724E1"/>
    <w:rsid w:val="00172729"/>
    <w:rsid w:val="001736AA"/>
    <w:rsid w:val="00173B83"/>
    <w:rsid w:val="00173B86"/>
    <w:rsid w:val="00174829"/>
    <w:rsid w:val="001751E0"/>
    <w:rsid w:val="00175210"/>
    <w:rsid w:val="00175234"/>
    <w:rsid w:val="0017539D"/>
    <w:rsid w:val="001753E5"/>
    <w:rsid w:val="00175936"/>
    <w:rsid w:val="00175D62"/>
    <w:rsid w:val="0017691E"/>
    <w:rsid w:val="00176F07"/>
    <w:rsid w:val="0017709F"/>
    <w:rsid w:val="00177381"/>
    <w:rsid w:val="001774BF"/>
    <w:rsid w:val="00177912"/>
    <w:rsid w:val="0018092C"/>
    <w:rsid w:val="001814B3"/>
    <w:rsid w:val="00181911"/>
    <w:rsid w:val="001824BD"/>
    <w:rsid w:val="001835CA"/>
    <w:rsid w:val="0018382F"/>
    <w:rsid w:val="00183BB8"/>
    <w:rsid w:val="0018400A"/>
    <w:rsid w:val="001844D9"/>
    <w:rsid w:val="0018454A"/>
    <w:rsid w:val="001846F5"/>
    <w:rsid w:val="00185426"/>
    <w:rsid w:val="001856B9"/>
    <w:rsid w:val="00186959"/>
    <w:rsid w:val="00186B0F"/>
    <w:rsid w:val="00186B1E"/>
    <w:rsid w:val="00186BE7"/>
    <w:rsid w:val="00186C00"/>
    <w:rsid w:val="00186CE8"/>
    <w:rsid w:val="00186FA7"/>
    <w:rsid w:val="001872E2"/>
    <w:rsid w:val="001878AD"/>
    <w:rsid w:val="00187DEA"/>
    <w:rsid w:val="00190847"/>
    <w:rsid w:val="00190E53"/>
    <w:rsid w:val="001915AC"/>
    <w:rsid w:val="001918B9"/>
    <w:rsid w:val="001918EE"/>
    <w:rsid w:val="00191A51"/>
    <w:rsid w:val="00191B38"/>
    <w:rsid w:val="00191F03"/>
    <w:rsid w:val="00191F41"/>
    <w:rsid w:val="00192016"/>
    <w:rsid w:val="001927FA"/>
    <w:rsid w:val="001932EC"/>
    <w:rsid w:val="001937EA"/>
    <w:rsid w:val="00193AD7"/>
    <w:rsid w:val="00193CC1"/>
    <w:rsid w:val="00193F21"/>
    <w:rsid w:val="001941A8"/>
    <w:rsid w:val="0019465C"/>
    <w:rsid w:val="00194B12"/>
    <w:rsid w:val="00194D3C"/>
    <w:rsid w:val="0019508F"/>
    <w:rsid w:val="0019623F"/>
    <w:rsid w:val="001965DB"/>
    <w:rsid w:val="0019660E"/>
    <w:rsid w:val="001966F9"/>
    <w:rsid w:val="0019673B"/>
    <w:rsid w:val="00196782"/>
    <w:rsid w:val="00197261"/>
    <w:rsid w:val="00197361"/>
    <w:rsid w:val="001973BB"/>
    <w:rsid w:val="0019748C"/>
    <w:rsid w:val="0019782B"/>
    <w:rsid w:val="001A00E1"/>
    <w:rsid w:val="001A0CFB"/>
    <w:rsid w:val="001A0FC6"/>
    <w:rsid w:val="001A16BA"/>
    <w:rsid w:val="001A196E"/>
    <w:rsid w:val="001A1B56"/>
    <w:rsid w:val="001A1D99"/>
    <w:rsid w:val="001A214B"/>
    <w:rsid w:val="001A21D5"/>
    <w:rsid w:val="001A279C"/>
    <w:rsid w:val="001A3309"/>
    <w:rsid w:val="001A3CDE"/>
    <w:rsid w:val="001A47BB"/>
    <w:rsid w:val="001A5388"/>
    <w:rsid w:val="001A5416"/>
    <w:rsid w:val="001A56B6"/>
    <w:rsid w:val="001A5788"/>
    <w:rsid w:val="001A58E8"/>
    <w:rsid w:val="001A5907"/>
    <w:rsid w:val="001A5FF5"/>
    <w:rsid w:val="001A611E"/>
    <w:rsid w:val="001A69ED"/>
    <w:rsid w:val="001A6B7C"/>
    <w:rsid w:val="001A6C77"/>
    <w:rsid w:val="001A6CCD"/>
    <w:rsid w:val="001A6E13"/>
    <w:rsid w:val="001B01BA"/>
    <w:rsid w:val="001B0A86"/>
    <w:rsid w:val="001B0B91"/>
    <w:rsid w:val="001B1067"/>
    <w:rsid w:val="001B10BD"/>
    <w:rsid w:val="001B11DF"/>
    <w:rsid w:val="001B201F"/>
    <w:rsid w:val="001B2C37"/>
    <w:rsid w:val="001B302D"/>
    <w:rsid w:val="001B37C0"/>
    <w:rsid w:val="001B39BD"/>
    <w:rsid w:val="001B3AD8"/>
    <w:rsid w:val="001B3DE0"/>
    <w:rsid w:val="001B3F86"/>
    <w:rsid w:val="001B419E"/>
    <w:rsid w:val="001B446D"/>
    <w:rsid w:val="001B4936"/>
    <w:rsid w:val="001B4D57"/>
    <w:rsid w:val="001B4F53"/>
    <w:rsid w:val="001B52C9"/>
    <w:rsid w:val="001B52E9"/>
    <w:rsid w:val="001B646E"/>
    <w:rsid w:val="001B6C83"/>
    <w:rsid w:val="001B6EA7"/>
    <w:rsid w:val="001B6F8E"/>
    <w:rsid w:val="001B7010"/>
    <w:rsid w:val="001B75D2"/>
    <w:rsid w:val="001B76D1"/>
    <w:rsid w:val="001B77A1"/>
    <w:rsid w:val="001B7809"/>
    <w:rsid w:val="001B7B84"/>
    <w:rsid w:val="001B7F98"/>
    <w:rsid w:val="001C0503"/>
    <w:rsid w:val="001C0B83"/>
    <w:rsid w:val="001C0EFA"/>
    <w:rsid w:val="001C10D2"/>
    <w:rsid w:val="001C13E3"/>
    <w:rsid w:val="001C1494"/>
    <w:rsid w:val="001C14E9"/>
    <w:rsid w:val="001C1664"/>
    <w:rsid w:val="001C18C1"/>
    <w:rsid w:val="001C2688"/>
    <w:rsid w:val="001C2908"/>
    <w:rsid w:val="001C2E39"/>
    <w:rsid w:val="001C3739"/>
    <w:rsid w:val="001C39D0"/>
    <w:rsid w:val="001C3E44"/>
    <w:rsid w:val="001C4F8F"/>
    <w:rsid w:val="001C53A4"/>
    <w:rsid w:val="001C59A8"/>
    <w:rsid w:val="001C64F8"/>
    <w:rsid w:val="001C6F88"/>
    <w:rsid w:val="001D0278"/>
    <w:rsid w:val="001D0368"/>
    <w:rsid w:val="001D0497"/>
    <w:rsid w:val="001D097C"/>
    <w:rsid w:val="001D1195"/>
    <w:rsid w:val="001D168A"/>
    <w:rsid w:val="001D1B7E"/>
    <w:rsid w:val="001D23BA"/>
    <w:rsid w:val="001D2DE0"/>
    <w:rsid w:val="001D3149"/>
    <w:rsid w:val="001D38AD"/>
    <w:rsid w:val="001D3923"/>
    <w:rsid w:val="001D40FE"/>
    <w:rsid w:val="001D43D5"/>
    <w:rsid w:val="001D4892"/>
    <w:rsid w:val="001D53FB"/>
    <w:rsid w:val="001D57D4"/>
    <w:rsid w:val="001D5BE1"/>
    <w:rsid w:val="001D5CB3"/>
    <w:rsid w:val="001D6378"/>
    <w:rsid w:val="001D65A7"/>
    <w:rsid w:val="001D7050"/>
    <w:rsid w:val="001D7167"/>
    <w:rsid w:val="001D728A"/>
    <w:rsid w:val="001D73F2"/>
    <w:rsid w:val="001D76D0"/>
    <w:rsid w:val="001D7738"/>
    <w:rsid w:val="001D7F1D"/>
    <w:rsid w:val="001E01B6"/>
    <w:rsid w:val="001E01F6"/>
    <w:rsid w:val="001E0511"/>
    <w:rsid w:val="001E1154"/>
    <w:rsid w:val="001E13A2"/>
    <w:rsid w:val="001E189A"/>
    <w:rsid w:val="001E1A58"/>
    <w:rsid w:val="001E1BC8"/>
    <w:rsid w:val="001E22A6"/>
    <w:rsid w:val="001E2A35"/>
    <w:rsid w:val="001E34D7"/>
    <w:rsid w:val="001E3784"/>
    <w:rsid w:val="001E3845"/>
    <w:rsid w:val="001E48D6"/>
    <w:rsid w:val="001E492B"/>
    <w:rsid w:val="001E4F45"/>
    <w:rsid w:val="001E5824"/>
    <w:rsid w:val="001E6018"/>
    <w:rsid w:val="001E60AF"/>
    <w:rsid w:val="001E644C"/>
    <w:rsid w:val="001E6650"/>
    <w:rsid w:val="001E6FC0"/>
    <w:rsid w:val="001E75B2"/>
    <w:rsid w:val="001E7C8F"/>
    <w:rsid w:val="001F0146"/>
    <w:rsid w:val="001F0C9A"/>
    <w:rsid w:val="001F0DF5"/>
    <w:rsid w:val="001F0FDE"/>
    <w:rsid w:val="001F153B"/>
    <w:rsid w:val="001F1CA9"/>
    <w:rsid w:val="001F1DBF"/>
    <w:rsid w:val="001F330C"/>
    <w:rsid w:val="001F3818"/>
    <w:rsid w:val="001F401F"/>
    <w:rsid w:val="001F52F1"/>
    <w:rsid w:val="001F538F"/>
    <w:rsid w:val="001F544F"/>
    <w:rsid w:val="001F5906"/>
    <w:rsid w:val="001F596A"/>
    <w:rsid w:val="001F5D25"/>
    <w:rsid w:val="001F620B"/>
    <w:rsid w:val="001F622E"/>
    <w:rsid w:val="001F63E7"/>
    <w:rsid w:val="001F6667"/>
    <w:rsid w:val="001F66DC"/>
    <w:rsid w:val="001F6796"/>
    <w:rsid w:val="001F6B29"/>
    <w:rsid w:val="001F6EB9"/>
    <w:rsid w:val="001F7B41"/>
    <w:rsid w:val="001F7F83"/>
    <w:rsid w:val="00200218"/>
    <w:rsid w:val="002006C6"/>
    <w:rsid w:val="00201D6D"/>
    <w:rsid w:val="00201EBA"/>
    <w:rsid w:val="00202022"/>
    <w:rsid w:val="00202BFF"/>
    <w:rsid w:val="00202CD2"/>
    <w:rsid w:val="00202DCC"/>
    <w:rsid w:val="0020333D"/>
    <w:rsid w:val="0020337E"/>
    <w:rsid w:val="0020349D"/>
    <w:rsid w:val="00203917"/>
    <w:rsid w:val="002040E4"/>
    <w:rsid w:val="00204847"/>
    <w:rsid w:val="0020501F"/>
    <w:rsid w:val="00205079"/>
    <w:rsid w:val="00205831"/>
    <w:rsid w:val="00205A03"/>
    <w:rsid w:val="00205C60"/>
    <w:rsid w:val="00206B36"/>
    <w:rsid w:val="002073C9"/>
    <w:rsid w:val="002074B4"/>
    <w:rsid w:val="002076E8"/>
    <w:rsid w:val="00207720"/>
    <w:rsid w:val="00207EB3"/>
    <w:rsid w:val="002100E8"/>
    <w:rsid w:val="002103C0"/>
    <w:rsid w:val="002103EA"/>
    <w:rsid w:val="002107C8"/>
    <w:rsid w:val="0021086C"/>
    <w:rsid w:val="00210CD4"/>
    <w:rsid w:val="00210DFB"/>
    <w:rsid w:val="00211333"/>
    <w:rsid w:val="00211A0C"/>
    <w:rsid w:val="00211C7B"/>
    <w:rsid w:val="00211F37"/>
    <w:rsid w:val="00212781"/>
    <w:rsid w:val="00212799"/>
    <w:rsid w:val="00212EC2"/>
    <w:rsid w:val="00212EE5"/>
    <w:rsid w:val="002130AA"/>
    <w:rsid w:val="00214AA2"/>
    <w:rsid w:val="00214C9C"/>
    <w:rsid w:val="0021561A"/>
    <w:rsid w:val="00215AD5"/>
    <w:rsid w:val="00215C1A"/>
    <w:rsid w:val="00215E6C"/>
    <w:rsid w:val="00215E92"/>
    <w:rsid w:val="00216026"/>
    <w:rsid w:val="00216232"/>
    <w:rsid w:val="00216E9E"/>
    <w:rsid w:val="002174E0"/>
    <w:rsid w:val="002174EA"/>
    <w:rsid w:val="00217B2D"/>
    <w:rsid w:val="00217FB0"/>
    <w:rsid w:val="002201C1"/>
    <w:rsid w:val="0022027C"/>
    <w:rsid w:val="002202D3"/>
    <w:rsid w:val="00220C08"/>
    <w:rsid w:val="00220D7D"/>
    <w:rsid w:val="00221305"/>
    <w:rsid w:val="00221D78"/>
    <w:rsid w:val="00222497"/>
    <w:rsid w:val="00222C99"/>
    <w:rsid w:val="00223908"/>
    <w:rsid w:val="00223989"/>
    <w:rsid w:val="00223C06"/>
    <w:rsid w:val="00223CD1"/>
    <w:rsid w:val="00223D27"/>
    <w:rsid w:val="00224A69"/>
    <w:rsid w:val="00224DED"/>
    <w:rsid w:val="00224FE5"/>
    <w:rsid w:val="0022563D"/>
    <w:rsid w:val="00225640"/>
    <w:rsid w:val="002259ED"/>
    <w:rsid w:val="00225E8B"/>
    <w:rsid w:val="00226967"/>
    <w:rsid w:val="00226B42"/>
    <w:rsid w:val="00226F23"/>
    <w:rsid w:val="002270DB"/>
    <w:rsid w:val="00230271"/>
    <w:rsid w:val="00230BC9"/>
    <w:rsid w:val="002314E3"/>
    <w:rsid w:val="00231705"/>
    <w:rsid w:val="00232A51"/>
    <w:rsid w:val="002332B4"/>
    <w:rsid w:val="0023356C"/>
    <w:rsid w:val="00233908"/>
    <w:rsid w:val="00233FAE"/>
    <w:rsid w:val="002349C3"/>
    <w:rsid w:val="00234C9D"/>
    <w:rsid w:val="0023547E"/>
    <w:rsid w:val="00235A31"/>
    <w:rsid w:val="0023684F"/>
    <w:rsid w:val="002369D9"/>
    <w:rsid w:val="00236C3D"/>
    <w:rsid w:val="00236D80"/>
    <w:rsid w:val="00237254"/>
    <w:rsid w:val="0023775C"/>
    <w:rsid w:val="00237908"/>
    <w:rsid w:val="00240565"/>
    <w:rsid w:val="00240D54"/>
    <w:rsid w:val="00240E6E"/>
    <w:rsid w:val="002410AA"/>
    <w:rsid w:val="0024149C"/>
    <w:rsid w:val="002414D8"/>
    <w:rsid w:val="00241BA8"/>
    <w:rsid w:val="00241C58"/>
    <w:rsid w:val="002421C9"/>
    <w:rsid w:val="0024235B"/>
    <w:rsid w:val="00242B7E"/>
    <w:rsid w:val="00243225"/>
    <w:rsid w:val="002434EE"/>
    <w:rsid w:val="0024398A"/>
    <w:rsid w:val="00243AFA"/>
    <w:rsid w:val="00243C8B"/>
    <w:rsid w:val="0024505F"/>
    <w:rsid w:val="002453B0"/>
    <w:rsid w:val="00245635"/>
    <w:rsid w:val="00245966"/>
    <w:rsid w:val="0024622A"/>
    <w:rsid w:val="0024660C"/>
    <w:rsid w:val="002467D9"/>
    <w:rsid w:val="00246AB1"/>
    <w:rsid w:val="0024719D"/>
    <w:rsid w:val="0024744E"/>
    <w:rsid w:val="0024782F"/>
    <w:rsid w:val="00250782"/>
    <w:rsid w:val="00250854"/>
    <w:rsid w:val="00250AEA"/>
    <w:rsid w:val="00250B51"/>
    <w:rsid w:val="00250FE2"/>
    <w:rsid w:val="00251DC0"/>
    <w:rsid w:val="002520E9"/>
    <w:rsid w:val="0025255A"/>
    <w:rsid w:val="00253504"/>
    <w:rsid w:val="00253864"/>
    <w:rsid w:val="002541CD"/>
    <w:rsid w:val="002542C4"/>
    <w:rsid w:val="00254AE1"/>
    <w:rsid w:val="00255417"/>
    <w:rsid w:val="00256520"/>
    <w:rsid w:val="00257284"/>
    <w:rsid w:val="00257486"/>
    <w:rsid w:val="00257C8B"/>
    <w:rsid w:val="0026037F"/>
    <w:rsid w:val="002606F0"/>
    <w:rsid w:val="0026198D"/>
    <w:rsid w:val="002627B6"/>
    <w:rsid w:val="002628E2"/>
    <w:rsid w:val="00262C99"/>
    <w:rsid w:val="00263613"/>
    <w:rsid w:val="00263A47"/>
    <w:rsid w:val="002641A0"/>
    <w:rsid w:val="002642D4"/>
    <w:rsid w:val="0026474B"/>
    <w:rsid w:val="0026478A"/>
    <w:rsid w:val="00264B53"/>
    <w:rsid w:val="00264B59"/>
    <w:rsid w:val="002652FA"/>
    <w:rsid w:val="002657BE"/>
    <w:rsid w:val="002657D7"/>
    <w:rsid w:val="00265AFF"/>
    <w:rsid w:val="00265B1E"/>
    <w:rsid w:val="00265C61"/>
    <w:rsid w:val="00265D6B"/>
    <w:rsid w:val="00265E08"/>
    <w:rsid w:val="00265EC5"/>
    <w:rsid w:val="002661B1"/>
    <w:rsid w:val="00266294"/>
    <w:rsid w:val="00266642"/>
    <w:rsid w:val="00266728"/>
    <w:rsid w:val="00267136"/>
    <w:rsid w:val="0026744D"/>
    <w:rsid w:val="00270FD3"/>
    <w:rsid w:val="0027157A"/>
    <w:rsid w:val="00271B47"/>
    <w:rsid w:val="00271B8A"/>
    <w:rsid w:val="00271FED"/>
    <w:rsid w:val="00272809"/>
    <w:rsid w:val="00272A2C"/>
    <w:rsid w:val="00272E3E"/>
    <w:rsid w:val="00272F38"/>
    <w:rsid w:val="0027314C"/>
    <w:rsid w:val="002736E1"/>
    <w:rsid w:val="00273ABE"/>
    <w:rsid w:val="00273CEE"/>
    <w:rsid w:val="00273E0B"/>
    <w:rsid w:val="00273F36"/>
    <w:rsid w:val="00274635"/>
    <w:rsid w:val="00274904"/>
    <w:rsid w:val="00274B09"/>
    <w:rsid w:val="00274B1A"/>
    <w:rsid w:val="00274CD6"/>
    <w:rsid w:val="002756C7"/>
    <w:rsid w:val="002759EA"/>
    <w:rsid w:val="00275FC4"/>
    <w:rsid w:val="0027630E"/>
    <w:rsid w:val="00276A3F"/>
    <w:rsid w:val="002778BF"/>
    <w:rsid w:val="002778F6"/>
    <w:rsid w:val="00277C4E"/>
    <w:rsid w:val="00277C81"/>
    <w:rsid w:val="00277CAF"/>
    <w:rsid w:val="00277ED3"/>
    <w:rsid w:val="002800CF"/>
    <w:rsid w:val="0028018C"/>
    <w:rsid w:val="0028056A"/>
    <w:rsid w:val="00280762"/>
    <w:rsid w:val="0028083E"/>
    <w:rsid w:val="002808E0"/>
    <w:rsid w:val="00280A16"/>
    <w:rsid w:val="00280B5F"/>
    <w:rsid w:val="00280D10"/>
    <w:rsid w:val="00281069"/>
    <w:rsid w:val="0028141B"/>
    <w:rsid w:val="00281BB7"/>
    <w:rsid w:val="00281CCC"/>
    <w:rsid w:val="0028224F"/>
    <w:rsid w:val="00282782"/>
    <w:rsid w:val="00282A00"/>
    <w:rsid w:val="00282DB2"/>
    <w:rsid w:val="0028338A"/>
    <w:rsid w:val="002836B7"/>
    <w:rsid w:val="0028371D"/>
    <w:rsid w:val="0028375A"/>
    <w:rsid w:val="00283948"/>
    <w:rsid w:val="00283BB2"/>
    <w:rsid w:val="002840CF"/>
    <w:rsid w:val="00284157"/>
    <w:rsid w:val="00284EDD"/>
    <w:rsid w:val="00284FB8"/>
    <w:rsid w:val="0028531F"/>
    <w:rsid w:val="0028550A"/>
    <w:rsid w:val="00285D30"/>
    <w:rsid w:val="00285E11"/>
    <w:rsid w:val="002862FF"/>
    <w:rsid w:val="0028718B"/>
    <w:rsid w:val="002871E4"/>
    <w:rsid w:val="00290099"/>
    <w:rsid w:val="00290824"/>
    <w:rsid w:val="00290EF1"/>
    <w:rsid w:val="002912DB"/>
    <w:rsid w:val="00293054"/>
    <w:rsid w:val="00293A16"/>
    <w:rsid w:val="00293C8B"/>
    <w:rsid w:val="002941BD"/>
    <w:rsid w:val="002941BE"/>
    <w:rsid w:val="002945F9"/>
    <w:rsid w:val="002946BD"/>
    <w:rsid w:val="0029472B"/>
    <w:rsid w:val="002947D6"/>
    <w:rsid w:val="00294AB7"/>
    <w:rsid w:val="00294B8C"/>
    <w:rsid w:val="00294F1A"/>
    <w:rsid w:val="0029516B"/>
    <w:rsid w:val="002953D0"/>
    <w:rsid w:val="002953D7"/>
    <w:rsid w:val="00295515"/>
    <w:rsid w:val="0029774E"/>
    <w:rsid w:val="00297F08"/>
    <w:rsid w:val="002A0525"/>
    <w:rsid w:val="002A05DB"/>
    <w:rsid w:val="002A0A8D"/>
    <w:rsid w:val="002A102F"/>
    <w:rsid w:val="002A16F6"/>
    <w:rsid w:val="002A181B"/>
    <w:rsid w:val="002A1A1E"/>
    <w:rsid w:val="002A1A34"/>
    <w:rsid w:val="002A1E98"/>
    <w:rsid w:val="002A2760"/>
    <w:rsid w:val="002A30B7"/>
    <w:rsid w:val="002A3C40"/>
    <w:rsid w:val="002A3FA2"/>
    <w:rsid w:val="002A4CEF"/>
    <w:rsid w:val="002A4D0D"/>
    <w:rsid w:val="002A4D8F"/>
    <w:rsid w:val="002A5278"/>
    <w:rsid w:val="002A54E9"/>
    <w:rsid w:val="002A5F93"/>
    <w:rsid w:val="002A6863"/>
    <w:rsid w:val="002A6B74"/>
    <w:rsid w:val="002A6C68"/>
    <w:rsid w:val="002A74AE"/>
    <w:rsid w:val="002A7814"/>
    <w:rsid w:val="002A7E4D"/>
    <w:rsid w:val="002B0165"/>
    <w:rsid w:val="002B0BA7"/>
    <w:rsid w:val="002B1319"/>
    <w:rsid w:val="002B1514"/>
    <w:rsid w:val="002B161A"/>
    <w:rsid w:val="002B17C5"/>
    <w:rsid w:val="002B1EA5"/>
    <w:rsid w:val="002B2A3A"/>
    <w:rsid w:val="002B3266"/>
    <w:rsid w:val="002B36C7"/>
    <w:rsid w:val="002B36CF"/>
    <w:rsid w:val="002B3B38"/>
    <w:rsid w:val="002B3BE7"/>
    <w:rsid w:val="002B401C"/>
    <w:rsid w:val="002B410D"/>
    <w:rsid w:val="002B4408"/>
    <w:rsid w:val="002B4AF6"/>
    <w:rsid w:val="002B4CDB"/>
    <w:rsid w:val="002B5564"/>
    <w:rsid w:val="002B6149"/>
    <w:rsid w:val="002B645C"/>
    <w:rsid w:val="002B6AC4"/>
    <w:rsid w:val="002B6E11"/>
    <w:rsid w:val="002C0C44"/>
    <w:rsid w:val="002C1451"/>
    <w:rsid w:val="002C22D1"/>
    <w:rsid w:val="002C22E5"/>
    <w:rsid w:val="002C4260"/>
    <w:rsid w:val="002C42A2"/>
    <w:rsid w:val="002C4EB4"/>
    <w:rsid w:val="002C518B"/>
    <w:rsid w:val="002C554E"/>
    <w:rsid w:val="002C670A"/>
    <w:rsid w:val="002C6AAD"/>
    <w:rsid w:val="002C7101"/>
    <w:rsid w:val="002C71C3"/>
    <w:rsid w:val="002C725B"/>
    <w:rsid w:val="002C7D7C"/>
    <w:rsid w:val="002C7FED"/>
    <w:rsid w:val="002D00E4"/>
    <w:rsid w:val="002D17FF"/>
    <w:rsid w:val="002D2575"/>
    <w:rsid w:val="002D298A"/>
    <w:rsid w:val="002D3F71"/>
    <w:rsid w:val="002D4C3C"/>
    <w:rsid w:val="002D4C94"/>
    <w:rsid w:val="002D585C"/>
    <w:rsid w:val="002D5B0C"/>
    <w:rsid w:val="002D5FBC"/>
    <w:rsid w:val="002D61AB"/>
    <w:rsid w:val="002D6A19"/>
    <w:rsid w:val="002D6FC7"/>
    <w:rsid w:val="002D7760"/>
    <w:rsid w:val="002D7D30"/>
    <w:rsid w:val="002D7D53"/>
    <w:rsid w:val="002E01D9"/>
    <w:rsid w:val="002E0439"/>
    <w:rsid w:val="002E0822"/>
    <w:rsid w:val="002E191E"/>
    <w:rsid w:val="002E1D3B"/>
    <w:rsid w:val="002E205E"/>
    <w:rsid w:val="002E25F9"/>
    <w:rsid w:val="002E2AD0"/>
    <w:rsid w:val="002E30E3"/>
    <w:rsid w:val="002E314D"/>
    <w:rsid w:val="002E3564"/>
    <w:rsid w:val="002E3C69"/>
    <w:rsid w:val="002E3CC1"/>
    <w:rsid w:val="002E3D12"/>
    <w:rsid w:val="002E475B"/>
    <w:rsid w:val="002E4D76"/>
    <w:rsid w:val="002E5832"/>
    <w:rsid w:val="002E5976"/>
    <w:rsid w:val="002E5FD2"/>
    <w:rsid w:val="002E6A1A"/>
    <w:rsid w:val="002E702B"/>
    <w:rsid w:val="002E785A"/>
    <w:rsid w:val="002E7C54"/>
    <w:rsid w:val="002F0485"/>
    <w:rsid w:val="002F0D3A"/>
    <w:rsid w:val="002F1429"/>
    <w:rsid w:val="002F1A6E"/>
    <w:rsid w:val="002F2CAA"/>
    <w:rsid w:val="002F2CF9"/>
    <w:rsid w:val="002F3174"/>
    <w:rsid w:val="002F3583"/>
    <w:rsid w:val="002F36A2"/>
    <w:rsid w:val="002F398C"/>
    <w:rsid w:val="002F410E"/>
    <w:rsid w:val="002F4637"/>
    <w:rsid w:val="002F46CD"/>
    <w:rsid w:val="002F4ACB"/>
    <w:rsid w:val="002F5109"/>
    <w:rsid w:val="002F53DF"/>
    <w:rsid w:val="002F54D1"/>
    <w:rsid w:val="002F559A"/>
    <w:rsid w:val="002F6057"/>
    <w:rsid w:val="002F69C2"/>
    <w:rsid w:val="002F7773"/>
    <w:rsid w:val="002F77BD"/>
    <w:rsid w:val="002F78A0"/>
    <w:rsid w:val="002F7CCD"/>
    <w:rsid w:val="0030009A"/>
    <w:rsid w:val="003003CC"/>
    <w:rsid w:val="00300489"/>
    <w:rsid w:val="00300EC8"/>
    <w:rsid w:val="003011FE"/>
    <w:rsid w:val="00301558"/>
    <w:rsid w:val="00301984"/>
    <w:rsid w:val="00301A31"/>
    <w:rsid w:val="00301A33"/>
    <w:rsid w:val="0030259E"/>
    <w:rsid w:val="00302734"/>
    <w:rsid w:val="00303538"/>
    <w:rsid w:val="00303694"/>
    <w:rsid w:val="003037D7"/>
    <w:rsid w:val="00303C6A"/>
    <w:rsid w:val="00304512"/>
    <w:rsid w:val="00304532"/>
    <w:rsid w:val="00304B76"/>
    <w:rsid w:val="00304FDB"/>
    <w:rsid w:val="003051A9"/>
    <w:rsid w:val="00305400"/>
    <w:rsid w:val="00306103"/>
    <w:rsid w:val="00306E70"/>
    <w:rsid w:val="00307017"/>
    <w:rsid w:val="00307BDD"/>
    <w:rsid w:val="00307E98"/>
    <w:rsid w:val="00310194"/>
    <w:rsid w:val="0031019C"/>
    <w:rsid w:val="00310869"/>
    <w:rsid w:val="003108BE"/>
    <w:rsid w:val="00310A2A"/>
    <w:rsid w:val="00311002"/>
    <w:rsid w:val="003110A0"/>
    <w:rsid w:val="003113A1"/>
    <w:rsid w:val="003114DD"/>
    <w:rsid w:val="003117CE"/>
    <w:rsid w:val="003117F7"/>
    <w:rsid w:val="00311C57"/>
    <w:rsid w:val="00311F4F"/>
    <w:rsid w:val="00312455"/>
    <w:rsid w:val="003132C6"/>
    <w:rsid w:val="00313A16"/>
    <w:rsid w:val="00313D60"/>
    <w:rsid w:val="00313FA1"/>
    <w:rsid w:val="00314246"/>
    <w:rsid w:val="003144CD"/>
    <w:rsid w:val="0031470A"/>
    <w:rsid w:val="00315509"/>
    <w:rsid w:val="00315926"/>
    <w:rsid w:val="00315B88"/>
    <w:rsid w:val="00315BE1"/>
    <w:rsid w:val="00315DA2"/>
    <w:rsid w:val="00315DFF"/>
    <w:rsid w:val="00315E72"/>
    <w:rsid w:val="00315FC3"/>
    <w:rsid w:val="0031656A"/>
    <w:rsid w:val="003178EE"/>
    <w:rsid w:val="00317C8C"/>
    <w:rsid w:val="00317FFE"/>
    <w:rsid w:val="003200FB"/>
    <w:rsid w:val="003201E3"/>
    <w:rsid w:val="003204A6"/>
    <w:rsid w:val="003206F7"/>
    <w:rsid w:val="00320C76"/>
    <w:rsid w:val="003210B0"/>
    <w:rsid w:val="003211F5"/>
    <w:rsid w:val="003220FD"/>
    <w:rsid w:val="00322328"/>
    <w:rsid w:val="00322F02"/>
    <w:rsid w:val="003232E4"/>
    <w:rsid w:val="00323540"/>
    <w:rsid w:val="0032362A"/>
    <w:rsid w:val="003237CD"/>
    <w:rsid w:val="00323846"/>
    <w:rsid w:val="00323B22"/>
    <w:rsid w:val="00324248"/>
    <w:rsid w:val="003246D3"/>
    <w:rsid w:val="00324E7E"/>
    <w:rsid w:val="003252E1"/>
    <w:rsid w:val="0032576B"/>
    <w:rsid w:val="00325B55"/>
    <w:rsid w:val="00325C41"/>
    <w:rsid w:val="00326E51"/>
    <w:rsid w:val="00330844"/>
    <w:rsid w:val="00330FD7"/>
    <w:rsid w:val="00331865"/>
    <w:rsid w:val="0033190B"/>
    <w:rsid w:val="00331DED"/>
    <w:rsid w:val="00331FDF"/>
    <w:rsid w:val="003320BB"/>
    <w:rsid w:val="00332BC9"/>
    <w:rsid w:val="00333238"/>
    <w:rsid w:val="0033342D"/>
    <w:rsid w:val="00333BFF"/>
    <w:rsid w:val="003341DD"/>
    <w:rsid w:val="00334457"/>
    <w:rsid w:val="00334727"/>
    <w:rsid w:val="00334FE6"/>
    <w:rsid w:val="003359DC"/>
    <w:rsid w:val="00335A66"/>
    <w:rsid w:val="00336A4F"/>
    <w:rsid w:val="00336B52"/>
    <w:rsid w:val="00336B69"/>
    <w:rsid w:val="00336B9B"/>
    <w:rsid w:val="00340105"/>
    <w:rsid w:val="00340289"/>
    <w:rsid w:val="003404F2"/>
    <w:rsid w:val="003408E3"/>
    <w:rsid w:val="00340BA9"/>
    <w:rsid w:val="00340BD6"/>
    <w:rsid w:val="0034117D"/>
    <w:rsid w:val="003411E1"/>
    <w:rsid w:val="00341736"/>
    <w:rsid w:val="00341D3E"/>
    <w:rsid w:val="00341D7F"/>
    <w:rsid w:val="0034231D"/>
    <w:rsid w:val="00342B06"/>
    <w:rsid w:val="00342B1F"/>
    <w:rsid w:val="00342D3C"/>
    <w:rsid w:val="0034308F"/>
    <w:rsid w:val="00343143"/>
    <w:rsid w:val="00343408"/>
    <w:rsid w:val="00343712"/>
    <w:rsid w:val="00344615"/>
    <w:rsid w:val="00344CC4"/>
    <w:rsid w:val="0034571A"/>
    <w:rsid w:val="00345AFD"/>
    <w:rsid w:val="00345DEC"/>
    <w:rsid w:val="00346133"/>
    <w:rsid w:val="00346163"/>
    <w:rsid w:val="0034661C"/>
    <w:rsid w:val="0034674E"/>
    <w:rsid w:val="00346AFC"/>
    <w:rsid w:val="00347034"/>
    <w:rsid w:val="0034714F"/>
    <w:rsid w:val="00347169"/>
    <w:rsid w:val="003471E1"/>
    <w:rsid w:val="003478E9"/>
    <w:rsid w:val="00350029"/>
    <w:rsid w:val="00350299"/>
    <w:rsid w:val="0035140E"/>
    <w:rsid w:val="00351584"/>
    <w:rsid w:val="003515B0"/>
    <w:rsid w:val="00351E7A"/>
    <w:rsid w:val="00351F43"/>
    <w:rsid w:val="00352501"/>
    <w:rsid w:val="00352591"/>
    <w:rsid w:val="00352798"/>
    <w:rsid w:val="0035280F"/>
    <w:rsid w:val="00352932"/>
    <w:rsid w:val="003535B6"/>
    <w:rsid w:val="00353D26"/>
    <w:rsid w:val="00354073"/>
    <w:rsid w:val="00354125"/>
    <w:rsid w:val="00354A85"/>
    <w:rsid w:val="00354EE2"/>
    <w:rsid w:val="00355C43"/>
    <w:rsid w:val="00356E26"/>
    <w:rsid w:val="00357366"/>
    <w:rsid w:val="00357638"/>
    <w:rsid w:val="00357839"/>
    <w:rsid w:val="00360720"/>
    <w:rsid w:val="00360B30"/>
    <w:rsid w:val="00360C2A"/>
    <w:rsid w:val="00360F1A"/>
    <w:rsid w:val="0036153F"/>
    <w:rsid w:val="003617A1"/>
    <w:rsid w:val="00362397"/>
    <w:rsid w:val="003623C9"/>
    <w:rsid w:val="00362661"/>
    <w:rsid w:val="00362AA7"/>
    <w:rsid w:val="00362C83"/>
    <w:rsid w:val="003632F8"/>
    <w:rsid w:val="00363783"/>
    <w:rsid w:val="00363C92"/>
    <w:rsid w:val="003641D7"/>
    <w:rsid w:val="003644B7"/>
    <w:rsid w:val="003646A0"/>
    <w:rsid w:val="0036488F"/>
    <w:rsid w:val="00364C8B"/>
    <w:rsid w:val="0036542E"/>
    <w:rsid w:val="00365A4D"/>
    <w:rsid w:val="00365BE7"/>
    <w:rsid w:val="00367145"/>
    <w:rsid w:val="00367373"/>
    <w:rsid w:val="00370665"/>
    <w:rsid w:val="0037071E"/>
    <w:rsid w:val="0037119F"/>
    <w:rsid w:val="003719F2"/>
    <w:rsid w:val="00372779"/>
    <w:rsid w:val="00372C28"/>
    <w:rsid w:val="00372CE1"/>
    <w:rsid w:val="00372D4B"/>
    <w:rsid w:val="00372F07"/>
    <w:rsid w:val="003730F9"/>
    <w:rsid w:val="00373AD4"/>
    <w:rsid w:val="00373CBE"/>
    <w:rsid w:val="00374681"/>
    <w:rsid w:val="00374752"/>
    <w:rsid w:val="00374C6B"/>
    <w:rsid w:val="0037523D"/>
    <w:rsid w:val="0037531B"/>
    <w:rsid w:val="0037532E"/>
    <w:rsid w:val="00375ECF"/>
    <w:rsid w:val="00376718"/>
    <w:rsid w:val="00376A45"/>
    <w:rsid w:val="00376C1D"/>
    <w:rsid w:val="00376CE1"/>
    <w:rsid w:val="00376D94"/>
    <w:rsid w:val="00376F50"/>
    <w:rsid w:val="00376FF9"/>
    <w:rsid w:val="003773EF"/>
    <w:rsid w:val="0037742B"/>
    <w:rsid w:val="00377B1A"/>
    <w:rsid w:val="0038031C"/>
    <w:rsid w:val="0038088A"/>
    <w:rsid w:val="003808DD"/>
    <w:rsid w:val="00380DC0"/>
    <w:rsid w:val="00381331"/>
    <w:rsid w:val="00382145"/>
    <w:rsid w:val="003824FC"/>
    <w:rsid w:val="003825E6"/>
    <w:rsid w:val="00382876"/>
    <w:rsid w:val="003833AB"/>
    <w:rsid w:val="00383405"/>
    <w:rsid w:val="00383F0E"/>
    <w:rsid w:val="0038407F"/>
    <w:rsid w:val="0038412B"/>
    <w:rsid w:val="00384359"/>
    <w:rsid w:val="00384B9A"/>
    <w:rsid w:val="00384F96"/>
    <w:rsid w:val="0038556F"/>
    <w:rsid w:val="00385822"/>
    <w:rsid w:val="00385BEF"/>
    <w:rsid w:val="00385DAB"/>
    <w:rsid w:val="003864F7"/>
    <w:rsid w:val="00386702"/>
    <w:rsid w:val="00386710"/>
    <w:rsid w:val="00386AA0"/>
    <w:rsid w:val="00387476"/>
    <w:rsid w:val="003908DD"/>
    <w:rsid w:val="003909EA"/>
    <w:rsid w:val="00390D48"/>
    <w:rsid w:val="00390DE2"/>
    <w:rsid w:val="00390FD4"/>
    <w:rsid w:val="00390FED"/>
    <w:rsid w:val="003911D5"/>
    <w:rsid w:val="00391A94"/>
    <w:rsid w:val="00392778"/>
    <w:rsid w:val="00392E25"/>
    <w:rsid w:val="00392EC6"/>
    <w:rsid w:val="00393103"/>
    <w:rsid w:val="0039365B"/>
    <w:rsid w:val="00393AA9"/>
    <w:rsid w:val="00393C12"/>
    <w:rsid w:val="00393C3D"/>
    <w:rsid w:val="0039412C"/>
    <w:rsid w:val="00394577"/>
    <w:rsid w:val="00394F5D"/>
    <w:rsid w:val="00395C75"/>
    <w:rsid w:val="0039673C"/>
    <w:rsid w:val="0039703B"/>
    <w:rsid w:val="0039756F"/>
    <w:rsid w:val="00397AF1"/>
    <w:rsid w:val="00397C82"/>
    <w:rsid w:val="00397CD6"/>
    <w:rsid w:val="003A039E"/>
    <w:rsid w:val="003A07BE"/>
    <w:rsid w:val="003A1159"/>
    <w:rsid w:val="003A177F"/>
    <w:rsid w:val="003A18D9"/>
    <w:rsid w:val="003A1A98"/>
    <w:rsid w:val="003A2286"/>
    <w:rsid w:val="003A2855"/>
    <w:rsid w:val="003A28AB"/>
    <w:rsid w:val="003A3278"/>
    <w:rsid w:val="003A33B3"/>
    <w:rsid w:val="003A3DD7"/>
    <w:rsid w:val="003A4A9D"/>
    <w:rsid w:val="003A4DF5"/>
    <w:rsid w:val="003A4FEE"/>
    <w:rsid w:val="003A52F3"/>
    <w:rsid w:val="003A5335"/>
    <w:rsid w:val="003A5B81"/>
    <w:rsid w:val="003A61C9"/>
    <w:rsid w:val="003A63CD"/>
    <w:rsid w:val="003A6EDF"/>
    <w:rsid w:val="003A77C3"/>
    <w:rsid w:val="003A77E4"/>
    <w:rsid w:val="003B03B9"/>
    <w:rsid w:val="003B0A28"/>
    <w:rsid w:val="003B0C82"/>
    <w:rsid w:val="003B130C"/>
    <w:rsid w:val="003B185D"/>
    <w:rsid w:val="003B200C"/>
    <w:rsid w:val="003B278A"/>
    <w:rsid w:val="003B27DD"/>
    <w:rsid w:val="003B2E56"/>
    <w:rsid w:val="003B351B"/>
    <w:rsid w:val="003B362F"/>
    <w:rsid w:val="003B3B27"/>
    <w:rsid w:val="003B4582"/>
    <w:rsid w:val="003B48A9"/>
    <w:rsid w:val="003B4A60"/>
    <w:rsid w:val="003B4FCF"/>
    <w:rsid w:val="003B5013"/>
    <w:rsid w:val="003B539A"/>
    <w:rsid w:val="003B53D2"/>
    <w:rsid w:val="003B59F5"/>
    <w:rsid w:val="003B5C6F"/>
    <w:rsid w:val="003B5EBA"/>
    <w:rsid w:val="003B6D37"/>
    <w:rsid w:val="003B71A9"/>
    <w:rsid w:val="003B71FC"/>
    <w:rsid w:val="003B727C"/>
    <w:rsid w:val="003B75AB"/>
    <w:rsid w:val="003B77AC"/>
    <w:rsid w:val="003B77AE"/>
    <w:rsid w:val="003B7893"/>
    <w:rsid w:val="003B798E"/>
    <w:rsid w:val="003C035B"/>
    <w:rsid w:val="003C07CB"/>
    <w:rsid w:val="003C0887"/>
    <w:rsid w:val="003C11D6"/>
    <w:rsid w:val="003C1315"/>
    <w:rsid w:val="003C1F51"/>
    <w:rsid w:val="003C212A"/>
    <w:rsid w:val="003C2439"/>
    <w:rsid w:val="003C2A5D"/>
    <w:rsid w:val="003C2D75"/>
    <w:rsid w:val="003C2E60"/>
    <w:rsid w:val="003C34C7"/>
    <w:rsid w:val="003C3703"/>
    <w:rsid w:val="003C3852"/>
    <w:rsid w:val="003C3AD5"/>
    <w:rsid w:val="003C3B20"/>
    <w:rsid w:val="003C3BBE"/>
    <w:rsid w:val="003C4036"/>
    <w:rsid w:val="003C45F7"/>
    <w:rsid w:val="003C47D5"/>
    <w:rsid w:val="003C4C9B"/>
    <w:rsid w:val="003C5259"/>
    <w:rsid w:val="003C5B3D"/>
    <w:rsid w:val="003C5C58"/>
    <w:rsid w:val="003C6606"/>
    <w:rsid w:val="003C663D"/>
    <w:rsid w:val="003C752E"/>
    <w:rsid w:val="003C7875"/>
    <w:rsid w:val="003C78B3"/>
    <w:rsid w:val="003D09AB"/>
    <w:rsid w:val="003D0A9F"/>
    <w:rsid w:val="003D0F8E"/>
    <w:rsid w:val="003D1B06"/>
    <w:rsid w:val="003D1BE3"/>
    <w:rsid w:val="003D1D13"/>
    <w:rsid w:val="003D21EB"/>
    <w:rsid w:val="003D2A41"/>
    <w:rsid w:val="003D2B61"/>
    <w:rsid w:val="003D3554"/>
    <w:rsid w:val="003D3F93"/>
    <w:rsid w:val="003D69E6"/>
    <w:rsid w:val="003D7BCA"/>
    <w:rsid w:val="003D7E3B"/>
    <w:rsid w:val="003E05AE"/>
    <w:rsid w:val="003E0844"/>
    <w:rsid w:val="003E0867"/>
    <w:rsid w:val="003E091C"/>
    <w:rsid w:val="003E1064"/>
    <w:rsid w:val="003E195F"/>
    <w:rsid w:val="003E19FB"/>
    <w:rsid w:val="003E2309"/>
    <w:rsid w:val="003E2593"/>
    <w:rsid w:val="003E2BE0"/>
    <w:rsid w:val="003E2DA4"/>
    <w:rsid w:val="003E35DF"/>
    <w:rsid w:val="003E3602"/>
    <w:rsid w:val="003E4384"/>
    <w:rsid w:val="003E49DC"/>
    <w:rsid w:val="003E4ABB"/>
    <w:rsid w:val="003E5660"/>
    <w:rsid w:val="003E5C6D"/>
    <w:rsid w:val="003E5F88"/>
    <w:rsid w:val="003E6192"/>
    <w:rsid w:val="003E6479"/>
    <w:rsid w:val="003E65B3"/>
    <w:rsid w:val="003E70D0"/>
    <w:rsid w:val="003E71F9"/>
    <w:rsid w:val="003E74AE"/>
    <w:rsid w:val="003E77F8"/>
    <w:rsid w:val="003E7DE8"/>
    <w:rsid w:val="003F0253"/>
    <w:rsid w:val="003F0404"/>
    <w:rsid w:val="003F051A"/>
    <w:rsid w:val="003F0CFA"/>
    <w:rsid w:val="003F1129"/>
    <w:rsid w:val="003F1319"/>
    <w:rsid w:val="003F19FF"/>
    <w:rsid w:val="003F1B2F"/>
    <w:rsid w:val="003F1ED3"/>
    <w:rsid w:val="003F2C31"/>
    <w:rsid w:val="003F2D12"/>
    <w:rsid w:val="003F3A69"/>
    <w:rsid w:val="003F3F0F"/>
    <w:rsid w:val="003F3F78"/>
    <w:rsid w:val="003F44FF"/>
    <w:rsid w:val="003F4BA0"/>
    <w:rsid w:val="003F4DA6"/>
    <w:rsid w:val="003F502A"/>
    <w:rsid w:val="003F550A"/>
    <w:rsid w:val="003F5A8E"/>
    <w:rsid w:val="003F6149"/>
    <w:rsid w:val="003F6BF5"/>
    <w:rsid w:val="003F6DC6"/>
    <w:rsid w:val="003F792F"/>
    <w:rsid w:val="003F7C17"/>
    <w:rsid w:val="003F7FA6"/>
    <w:rsid w:val="0040013A"/>
    <w:rsid w:val="004001CC"/>
    <w:rsid w:val="004001CF"/>
    <w:rsid w:val="004001E2"/>
    <w:rsid w:val="00400A23"/>
    <w:rsid w:val="004017C3"/>
    <w:rsid w:val="004018CE"/>
    <w:rsid w:val="0040205B"/>
    <w:rsid w:val="00402622"/>
    <w:rsid w:val="004026E6"/>
    <w:rsid w:val="004029DB"/>
    <w:rsid w:val="004033D0"/>
    <w:rsid w:val="00403868"/>
    <w:rsid w:val="00403AC5"/>
    <w:rsid w:val="00404AB9"/>
    <w:rsid w:val="00405C2A"/>
    <w:rsid w:val="00405CD3"/>
    <w:rsid w:val="00405D8A"/>
    <w:rsid w:val="00405FB1"/>
    <w:rsid w:val="00406275"/>
    <w:rsid w:val="00406786"/>
    <w:rsid w:val="00406820"/>
    <w:rsid w:val="004076C8"/>
    <w:rsid w:val="00407769"/>
    <w:rsid w:val="00407EFE"/>
    <w:rsid w:val="004105FC"/>
    <w:rsid w:val="0041097F"/>
    <w:rsid w:val="00410D8F"/>
    <w:rsid w:val="004114EA"/>
    <w:rsid w:val="0041215B"/>
    <w:rsid w:val="00412B24"/>
    <w:rsid w:val="00412B32"/>
    <w:rsid w:val="00412FF0"/>
    <w:rsid w:val="00413117"/>
    <w:rsid w:val="004132FB"/>
    <w:rsid w:val="004133C0"/>
    <w:rsid w:val="00413516"/>
    <w:rsid w:val="00413706"/>
    <w:rsid w:val="00413A3C"/>
    <w:rsid w:val="00413C98"/>
    <w:rsid w:val="00414EB9"/>
    <w:rsid w:val="00414ECE"/>
    <w:rsid w:val="004151B3"/>
    <w:rsid w:val="0041555F"/>
    <w:rsid w:val="00415BCA"/>
    <w:rsid w:val="00416933"/>
    <w:rsid w:val="004169AA"/>
    <w:rsid w:val="00416DB5"/>
    <w:rsid w:val="00417164"/>
    <w:rsid w:val="00417B0A"/>
    <w:rsid w:val="00417E2C"/>
    <w:rsid w:val="00417EB5"/>
    <w:rsid w:val="00420901"/>
    <w:rsid w:val="0042099D"/>
    <w:rsid w:val="00420BCE"/>
    <w:rsid w:val="00421490"/>
    <w:rsid w:val="00421B27"/>
    <w:rsid w:val="00421E00"/>
    <w:rsid w:val="00421E68"/>
    <w:rsid w:val="0042266A"/>
    <w:rsid w:val="0042292C"/>
    <w:rsid w:val="00422E29"/>
    <w:rsid w:val="004250BA"/>
    <w:rsid w:val="004253C3"/>
    <w:rsid w:val="004255F2"/>
    <w:rsid w:val="004258E8"/>
    <w:rsid w:val="00425A0F"/>
    <w:rsid w:val="00425D37"/>
    <w:rsid w:val="00425EBF"/>
    <w:rsid w:val="00425F15"/>
    <w:rsid w:val="0042603E"/>
    <w:rsid w:val="0042604D"/>
    <w:rsid w:val="00426102"/>
    <w:rsid w:val="00426BFE"/>
    <w:rsid w:val="00426EF4"/>
    <w:rsid w:val="00426FF7"/>
    <w:rsid w:val="004276B0"/>
    <w:rsid w:val="004278E3"/>
    <w:rsid w:val="00430625"/>
    <w:rsid w:val="0043078D"/>
    <w:rsid w:val="00430D19"/>
    <w:rsid w:val="00431052"/>
    <w:rsid w:val="004310F4"/>
    <w:rsid w:val="00431100"/>
    <w:rsid w:val="0043154A"/>
    <w:rsid w:val="00431592"/>
    <w:rsid w:val="00431C01"/>
    <w:rsid w:val="00431C13"/>
    <w:rsid w:val="0043229D"/>
    <w:rsid w:val="004322B5"/>
    <w:rsid w:val="00432458"/>
    <w:rsid w:val="004328D3"/>
    <w:rsid w:val="0043311A"/>
    <w:rsid w:val="004334DB"/>
    <w:rsid w:val="00433B55"/>
    <w:rsid w:val="00433D10"/>
    <w:rsid w:val="00433E10"/>
    <w:rsid w:val="004340FF"/>
    <w:rsid w:val="0043485A"/>
    <w:rsid w:val="00434878"/>
    <w:rsid w:val="004349E5"/>
    <w:rsid w:val="00434BE6"/>
    <w:rsid w:val="00435094"/>
    <w:rsid w:val="00435247"/>
    <w:rsid w:val="00435B4B"/>
    <w:rsid w:val="00436039"/>
    <w:rsid w:val="00436347"/>
    <w:rsid w:val="00436B66"/>
    <w:rsid w:val="00436F53"/>
    <w:rsid w:val="0043736E"/>
    <w:rsid w:val="00437625"/>
    <w:rsid w:val="00437797"/>
    <w:rsid w:val="00440BF2"/>
    <w:rsid w:val="00441019"/>
    <w:rsid w:val="00441037"/>
    <w:rsid w:val="0044123C"/>
    <w:rsid w:val="00441A07"/>
    <w:rsid w:val="00441FAF"/>
    <w:rsid w:val="0044268B"/>
    <w:rsid w:val="00442903"/>
    <w:rsid w:val="00442C26"/>
    <w:rsid w:val="00442C99"/>
    <w:rsid w:val="00442E91"/>
    <w:rsid w:val="0044366E"/>
    <w:rsid w:val="0044370E"/>
    <w:rsid w:val="00443A8D"/>
    <w:rsid w:val="00443A96"/>
    <w:rsid w:val="00443C30"/>
    <w:rsid w:val="00443D20"/>
    <w:rsid w:val="00444C00"/>
    <w:rsid w:val="00444F81"/>
    <w:rsid w:val="004455EA"/>
    <w:rsid w:val="004455F2"/>
    <w:rsid w:val="0044589F"/>
    <w:rsid w:val="004463E8"/>
    <w:rsid w:val="004466F3"/>
    <w:rsid w:val="004468E1"/>
    <w:rsid w:val="00446C02"/>
    <w:rsid w:val="00447003"/>
    <w:rsid w:val="004470B8"/>
    <w:rsid w:val="0044720D"/>
    <w:rsid w:val="004474F1"/>
    <w:rsid w:val="004479C8"/>
    <w:rsid w:val="004500BB"/>
    <w:rsid w:val="004500D8"/>
    <w:rsid w:val="00450896"/>
    <w:rsid w:val="004516C2"/>
    <w:rsid w:val="00451CAE"/>
    <w:rsid w:val="00451ED3"/>
    <w:rsid w:val="004522B0"/>
    <w:rsid w:val="00452320"/>
    <w:rsid w:val="0045241C"/>
    <w:rsid w:val="00452EEE"/>
    <w:rsid w:val="00453203"/>
    <w:rsid w:val="0045349D"/>
    <w:rsid w:val="004536FD"/>
    <w:rsid w:val="00453947"/>
    <w:rsid w:val="00454083"/>
    <w:rsid w:val="004540E4"/>
    <w:rsid w:val="00454D8F"/>
    <w:rsid w:val="00455183"/>
    <w:rsid w:val="00455E5A"/>
    <w:rsid w:val="00456018"/>
    <w:rsid w:val="00456DA3"/>
    <w:rsid w:val="00457C38"/>
    <w:rsid w:val="004603FE"/>
    <w:rsid w:val="004605B0"/>
    <w:rsid w:val="004606A4"/>
    <w:rsid w:val="004607DD"/>
    <w:rsid w:val="00460C9B"/>
    <w:rsid w:val="00461379"/>
    <w:rsid w:val="00461625"/>
    <w:rsid w:val="00461A30"/>
    <w:rsid w:val="00461F56"/>
    <w:rsid w:val="00462C33"/>
    <w:rsid w:val="00462D6B"/>
    <w:rsid w:val="004634ED"/>
    <w:rsid w:val="004635C7"/>
    <w:rsid w:val="0046388A"/>
    <w:rsid w:val="00463BDF"/>
    <w:rsid w:val="00463C0A"/>
    <w:rsid w:val="00463EA5"/>
    <w:rsid w:val="004646F1"/>
    <w:rsid w:val="00464958"/>
    <w:rsid w:val="004649F6"/>
    <w:rsid w:val="00464ADE"/>
    <w:rsid w:val="004654BD"/>
    <w:rsid w:val="00465B68"/>
    <w:rsid w:val="004668A5"/>
    <w:rsid w:val="004669A3"/>
    <w:rsid w:val="00466CFE"/>
    <w:rsid w:val="0046763A"/>
    <w:rsid w:val="00467AB3"/>
    <w:rsid w:val="004700B0"/>
    <w:rsid w:val="0047025B"/>
    <w:rsid w:val="0047061E"/>
    <w:rsid w:val="004709C1"/>
    <w:rsid w:val="00470C49"/>
    <w:rsid w:val="00471350"/>
    <w:rsid w:val="00471C06"/>
    <w:rsid w:val="004724CF"/>
    <w:rsid w:val="00472D52"/>
    <w:rsid w:val="00473281"/>
    <w:rsid w:val="004738FF"/>
    <w:rsid w:val="004739AB"/>
    <w:rsid w:val="00473B90"/>
    <w:rsid w:val="004743A5"/>
    <w:rsid w:val="004747E8"/>
    <w:rsid w:val="004752BE"/>
    <w:rsid w:val="004753E8"/>
    <w:rsid w:val="00475470"/>
    <w:rsid w:val="004760E3"/>
    <w:rsid w:val="004766EE"/>
    <w:rsid w:val="00477241"/>
    <w:rsid w:val="00477A02"/>
    <w:rsid w:val="00477BEC"/>
    <w:rsid w:val="00480D22"/>
    <w:rsid w:val="00481568"/>
    <w:rsid w:val="00481979"/>
    <w:rsid w:val="00483133"/>
    <w:rsid w:val="00483538"/>
    <w:rsid w:val="0048390A"/>
    <w:rsid w:val="00483BCB"/>
    <w:rsid w:val="004849DE"/>
    <w:rsid w:val="00484DFA"/>
    <w:rsid w:val="00484E9F"/>
    <w:rsid w:val="0048520F"/>
    <w:rsid w:val="004853B6"/>
    <w:rsid w:val="004853CE"/>
    <w:rsid w:val="00485680"/>
    <w:rsid w:val="00485794"/>
    <w:rsid w:val="00485DC7"/>
    <w:rsid w:val="00485E39"/>
    <w:rsid w:val="00485EA1"/>
    <w:rsid w:val="00486689"/>
    <w:rsid w:val="004869AA"/>
    <w:rsid w:val="0048751A"/>
    <w:rsid w:val="00487FDB"/>
    <w:rsid w:val="004901EF"/>
    <w:rsid w:val="0049034F"/>
    <w:rsid w:val="00490D7A"/>
    <w:rsid w:val="00490FCE"/>
    <w:rsid w:val="004911CE"/>
    <w:rsid w:val="00491C53"/>
    <w:rsid w:val="0049365B"/>
    <w:rsid w:val="004939C0"/>
    <w:rsid w:val="00493DF9"/>
    <w:rsid w:val="00493FE7"/>
    <w:rsid w:val="004949BF"/>
    <w:rsid w:val="00494A1E"/>
    <w:rsid w:val="0049548B"/>
    <w:rsid w:val="004957B6"/>
    <w:rsid w:val="004963C3"/>
    <w:rsid w:val="00496E23"/>
    <w:rsid w:val="0049707D"/>
    <w:rsid w:val="0049725A"/>
    <w:rsid w:val="004974DE"/>
    <w:rsid w:val="00497944"/>
    <w:rsid w:val="0049795C"/>
    <w:rsid w:val="00497CF0"/>
    <w:rsid w:val="004A00F5"/>
    <w:rsid w:val="004A0F94"/>
    <w:rsid w:val="004A1BC1"/>
    <w:rsid w:val="004A1D96"/>
    <w:rsid w:val="004A1F27"/>
    <w:rsid w:val="004A1F2C"/>
    <w:rsid w:val="004A2885"/>
    <w:rsid w:val="004A3246"/>
    <w:rsid w:val="004A32E2"/>
    <w:rsid w:val="004A34A0"/>
    <w:rsid w:val="004A444A"/>
    <w:rsid w:val="004A45D6"/>
    <w:rsid w:val="004A4FBF"/>
    <w:rsid w:val="004A56C4"/>
    <w:rsid w:val="004A57D8"/>
    <w:rsid w:val="004A59EE"/>
    <w:rsid w:val="004A5D97"/>
    <w:rsid w:val="004A5E8F"/>
    <w:rsid w:val="004A61D5"/>
    <w:rsid w:val="004A68F0"/>
    <w:rsid w:val="004A6B1A"/>
    <w:rsid w:val="004A6BBC"/>
    <w:rsid w:val="004A7589"/>
    <w:rsid w:val="004A78CC"/>
    <w:rsid w:val="004A7B0A"/>
    <w:rsid w:val="004A7F22"/>
    <w:rsid w:val="004B020A"/>
    <w:rsid w:val="004B032F"/>
    <w:rsid w:val="004B0567"/>
    <w:rsid w:val="004B05CC"/>
    <w:rsid w:val="004B063C"/>
    <w:rsid w:val="004B0811"/>
    <w:rsid w:val="004B10C1"/>
    <w:rsid w:val="004B1157"/>
    <w:rsid w:val="004B1755"/>
    <w:rsid w:val="004B1847"/>
    <w:rsid w:val="004B1A06"/>
    <w:rsid w:val="004B1CE2"/>
    <w:rsid w:val="004B2B59"/>
    <w:rsid w:val="004B4272"/>
    <w:rsid w:val="004B4290"/>
    <w:rsid w:val="004B48EA"/>
    <w:rsid w:val="004B4EEA"/>
    <w:rsid w:val="004B5B61"/>
    <w:rsid w:val="004B6D36"/>
    <w:rsid w:val="004B6E6B"/>
    <w:rsid w:val="004B71BE"/>
    <w:rsid w:val="004B7248"/>
    <w:rsid w:val="004C01CC"/>
    <w:rsid w:val="004C03BE"/>
    <w:rsid w:val="004C03C2"/>
    <w:rsid w:val="004C0A09"/>
    <w:rsid w:val="004C0A72"/>
    <w:rsid w:val="004C1062"/>
    <w:rsid w:val="004C1322"/>
    <w:rsid w:val="004C1BF8"/>
    <w:rsid w:val="004C232C"/>
    <w:rsid w:val="004C2BE2"/>
    <w:rsid w:val="004C2CCD"/>
    <w:rsid w:val="004C2E01"/>
    <w:rsid w:val="004C3093"/>
    <w:rsid w:val="004C32CC"/>
    <w:rsid w:val="004C3551"/>
    <w:rsid w:val="004C378C"/>
    <w:rsid w:val="004C51F5"/>
    <w:rsid w:val="004C582F"/>
    <w:rsid w:val="004C5A38"/>
    <w:rsid w:val="004C5C98"/>
    <w:rsid w:val="004C656E"/>
    <w:rsid w:val="004C6922"/>
    <w:rsid w:val="004C6A9D"/>
    <w:rsid w:val="004C6D86"/>
    <w:rsid w:val="004C7581"/>
    <w:rsid w:val="004C7DC7"/>
    <w:rsid w:val="004D02B8"/>
    <w:rsid w:val="004D0CF4"/>
    <w:rsid w:val="004D126C"/>
    <w:rsid w:val="004D1A27"/>
    <w:rsid w:val="004D1CAC"/>
    <w:rsid w:val="004D2114"/>
    <w:rsid w:val="004D26C9"/>
    <w:rsid w:val="004D2770"/>
    <w:rsid w:val="004D29B7"/>
    <w:rsid w:val="004D2B33"/>
    <w:rsid w:val="004D30D3"/>
    <w:rsid w:val="004D36F2"/>
    <w:rsid w:val="004D3FD9"/>
    <w:rsid w:val="004D470E"/>
    <w:rsid w:val="004D4AB1"/>
    <w:rsid w:val="004D4AC4"/>
    <w:rsid w:val="004D4FA6"/>
    <w:rsid w:val="004D53E5"/>
    <w:rsid w:val="004D53F9"/>
    <w:rsid w:val="004D5CB3"/>
    <w:rsid w:val="004D5EB4"/>
    <w:rsid w:val="004D656D"/>
    <w:rsid w:val="004D66E4"/>
    <w:rsid w:val="004D6728"/>
    <w:rsid w:val="004D6E57"/>
    <w:rsid w:val="004D6F4F"/>
    <w:rsid w:val="004D6FCA"/>
    <w:rsid w:val="004D71FF"/>
    <w:rsid w:val="004D72E9"/>
    <w:rsid w:val="004D76EF"/>
    <w:rsid w:val="004D7B28"/>
    <w:rsid w:val="004E0494"/>
    <w:rsid w:val="004E0C06"/>
    <w:rsid w:val="004E1368"/>
    <w:rsid w:val="004E1729"/>
    <w:rsid w:val="004E19D9"/>
    <w:rsid w:val="004E1EE2"/>
    <w:rsid w:val="004E1FD1"/>
    <w:rsid w:val="004E1FF4"/>
    <w:rsid w:val="004E24B1"/>
    <w:rsid w:val="004E25B6"/>
    <w:rsid w:val="004E2AF2"/>
    <w:rsid w:val="004E2BEA"/>
    <w:rsid w:val="004E3228"/>
    <w:rsid w:val="004E337B"/>
    <w:rsid w:val="004E352D"/>
    <w:rsid w:val="004E3A7D"/>
    <w:rsid w:val="004E3F93"/>
    <w:rsid w:val="004E5089"/>
    <w:rsid w:val="004E5097"/>
    <w:rsid w:val="004E5337"/>
    <w:rsid w:val="004E5639"/>
    <w:rsid w:val="004E5820"/>
    <w:rsid w:val="004E625E"/>
    <w:rsid w:val="004E666F"/>
    <w:rsid w:val="004E687A"/>
    <w:rsid w:val="004E6CE8"/>
    <w:rsid w:val="004E701E"/>
    <w:rsid w:val="004E7078"/>
    <w:rsid w:val="004E7D40"/>
    <w:rsid w:val="004F0119"/>
    <w:rsid w:val="004F03C1"/>
    <w:rsid w:val="004F0AE5"/>
    <w:rsid w:val="004F0C15"/>
    <w:rsid w:val="004F139B"/>
    <w:rsid w:val="004F16EA"/>
    <w:rsid w:val="004F172D"/>
    <w:rsid w:val="004F206D"/>
    <w:rsid w:val="004F2118"/>
    <w:rsid w:val="004F21E9"/>
    <w:rsid w:val="004F37C1"/>
    <w:rsid w:val="004F4550"/>
    <w:rsid w:val="004F5C93"/>
    <w:rsid w:val="004F5D34"/>
    <w:rsid w:val="004F6194"/>
    <w:rsid w:val="004F61C1"/>
    <w:rsid w:val="004F63B7"/>
    <w:rsid w:val="004F673F"/>
    <w:rsid w:val="004F68F0"/>
    <w:rsid w:val="004F7020"/>
    <w:rsid w:val="004F72D3"/>
    <w:rsid w:val="004F7307"/>
    <w:rsid w:val="004F7793"/>
    <w:rsid w:val="004F7FB5"/>
    <w:rsid w:val="0050052E"/>
    <w:rsid w:val="00500C91"/>
    <w:rsid w:val="00500DD2"/>
    <w:rsid w:val="00500E6E"/>
    <w:rsid w:val="00501220"/>
    <w:rsid w:val="00502251"/>
    <w:rsid w:val="00502335"/>
    <w:rsid w:val="005023A0"/>
    <w:rsid w:val="0050257B"/>
    <w:rsid w:val="005026D6"/>
    <w:rsid w:val="00502F94"/>
    <w:rsid w:val="00503009"/>
    <w:rsid w:val="005031CB"/>
    <w:rsid w:val="0050335F"/>
    <w:rsid w:val="00503450"/>
    <w:rsid w:val="00503C30"/>
    <w:rsid w:val="00504105"/>
    <w:rsid w:val="0050454D"/>
    <w:rsid w:val="00504586"/>
    <w:rsid w:val="00504793"/>
    <w:rsid w:val="00504D92"/>
    <w:rsid w:val="00505358"/>
    <w:rsid w:val="00505F4D"/>
    <w:rsid w:val="005061DE"/>
    <w:rsid w:val="00506279"/>
    <w:rsid w:val="005066C1"/>
    <w:rsid w:val="00506816"/>
    <w:rsid w:val="00507672"/>
    <w:rsid w:val="00507A3B"/>
    <w:rsid w:val="00507F77"/>
    <w:rsid w:val="00507FE5"/>
    <w:rsid w:val="005105FA"/>
    <w:rsid w:val="005106D3"/>
    <w:rsid w:val="00510EB4"/>
    <w:rsid w:val="00511A50"/>
    <w:rsid w:val="00511E9B"/>
    <w:rsid w:val="005120B0"/>
    <w:rsid w:val="005125F2"/>
    <w:rsid w:val="00512B45"/>
    <w:rsid w:val="00514453"/>
    <w:rsid w:val="005148B2"/>
    <w:rsid w:val="005149E0"/>
    <w:rsid w:val="00515159"/>
    <w:rsid w:val="00515418"/>
    <w:rsid w:val="00515B57"/>
    <w:rsid w:val="005167F7"/>
    <w:rsid w:val="005168D8"/>
    <w:rsid w:val="00516C87"/>
    <w:rsid w:val="0051751D"/>
    <w:rsid w:val="00517B1B"/>
    <w:rsid w:val="00517F14"/>
    <w:rsid w:val="0052002F"/>
    <w:rsid w:val="00520041"/>
    <w:rsid w:val="005207E4"/>
    <w:rsid w:val="005212A4"/>
    <w:rsid w:val="00521330"/>
    <w:rsid w:val="005214DC"/>
    <w:rsid w:val="00521DF0"/>
    <w:rsid w:val="00521EC3"/>
    <w:rsid w:val="00521FA2"/>
    <w:rsid w:val="005227AF"/>
    <w:rsid w:val="00522A75"/>
    <w:rsid w:val="00522A89"/>
    <w:rsid w:val="00522CBF"/>
    <w:rsid w:val="0052337D"/>
    <w:rsid w:val="00523773"/>
    <w:rsid w:val="00523E18"/>
    <w:rsid w:val="00523E37"/>
    <w:rsid w:val="00524336"/>
    <w:rsid w:val="0052455F"/>
    <w:rsid w:val="00524BF2"/>
    <w:rsid w:val="00524C28"/>
    <w:rsid w:val="0052586F"/>
    <w:rsid w:val="00525A21"/>
    <w:rsid w:val="00525FB6"/>
    <w:rsid w:val="005260C4"/>
    <w:rsid w:val="00526715"/>
    <w:rsid w:val="00526DC2"/>
    <w:rsid w:val="005276EC"/>
    <w:rsid w:val="00527E79"/>
    <w:rsid w:val="005301E6"/>
    <w:rsid w:val="005304CB"/>
    <w:rsid w:val="00530E04"/>
    <w:rsid w:val="00530E88"/>
    <w:rsid w:val="00531575"/>
    <w:rsid w:val="00531665"/>
    <w:rsid w:val="00532246"/>
    <w:rsid w:val="005325EA"/>
    <w:rsid w:val="005326BD"/>
    <w:rsid w:val="00533136"/>
    <w:rsid w:val="00533245"/>
    <w:rsid w:val="0053403B"/>
    <w:rsid w:val="005347D9"/>
    <w:rsid w:val="00534BDA"/>
    <w:rsid w:val="00535AFB"/>
    <w:rsid w:val="00535D88"/>
    <w:rsid w:val="0053627C"/>
    <w:rsid w:val="00536B2B"/>
    <w:rsid w:val="00536F1F"/>
    <w:rsid w:val="00540382"/>
    <w:rsid w:val="0054092A"/>
    <w:rsid w:val="00540E07"/>
    <w:rsid w:val="00540EF7"/>
    <w:rsid w:val="00541D09"/>
    <w:rsid w:val="00541D24"/>
    <w:rsid w:val="005423B2"/>
    <w:rsid w:val="005427F5"/>
    <w:rsid w:val="0054302C"/>
    <w:rsid w:val="0054323D"/>
    <w:rsid w:val="005434A2"/>
    <w:rsid w:val="0054369D"/>
    <w:rsid w:val="00544FD0"/>
    <w:rsid w:val="00545007"/>
    <w:rsid w:val="00545119"/>
    <w:rsid w:val="0054590D"/>
    <w:rsid w:val="00546058"/>
    <w:rsid w:val="00546C85"/>
    <w:rsid w:val="00546FC4"/>
    <w:rsid w:val="00547389"/>
    <w:rsid w:val="0055005E"/>
    <w:rsid w:val="005500FF"/>
    <w:rsid w:val="00550258"/>
    <w:rsid w:val="005503D9"/>
    <w:rsid w:val="00550893"/>
    <w:rsid w:val="00550AEF"/>
    <w:rsid w:val="00550E63"/>
    <w:rsid w:val="00550EA7"/>
    <w:rsid w:val="00551457"/>
    <w:rsid w:val="0055166E"/>
    <w:rsid w:val="00551830"/>
    <w:rsid w:val="005518E9"/>
    <w:rsid w:val="00551DF0"/>
    <w:rsid w:val="00552052"/>
    <w:rsid w:val="005527D3"/>
    <w:rsid w:val="00553054"/>
    <w:rsid w:val="005535DF"/>
    <w:rsid w:val="005538D0"/>
    <w:rsid w:val="00553D32"/>
    <w:rsid w:val="00553FDF"/>
    <w:rsid w:val="00554140"/>
    <w:rsid w:val="005543A1"/>
    <w:rsid w:val="00554DB8"/>
    <w:rsid w:val="005556B0"/>
    <w:rsid w:val="00555A95"/>
    <w:rsid w:val="00555B8F"/>
    <w:rsid w:val="00556BBD"/>
    <w:rsid w:val="005573D7"/>
    <w:rsid w:val="005574E4"/>
    <w:rsid w:val="005579EF"/>
    <w:rsid w:val="00560184"/>
    <w:rsid w:val="00560671"/>
    <w:rsid w:val="00560708"/>
    <w:rsid w:val="00560B36"/>
    <w:rsid w:val="00560E43"/>
    <w:rsid w:val="00560EEC"/>
    <w:rsid w:val="00561044"/>
    <w:rsid w:val="00561301"/>
    <w:rsid w:val="0056156A"/>
    <w:rsid w:val="005619D4"/>
    <w:rsid w:val="00561AF3"/>
    <w:rsid w:val="00562328"/>
    <w:rsid w:val="00562758"/>
    <w:rsid w:val="00563E3C"/>
    <w:rsid w:val="00564094"/>
    <w:rsid w:val="00564A75"/>
    <w:rsid w:val="00564D2E"/>
    <w:rsid w:val="005650A7"/>
    <w:rsid w:val="005658D5"/>
    <w:rsid w:val="00565CEF"/>
    <w:rsid w:val="00565E06"/>
    <w:rsid w:val="005661DB"/>
    <w:rsid w:val="00566651"/>
    <w:rsid w:val="005667B8"/>
    <w:rsid w:val="005678D1"/>
    <w:rsid w:val="00570386"/>
    <w:rsid w:val="0057070A"/>
    <w:rsid w:val="00570866"/>
    <w:rsid w:val="005708B9"/>
    <w:rsid w:val="005709AA"/>
    <w:rsid w:val="00570E3B"/>
    <w:rsid w:val="005711B5"/>
    <w:rsid w:val="005717F9"/>
    <w:rsid w:val="00571B99"/>
    <w:rsid w:val="00572639"/>
    <w:rsid w:val="005731A9"/>
    <w:rsid w:val="005731F0"/>
    <w:rsid w:val="00573ACC"/>
    <w:rsid w:val="00573D39"/>
    <w:rsid w:val="00573E6D"/>
    <w:rsid w:val="00574528"/>
    <w:rsid w:val="005748EA"/>
    <w:rsid w:val="00574B42"/>
    <w:rsid w:val="00574F83"/>
    <w:rsid w:val="00574FD7"/>
    <w:rsid w:val="00575534"/>
    <w:rsid w:val="0057581D"/>
    <w:rsid w:val="005759D7"/>
    <w:rsid w:val="0057607F"/>
    <w:rsid w:val="00577976"/>
    <w:rsid w:val="00577BB6"/>
    <w:rsid w:val="00577C6A"/>
    <w:rsid w:val="00577F53"/>
    <w:rsid w:val="00580285"/>
    <w:rsid w:val="00580563"/>
    <w:rsid w:val="00580612"/>
    <w:rsid w:val="00580861"/>
    <w:rsid w:val="00580A46"/>
    <w:rsid w:val="00581285"/>
    <w:rsid w:val="00581333"/>
    <w:rsid w:val="005813D4"/>
    <w:rsid w:val="00581D30"/>
    <w:rsid w:val="0058207F"/>
    <w:rsid w:val="005827D8"/>
    <w:rsid w:val="0058296E"/>
    <w:rsid w:val="00582C3E"/>
    <w:rsid w:val="00582F25"/>
    <w:rsid w:val="00582FF4"/>
    <w:rsid w:val="005838DA"/>
    <w:rsid w:val="00583AE2"/>
    <w:rsid w:val="00584A04"/>
    <w:rsid w:val="00584A37"/>
    <w:rsid w:val="00585077"/>
    <w:rsid w:val="005851FF"/>
    <w:rsid w:val="005854B5"/>
    <w:rsid w:val="005858E5"/>
    <w:rsid w:val="00585D12"/>
    <w:rsid w:val="005860F8"/>
    <w:rsid w:val="005862A4"/>
    <w:rsid w:val="00586F63"/>
    <w:rsid w:val="00587140"/>
    <w:rsid w:val="00587358"/>
    <w:rsid w:val="005902CF"/>
    <w:rsid w:val="005902ED"/>
    <w:rsid w:val="005904ED"/>
    <w:rsid w:val="0059081E"/>
    <w:rsid w:val="0059095A"/>
    <w:rsid w:val="00590B70"/>
    <w:rsid w:val="0059125B"/>
    <w:rsid w:val="0059160B"/>
    <w:rsid w:val="0059237A"/>
    <w:rsid w:val="005924E0"/>
    <w:rsid w:val="005925BB"/>
    <w:rsid w:val="00592BF4"/>
    <w:rsid w:val="0059316B"/>
    <w:rsid w:val="00593384"/>
    <w:rsid w:val="0059343D"/>
    <w:rsid w:val="0059389C"/>
    <w:rsid w:val="005942E6"/>
    <w:rsid w:val="00594F21"/>
    <w:rsid w:val="00595008"/>
    <w:rsid w:val="005955E3"/>
    <w:rsid w:val="00595683"/>
    <w:rsid w:val="00595AF3"/>
    <w:rsid w:val="0059648D"/>
    <w:rsid w:val="00596974"/>
    <w:rsid w:val="00596D0A"/>
    <w:rsid w:val="005971DC"/>
    <w:rsid w:val="00597428"/>
    <w:rsid w:val="005975B5"/>
    <w:rsid w:val="00597AE6"/>
    <w:rsid w:val="005A0333"/>
    <w:rsid w:val="005A0A8C"/>
    <w:rsid w:val="005A0FFC"/>
    <w:rsid w:val="005A13EC"/>
    <w:rsid w:val="005A1AED"/>
    <w:rsid w:val="005A239B"/>
    <w:rsid w:val="005A2FC3"/>
    <w:rsid w:val="005A3529"/>
    <w:rsid w:val="005A3577"/>
    <w:rsid w:val="005A3624"/>
    <w:rsid w:val="005A376B"/>
    <w:rsid w:val="005A3903"/>
    <w:rsid w:val="005A4687"/>
    <w:rsid w:val="005A4B1B"/>
    <w:rsid w:val="005A4BEE"/>
    <w:rsid w:val="005A4FF7"/>
    <w:rsid w:val="005A52D9"/>
    <w:rsid w:val="005A56B6"/>
    <w:rsid w:val="005A5F8B"/>
    <w:rsid w:val="005A6531"/>
    <w:rsid w:val="005A690B"/>
    <w:rsid w:val="005A74B2"/>
    <w:rsid w:val="005A7549"/>
    <w:rsid w:val="005A774E"/>
    <w:rsid w:val="005A7A13"/>
    <w:rsid w:val="005B01DC"/>
    <w:rsid w:val="005B022F"/>
    <w:rsid w:val="005B07CC"/>
    <w:rsid w:val="005B0C0F"/>
    <w:rsid w:val="005B0F95"/>
    <w:rsid w:val="005B1897"/>
    <w:rsid w:val="005B1FD8"/>
    <w:rsid w:val="005B2F86"/>
    <w:rsid w:val="005B30F9"/>
    <w:rsid w:val="005B32B7"/>
    <w:rsid w:val="005B389A"/>
    <w:rsid w:val="005B43A4"/>
    <w:rsid w:val="005B445D"/>
    <w:rsid w:val="005B46C8"/>
    <w:rsid w:val="005B46F2"/>
    <w:rsid w:val="005B47CF"/>
    <w:rsid w:val="005B4BD2"/>
    <w:rsid w:val="005B4D29"/>
    <w:rsid w:val="005B4E9E"/>
    <w:rsid w:val="005B54A7"/>
    <w:rsid w:val="005B615E"/>
    <w:rsid w:val="005B6C37"/>
    <w:rsid w:val="005B70A7"/>
    <w:rsid w:val="005B7407"/>
    <w:rsid w:val="005B7EAF"/>
    <w:rsid w:val="005C006B"/>
    <w:rsid w:val="005C02E5"/>
    <w:rsid w:val="005C04F3"/>
    <w:rsid w:val="005C0904"/>
    <w:rsid w:val="005C0D58"/>
    <w:rsid w:val="005C0F73"/>
    <w:rsid w:val="005C10C0"/>
    <w:rsid w:val="005C1C99"/>
    <w:rsid w:val="005C1D93"/>
    <w:rsid w:val="005C1F24"/>
    <w:rsid w:val="005C207B"/>
    <w:rsid w:val="005C2103"/>
    <w:rsid w:val="005C222E"/>
    <w:rsid w:val="005C2384"/>
    <w:rsid w:val="005C23B8"/>
    <w:rsid w:val="005C23ED"/>
    <w:rsid w:val="005C2C00"/>
    <w:rsid w:val="005C3D86"/>
    <w:rsid w:val="005C40A3"/>
    <w:rsid w:val="005C45FF"/>
    <w:rsid w:val="005C505B"/>
    <w:rsid w:val="005C64C1"/>
    <w:rsid w:val="005C6CF1"/>
    <w:rsid w:val="005C72D8"/>
    <w:rsid w:val="005D188D"/>
    <w:rsid w:val="005D1A27"/>
    <w:rsid w:val="005D1D86"/>
    <w:rsid w:val="005D28A2"/>
    <w:rsid w:val="005D2BDA"/>
    <w:rsid w:val="005D399B"/>
    <w:rsid w:val="005D3F9C"/>
    <w:rsid w:val="005D413C"/>
    <w:rsid w:val="005D47C7"/>
    <w:rsid w:val="005D504D"/>
    <w:rsid w:val="005D53DB"/>
    <w:rsid w:val="005D5D95"/>
    <w:rsid w:val="005D5ECC"/>
    <w:rsid w:val="005D60D8"/>
    <w:rsid w:val="005D652E"/>
    <w:rsid w:val="005D65F6"/>
    <w:rsid w:val="005D68B2"/>
    <w:rsid w:val="005D6F7C"/>
    <w:rsid w:val="005D77D5"/>
    <w:rsid w:val="005D7C2A"/>
    <w:rsid w:val="005E0857"/>
    <w:rsid w:val="005E0AD3"/>
    <w:rsid w:val="005E0C40"/>
    <w:rsid w:val="005E0F41"/>
    <w:rsid w:val="005E11B5"/>
    <w:rsid w:val="005E15BA"/>
    <w:rsid w:val="005E1BB5"/>
    <w:rsid w:val="005E1CFA"/>
    <w:rsid w:val="005E20C8"/>
    <w:rsid w:val="005E2115"/>
    <w:rsid w:val="005E2868"/>
    <w:rsid w:val="005E3111"/>
    <w:rsid w:val="005E31B8"/>
    <w:rsid w:val="005E38C1"/>
    <w:rsid w:val="005E4457"/>
    <w:rsid w:val="005E45A2"/>
    <w:rsid w:val="005E55B9"/>
    <w:rsid w:val="005E56A8"/>
    <w:rsid w:val="005E5C35"/>
    <w:rsid w:val="005E5E9C"/>
    <w:rsid w:val="005E6052"/>
    <w:rsid w:val="005E6306"/>
    <w:rsid w:val="005E65BB"/>
    <w:rsid w:val="005E6909"/>
    <w:rsid w:val="005E69CD"/>
    <w:rsid w:val="005E7A7E"/>
    <w:rsid w:val="005F01AB"/>
    <w:rsid w:val="005F0582"/>
    <w:rsid w:val="005F06AA"/>
    <w:rsid w:val="005F0792"/>
    <w:rsid w:val="005F1258"/>
    <w:rsid w:val="005F1B0E"/>
    <w:rsid w:val="005F1CEC"/>
    <w:rsid w:val="005F2409"/>
    <w:rsid w:val="005F2529"/>
    <w:rsid w:val="005F2AEA"/>
    <w:rsid w:val="005F2CD6"/>
    <w:rsid w:val="005F2F3C"/>
    <w:rsid w:val="005F30F7"/>
    <w:rsid w:val="005F35FC"/>
    <w:rsid w:val="005F3E1C"/>
    <w:rsid w:val="005F439A"/>
    <w:rsid w:val="005F457D"/>
    <w:rsid w:val="005F4BBB"/>
    <w:rsid w:val="005F4EB2"/>
    <w:rsid w:val="005F50D9"/>
    <w:rsid w:val="005F510C"/>
    <w:rsid w:val="005F5AB1"/>
    <w:rsid w:val="005F5DBB"/>
    <w:rsid w:val="005F6965"/>
    <w:rsid w:val="005F6CAF"/>
    <w:rsid w:val="005F6F01"/>
    <w:rsid w:val="005F736F"/>
    <w:rsid w:val="005F7D8E"/>
    <w:rsid w:val="006001C9"/>
    <w:rsid w:val="006010DE"/>
    <w:rsid w:val="0060186E"/>
    <w:rsid w:val="00601885"/>
    <w:rsid w:val="00601A22"/>
    <w:rsid w:val="0060241F"/>
    <w:rsid w:val="00602480"/>
    <w:rsid w:val="00602F94"/>
    <w:rsid w:val="006031A9"/>
    <w:rsid w:val="00603B39"/>
    <w:rsid w:val="006040CE"/>
    <w:rsid w:val="006040FB"/>
    <w:rsid w:val="0060432B"/>
    <w:rsid w:val="00604855"/>
    <w:rsid w:val="00605D38"/>
    <w:rsid w:val="00605E00"/>
    <w:rsid w:val="00606226"/>
    <w:rsid w:val="00606AFE"/>
    <w:rsid w:val="00606D84"/>
    <w:rsid w:val="00607019"/>
    <w:rsid w:val="00607545"/>
    <w:rsid w:val="0061022C"/>
    <w:rsid w:val="0061094B"/>
    <w:rsid w:val="006116B9"/>
    <w:rsid w:val="00611BFF"/>
    <w:rsid w:val="00611CEE"/>
    <w:rsid w:val="006120CD"/>
    <w:rsid w:val="006125E6"/>
    <w:rsid w:val="0061272B"/>
    <w:rsid w:val="00612C33"/>
    <w:rsid w:val="00612EB8"/>
    <w:rsid w:val="00613871"/>
    <w:rsid w:val="006138B3"/>
    <w:rsid w:val="00613B32"/>
    <w:rsid w:val="006140B4"/>
    <w:rsid w:val="0061435E"/>
    <w:rsid w:val="00614877"/>
    <w:rsid w:val="00614E23"/>
    <w:rsid w:val="00615A35"/>
    <w:rsid w:val="00615B95"/>
    <w:rsid w:val="006161CA"/>
    <w:rsid w:val="006164EA"/>
    <w:rsid w:val="006168F0"/>
    <w:rsid w:val="00617216"/>
    <w:rsid w:val="006172C7"/>
    <w:rsid w:val="006175CF"/>
    <w:rsid w:val="00617690"/>
    <w:rsid w:val="00617B5C"/>
    <w:rsid w:val="00620048"/>
    <w:rsid w:val="00620606"/>
    <w:rsid w:val="00622C88"/>
    <w:rsid w:val="00623396"/>
    <w:rsid w:val="006237B0"/>
    <w:rsid w:val="00624B17"/>
    <w:rsid w:val="00624B27"/>
    <w:rsid w:val="00624BFF"/>
    <w:rsid w:val="00625164"/>
    <w:rsid w:val="00625608"/>
    <w:rsid w:val="0062589E"/>
    <w:rsid w:val="00626761"/>
    <w:rsid w:val="00626A0E"/>
    <w:rsid w:val="00627025"/>
    <w:rsid w:val="006279B8"/>
    <w:rsid w:val="00627C12"/>
    <w:rsid w:val="006301AC"/>
    <w:rsid w:val="00631377"/>
    <w:rsid w:val="0063147B"/>
    <w:rsid w:val="0063158D"/>
    <w:rsid w:val="00631694"/>
    <w:rsid w:val="00631754"/>
    <w:rsid w:val="00631E83"/>
    <w:rsid w:val="0063303B"/>
    <w:rsid w:val="00633BE6"/>
    <w:rsid w:val="00634A38"/>
    <w:rsid w:val="00634D68"/>
    <w:rsid w:val="00635200"/>
    <w:rsid w:val="006353F2"/>
    <w:rsid w:val="00635433"/>
    <w:rsid w:val="00635696"/>
    <w:rsid w:val="00635D8A"/>
    <w:rsid w:val="00635DC5"/>
    <w:rsid w:val="00636387"/>
    <w:rsid w:val="006372DC"/>
    <w:rsid w:val="00637411"/>
    <w:rsid w:val="00637A1A"/>
    <w:rsid w:val="006415BF"/>
    <w:rsid w:val="00641B0B"/>
    <w:rsid w:val="00642144"/>
    <w:rsid w:val="00642280"/>
    <w:rsid w:val="00642539"/>
    <w:rsid w:val="006426BC"/>
    <w:rsid w:val="006426CF"/>
    <w:rsid w:val="006427D4"/>
    <w:rsid w:val="0064316D"/>
    <w:rsid w:val="00643E70"/>
    <w:rsid w:val="006440CF"/>
    <w:rsid w:val="00644987"/>
    <w:rsid w:val="00645BF8"/>
    <w:rsid w:val="00645C7F"/>
    <w:rsid w:val="00646152"/>
    <w:rsid w:val="006462ED"/>
    <w:rsid w:val="00646582"/>
    <w:rsid w:val="00646C59"/>
    <w:rsid w:val="0064732A"/>
    <w:rsid w:val="006474EA"/>
    <w:rsid w:val="00647610"/>
    <w:rsid w:val="0064787E"/>
    <w:rsid w:val="00647E1E"/>
    <w:rsid w:val="00650999"/>
    <w:rsid w:val="00650CCC"/>
    <w:rsid w:val="00650F7C"/>
    <w:rsid w:val="006511D0"/>
    <w:rsid w:val="00651E6B"/>
    <w:rsid w:val="0065221D"/>
    <w:rsid w:val="00652488"/>
    <w:rsid w:val="0065272A"/>
    <w:rsid w:val="00652864"/>
    <w:rsid w:val="00652FBB"/>
    <w:rsid w:val="0065309A"/>
    <w:rsid w:val="00653B0F"/>
    <w:rsid w:val="00653E46"/>
    <w:rsid w:val="006540F0"/>
    <w:rsid w:val="006544B3"/>
    <w:rsid w:val="00654B5E"/>
    <w:rsid w:val="0065592D"/>
    <w:rsid w:val="00655C5A"/>
    <w:rsid w:val="0065639E"/>
    <w:rsid w:val="006567D3"/>
    <w:rsid w:val="00656FF9"/>
    <w:rsid w:val="00657BC6"/>
    <w:rsid w:val="00657EFB"/>
    <w:rsid w:val="006602DC"/>
    <w:rsid w:val="0066038D"/>
    <w:rsid w:val="00660750"/>
    <w:rsid w:val="00660784"/>
    <w:rsid w:val="00660E60"/>
    <w:rsid w:val="00660F49"/>
    <w:rsid w:val="0066121D"/>
    <w:rsid w:val="0066164C"/>
    <w:rsid w:val="00662127"/>
    <w:rsid w:val="006627BD"/>
    <w:rsid w:val="0066297C"/>
    <w:rsid w:val="0066298B"/>
    <w:rsid w:val="006647F2"/>
    <w:rsid w:val="00664B22"/>
    <w:rsid w:val="0066519D"/>
    <w:rsid w:val="006655A7"/>
    <w:rsid w:val="0066581E"/>
    <w:rsid w:val="006658AB"/>
    <w:rsid w:val="0066599F"/>
    <w:rsid w:val="00665D14"/>
    <w:rsid w:val="00666062"/>
    <w:rsid w:val="00666219"/>
    <w:rsid w:val="00666680"/>
    <w:rsid w:val="006667D1"/>
    <w:rsid w:val="00667BC7"/>
    <w:rsid w:val="0067013E"/>
    <w:rsid w:val="006701EE"/>
    <w:rsid w:val="00670866"/>
    <w:rsid w:val="00670B0C"/>
    <w:rsid w:val="00670F95"/>
    <w:rsid w:val="0067157C"/>
    <w:rsid w:val="006718B3"/>
    <w:rsid w:val="006730E4"/>
    <w:rsid w:val="00673504"/>
    <w:rsid w:val="00674246"/>
    <w:rsid w:val="006746D0"/>
    <w:rsid w:val="006747BD"/>
    <w:rsid w:val="00674C33"/>
    <w:rsid w:val="00674FAD"/>
    <w:rsid w:val="0067587C"/>
    <w:rsid w:val="00675906"/>
    <w:rsid w:val="00675909"/>
    <w:rsid w:val="00675A4E"/>
    <w:rsid w:val="00675C49"/>
    <w:rsid w:val="00675C9A"/>
    <w:rsid w:val="00675F19"/>
    <w:rsid w:val="006769A0"/>
    <w:rsid w:val="00677621"/>
    <w:rsid w:val="00677C12"/>
    <w:rsid w:val="00677C4D"/>
    <w:rsid w:val="00677CD3"/>
    <w:rsid w:val="00680314"/>
    <w:rsid w:val="00680D2C"/>
    <w:rsid w:val="00681106"/>
    <w:rsid w:val="00681293"/>
    <w:rsid w:val="00681809"/>
    <w:rsid w:val="00681AC8"/>
    <w:rsid w:val="00681AF4"/>
    <w:rsid w:val="00681D97"/>
    <w:rsid w:val="00682131"/>
    <w:rsid w:val="0068319B"/>
    <w:rsid w:val="0068393E"/>
    <w:rsid w:val="00683F02"/>
    <w:rsid w:val="0068456D"/>
    <w:rsid w:val="006846CF"/>
    <w:rsid w:val="00684817"/>
    <w:rsid w:val="00684848"/>
    <w:rsid w:val="00684B35"/>
    <w:rsid w:val="006853E0"/>
    <w:rsid w:val="00685598"/>
    <w:rsid w:val="00685C83"/>
    <w:rsid w:val="006862AD"/>
    <w:rsid w:val="00686F12"/>
    <w:rsid w:val="00687156"/>
    <w:rsid w:val="006878BD"/>
    <w:rsid w:val="006879E8"/>
    <w:rsid w:val="00687DFB"/>
    <w:rsid w:val="00687F34"/>
    <w:rsid w:val="00690245"/>
    <w:rsid w:val="0069077C"/>
    <w:rsid w:val="00690D94"/>
    <w:rsid w:val="00690ED7"/>
    <w:rsid w:val="00690EE2"/>
    <w:rsid w:val="00690F69"/>
    <w:rsid w:val="006913CD"/>
    <w:rsid w:val="00691758"/>
    <w:rsid w:val="00691C75"/>
    <w:rsid w:val="00691C8D"/>
    <w:rsid w:val="00691CEA"/>
    <w:rsid w:val="00691F25"/>
    <w:rsid w:val="00692009"/>
    <w:rsid w:val="00692BE0"/>
    <w:rsid w:val="00692C9B"/>
    <w:rsid w:val="00692CE7"/>
    <w:rsid w:val="0069333C"/>
    <w:rsid w:val="006942B5"/>
    <w:rsid w:val="00694349"/>
    <w:rsid w:val="00694773"/>
    <w:rsid w:val="006948BC"/>
    <w:rsid w:val="00694C30"/>
    <w:rsid w:val="00694E2B"/>
    <w:rsid w:val="00695731"/>
    <w:rsid w:val="006958E8"/>
    <w:rsid w:val="00695C69"/>
    <w:rsid w:val="00695DF2"/>
    <w:rsid w:val="006961FF"/>
    <w:rsid w:val="006963E3"/>
    <w:rsid w:val="00696D89"/>
    <w:rsid w:val="00696EF0"/>
    <w:rsid w:val="00697428"/>
    <w:rsid w:val="0069757B"/>
    <w:rsid w:val="006976A3"/>
    <w:rsid w:val="00697E46"/>
    <w:rsid w:val="006A07B2"/>
    <w:rsid w:val="006A0E83"/>
    <w:rsid w:val="006A1601"/>
    <w:rsid w:val="006A2876"/>
    <w:rsid w:val="006A34DA"/>
    <w:rsid w:val="006A3D91"/>
    <w:rsid w:val="006A3F0B"/>
    <w:rsid w:val="006A42F0"/>
    <w:rsid w:val="006A4344"/>
    <w:rsid w:val="006A4B50"/>
    <w:rsid w:val="006A4C4E"/>
    <w:rsid w:val="006A4F71"/>
    <w:rsid w:val="006A5075"/>
    <w:rsid w:val="006A582F"/>
    <w:rsid w:val="006A5E0E"/>
    <w:rsid w:val="006A5E1D"/>
    <w:rsid w:val="006A5E75"/>
    <w:rsid w:val="006A5FCD"/>
    <w:rsid w:val="006A6805"/>
    <w:rsid w:val="006A6892"/>
    <w:rsid w:val="006A68F8"/>
    <w:rsid w:val="006A6C25"/>
    <w:rsid w:val="006A6DA3"/>
    <w:rsid w:val="006A7157"/>
    <w:rsid w:val="006A719B"/>
    <w:rsid w:val="006A7955"/>
    <w:rsid w:val="006B0A38"/>
    <w:rsid w:val="006B1B41"/>
    <w:rsid w:val="006B1BBD"/>
    <w:rsid w:val="006B1F98"/>
    <w:rsid w:val="006B2226"/>
    <w:rsid w:val="006B2319"/>
    <w:rsid w:val="006B256C"/>
    <w:rsid w:val="006B27C2"/>
    <w:rsid w:val="006B29E4"/>
    <w:rsid w:val="006B2FE4"/>
    <w:rsid w:val="006B30D7"/>
    <w:rsid w:val="006B36CD"/>
    <w:rsid w:val="006B397A"/>
    <w:rsid w:val="006B3C4A"/>
    <w:rsid w:val="006B4542"/>
    <w:rsid w:val="006B4FD0"/>
    <w:rsid w:val="006B507D"/>
    <w:rsid w:val="006B50B4"/>
    <w:rsid w:val="006B5545"/>
    <w:rsid w:val="006B672E"/>
    <w:rsid w:val="006B6ED3"/>
    <w:rsid w:val="006B7813"/>
    <w:rsid w:val="006B79AA"/>
    <w:rsid w:val="006B7ABD"/>
    <w:rsid w:val="006C024C"/>
    <w:rsid w:val="006C024F"/>
    <w:rsid w:val="006C03A5"/>
    <w:rsid w:val="006C03FA"/>
    <w:rsid w:val="006C085B"/>
    <w:rsid w:val="006C0A62"/>
    <w:rsid w:val="006C0F91"/>
    <w:rsid w:val="006C1069"/>
    <w:rsid w:val="006C114E"/>
    <w:rsid w:val="006C11D3"/>
    <w:rsid w:val="006C14EF"/>
    <w:rsid w:val="006C1724"/>
    <w:rsid w:val="006C1F78"/>
    <w:rsid w:val="006C2438"/>
    <w:rsid w:val="006C3253"/>
    <w:rsid w:val="006C3DB6"/>
    <w:rsid w:val="006C3F9D"/>
    <w:rsid w:val="006C405E"/>
    <w:rsid w:val="006C43B0"/>
    <w:rsid w:val="006C49D3"/>
    <w:rsid w:val="006C4F68"/>
    <w:rsid w:val="006C54CA"/>
    <w:rsid w:val="006C5865"/>
    <w:rsid w:val="006C59B9"/>
    <w:rsid w:val="006C5ACC"/>
    <w:rsid w:val="006C5C30"/>
    <w:rsid w:val="006C5D52"/>
    <w:rsid w:val="006C68CE"/>
    <w:rsid w:val="006C6E40"/>
    <w:rsid w:val="006C71FF"/>
    <w:rsid w:val="006C7A2E"/>
    <w:rsid w:val="006C7B86"/>
    <w:rsid w:val="006C7C32"/>
    <w:rsid w:val="006D05DE"/>
    <w:rsid w:val="006D089C"/>
    <w:rsid w:val="006D108C"/>
    <w:rsid w:val="006D1518"/>
    <w:rsid w:val="006D1640"/>
    <w:rsid w:val="006D1B1A"/>
    <w:rsid w:val="006D1CFC"/>
    <w:rsid w:val="006D1EC2"/>
    <w:rsid w:val="006D1FF9"/>
    <w:rsid w:val="006D247C"/>
    <w:rsid w:val="006D24A7"/>
    <w:rsid w:val="006D283A"/>
    <w:rsid w:val="006D2A3F"/>
    <w:rsid w:val="006D2DBB"/>
    <w:rsid w:val="006D39EB"/>
    <w:rsid w:val="006D3D14"/>
    <w:rsid w:val="006D457C"/>
    <w:rsid w:val="006D51EA"/>
    <w:rsid w:val="006D5BE0"/>
    <w:rsid w:val="006D6341"/>
    <w:rsid w:val="006D64F7"/>
    <w:rsid w:val="006D6569"/>
    <w:rsid w:val="006D6712"/>
    <w:rsid w:val="006D673B"/>
    <w:rsid w:val="006D67FD"/>
    <w:rsid w:val="006D69EF"/>
    <w:rsid w:val="006D7795"/>
    <w:rsid w:val="006E006F"/>
    <w:rsid w:val="006E0518"/>
    <w:rsid w:val="006E0AC8"/>
    <w:rsid w:val="006E1435"/>
    <w:rsid w:val="006E23D1"/>
    <w:rsid w:val="006E27F1"/>
    <w:rsid w:val="006E28DE"/>
    <w:rsid w:val="006E2E42"/>
    <w:rsid w:val="006E32AF"/>
    <w:rsid w:val="006E3389"/>
    <w:rsid w:val="006E4EB0"/>
    <w:rsid w:val="006E4FFB"/>
    <w:rsid w:val="006E5257"/>
    <w:rsid w:val="006E58D5"/>
    <w:rsid w:val="006E5BA4"/>
    <w:rsid w:val="006E5E8B"/>
    <w:rsid w:val="006E68B8"/>
    <w:rsid w:val="006E744D"/>
    <w:rsid w:val="006F009D"/>
    <w:rsid w:val="006F02D7"/>
    <w:rsid w:val="006F067C"/>
    <w:rsid w:val="006F0E76"/>
    <w:rsid w:val="006F126A"/>
    <w:rsid w:val="006F13F1"/>
    <w:rsid w:val="006F15A7"/>
    <w:rsid w:val="006F15D5"/>
    <w:rsid w:val="006F16E0"/>
    <w:rsid w:val="006F1827"/>
    <w:rsid w:val="006F2002"/>
    <w:rsid w:val="006F2CE6"/>
    <w:rsid w:val="006F3F11"/>
    <w:rsid w:val="006F4112"/>
    <w:rsid w:val="006F5648"/>
    <w:rsid w:val="006F5800"/>
    <w:rsid w:val="006F5E2E"/>
    <w:rsid w:val="006F64B5"/>
    <w:rsid w:val="006F6727"/>
    <w:rsid w:val="006F7116"/>
    <w:rsid w:val="006F7584"/>
    <w:rsid w:val="006F7616"/>
    <w:rsid w:val="006F7E78"/>
    <w:rsid w:val="007006C5"/>
    <w:rsid w:val="00700B56"/>
    <w:rsid w:val="00700E93"/>
    <w:rsid w:val="0070169D"/>
    <w:rsid w:val="0070266E"/>
    <w:rsid w:val="00702C51"/>
    <w:rsid w:val="00702C64"/>
    <w:rsid w:val="00702FC3"/>
    <w:rsid w:val="00703194"/>
    <w:rsid w:val="0070331D"/>
    <w:rsid w:val="007036AC"/>
    <w:rsid w:val="007037E1"/>
    <w:rsid w:val="00703847"/>
    <w:rsid w:val="00703A03"/>
    <w:rsid w:val="00703A65"/>
    <w:rsid w:val="00703EB4"/>
    <w:rsid w:val="007042EE"/>
    <w:rsid w:val="00704E36"/>
    <w:rsid w:val="00705375"/>
    <w:rsid w:val="00705408"/>
    <w:rsid w:val="007059D7"/>
    <w:rsid w:val="00705BF6"/>
    <w:rsid w:val="00706051"/>
    <w:rsid w:val="00706D5F"/>
    <w:rsid w:val="00707371"/>
    <w:rsid w:val="00707FF3"/>
    <w:rsid w:val="007100B5"/>
    <w:rsid w:val="007101B5"/>
    <w:rsid w:val="007101FA"/>
    <w:rsid w:val="007103E1"/>
    <w:rsid w:val="00710F7D"/>
    <w:rsid w:val="00711380"/>
    <w:rsid w:val="00711423"/>
    <w:rsid w:val="0071179F"/>
    <w:rsid w:val="00712172"/>
    <w:rsid w:val="00712647"/>
    <w:rsid w:val="0071295D"/>
    <w:rsid w:val="007129E6"/>
    <w:rsid w:val="00712DDF"/>
    <w:rsid w:val="0071359C"/>
    <w:rsid w:val="00713B0F"/>
    <w:rsid w:val="00713C7B"/>
    <w:rsid w:val="00713CBA"/>
    <w:rsid w:val="0071477A"/>
    <w:rsid w:val="0071494D"/>
    <w:rsid w:val="00714A3D"/>
    <w:rsid w:val="0071588C"/>
    <w:rsid w:val="0071653E"/>
    <w:rsid w:val="0071684D"/>
    <w:rsid w:val="00716CAC"/>
    <w:rsid w:val="00717B57"/>
    <w:rsid w:val="00720019"/>
    <w:rsid w:val="00720318"/>
    <w:rsid w:val="00720AA7"/>
    <w:rsid w:val="00721C95"/>
    <w:rsid w:val="00722329"/>
    <w:rsid w:val="007229D4"/>
    <w:rsid w:val="007229F2"/>
    <w:rsid w:val="00722D96"/>
    <w:rsid w:val="00722E7E"/>
    <w:rsid w:val="0072314C"/>
    <w:rsid w:val="00723851"/>
    <w:rsid w:val="00723A74"/>
    <w:rsid w:val="00723B0D"/>
    <w:rsid w:val="00723C9A"/>
    <w:rsid w:val="00723EC1"/>
    <w:rsid w:val="00723F10"/>
    <w:rsid w:val="00724C1D"/>
    <w:rsid w:val="00724CD7"/>
    <w:rsid w:val="00724DD9"/>
    <w:rsid w:val="00724F20"/>
    <w:rsid w:val="00725A95"/>
    <w:rsid w:val="0072619E"/>
    <w:rsid w:val="00726269"/>
    <w:rsid w:val="007265E8"/>
    <w:rsid w:val="00726FAC"/>
    <w:rsid w:val="00727190"/>
    <w:rsid w:val="007273FA"/>
    <w:rsid w:val="0072744D"/>
    <w:rsid w:val="00727C0D"/>
    <w:rsid w:val="00727C43"/>
    <w:rsid w:val="00727C45"/>
    <w:rsid w:val="00727E9F"/>
    <w:rsid w:val="007305D6"/>
    <w:rsid w:val="007307C8"/>
    <w:rsid w:val="0073095A"/>
    <w:rsid w:val="007319C6"/>
    <w:rsid w:val="00731B94"/>
    <w:rsid w:val="00732518"/>
    <w:rsid w:val="00732D9D"/>
    <w:rsid w:val="00732EE8"/>
    <w:rsid w:val="00733CE6"/>
    <w:rsid w:val="00733D46"/>
    <w:rsid w:val="007341E1"/>
    <w:rsid w:val="0073453A"/>
    <w:rsid w:val="00734A26"/>
    <w:rsid w:val="00734DAE"/>
    <w:rsid w:val="007356D1"/>
    <w:rsid w:val="00735FC0"/>
    <w:rsid w:val="00736AF9"/>
    <w:rsid w:val="00736CE2"/>
    <w:rsid w:val="00737213"/>
    <w:rsid w:val="00737ACE"/>
    <w:rsid w:val="00737FCC"/>
    <w:rsid w:val="007400B4"/>
    <w:rsid w:val="00740626"/>
    <w:rsid w:val="00740D46"/>
    <w:rsid w:val="00742117"/>
    <w:rsid w:val="00742756"/>
    <w:rsid w:val="0074284E"/>
    <w:rsid w:val="00742BF2"/>
    <w:rsid w:val="0074356A"/>
    <w:rsid w:val="007437C1"/>
    <w:rsid w:val="00743AE8"/>
    <w:rsid w:val="00743EE3"/>
    <w:rsid w:val="007444B2"/>
    <w:rsid w:val="0074460D"/>
    <w:rsid w:val="007448FF"/>
    <w:rsid w:val="00744B58"/>
    <w:rsid w:val="00745125"/>
    <w:rsid w:val="007458F7"/>
    <w:rsid w:val="00745A30"/>
    <w:rsid w:val="00745DC1"/>
    <w:rsid w:val="00746035"/>
    <w:rsid w:val="007467E1"/>
    <w:rsid w:val="00746AB9"/>
    <w:rsid w:val="00746C62"/>
    <w:rsid w:val="00746FDB"/>
    <w:rsid w:val="007472CD"/>
    <w:rsid w:val="00747A5A"/>
    <w:rsid w:val="00750192"/>
    <w:rsid w:val="00750B67"/>
    <w:rsid w:val="00750B6F"/>
    <w:rsid w:val="00750D83"/>
    <w:rsid w:val="00750F2A"/>
    <w:rsid w:val="00751150"/>
    <w:rsid w:val="00751278"/>
    <w:rsid w:val="00751907"/>
    <w:rsid w:val="00751C03"/>
    <w:rsid w:val="00751DA6"/>
    <w:rsid w:val="00751F92"/>
    <w:rsid w:val="00752060"/>
    <w:rsid w:val="0075267D"/>
    <w:rsid w:val="00752773"/>
    <w:rsid w:val="00752D72"/>
    <w:rsid w:val="00752E5E"/>
    <w:rsid w:val="007538BF"/>
    <w:rsid w:val="00754E8D"/>
    <w:rsid w:val="00754F92"/>
    <w:rsid w:val="0075528B"/>
    <w:rsid w:val="007553BB"/>
    <w:rsid w:val="0075608F"/>
    <w:rsid w:val="00756549"/>
    <w:rsid w:val="007566A0"/>
    <w:rsid w:val="00757A62"/>
    <w:rsid w:val="00757AAE"/>
    <w:rsid w:val="00757AD6"/>
    <w:rsid w:val="00757D54"/>
    <w:rsid w:val="00757EC8"/>
    <w:rsid w:val="007607C4"/>
    <w:rsid w:val="0076085F"/>
    <w:rsid w:val="00760E93"/>
    <w:rsid w:val="007615B9"/>
    <w:rsid w:val="00761C25"/>
    <w:rsid w:val="00761C44"/>
    <w:rsid w:val="007620EF"/>
    <w:rsid w:val="00762A05"/>
    <w:rsid w:val="007630E2"/>
    <w:rsid w:val="00763749"/>
    <w:rsid w:val="00763891"/>
    <w:rsid w:val="007642D3"/>
    <w:rsid w:val="00764B17"/>
    <w:rsid w:val="0076502C"/>
    <w:rsid w:val="00765F16"/>
    <w:rsid w:val="00766106"/>
    <w:rsid w:val="007661B4"/>
    <w:rsid w:val="00766C68"/>
    <w:rsid w:val="00766C92"/>
    <w:rsid w:val="00766D1C"/>
    <w:rsid w:val="00767059"/>
    <w:rsid w:val="0076707C"/>
    <w:rsid w:val="00767B3D"/>
    <w:rsid w:val="00770AD6"/>
    <w:rsid w:val="00770EFB"/>
    <w:rsid w:val="00771A87"/>
    <w:rsid w:val="00771E80"/>
    <w:rsid w:val="007726F6"/>
    <w:rsid w:val="007728B4"/>
    <w:rsid w:val="00772AEA"/>
    <w:rsid w:val="00772C5B"/>
    <w:rsid w:val="00772FEA"/>
    <w:rsid w:val="007734B4"/>
    <w:rsid w:val="00773C40"/>
    <w:rsid w:val="00774A9C"/>
    <w:rsid w:val="007750ED"/>
    <w:rsid w:val="0077574E"/>
    <w:rsid w:val="007757D0"/>
    <w:rsid w:val="00776510"/>
    <w:rsid w:val="00776DBD"/>
    <w:rsid w:val="007771EA"/>
    <w:rsid w:val="00777504"/>
    <w:rsid w:val="0077762B"/>
    <w:rsid w:val="0077791F"/>
    <w:rsid w:val="00777CE5"/>
    <w:rsid w:val="007801D4"/>
    <w:rsid w:val="0078082B"/>
    <w:rsid w:val="00780A23"/>
    <w:rsid w:val="00780D93"/>
    <w:rsid w:val="00780FBC"/>
    <w:rsid w:val="007816D6"/>
    <w:rsid w:val="0078177A"/>
    <w:rsid w:val="00781AB5"/>
    <w:rsid w:val="00781BF2"/>
    <w:rsid w:val="00782232"/>
    <w:rsid w:val="0078242D"/>
    <w:rsid w:val="00782ED8"/>
    <w:rsid w:val="00783F60"/>
    <w:rsid w:val="0078432D"/>
    <w:rsid w:val="00784838"/>
    <w:rsid w:val="007851F2"/>
    <w:rsid w:val="007855C6"/>
    <w:rsid w:val="0078565A"/>
    <w:rsid w:val="00785B9E"/>
    <w:rsid w:val="00785BA0"/>
    <w:rsid w:val="00785CF3"/>
    <w:rsid w:val="0078605F"/>
    <w:rsid w:val="00786DE1"/>
    <w:rsid w:val="007873E3"/>
    <w:rsid w:val="0078744F"/>
    <w:rsid w:val="00787728"/>
    <w:rsid w:val="007877F3"/>
    <w:rsid w:val="0078781D"/>
    <w:rsid w:val="00787918"/>
    <w:rsid w:val="00787940"/>
    <w:rsid w:val="00787A08"/>
    <w:rsid w:val="00787DBE"/>
    <w:rsid w:val="00787E70"/>
    <w:rsid w:val="00787EB4"/>
    <w:rsid w:val="0079041C"/>
    <w:rsid w:val="00790822"/>
    <w:rsid w:val="00790C3A"/>
    <w:rsid w:val="00790C44"/>
    <w:rsid w:val="00791103"/>
    <w:rsid w:val="007911C4"/>
    <w:rsid w:val="00791245"/>
    <w:rsid w:val="00791628"/>
    <w:rsid w:val="00791778"/>
    <w:rsid w:val="0079297E"/>
    <w:rsid w:val="0079298D"/>
    <w:rsid w:val="00792CCC"/>
    <w:rsid w:val="007936D5"/>
    <w:rsid w:val="007937F6"/>
    <w:rsid w:val="00793922"/>
    <w:rsid w:val="00793A65"/>
    <w:rsid w:val="00793DCB"/>
    <w:rsid w:val="007945EF"/>
    <w:rsid w:val="00794DD0"/>
    <w:rsid w:val="00794DD8"/>
    <w:rsid w:val="00794DE0"/>
    <w:rsid w:val="00795502"/>
    <w:rsid w:val="00795C53"/>
    <w:rsid w:val="007960FE"/>
    <w:rsid w:val="007964F7"/>
    <w:rsid w:val="00796776"/>
    <w:rsid w:val="00796A80"/>
    <w:rsid w:val="0079782F"/>
    <w:rsid w:val="007978BB"/>
    <w:rsid w:val="007A08B5"/>
    <w:rsid w:val="007A100E"/>
    <w:rsid w:val="007A1617"/>
    <w:rsid w:val="007A22C9"/>
    <w:rsid w:val="007A23BC"/>
    <w:rsid w:val="007A2F50"/>
    <w:rsid w:val="007A3412"/>
    <w:rsid w:val="007A350A"/>
    <w:rsid w:val="007A36CD"/>
    <w:rsid w:val="007A38CE"/>
    <w:rsid w:val="007A3927"/>
    <w:rsid w:val="007A3B7F"/>
    <w:rsid w:val="007A3F5B"/>
    <w:rsid w:val="007A5C3D"/>
    <w:rsid w:val="007A6402"/>
    <w:rsid w:val="007A69A6"/>
    <w:rsid w:val="007A6F59"/>
    <w:rsid w:val="007A7243"/>
    <w:rsid w:val="007A7268"/>
    <w:rsid w:val="007A7392"/>
    <w:rsid w:val="007A74D0"/>
    <w:rsid w:val="007A7669"/>
    <w:rsid w:val="007A76CC"/>
    <w:rsid w:val="007A7CA7"/>
    <w:rsid w:val="007B027B"/>
    <w:rsid w:val="007B0624"/>
    <w:rsid w:val="007B0782"/>
    <w:rsid w:val="007B0A20"/>
    <w:rsid w:val="007B0A4A"/>
    <w:rsid w:val="007B1015"/>
    <w:rsid w:val="007B10E2"/>
    <w:rsid w:val="007B1458"/>
    <w:rsid w:val="007B1800"/>
    <w:rsid w:val="007B1F39"/>
    <w:rsid w:val="007B2AF8"/>
    <w:rsid w:val="007B2CD5"/>
    <w:rsid w:val="007B3B61"/>
    <w:rsid w:val="007B3C16"/>
    <w:rsid w:val="007B461D"/>
    <w:rsid w:val="007B468B"/>
    <w:rsid w:val="007B4C6F"/>
    <w:rsid w:val="007B5225"/>
    <w:rsid w:val="007B5443"/>
    <w:rsid w:val="007B5AAF"/>
    <w:rsid w:val="007B5DAF"/>
    <w:rsid w:val="007B6156"/>
    <w:rsid w:val="007B62DF"/>
    <w:rsid w:val="007B6D48"/>
    <w:rsid w:val="007B767B"/>
    <w:rsid w:val="007B78A8"/>
    <w:rsid w:val="007B7A78"/>
    <w:rsid w:val="007B7B19"/>
    <w:rsid w:val="007B7C52"/>
    <w:rsid w:val="007C0B2F"/>
    <w:rsid w:val="007C1651"/>
    <w:rsid w:val="007C176F"/>
    <w:rsid w:val="007C19C5"/>
    <w:rsid w:val="007C1C6D"/>
    <w:rsid w:val="007C214C"/>
    <w:rsid w:val="007C21FB"/>
    <w:rsid w:val="007C2451"/>
    <w:rsid w:val="007C27BB"/>
    <w:rsid w:val="007C2855"/>
    <w:rsid w:val="007C2C3C"/>
    <w:rsid w:val="007C2E8F"/>
    <w:rsid w:val="007C31DC"/>
    <w:rsid w:val="007C3943"/>
    <w:rsid w:val="007C3A74"/>
    <w:rsid w:val="007C3AED"/>
    <w:rsid w:val="007C3CC0"/>
    <w:rsid w:val="007C477F"/>
    <w:rsid w:val="007C5D69"/>
    <w:rsid w:val="007C60C2"/>
    <w:rsid w:val="007C60FA"/>
    <w:rsid w:val="007C67FA"/>
    <w:rsid w:val="007C6D2A"/>
    <w:rsid w:val="007C7387"/>
    <w:rsid w:val="007C754D"/>
    <w:rsid w:val="007C7F7C"/>
    <w:rsid w:val="007D0E93"/>
    <w:rsid w:val="007D17A5"/>
    <w:rsid w:val="007D1AC6"/>
    <w:rsid w:val="007D1C73"/>
    <w:rsid w:val="007D1CD8"/>
    <w:rsid w:val="007D1CDE"/>
    <w:rsid w:val="007D1DE8"/>
    <w:rsid w:val="007D2009"/>
    <w:rsid w:val="007D202B"/>
    <w:rsid w:val="007D23D1"/>
    <w:rsid w:val="007D24EF"/>
    <w:rsid w:val="007D270E"/>
    <w:rsid w:val="007D299B"/>
    <w:rsid w:val="007D2EEF"/>
    <w:rsid w:val="007D3115"/>
    <w:rsid w:val="007D317C"/>
    <w:rsid w:val="007D3251"/>
    <w:rsid w:val="007D364D"/>
    <w:rsid w:val="007D41F0"/>
    <w:rsid w:val="007D5500"/>
    <w:rsid w:val="007D57F8"/>
    <w:rsid w:val="007D585D"/>
    <w:rsid w:val="007D5A16"/>
    <w:rsid w:val="007D652C"/>
    <w:rsid w:val="007D7221"/>
    <w:rsid w:val="007D75B7"/>
    <w:rsid w:val="007D7C65"/>
    <w:rsid w:val="007D7CBC"/>
    <w:rsid w:val="007D7EF4"/>
    <w:rsid w:val="007D7FDB"/>
    <w:rsid w:val="007E00B5"/>
    <w:rsid w:val="007E00C1"/>
    <w:rsid w:val="007E049C"/>
    <w:rsid w:val="007E06FE"/>
    <w:rsid w:val="007E0EFD"/>
    <w:rsid w:val="007E1317"/>
    <w:rsid w:val="007E1D13"/>
    <w:rsid w:val="007E2040"/>
    <w:rsid w:val="007E225B"/>
    <w:rsid w:val="007E275F"/>
    <w:rsid w:val="007E2A61"/>
    <w:rsid w:val="007E2B36"/>
    <w:rsid w:val="007E2CC4"/>
    <w:rsid w:val="007E36CF"/>
    <w:rsid w:val="007E3A57"/>
    <w:rsid w:val="007E3B5F"/>
    <w:rsid w:val="007E4951"/>
    <w:rsid w:val="007E5491"/>
    <w:rsid w:val="007E609E"/>
    <w:rsid w:val="007E654E"/>
    <w:rsid w:val="007E662A"/>
    <w:rsid w:val="007E739A"/>
    <w:rsid w:val="007E773F"/>
    <w:rsid w:val="007E7DD6"/>
    <w:rsid w:val="007E7DF8"/>
    <w:rsid w:val="007E7FB6"/>
    <w:rsid w:val="007F0354"/>
    <w:rsid w:val="007F0677"/>
    <w:rsid w:val="007F0734"/>
    <w:rsid w:val="007F0F1C"/>
    <w:rsid w:val="007F10FD"/>
    <w:rsid w:val="007F135D"/>
    <w:rsid w:val="007F157E"/>
    <w:rsid w:val="007F1B15"/>
    <w:rsid w:val="007F1CBE"/>
    <w:rsid w:val="007F22ED"/>
    <w:rsid w:val="007F2FEC"/>
    <w:rsid w:val="007F30FD"/>
    <w:rsid w:val="007F3564"/>
    <w:rsid w:val="007F36AE"/>
    <w:rsid w:val="007F376D"/>
    <w:rsid w:val="007F37E4"/>
    <w:rsid w:val="007F3CAB"/>
    <w:rsid w:val="007F3FED"/>
    <w:rsid w:val="007F4305"/>
    <w:rsid w:val="007F462E"/>
    <w:rsid w:val="007F4F4E"/>
    <w:rsid w:val="007F5115"/>
    <w:rsid w:val="007F5233"/>
    <w:rsid w:val="007F54B9"/>
    <w:rsid w:val="007F65BC"/>
    <w:rsid w:val="007F6F26"/>
    <w:rsid w:val="007F716A"/>
    <w:rsid w:val="007F76BE"/>
    <w:rsid w:val="007F76FA"/>
    <w:rsid w:val="007F7781"/>
    <w:rsid w:val="007F7A1C"/>
    <w:rsid w:val="007F7EA8"/>
    <w:rsid w:val="0080013D"/>
    <w:rsid w:val="0080033B"/>
    <w:rsid w:val="00800E27"/>
    <w:rsid w:val="00800E35"/>
    <w:rsid w:val="00800FC8"/>
    <w:rsid w:val="0080116C"/>
    <w:rsid w:val="0080123C"/>
    <w:rsid w:val="008013BF"/>
    <w:rsid w:val="0080163B"/>
    <w:rsid w:val="00801875"/>
    <w:rsid w:val="00801D9C"/>
    <w:rsid w:val="008020F3"/>
    <w:rsid w:val="008029FD"/>
    <w:rsid w:val="00802D5F"/>
    <w:rsid w:val="00803131"/>
    <w:rsid w:val="00803A5C"/>
    <w:rsid w:val="00803D29"/>
    <w:rsid w:val="00803E76"/>
    <w:rsid w:val="00803ED6"/>
    <w:rsid w:val="008043C8"/>
    <w:rsid w:val="00804853"/>
    <w:rsid w:val="008049FC"/>
    <w:rsid w:val="00804A01"/>
    <w:rsid w:val="00804B69"/>
    <w:rsid w:val="00804BE3"/>
    <w:rsid w:val="0080565C"/>
    <w:rsid w:val="008056F7"/>
    <w:rsid w:val="00805BEB"/>
    <w:rsid w:val="0080612D"/>
    <w:rsid w:val="0080631E"/>
    <w:rsid w:val="008069A2"/>
    <w:rsid w:val="00806E41"/>
    <w:rsid w:val="00806EBE"/>
    <w:rsid w:val="00806F89"/>
    <w:rsid w:val="008077CF"/>
    <w:rsid w:val="0080782A"/>
    <w:rsid w:val="00807F0D"/>
    <w:rsid w:val="00807F26"/>
    <w:rsid w:val="00810491"/>
    <w:rsid w:val="00810CA4"/>
    <w:rsid w:val="00810F3F"/>
    <w:rsid w:val="0081137F"/>
    <w:rsid w:val="00811E57"/>
    <w:rsid w:val="00812252"/>
    <w:rsid w:val="00812B39"/>
    <w:rsid w:val="00812DB2"/>
    <w:rsid w:val="00812E22"/>
    <w:rsid w:val="00812E48"/>
    <w:rsid w:val="00812EE9"/>
    <w:rsid w:val="008138D2"/>
    <w:rsid w:val="00813DA6"/>
    <w:rsid w:val="00813E0A"/>
    <w:rsid w:val="00814034"/>
    <w:rsid w:val="00814072"/>
    <w:rsid w:val="00814260"/>
    <w:rsid w:val="00814387"/>
    <w:rsid w:val="00814E6B"/>
    <w:rsid w:val="00814EB9"/>
    <w:rsid w:val="00815369"/>
    <w:rsid w:val="0081668B"/>
    <w:rsid w:val="00817522"/>
    <w:rsid w:val="00817705"/>
    <w:rsid w:val="008202B0"/>
    <w:rsid w:val="0082035C"/>
    <w:rsid w:val="008206EC"/>
    <w:rsid w:val="0082095B"/>
    <w:rsid w:val="00820A9A"/>
    <w:rsid w:val="00821D6E"/>
    <w:rsid w:val="00822352"/>
    <w:rsid w:val="008224AB"/>
    <w:rsid w:val="00822557"/>
    <w:rsid w:val="008226E0"/>
    <w:rsid w:val="0082284B"/>
    <w:rsid w:val="00822A94"/>
    <w:rsid w:val="00822A9B"/>
    <w:rsid w:val="00823061"/>
    <w:rsid w:val="00823471"/>
    <w:rsid w:val="00823974"/>
    <w:rsid w:val="00823E9F"/>
    <w:rsid w:val="0082409C"/>
    <w:rsid w:val="00824AE7"/>
    <w:rsid w:val="00824B91"/>
    <w:rsid w:val="00824D5A"/>
    <w:rsid w:val="00825601"/>
    <w:rsid w:val="008259DB"/>
    <w:rsid w:val="00825B19"/>
    <w:rsid w:val="00825DDB"/>
    <w:rsid w:val="0082674A"/>
    <w:rsid w:val="00826782"/>
    <w:rsid w:val="00826CA5"/>
    <w:rsid w:val="00826E44"/>
    <w:rsid w:val="00827363"/>
    <w:rsid w:val="0082758E"/>
    <w:rsid w:val="00827EA2"/>
    <w:rsid w:val="0083005E"/>
    <w:rsid w:val="00830171"/>
    <w:rsid w:val="00830335"/>
    <w:rsid w:val="00830CA3"/>
    <w:rsid w:val="0083152A"/>
    <w:rsid w:val="00831585"/>
    <w:rsid w:val="008316DB"/>
    <w:rsid w:val="00831E88"/>
    <w:rsid w:val="0083210A"/>
    <w:rsid w:val="00832D00"/>
    <w:rsid w:val="00832ED7"/>
    <w:rsid w:val="0083300A"/>
    <w:rsid w:val="0083312A"/>
    <w:rsid w:val="0083319B"/>
    <w:rsid w:val="0083345C"/>
    <w:rsid w:val="00833502"/>
    <w:rsid w:val="00834067"/>
    <w:rsid w:val="008344D7"/>
    <w:rsid w:val="008349DC"/>
    <w:rsid w:val="00834FA8"/>
    <w:rsid w:val="008352DF"/>
    <w:rsid w:val="008355D6"/>
    <w:rsid w:val="008356CE"/>
    <w:rsid w:val="008357DA"/>
    <w:rsid w:val="0083610C"/>
    <w:rsid w:val="00836BAB"/>
    <w:rsid w:val="00837290"/>
    <w:rsid w:val="008378D5"/>
    <w:rsid w:val="008409EC"/>
    <w:rsid w:val="00840B6D"/>
    <w:rsid w:val="00841187"/>
    <w:rsid w:val="0084137B"/>
    <w:rsid w:val="008417F9"/>
    <w:rsid w:val="00841B20"/>
    <w:rsid w:val="008420B1"/>
    <w:rsid w:val="0084211A"/>
    <w:rsid w:val="00842B99"/>
    <w:rsid w:val="00843558"/>
    <w:rsid w:val="0084381E"/>
    <w:rsid w:val="00843B79"/>
    <w:rsid w:val="008445E0"/>
    <w:rsid w:val="00845554"/>
    <w:rsid w:val="008457D0"/>
    <w:rsid w:val="00845DC7"/>
    <w:rsid w:val="0084622C"/>
    <w:rsid w:val="008463A2"/>
    <w:rsid w:val="00846459"/>
    <w:rsid w:val="00846BD9"/>
    <w:rsid w:val="00846DDF"/>
    <w:rsid w:val="00846FAB"/>
    <w:rsid w:val="00847026"/>
    <w:rsid w:val="00847177"/>
    <w:rsid w:val="00847256"/>
    <w:rsid w:val="00847479"/>
    <w:rsid w:val="00847651"/>
    <w:rsid w:val="0085051A"/>
    <w:rsid w:val="008509BA"/>
    <w:rsid w:val="00850FD8"/>
    <w:rsid w:val="0085119B"/>
    <w:rsid w:val="00851295"/>
    <w:rsid w:val="008518B5"/>
    <w:rsid w:val="00851AAA"/>
    <w:rsid w:val="00851B97"/>
    <w:rsid w:val="00852C9C"/>
    <w:rsid w:val="00852CF7"/>
    <w:rsid w:val="008531AF"/>
    <w:rsid w:val="00853496"/>
    <w:rsid w:val="00853B6F"/>
    <w:rsid w:val="00854539"/>
    <w:rsid w:val="0085507A"/>
    <w:rsid w:val="008556D8"/>
    <w:rsid w:val="00855C23"/>
    <w:rsid w:val="0085643D"/>
    <w:rsid w:val="00856D55"/>
    <w:rsid w:val="00856E6F"/>
    <w:rsid w:val="00856F13"/>
    <w:rsid w:val="00856FBE"/>
    <w:rsid w:val="00857330"/>
    <w:rsid w:val="00857E73"/>
    <w:rsid w:val="00857EC0"/>
    <w:rsid w:val="008603AE"/>
    <w:rsid w:val="0086073D"/>
    <w:rsid w:val="008608A1"/>
    <w:rsid w:val="00860E15"/>
    <w:rsid w:val="00861172"/>
    <w:rsid w:val="008613A2"/>
    <w:rsid w:val="008614A0"/>
    <w:rsid w:val="00861B86"/>
    <w:rsid w:val="008625CF"/>
    <w:rsid w:val="00862725"/>
    <w:rsid w:val="00862941"/>
    <w:rsid w:val="00862E55"/>
    <w:rsid w:val="008635D7"/>
    <w:rsid w:val="0086463C"/>
    <w:rsid w:val="008646BE"/>
    <w:rsid w:val="00865CEC"/>
    <w:rsid w:val="00865F35"/>
    <w:rsid w:val="0086600A"/>
    <w:rsid w:val="00866194"/>
    <w:rsid w:val="00866535"/>
    <w:rsid w:val="00866904"/>
    <w:rsid w:val="0086698D"/>
    <w:rsid w:val="00866B71"/>
    <w:rsid w:val="00866BCC"/>
    <w:rsid w:val="00866D53"/>
    <w:rsid w:val="008673AC"/>
    <w:rsid w:val="008676B0"/>
    <w:rsid w:val="00867BB5"/>
    <w:rsid w:val="00867F61"/>
    <w:rsid w:val="00870678"/>
    <w:rsid w:val="00870A96"/>
    <w:rsid w:val="00870DD9"/>
    <w:rsid w:val="0087104E"/>
    <w:rsid w:val="0087138B"/>
    <w:rsid w:val="00871B8F"/>
    <w:rsid w:val="00871CB7"/>
    <w:rsid w:val="00871CCF"/>
    <w:rsid w:val="00872E4F"/>
    <w:rsid w:val="00872EB6"/>
    <w:rsid w:val="008736E8"/>
    <w:rsid w:val="00874435"/>
    <w:rsid w:val="008747D2"/>
    <w:rsid w:val="0087525C"/>
    <w:rsid w:val="00875A1C"/>
    <w:rsid w:val="00875AF9"/>
    <w:rsid w:val="00875BD3"/>
    <w:rsid w:val="0087610B"/>
    <w:rsid w:val="008761C5"/>
    <w:rsid w:val="00876587"/>
    <w:rsid w:val="008768B3"/>
    <w:rsid w:val="008771B5"/>
    <w:rsid w:val="008772EE"/>
    <w:rsid w:val="00877C38"/>
    <w:rsid w:val="008800E5"/>
    <w:rsid w:val="008804C3"/>
    <w:rsid w:val="008808AB"/>
    <w:rsid w:val="00881098"/>
    <w:rsid w:val="0088122B"/>
    <w:rsid w:val="00881844"/>
    <w:rsid w:val="00881B63"/>
    <w:rsid w:val="00881D43"/>
    <w:rsid w:val="00882CF1"/>
    <w:rsid w:val="00883D7A"/>
    <w:rsid w:val="00883E72"/>
    <w:rsid w:val="00884128"/>
    <w:rsid w:val="00884669"/>
    <w:rsid w:val="00884F98"/>
    <w:rsid w:val="0088503A"/>
    <w:rsid w:val="0088530E"/>
    <w:rsid w:val="00885A31"/>
    <w:rsid w:val="0088630C"/>
    <w:rsid w:val="00886BB2"/>
    <w:rsid w:val="00887355"/>
    <w:rsid w:val="008875B0"/>
    <w:rsid w:val="008875BB"/>
    <w:rsid w:val="0088764C"/>
    <w:rsid w:val="008877AC"/>
    <w:rsid w:val="00887AE1"/>
    <w:rsid w:val="00890D27"/>
    <w:rsid w:val="0089151A"/>
    <w:rsid w:val="0089199B"/>
    <w:rsid w:val="00891EC6"/>
    <w:rsid w:val="00891F70"/>
    <w:rsid w:val="00892577"/>
    <w:rsid w:val="00892680"/>
    <w:rsid w:val="008929F5"/>
    <w:rsid w:val="00893210"/>
    <w:rsid w:val="008937B9"/>
    <w:rsid w:val="0089411A"/>
    <w:rsid w:val="008944DC"/>
    <w:rsid w:val="00894906"/>
    <w:rsid w:val="00895F74"/>
    <w:rsid w:val="008966F4"/>
    <w:rsid w:val="00896DD5"/>
    <w:rsid w:val="00896F05"/>
    <w:rsid w:val="00897770"/>
    <w:rsid w:val="008A04AB"/>
    <w:rsid w:val="008A070D"/>
    <w:rsid w:val="008A09DF"/>
    <w:rsid w:val="008A0A67"/>
    <w:rsid w:val="008A0B42"/>
    <w:rsid w:val="008A0CD2"/>
    <w:rsid w:val="008A0D82"/>
    <w:rsid w:val="008A15B5"/>
    <w:rsid w:val="008A185D"/>
    <w:rsid w:val="008A2103"/>
    <w:rsid w:val="008A2438"/>
    <w:rsid w:val="008A27E6"/>
    <w:rsid w:val="008A2E6E"/>
    <w:rsid w:val="008A309A"/>
    <w:rsid w:val="008A3292"/>
    <w:rsid w:val="008A47BD"/>
    <w:rsid w:val="008A4CE0"/>
    <w:rsid w:val="008A4F0E"/>
    <w:rsid w:val="008A51D4"/>
    <w:rsid w:val="008A5292"/>
    <w:rsid w:val="008A576E"/>
    <w:rsid w:val="008A58A2"/>
    <w:rsid w:val="008A5AC7"/>
    <w:rsid w:val="008A5F9D"/>
    <w:rsid w:val="008A612A"/>
    <w:rsid w:val="008A62C4"/>
    <w:rsid w:val="008A633E"/>
    <w:rsid w:val="008A6893"/>
    <w:rsid w:val="008A6B22"/>
    <w:rsid w:val="008A6B5E"/>
    <w:rsid w:val="008A721C"/>
    <w:rsid w:val="008A766C"/>
    <w:rsid w:val="008A7884"/>
    <w:rsid w:val="008A79E7"/>
    <w:rsid w:val="008A7F46"/>
    <w:rsid w:val="008B0864"/>
    <w:rsid w:val="008B0925"/>
    <w:rsid w:val="008B0A56"/>
    <w:rsid w:val="008B0A64"/>
    <w:rsid w:val="008B160C"/>
    <w:rsid w:val="008B1E9D"/>
    <w:rsid w:val="008B26D7"/>
    <w:rsid w:val="008B28D1"/>
    <w:rsid w:val="008B2983"/>
    <w:rsid w:val="008B2B53"/>
    <w:rsid w:val="008B3ADC"/>
    <w:rsid w:val="008B3C98"/>
    <w:rsid w:val="008B4C92"/>
    <w:rsid w:val="008B5275"/>
    <w:rsid w:val="008B5907"/>
    <w:rsid w:val="008B5B4B"/>
    <w:rsid w:val="008B613D"/>
    <w:rsid w:val="008B6609"/>
    <w:rsid w:val="008B7D24"/>
    <w:rsid w:val="008B7FDB"/>
    <w:rsid w:val="008C0A03"/>
    <w:rsid w:val="008C0AC9"/>
    <w:rsid w:val="008C135E"/>
    <w:rsid w:val="008C1479"/>
    <w:rsid w:val="008C1E46"/>
    <w:rsid w:val="008C20FC"/>
    <w:rsid w:val="008C2AD6"/>
    <w:rsid w:val="008C2C64"/>
    <w:rsid w:val="008C3422"/>
    <w:rsid w:val="008C389B"/>
    <w:rsid w:val="008C3D01"/>
    <w:rsid w:val="008C41BA"/>
    <w:rsid w:val="008C44D6"/>
    <w:rsid w:val="008C47FC"/>
    <w:rsid w:val="008C523A"/>
    <w:rsid w:val="008C54D4"/>
    <w:rsid w:val="008C5FCC"/>
    <w:rsid w:val="008C6E6C"/>
    <w:rsid w:val="008C70B7"/>
    <w:rsid w:val="008C72ED"/>
    <w:rsid w:val="008C77D1"/>
    <w:rsid w:val="008D0099"/>
    <w:rsid w:val="008D2051"/>
    <w:rsid w:val="008D2501"/>
    <w:rsid w:val="008D2836"/>
    <w:rsid w:val="008D2BBC"/>
    <w:rsid w:val="008D2BE2"/>
    <w:rsid w:val="008D3021"/>
    <w:rsid w:val="008D34EC"/>
    <w:rsid w:val="008D3723"/>
    <w:rsid w:val="008D3E58"/>
    <w:rsid w:val="008D3F4A"/>
    <w:rsid w:val="008D3F7E"/>
    <w:rsid w:val="008D40B5"/>
    <w:rsid w:val="008D4338"/>
    <w:rsid w:val="008D436F"/>
    <w:rsid w:val="008D44F3"/>
    <w:rsid w:val="008D4517"/>
    <w:rsid w:val="008D4C9F"/>
    <w:rsid w:val="008D5165"/>
    <w:rsid w:val="008D530D"/>
    <w:rsid w:val="008D5C71"/>
    <w:rsid w:val="008D5FFA"/>
    <w:rsid w:val="008D64BA"/>
    <w:rsid w:val="008D6636"/>
    <w:rsid w:val="008D6812"/>
    <w:rsid w:val="008D6962"/>
    <w:rsid w:val="008D6A32"/>
    <w:rsid w:val="008D6BA3"/>
    <w:rsid w:val="008D7E25"/>
    <w:rsid w:val="008D7FA2"/>
    <w:rsid w:val="008E0D00"/>
    <w:rsid w:val="008E12EB"/>
    <w:rsid w:val="008E1458"/>
    <w:rsid w:val="008E1B23"/>
    <w:rsid w:val="008E1BCF"/>
    <w:rsid w:val="008E1DAB"/>
    <w:rsid w:val="008E2635"/>
    <w:rsid w:val="008E2897"/>
    <w:rsid w:val="008E2913"/>
    <w:rsid w:val="008E2CAB"/>
    <w:rsid w:val="008E35CC"/>
    <w:rsid w:val="008E3F59"/>
    <w:rsid w:val="008E4047"/>
    <w:rsid w:val="008E40B6"/>
    <w:rsid w:val="008E4285"/>
    <w:rsid w:val="008E4BEF"/>
    <w:rsid w:val="008E5503"/>
    <w:rsid w:val="008E560D"/>
    <w:rsid w:val="008E5A98"/>
    <w:rsid w:val="008E5F0D"/>
    <w:rsid w:val="008E627A"/>
    <w:rsid w:val="008E6C44"/>
    <w:rsid w:val="008E6D13"/>
    <w:rsid w:val="008E7039"/>
    <w:rsid w:val="008E7446"/>
    <w:rsid w:val="008E778D"/>
    <w:rsid w:val="008E7AD7"/>
    <w:rsid w:val="008E7E12"/>
    <w:rsid w:val="008F155C"/>
    <w:rsid w:val="008F1724"/>
    <w:rsid w:val="008F1787"/>
    <w:rsid w:val="008F17C2"/>
    <w:rsid w:val="008F185C"/>
    <w:rsid w:val="008F1AF0"/>
    <w:rsid w:val="008F1E42"/>
    <w:rsid w:val="008F1F89"/>
    <w:rsid w:val="008F1FE8"/>
    <w:rsid w:val="008F20DA"/>
    <w:rsid w:val="008F21A2"/>
    <w:rsid w:val="008F26D6"/>
    <w:rsid w:val="008F42A2"/>
    <w:rsid w:val="008F4471"/>
    <w:rsid w:val="008F44AF"/>
    <w:rsid w:val="008F4F0B"/>
    <w:rsid w:val="008F53C1"/>
    <w:rsid w:val="008F62DA"/>
    <w:rsid w:val="008F7200"/>
    <w:rsid w:val="008F73BF"/>
    <w:rsid w:val="008F758B"/>
    <w:rsid w:val="008F768E"/>
    <w:rsid w:val="008F7C75"/>
    <w:rsid w:val="008F7EFD"/>
    <w:rsid w:val="00900235"/>
    <w:rsid w:val="00900250"/>
    <w:rsid w:val="009002BD"/>
    <w:rsid w:val="009003A5"/>
    <w:rsid w:val="0090064C"/>
    <w:rsid w:val="00900CD6"/>
    <w:rsid w:val="00900E90"/>
    <w:rsid w:val="009019CB"/>
    <w:rsid w:val="00901B62"/>
    <w:rsid w:val="00902277"/>
    <w:rsid w:val="0090228D"/>
    <w:rsid w:val="00902FB5"/>
    <w:rsid w:val="00904268"/>
    <w:rsid w:val="009046EF"/>
    <w:rsid w:val="00904D01"/>
    <w:rsid w:val="009057A0"/>
    <w:rsid w:val="009059A3"/>
    <w:rsid w:val="00905B63"/>
    <w:rsid w:val="00905B68"/>
    <w:rsid w:val="0090616F"/>
    <w:rsid w:val="009061BC"/>
    <w:rsid w:val="0090644F"/>
    <w:rsid w:val="00906A5E"/>
    <w:rsid w:val="00906BC2"/>
    <w:rsid w:val="0090727F"/>
    <w:rsid w:val="00907641"/>
    <w:rsid w:val="009076A3"/>
    <w:rsid w:val="009079AF"/>
    <w:rsid w:val="00907C8C"/>
    <w:rsid w:val="0091002B"/>
    <w:rsid w:val="009101B5"/>
    <w:rsid w:val="009101F5"/>
    <w:rsid w:val="00910305"/>
    <w:rsid w:val="00910CF0"/>
    <w:rsid w:val="00910F3A"/>
    <w:rsid w:val="00911C5B"/>
    <w:rsid w:val="00911E80"/>
    <w:rsid w:val="00911F61"/>
    <w:rsid w:val="00912557"/>
    <w:rsid w:val="00912D95"/>
    <w:rsid w:val="00912EB8"/>
    <w:rsid w:val="009130CA"/>
    <w:rsid w:val="00913A41"/>
    <w:rsid w:val="00913B07"/>
    <w:rsid w:val="00913EAA"/>
    <w:rsid w:val="009141EB"/>
    <w:rsid w:val="009144CD"/>
    <w:rsid w:val="00914650"/>
    <w:rsid w:val="009146F9"/>
    <w:rsid w:val="00914F7E"/>
    <w:rsid w:val="0091527D"/>
    <w:rsid w:val="00915805"/>
    <w:rsid w:val="00915D7F"/>
    <w:rsid w:val="00916831"/>
    <w:rsid w:val="00917347"/>
    <w:rsid w:val="0091776A"/>
    <w:rsid w:val="00917FF0"/>
    <w:rsid w:val="00920992"/>
    <w:rsid w:val="00920E2A"/>
    <w:rsid w:val="00920EF9"/>
    <w:rsid w:val="00921A14"/>
    <w:rsid w:val="00921A81"/>
    <w:rsid w:val="00921BA0"/>
    <w:rsid w:val="009220BE"/>
    <w:rsid w:val="00922AC6"/>
    <w:rsid w:val="0092324E"/>
    <w:rsid w:val="009233EB"/>
    <w:rsid w:val="00923DB0"/>
    <w:rsid w:val="00923DD0"/>
    <w:rsid w:val="0092485C"/>
    <w:rsid w:val="009249CD"/>
    <w:rsid w:val="009255F7"/>
    <w:rsid w:val="00926AE7"/>
    <w:rsid w:val="0092705F"/>
    <w:rsid w:val="009270B1"/>
    <w:rsid w:val="00930061"/>
    <w:rsid w:val="00930AB6"/>
    <w:rsid w:val="00930F35"/>
    <w:rsid w:val="009310D7"/>
    <w:rsid w:val="009312D4"/>
    <w:rsid w:val="00931394"/>
    <w:rsid w:val="00931431"/>
    <w:rsid w:val="009315E8"/>
    <w:rsid w:val="009320F1"/>
    <w:rsid w:val="009322B0"/>
    <w:rsid w:val="009324FF"/>
    <w:rsid w:val="00932689"/>
    <w:rsid w:val="0093294D"/>
    <w:rsid w:val="00932C00"/>
    <w:rsid w:val="00932DDA"/>
    <w:rsid w:val="00933299"/>
    <w:rsid w:val="00933C6A"/>
    <w:rsid w:val="00934618"/>
    <w:rsid w:val="00935C97"/>
    <w:rsid w:val="00936320"/>
    <w:rsid w:val="009365DE"/>
    <w:rsid w:val="00936AFE"/>
    <w:rsid w:val="00936D18"/>
    <w:rsid w:val="00937208"/>
    <w:rsid w:val="00937F32"/>
    <w:rsid w:val="009411D8"/>
    <w:rsid w:val="0094150A"/>
    <w:rsid w:val="009418F5"/>
    <w:rsid w:val="00941ACF"/>
    <w:rsid w:val="00941BA5"/>
    <w:rsid w:val="00941E67"/>
    <w:rsid w:val="009421A1"/>
    <w:rsid w:val="0094296C"/>
    <w:rsid w:val="0094309B"/>
    <w:rsid w:val="00943525"/>
    <w:rsid w:val="00943D9F"/>
    <w:rsid w:val="009440A9"/>
    <w:rsid w:val="009450DA"/>
    <w:rsid w:val="00945D78"/>
    <w:rsid w:val="00945DAC"/>
    <w:rsid w:val="0094630C"/>
    <w:rsid w:val="00946325"/>
    <w:rsid w:val="009472F0"/>
    <w:rsid w:val="00947CAA"/>
    <w:rsid w:val="0095076B"/>
    <w:rsid w:val="00950B7E"/>
    <w:rsid w:val="00950DF7"/>
    <w:rsid w:val="00951714"/>
    <w:rsid w:val="00952978"/>
    <w:rsid w:val="00953673"/>
    <w:rsid w:val="00953CAE"/>
    <w:rsid w:val="00953EBB"/>
    <w:rsid w:val="0095556A"/>
    <w:rsid w:val="00955F58"/>
    <w:rsid w:val="009566D7"/>
    <w:rsid w:val="0095757D"/>
    <w:rsid w:val="00957CFC"/>
    <w:rsid w:val="00957F7A"/>
    <w:rsid w:val="00960679"/>
    <w:rsid w:val="00960840"/>
    <w:rsid w:val="0096094F"/>
    <w:rsid w:val="009609DC"/>
    <w:rsid w:val="00961332"/>
    <w:rsid w:val="0096157D"/>
    <w:rsid w:val="009616B4"/>
    <w:rsid w:val="009619C1"/>
    <w:rsid w:val="00961B7F"/>
    <w:rsid w:val="00961CDA"/>
    <w:rsid w:val="00961E00"/>
    <w:rsid w:val="00961F9F"/>
    <w:rsid w:val="00962308"/>
    <w:rsid w:val="00962EC5"/>
    <w:rsid w:val="009639A3"/>
    <w:rsid w:val="00963B8A"/>
    <w:rsid w:val="009652AA"/>
    <w:rsid w:val="00966B4B"/>
    <w:rsid w:val="00966B66"/>
    <w:rsid w:val="0096746A"/>
    <w:rsid w:val="00967E3E"/>
    <w:rsid w:val="0097032D"/>
    <w:rsid w:val="00970A5E"/>
    <w:rsid w:val="00970C74"/>
    <w:rsid w:val="00970E5A"/>
    <w:rsid w:val="009713C7"/>
    <w:rsid w:val="009716D2"/>
    <w:rsid w:val="00971B97"/>
    <w:rsid w:val="00972331"/>
    <w:rsid w:val="00972A71"/>
    <w:rsid w:val="00972C8C"/>
    <w:rsid w:val="00973205"/>
    <w:rsid w:val="0097370E"/>
    <w:rsid w:val="00973AB8"/>
    <w:rsid w:val="00973B15"/>
    <w:rsid w:val="009743BF"/>
    <w:rsid w:val="00974717"/>
    <w:rsid w:val="00974CA7"/>
    <w:rsid w:val="0097519F"/>
    <w:rsid w:val="009754CA"/>
    <w:rsid w:val="009755FA"/>
    <w:rsid w:val="00975659"/>
    <w:rsid w:val="00975ADB"/>
    <w:rsid w:val="00975AF9"/>
    <w:rsid w:val="009763EC"/>
    <w:rsid w:val="00977066"/>
    <w:rsid w:val="00977277"/>
    <w:rsid w:val="00977360"/>
    <w:rsid w:val="00980395"/>
    <w:rsid w:val="0098045C"/>
    <w:rsid w:val="00980540"/>
    <w:rsid w:val="00980575"/>
    <w:rsid w:val="00980965"/>
    <w:rsid w:val="00980A01"/>
    <w:rsid w:val="00980B64"/>
    <w:rsid w:val="00980D00"/>
    <w:rsid w:val="0098230F"/>
    <w:rsid w:val="0098308D"/>
    <w:rsid w:val="0098324C"/>
    <w:rsid w:val="00983C41"/>
    <w:rsid w:val="00983F47"/>
    <w:rsid w:val="00983F9D"/>
    <w:rsid w:val="009841F4"/>
    <w:rsid w:val="0098442A"/>
    <w:rsid w:val="0098459C"/>
    <w:rsid w:val="00984903"/>
    <w:rsid w:val="00984F9C"/>
    <w:rsid w:val="00985108"/>
    <w:rsid w:val="0098516A"/>
    <w:rsid w:val="009854D9"/>
    <w:rsid w:val="00985882"/>
    <w:rsid w:val="00985AB1"/>
    <w:rsid w:val="00986146"/>
    <w:rsid w:val="00986225"/>
    <w:rsid w:val="00986618"/>
    <w:rsid w:val="00986F48"/>
    <w:rsid w:val="009870E7"/>
    <w:rsid w:val="00987946"/>
    <w:rsid w:val="009901DD"/>
    <w:rsid w:val="00990685"/>
    <w:rsid w:val="009906D6"/>
    <w:rsid w:val="009927FB"/>
    <w:rsid w:val="00992FC5"/>
    <w:rsid w:val="0099306B"/>
    <w:rsid w:val="00993760"/>
    <w:rsid w:val="009938E7"/>
    <w:rsid w:val="009946EE"/>
    <w:rsid w:val="0099507A"/>
    <w:rsid w:val="00995246"/>
    <w:rsid w:val="00995744"/>
    <w:rsid w:val="00996211"/>
    <w:rsid w:val="00996655"/>
    <w:rsid w:val="009966D4"/>
    <w:rsid w:val="0099670B"/>
    <w:rsid w:val="009968E2"/>
    <w:rsid w:val="00996B37"/>
    <w:rsid w:val="00996BF5"/>
    <w:rsid w:val="00996FB3"/>
    <w:rsid w:val="009979E0"/>
    <w:rsid w:val="00997F9E"/>
    <w:rsid w:val="009A0520"/>
    <w:rsid w:val="009A2361"/>
    <w:rsid w:val="009A25A6"/>
    <w:rsid w:val="009A29AA"/>
    <w:rsid w:val="009A2B4E"/>
    <w:rsid w:val="009A2E1D"/>
    <w:rsid w:val="009A2F45"/>
    <w:rsid w:val="009A3F57"/>
    <w:rsid w:val="009A4501"/>
    <w:rsid w:val="009A4710"/>
    <w:rsid w:val="009A47C1"/>
    <w:rsid w:val="009A4954"/>
    <w:rsid w:val="009A49D4"/>
    <w:rsid w:val="009A4AE5"/>
    <w:rsid w:val="009A54AA"/>
    <w:rsid w:val="009A5A3E"/>
    <w:rsid w:val="009A62BC"/>
    <w:rsid w:val="009A6C3F"/>
    <w:rsid w:val="009A6CA4"/>
    <w:rsid w:val="009A7014"/>
    <w:rsid w:val="009A71C5"/>
    <w:rsid w:val="009A7582"/>
    <w:rsid w:val="009A759C"/>
    <w:rsid w:val="009A766E"/>
    <w:rsid w:val="009B0E3B"/>
    <w:rsid w:val="009B101A"/>
    <w:rsid w:val="009B10B3"/>
    <w:rsid w:val="009B1DF7"/>
    <w:rsid w:val="009B223E"/>
    <w:rsid w:val="009B2FC8"/>
    <w:rsid w:val="009B2FEC"/>
    <w:rsid w:val="009B305D"/>
    <w:rsid w:val="009B334B"/>
    <w:rsid w:val="009B358A"/>
    <w:rsid w:val="009B3D6B"/>
    <w:rsid w:val="009B3E95"/>
    <w:rsid w:val="009B4C3A"/>
    <w:rsid w:val="009B5331"/>
    <w:rsid w:val="009B53D7"/>
    <w:rsid w:val="009B561D"/>
    <w:rsid w:val="009B5BF7"/>
    <w:rsid w:val="009B5E08"/>
    <w:rsid w:val="009B6529"/>
    <w:rsid w:val="009B65AD"/>
    <w:rsid w:val="009B6B79"/>
    <w:rsid w:val="009B7442"/>
    <w:rsid w:val="009B74EA"/>
    <w:rsid w:val="009B75F0"/>
    <w:rsid w:val="009B76A4"/>
    <w:rsid w:val="009C02A1"/>
    <w:rsid w:val="009C0520"/>
    <w:rsid w:val="009C0E6E"/>
    <w:rsid w:val="009C1C8E"/>
    <w:rsid w:val="009C1D3C"/>
    <w:rsid w:val="009C2172"/>
    <w:rsid w:val="009C2215"/>
    <w:rsid w:val="009C26FC"/>
    <w:rsid w:val="009C2A60"/>
    <w:rsid w:val="009C32C1"/>
    <w:rsid w:val="009C40F2"/>
    <w:rsid w:val="009C4261"/>
    <w:rsid w:val="009C4786"/>
    <w:rsid w:val="009C523A"/>
    <w:rsid w:val="009C5A5C"/>
    <w:rsid w:val="009C5D5F"/>
    <w:rsid w:val="009C6493"/>
    <w:rsid w:val="009C654F"/>
    <w:rsid w:val="009C67FE"/>
    <w:rsid w:val="009C70C3"/>
    <w:rsid w:val="009C70F3"/>
    <w:rsid w:val="009C7275"/>
    <w:rsid w:val="009C7733"/>
    <w:rsid w:val="009C79E2"/>
    <w:rsid w:val="009C7DFC"/>
    <w:rsid w:val="009D0201"/>
    <w:rsid w:val="009D0245"/>
    <w:rsid w:val="009D0B97"/>
    <w:rsid w:val="009D119C"/>
    <w:rsid w:val="009D134D"/>
    <w:rsid w:val="009D1887"/>
    <w:rsid w:val="009D1FF3"/>
    <w:rsid w:val="009D2262"/>
    <w:rsid w:val="009D236F"/>
    <w:rsid w:val="009D29CF"/>
    <w:rsid w:val="009D34A6"/>
    <w:rsid w:val="009D354B"/>
    <w:rsid w:val="009D372F"/>
    <w:rsid w:val="009D3881"/>
    <w:rsid w:val="009D3986"/>
    <w:rsid w:val="009D5669"/>
    <w:rsid w:val="009D5C43"/>
    <w:rsid w:val="009D5C92"/>
    <w:rsid w:val="009D5DB3"/>
    <w:rsid w:val="009D7487"/>
    <w:rsid w:val="009D77B6"/>
    <w:rsid w:val="009E0120"/>
    <w:rsid w:val="009E0854"/>
    <w:rsid w:val="009E0E9E"/>
    <w:rsid w:val="009E0EF8"/>
    <w:rsid w:val="009E161D"/>
    <w:rsid w:val="009E1743"/>
    <w:rsid w:val="009E1E1C"/>
    <w:rsid w:val="009E21D6"/>
    <w:rsid w:val="009E26C7"/>
    <w:rsid w:val="009E2736"/>
    <w:rsid w:val="009E28C1"/>
    <w:rsid w:val="009E3556"/>
    <w:rsid w:val="009E4292"/>
    <w:rsid w:val="009E42FA"/>
    <w:rsid w:val="009E442B"/>
    <w:rsid w:val="009E5BEE"/>
    <w:rsid w:val="009E5CCC"/>
    <w:rsid w:val="009E6DD3"/>
    <w:rsid w:val="009E74B9"/>
    <w:rsid w:val="009E74E9"/>
    <w:rsid w:val="009E7A30"/>
    <w:rsid w:val="009E7D22"/>
    <w:rsid w:val="009F04D8"/>
    <w:rsid w:val="009F1550"/>
    <w:rsid w:val="009F15C4"/>
    <w:rsid w:val="009F1DC6"/>
    <w:rsid w:val="009F2180"/>
    <w:rsid w:val="009F25A7"/>
    <w:rsid w:val="009F295A"/>
    <w:rsid w:val="009F2AA3"/>
    <w:rsid w:val="009F2B88"/>
    <w:rsid w:val="009F2F04"/>
    <w:rsid w:val="009F317A"/>
    <w:rsid w:val="009F350E"/>
    <w:rsid w:val="009F39DD"/>
    <w:rsid w:val="009F3A23"/>
    <w:rsid w:val="009F3B92"/>
    <w:rsid w:val="009F4695"/>
    <w:rsid w:val="009F4891"/>
    <w:rsid w:val="009F4993"/>
    <w:rsid w:val="009F49A2"/>
    <w:rsid w:val="009F4D39"/>
    <w:rsid w:val="009F4FB9"/>
    <w:rsid w:val="009F55E4"/>
    <w:rsid w:val="009F569B"/>
    <w:rsid w:val="009F5D00"/>
    <w:rsid w:val="009F5D34"/>
    <w:rsid w:val="009F5EE0"/>
    <w:rsid w:val="009F6871"/>
    <w:rsid w:val="009F79F0"/>
    <w:rsid w:val="00A0004D"/>
    <w:rsid w:val="00A00260"/>
    <w:rsid w:val="00A00857"/>
    <w:rsid w:val="00A01324"/>
    <w:rsid w:val="00A015DE"/>
    <w:rsid w:val="00A02261"/>
    <w:rsid w:val="00A024C9"/>
    <w:rsid w:val="00A0251B"/>
    <w:rsid w:val="00A027A5"/>
    <w:rsid w:val="00A0282C"/>
    <w:rsid w:val="00A02A08"/>
    <w:rsid w:val="00A03236"/>
    <w:rsid w:val="00A03654"/>
    <w:rsid w:val="00A039ED"/>
    <w:rsid w:val="00A05177"/>
    <w:rsid w:val="00A05257"/>
    <w:rsid w:val="00A05C84"/>
    <w:rsid w:val="00A05E99"/>
    <w:rsid w:val="00A06FD6"/>
    <w:rsid w:val="00A07F52"/>
    <w:rsid w:val="00A105DA"/>
    <w:rsid w:val="00A1114E"/>
    <w:rsid w:val="00A111F8"/>
    <w:rsid w:val="00A11244"/>
    <w:rsid w:val="00A116C4"/>
    <w:rsid w:val="00A11B83"/>
    <w:rsid w:val="00A12349"/>
    <w:rsid w:val="00A12380"/>
    <w:rsid w:val="00A12AE2"/>
    <w:rsid w:val="00A13A80"/>
    <w:rsid w:val="00A13AB6"/>
    <w:rsid w:val="00A14622"/>
    <w:rsid w:val="00A1478A"/>
    <w:rsid w:val="00A14C43"/>
    <w:rsid w:val="00A14FC4"/>
    <w:rsid w:val="00A1501D"/>
    <w:rsid w:val="00A15765"/>
    <w:rsid w:val="00A15F22"/>
    <w:rsid w:val="00A16654"/>
    <w:rsid w:val="00A169D5"/>
    <w:rsid w:val="00A16B39"/>
    <w:rsid w:val="00A16D31"/>
    <w:rsid w:val="00A17BFF"/>
    <w:rsid w:val="00A205B7"/>
    <w:rsid w:val="00A206CA"/>
    <w:rsid w:val="00A21F77"/>
    <w:rsid w:val="00A220E6"/>
    <w:rsid w:val="00A23353"/>
    <w:rsid w:val="00A2358D"/>
    <w:rsid w:val="00A240F9"/>
    <w:rsid w:val="00A24794"/>
    <w:rsid w:val="00A2615A"/>
    <w:rsid w:val="00A261DA"/>
    <w:rsid w:val="00A264CC"/>
    <w:rsid w:val="00A2732E"/>
    <w:rsid w:val="00A2733F"/>
    <w:rsid w:val="00A273AD"/>
    <w:rsid w:val="00A27541"/>
    <w:rsid w:val="00A27654"/>
    <w:rsid w:val="00A2785B"/>
    <w:rsid w:val="00A27878"/>
    <w:rsid w:val="00A301F2"/>
    <w:rsid w:val="00A30371"/>
    <w:rsid w:val="00A30C77"/>
    <w:rsid w:val="00A3145E"/>
    <w:rsid w:val="00A31496"/>
    <w:rsid w:val="00A315B0"/>
    <w:rsid w:val="00A324F7"/>
    <w:rsid w:val="00A32527"/>
    <w:rsid w:val="00A327B3"/>
    <w:rsid w:val="00A32A73"/>
    <w:rsid w:val="00A33045"/>
    <w:rsid w:val="00A333C4"/>
    <w:rsid w:val="00A3359A"/>
    <w:rsid w:val="00A33735"/>
    <w:rsid w:val="00A3409A"/>
    <w:rsid w:val="00A341AC"/>
    <w:rsid w:val="00A3445E"/>
    <w:rsid w:val="00A346DC"/>
    <w:rsid w:val="00A34D72"/>
    <w:rsid w:val="00A34F60"/>
    <w:rsid w:val="00A35231"/>
    <w:rsid w:val="00A3527A"/>
    <w:rsid w:val="00A35615"/>
    <w:rsid w:val="00A35A6C"/>
    <w:rsid w:val="00A35B8B"/>
    <w:rsid w:val="00A35BF9"/>
    <w:rsid w:val="00A3649C"/>
    <w:rsid w:val="00A364B7"/>
    <w:rsid w:val="00A36A0C"/>
    <w:rsid w:val="00A36B3A"/>
    <w:rsid w:val="00A36D82"/>
    <w:rsid w:val="00A36DCB"/>
    <w:rsid w:val="00A372B1"/>
    <w:rsid w:val="00A379C6"/>
    <w:rsid w:val="00A37B0E"/>
    <w:rsid w:val="00A37B53"/>
    <w:rsid w:val="00A37CEE"/>
    <w:rsid w:val="00A4012B"/>
    <w:rsid w:val="00A40275"/>
    <w:rsid w:val="00A40A1B"/>
    <w:rsid w:val="00A411FB"/>
    <w:rsid w:val="00A414F1"/>
    <w:rsid w:val="00A415A8"/>
    <w:rsid w:val="00A415FF"/>
    <w:rsid w:val="00A41798"/>
    <w:rsid w:val="00A417B0"/>
    <w:rsid w:val="00A42423"/>
    <w:rsid w:val="00A42535"/>
    <w:rsid w:val="00A42896"/>
    <w:rsid w:val="00A4331C"/>
    <w:rsid w:val="00A4396C"/>
    <w:rsid w:val="00A439EC"/>
    <w:rsid w:val="00A43A09"/>
    <w:rsid w:val="00A43D30"/>
    <w:rsid w:val="00A43FE2"/>
    <w:rsid w:val="00A4440E"/>
    <w:rsid w:val="00A449A8"/>
    <w:rsid w:val="00A44F3F"/>
    <w:rsid w:val="00A4600F"/>
    <w:rsid w:val="00A46E35"/>
    <w:rsid w:val="00A4716E"/>
    <w:rsid w:val="00A477D2"/>
    <w:rsid w:val="00A47DCC"/>
    <w:rsid w:val="00A47FDE"/>
    <w:rsid w:val="00A504CF"/>
    <w:rsid w:val="00A506E0"/>
    <w:rsid w:val="00A5087A"/>
    <w:rsid w:val="00A50C25"/>
    <w:rsid w:val="00A50DEB"/>
    <w:rsid w:val="00A50E88"/>
    <w:rsid w:val="00A5114D"/>
    <w:rsid w:val="00A5120D"/>
    <w:rsid w:val="00A516D4"/>
    <w:rsid w:val="00A51AD5"/>
    <w:rsid w:val="00A520CB"/>
    <w:rsid w:val="00A524F7"/>
    <w:rsid w:val="00A5275B"/>
    <w:rsid w:val="00A527CE"/>
    <w:rsid w:val="00A53609"/>
    <w:rsid w:val="00A53E9E"/>
    <w:rsid w:val="00A54137"/>
    <w:rsid w:val="00A54C8F"/>
    <w:rsid w:val="00A54D87"/>
    <w:rsid w:val="00A55F47"/>
    <w:rsid w:val="00A55F93"/>
    <w:rsid w:val="00A569CB"/>
    <w:rsid w:val="00A56D60"/>
    <w:rsid w:val="00A56E03"/>
    <w:rsid w:val="00A571A8"/>
    <w:rsid w:val="00A57237"/>
    <w:rsid w:val="00A57478"/>
    <w:rsid w:val="00A579CE"/>
    <w:rsid w:val="00A57AA2"/>
    <w:rsid w:val="00A60A9C"/>
    <w:rsid w:val="00A60AD7"/>
    <w:rsid w:val="00A60C45"/>
    <w:rsid w:val="00A623CE"/>
    <w:rsid w:val="00A62419"/>
    <w:rsid w:val="00A626B0"/>
    <w:rsid w:val="00A62C42"/>
    <w:rsid w:val="00A62D43"/>
    <w:rsid w:val="00A633C9"/>
    <w:rsid w:val="00A639A4"/>
    <w:rsid w:val="00A63E5C"/>
    <w:rsid w:val="00A63F8E"/>
    <w:rsid w:val="00A64388"/>
    <w:rsid w:val="00A64C8E"/>
    <w:rsid w:val="00A64E20"/>
    <w:rsid w:val="00A64F75"/>
    <w:rsid w:val="00A651CA"/>
    <w:rsid w:val="00A65238"/>
    <w:rsid w:val="00A657AB"/>
    <w:rsid w:val="00A6597C"/>
    <w:rsid w:val="00A65F5D"/>
    <w:rsid w:val="00A66421"/>
    <w:rsid w:val="00A66EB0"/>
    <w:rsid w:val="00A67291"/>
    <w:rsid w:val="00A6743C"/>
    <w:rsid w:val="00A6756F"/>
    <w:rsid w:val="00A6792D"/>
    <w:rsid w:val="00A67E07"/>
    <w:rsid w:val="00A67E24"/>
    <w:rsid w:val="00A7015E"/>
    <w:rsid w:val="00A7053C"/>
    <w:rsid w:val="00A707BF"/>
    <w:rsid w:val="00A70DC2"/>
    <w:rsid w:val="00A70EED"/>
    <w:rsid w:val="00A71615"/>
    <w:rsid w:val="00A718A5"/>
    <w:rsid w:val="00A71942"/>
    <w:rsid w:val="00A7248F"/>
    <w:rsid w:val="00A726DC"/>
    <w:rsid w:val="00A7314D"/>
    <w:rsid w:val="00A7338C"/>
    <w:rsid w:val="00A7356E"/>
    <w:rsid w:val="00A7375D"/>
    <w:rsid w:val="00A73B7A"/>
    <w:rsid w:val="00A73EDF"/>
    <w:rsid w:val="00A7492D"/>
    <w:rsid w:val="00A752C2"/>
    <w:rsid w:val="00A7564A"/>
    <w:rsid w:val="00A75F1A"/>
    <w:rsid w:val="00A76253"/>
    <w:rsid w:val="00A7632D"/>
    <w:rsid w:val="00A766D0"/>
    <w:rsid w:val="00A76DF6"/>
    <w:rsid w:val="00A77176"/>
    <w:rsid w:val="00A7725A"/>
    <w:rsid w:val="00A77C13"/>
    <w:rsid w:val="00A80889"/>
    <w:rsid w:val="00A808B5"/>
    <w:rsid w:val="00A80932"/>
    <w:rsid w:val="00A80DBE"/>
    <w:rsid w:val="00A817B0"/>
    <w:rsid w:val="00A81960"/>
    <w:rsid w:val="00A81E80"/>
    <w:rsid w:val="00A82671"/>
    <w:rsid w:val="00A82915"/>
    <w:rsid w:val="00A82A9D"/>
    <w:rsid w:val="00A83311"/>
    <w:rsid w:val="00A8390B"/>
    <w:rsid w:val="00A83B00"/>
    <w:rsid w:val="00A83C39"/>
    <w:rsid w:val="00A84500"/>
    <w:rsid w:val="00A850E9"/>
    <w:rsid w:val="00A8512E"/>
    <w:rsid w:val="00A854D2"/>
    <w:rsid w:val="00A85C41"/>
    <w:rsid w:val="00A8605C"/>
    <w:rsid w:val="00A86411"/>
    <w:rsid w:val="00A868DA"/>
    <w:rsid w:val="00A87005"/>
    <w:rsid w:val="00A8705A"/>
    <w:rsid w:val="00A871C9"/>
    <w:rsid w:val="00A87AF8"/>
    <w:rsid w:val="00A90977"/>
    <w:rsid w:val="00A910CB"/>
    <w:rsid w:val="00A91291"/>
    <w:rsid w:val="00A917CB"/>
    <w:rsid w:val="00A92673"/>
    <w:rsid w:val="00A92865"/>
    <w:rsid w:val="00A92D0F"/>
    <w:rsid w:val="00A92F37"/>
    <w:rsid w:val="00A9329B"/>
    <w:rsid w:val="00A9356A"/>
    <w:rsid w:val="00A939F5"/>
    <w:rsid w:val="00A93AAA"/>
    <w:rsid w:val="00A93AC3"/>
    <w:rsid w:val="00A93C32"/>
    <w:rsid w:val="00A94758"/>
    <w:rsid w:val="00A94AE7"/>
    <w:rsid w:val="00A951DD"/>
    <w:rsid w:val="00A9537E"/>
    <w:rsid w:val="00A95571"/>
    <w:rsid w:val="00A96363"/>
    <w:rsid w:val="00A9747F"/>
    <w:rsid w:val="00A9771C"/>
    <w:rsid w:val="00A97D53"/>
    <w:rsid w:val="00AA00C0"/>
    <w:rsid w:val="00AA055A"/>
    <w:rsid w:val="00AA0928"/>
    <w:rsid w:val="00AA1CCA"/>
    <w:rsid w:val="00AA2250"/>
    <w:rsid w:val="00AA321E"/>
    <w:rsid w:val="00AA34CA"/>
    <w:rsid w:val="00AA4D89"/>
    <w:rsid w:val="00AA4EC9"/>
    <w:rsid w:val="00AA58C9"/>
    <w:rsid w:val="00AA5C31"/>
    <w:rsid w:val="00AA6A67"/>
    <w:rsid w:val="00AA6EB3"/>
    <w:rsid w:val="00AA6FB0"/>
    <w:rsid w:val="00AA75F9"/>
    <w:rsid w:val="00AA7E36"/>
    <w:rsid w:val="00AA7EAD"/>
    <w:rsid w:val="00AA7FA1"/>
    <w:rsid w:val="00AB0565"/>
    <w:rsid w:val="00AB0698"/>
    <w:rsid w:val="00AB0ED3"/>
    <w:rsid w:val="00AB0FA5"/>
    <w:rsid w:val="00AB10BE"/>
    <w:rsid w:val="00AB1211"/>
    <w:rsid w:val="00AB18CE"/>
    <w:rsid w:val="00AB25AB"/>
    <w:rsid w:val="00AB26E4"/>
    <w:rsid w:val="00AB272A"/>
    <w:rsid w:val="00AB2B14"/>
    <w:rsid w:val="00AB31AD"/>
    <w:rsid w:val="00AB32D5"/>
    <w:rsid w:val="00AB3A24"/>
    <w:rsid w:val="00AB3AF9"/>
    <w:rsid w:val="00AB41F0"/>
    <w:rsid w:val="00AB44A3"/>
    <w:rsid w:val="00AB44A6"/>
    <w:rsid w:val="00AB4662"/>
    <w:rsid w:val="00AB47B1"/>
    <w:rsid w:val="00AB4D3A"/>
    <w:rsid w:val="00AB4E02"/>
    <w:rsid w:val="00AB51C4"/>
    <w:rsid w:val="00AB53FE"/>
    <w:rsid w:val="00AB6A31"/>
    <w:rsid w:val="00AB6B4F"/>
    <w:rsid w:val="00AB6D05"/>
    <w:rsid w:val="00AB712D"/>
    <w:rsid w:val="00AB71A2"/>
    <w:rsid w:val="00AB735B"/>
    <w:rsid w:val="00AB754D"/>
    <w:rsid w:val="00AB778C"/>
    <w:rsid w:val="00AB791B"/>
    <w:rsid w:val="00AB79A3"/>
    <w:rsid w:val="00AC010F"/>
    <w:rsid w:val="00AC0224"/>
    <w:rsid w:val="00AC025A"/>
    <w:rsid w:val="00AC0611"/>
    <w:rsid w:val="00AC0EBC"/>
    <w:rsid w:val="00AC1581"/>
    <w:rsid w:val="00AC19CE"/>
    <w:rsid w:val="00AC208B"/>
    <w:rsid w:val="00AC20C9"/>
    <w:rsid w:val="00AC2428"/>
    <w:rsid w:val="00AC2588"/>
    <w:rsid w:val="00AC2908"/>
    <w:rsid w:val="00AC2B49"/>
    <w:rsid w:val="00AC2EA4"/>
    <w:rsid w:val="00AC31CE"/>
    <w:rsid w:val="00AC38CF"/>
    <w:rsid w:val="00AC3A7A"/>
    <w:rsid w:val="00AC3BF9"/>
    <w:rsid w:val="00AC3EA3"/>
    <w:rsid w:val="00AC412A"/>
    <w:rsid w:val="00AC45F4"/>
    <w:rsid w:val="00AC466B"/>
    <w:rsid w:val="00AC48F8"/>
    <w:rsid w:val="00AC49B5"/>
    <w:rsid w:val="00AC4BCA"/>
    <w:rsid w:val="00AC57FB"/>
    <w:rsid w:val="00AC5966"/>
    <w:rsid w:val="00AC5A65"/>
    <w:rsid w:val="00AC6124"/>
    <w:rsid w:val="00AC6245"/>
    <w:rsid w:val="00AC64A0"/>
    <w:rsid w:val="00AC68B3"/>
    <w:rsid w:val="00AC6F33"/>
    <w:rsid w:val="00AC6FF2"/>
    <w:rsid w:val="00AC7389"/>
    <w:rsid w:val="00AC7CB0"/>
    <w:rsid w:val="00AC7FBE"/>
    <w:rsid w:val="00AD14B9"/>
    <w:rsid w:val="00AD174F"/>
    <w:rsid w:val="00AD176A"/>
    <w:rsid w:val="00AD1B84"/>
    <w:rsid w:val="00AD2074"/>
    <w:rsid w:val="00AD2D0E"/>
    <w:rsid w:val="00AD3384"/>
    <w:rsid w:val="00AD37B0"/>
    <w:rsid w:val="00AD39C0"/>
    <w:rsid w:val="00AD40B6"/>
    <w:rsid w:val="00AD435B"/>
    <w:rsid w:val="00AD45E8"/>
    <w:rsid w:val="00AD4693"/>
    <w:rsid w:val="00AD48CB"/>
    <w:rsid w:val="00AD58B5"/>
    <w:rsid w:val="00AD5F57"/>
    <w:rsid w:val="00AD60EC"/>
    <w:rsid w:val="00AD6BA9"/>
    <w:rsid w:val="00AD6E72"/>
    <w:rsid w:val="00AD73C3"/>
    <w:rsid w:val="00AD73E0"/>
    <w:rsid w:val="00AD76A9"/>
    <w:rsid w:val="00AD7914"/>
    <w:rsid w:val="00AD7A9D"/>
    <w:rsid w:val="00AE011F"/>
    <w:rsid w:val="00AE0A7E"/>
    <w:rsid w:val="00AE0D43"/>
    <w:rsid w:val="00AE1062"/>
    <w:rsid w:val="00AE1359"/>
    <w:rsid w:val="00AE19AE"/>
    <w:rsid w:val="00AE1E0B"/>
    <w:rsid w:val="00AE1FB2"/>
    <w:rsid w:val="00AE2577"/>
    <w:rsid w:val="00AE269F"/>
    <w:rsid w:val="00AE26CA"/>
    <w:rsid w:val="00AE2D40"/>
    <w:rsid w:val="00AE2D6F"/>
    <w:rsid w:val="00AE33A8"/>
    <w:rsid w:val="00AE356C"/>
    <w:rsid w:val="00AE3A4A"/>
    <w:rsid w:val="00AE409F"/>
    <w:rsid w:val="00AE42B9"/>
    <w:rsid w:val="00AE4AD3"/>
    <w:rsid w:val="00AE4C89"/>
    <w:rsid w:val="00AE4CCD"/>
    <w:rsid w:val="00AE4F97"/>
    <w:rsid w:val="00AE535D"/>
    <w:rsid w:val="00AE54A7"/>
    <w:rsid w:val="00AE5527"/>
    <w:rsid w:val="00AE55CC"/>
    <w:rsid w:val="00AE57F9"/>
    <w:rsid w:val="00AE58E4"/>
    <w:rsid w:val="00AE661B"/>
    <w:rsid w:val="00AE67F7"/>
    <w:rsid w:val="00AE6A8E"/>
    <w:rsid w:val="00AE6C37"/>
    <w:rsid w:val="00AE6FE8"/>
    <w:rsid w:val="00AE77AB"/>
    <w:rsid w:val="00AE7ED0"/>
    <w:rsid w:val="00AF0410"/>
    <w:rsid w:val="00AF08AE"/>
    <w:rsid w:val="00AF09A3"/>
    <w:rsid w:val="00AF14C1"/>
    <w:rsid w:val="00AF1A6D"/>
    <w:rsid w:val="00AF1D62"/>
    <w:rsid w:val="00AF1D76"/>
    <w:rsid w:val="00AF1D95"/>
    <w:rsid w:val="00AF1FD6"/>
    <w:rsid w:val="00AF27D3"/>
    <w:rsid w:val="00AF2B10"/>
    <w:rsid w:val="00AF2C89"/>
    <w:rsid w:val="00AF3631"/>
    <w:rsid w:val="00AF38D8"/>
    <w:rsid w:val="00AF39A8"/>
    <w:rsid w:val="00AF3BFA"/>
    <w:rsid w:val="00AF3C26"/>
    <w:rsid w:val="00AF3FCC"/>
    <w:rsid w:val="00AF4598"/>
    <w:rsid w:val="00AF4950"/>
    <w:rsid w:val="00AF5324"/>
    <w:rsid w:val="00AF5DC5"/>
    <w:rsid w:val="00AF6650"/>
    <w:rsid w:val="00AF6688"/>
    <w:rsid w:val="00AF6A1E"/>
    <w:rsid w:val="00AF6D73"/>
    <w:rsid w:val="00AF713C"/>
    <w:rsid w:val="00AF71E4"/>
    <w:rsid w:val="00AF73F2"/>
    <w:rsid w:val="00B00063"/>
    <w:rsid w:val="00B005BE"/>
    <w:rsid w:val="00B00874"/>
    <w:rsid w:val="00B00B4B"/>
    <w:rsid w:val="00B00C88"/>
    <w:rsid w:val="00B00E68"/>
    <w:rsid w:val="00B00FF7"/>
    <w:rsid w:val="00B01412"/>
    <w:rsid w:val="00B02230"/>
    <w:rsid w:val="00B02286"/>
    <w:rsid w:val="00B02338"/>
    <w:rsid w:val="00B037E2"/>
    <w:rsid w:val="00B03B10"/>
    <w:rsid w:val="00B03DDD"/>
    <w:rsid w:val="00B0414E"/>
    <w:rsid w:val="00B041F3"/>
    <w:rsid w:val="00B047CE"/>
    <w:rsid w:val="00B05416"/>
    <w:rsid w:val="00B05741"/>
    <w:rsid w:val="00B05A56"/>
    <w:rsid w:val="00B05FEC"/>
    <w:rsid w:val="00B0614F"/>
    <w:rsid w:val="00B06218"/>
    <w:rsid w:val="00B071A3"/>
    <w:rsid w:val="00B07263"/>
    <w:rsid w:val="00B07351"/>
    <w:rsid w:val="00B075EE"/>
    <w:rsid w:val="00B10C14"/>
    <w:rsid w:val="00B10F3E"/>
    <w:rsid w:val="00B1105A"/>
    <w:rsid w:val="00B110F7"/>
    <w:rsid w:val="00B1155E"/>
    <w:rsid w:val="00B12756"/>
    <w:rsid w:val="00B129C3"/>
    <w:rsid w:val="00B130EA"/>
    <w:rsid w:val="00B132DB"/>
    <w:rsid w:val="00B13B08"/>
    <w:rsid w:val="00B14191"/>
    <w:rsid w:val="00B143C3"/>
    <w:rsid w:val="00B148B9"/>
    <w:rsid w:val="00B14FB1"/>
    <w:rsid w:val="00B15116"/>
    <w:rsid w:val="00B15528"/>
    <w:rsid w:val="00B157B3"/>
    <w:rsid w:val="00B15878"/>
    <w:rsid w:val="00B15AB5"/>
    <w:rsid w:val="00B15B43"/>
    <w:rsid w:val="00B15FCB"/>
    <w:rsid w:val="00B1610C"/>
    <w:rsid w:val="00B16295"/>
    <w:rsid w:val="00B1636D"/>
    <w:rsid w:val="00B1644F"/>
    <w:rsid w:val="00B17385"/>
    <w:rsid w:val="00B201ED"/>
    <w:rsid w:val="00B20667"/>
    <w:rsid w:val="00B20B0E"/>
    <w:rsid w:val="00B210D8"/>
    <w:rsid w:val="00B21102"/>
    <w:rsid w:val="00B21494"/>
    <w:rsid w:val="00B2153F"/>
    <w:rsid w:val="00B21B0E"/>
    <w:rsid w:val="00B21BD4"/>
    <w:rsid w:val="00B21CFF"/>
    <w:rsid w:val="00B21F94"/>
    <w:rsid w:val="00B22328"/>
    <w:rsid w:val="00B22363"/>
    <w:rsid w:val="00B22EB3"/>
    <w:rsid w:val="00B230D7"/>
    <w:rsid w:val="00B232F0"/>
    <w:rsid w:val="00B24261"/>
    <w:rsid w:val="00B2478B"/>
    <w:rsid w:val="00B25236"/>
    <w:rsid w:val="00B25923"/>
    <w:rsid w:val="00B25B34"/>
    <w:rsid w:val="00B25F68"/>
    <w:rsid w:val="00B25FCB"/>
    <w:rsid w:val="00B26587"/>
    <w:rsid w:val="00B274D8"/>
    <w:rsid w:val="00B2795B"/>
    <w:rsid w:val="00B27FCB"/>
    <w:rsid w:val="00B30075"/>
    <w:rsid w:val="00B30450"/>
    <w:rsid w:val="00B3071A"/>
    <w:rsid w:val="00B30E02"/>
    <w:rsid w:val="00B31476"/>
    <w:rsid w:val="00B315CB"/>
    <w:rsid w:val="00B319FD"/>
    <w:rsid w:val="00B32F0A"/>
    <w:rsid w:val="00B3300B"/>
    <w:rsid w:val="00B33048"/>
    <w:rsid w:val="00B33A88"/>
    <w:rsid w:val="00B33EC3"/>
    <w:rsid w:val="00B345CD"/>
    <w:rsid w:val="00B348C1"/>
    <w:rsid w:val="00B34C3A"/>
    <w:rsid w:val="00B34CCC"/>
    <w:rsid w:val="00B35C7C"/>
    <w:rsid w:val="00B36BBC"/>
    <w:rsid w:val="00B36BCA"/>
    <w:rsid w:val="00B37214"/>
    <w:rsid w:val="00B372B5"/>
    <w:rsid w:val="00B37662"/>
    <w:rsid w:val="00B37A5C"/>
    <w:rsid w:val="00B400F3"/>
    <w:rsid w:val="00B402DC"/>
    <w:rsid w:val="00B403DD"/>
    <w:rsid w:val="00B404D3"/>
    <w:rsid w:val="00B409B0"/>
    <w:rsid w:val="00B412EC"/>
    <w:rsid w:val="00B415FB"/>
    <w:rsid w:val="00B41C57"/>
    <w:rsid w:val="00B42225"/>
    <w:rsid w:val="00B42905"/>
    <w:rsid w:val="00B42F4B"/>
    <w:rsid w:val="00B42FE1"/>
    <w:rsid w:val="00B4341F"/>
    <w:rsid w:val="00B43469"/>
    <w:rsid w:val="00B43885"/>
    <w:rsid w:val="00B43C36"/>
    <w:rsid w:val="00B43CE1"/>
    <w:rsid w:val="00B44817"/>
    <w:rsid w:val="00B449C0"/>
    <w:rsid w:val="00B452F1"/>
    <w:rsid w:val="00B45CD0"/>
    <w:rsid w:val="00B45E5C"/>
    <w:rsid w:val="00B45FB9"/>
    <w:rsid w:val="00B4624E"/>
    <w:rsid w:val="00B463AB"/>
    <w:rsid w:val="00B46770"/>
    <w:rsid w:val="00B467A5"/>
    <w:rsid w:val="00B46BEB"/>
    <w:rsid w:val="00B46FBC"/>
    <w:rsid w:val="00B474A3"/>
    <w:rsid w:val="00B474AF"/>
    <w:rsid w:val="00B47BFE"/>
    <w:rsid w:val="00B5082C"/>
    <w:rsid w:val="00B50F35"/>
    <w:rsid w:val="00B51089"/>
    <w:rsid w:val="00B518D3"/>
    <w:rsid w:val="00B52613"/>
    <w:rsid w:val="00B5263C"/>
    <w:rsid w:val="00B52968"/>
    <w:rsid w:val="00B52A78"/>
    <w:rsid w:val="00B52F2F"/>
    <w:rsid w:val="00B532DB"/>
    <w:rsid w:val="00B5344C"/>
    <w:rsid w:val="00B5391B"/>
    <w:rsid w:val="00B54024"/>
    <w:rsid w:val="00B54CFC"/>
    <w:rsid w:val="00B557D3"/>
    <w:rsid w:val="00B56463"/>
    <w:rsid w:val="00B56536"/>
    <w:rsid w:val="00B56978"/>
    <w:rsid w:val="00B56BF2"/>
    <w:rsid w:val="00B56D7B"/>
    <w:rsid w:val="00B5734B"/>
    <w:rsid w:val="00B57541"/>
    <w:rsid w:val="00B57C0F"/>
    <w:rsid w:val="00B57C1E"/>
    <w:rsid w:val="00B606C9"/>
    <w:rsid w:val="00B60AE8"/>
    <w:rsid w:val="00B60D31"/>
    <w:rsid w:val="00B6148F"/>
    <w:rsid w:val="00B625DD"/>
    <w:rsid w:val="00B62664"/>
    <w:rsid w:val="00B628BC"/>
    <w:rsid w:val="00B62B7F"/>
    <w:rsid w:val="00B62D7C"/>
    <w:rsid w:val="00B62E43"/>
    <w:rsid w:val="00B62F0D"/>
    <w:rsid w:val="00B636AE"/>
    <w:rsid w:val="00B63BE8"/>
    <w:rsid w:val="00B63F8D"/>
    <w:rsid w:val="00B6421E"/>
    <w:rsid w:val="00B64ED0"/>
    <w:rsid w:val="00B6534C"/>
    <w:rsid w:val="00B6535B"/>
    <w:rsid w:val="00B6604A"/>
    <w:rsid w:val="00B660CF"/>
    <w:rsid w:val="00B667AD"/>
    <w:rsid w:val="00B66956"/>
    <w:rsid w:val="00B66EEF"/>
    <w:rsid w:val="00B66FC5"/>
    <w:rsid w:val="00B672E9"/>
    <w:rsid w:val="00B708C6"/>
    <w:rsid w:val="00B70D06"/>
    <w:rsid w:val="00B71E11"/>
    <w:rsid w:val="00B72225"/>
    <w:rsid w:val="00B72A7F"/>
    <w:rsid w:val="00B736C3"/>
    <w:rsid w:val="00B739E2"/>
    <w:rsid w:val="00B73C0B"/>
    <w:rsid w:val="00B73DC8"/>
    <w:rsid w:val="00B73F8F"/>
    <w:rsid w:val="00B741B7"/>
    <w:rsid w:val="00B7431B"/>
    <w:rsid w:val="00B74FF2"/>
    <w:rsid w:val="00B75112"/>
    <w:rsid w:val="00B753A3"/>
    <w:rsid w:val="00B7542A"/>
    <w:rsid w:val="00B75537"/>
    <w:rsid w:val="00B76607"/>
    <w:rsid w:val="00B76705"/>
    <w:rsid w:val="00B769BE"/>
    <w:rsid w:val="00B76AF9"/>
    <w:rsid w:val="00B77598"/>
    <w:rsid w:val="00B777BF"/>
    <w:rsid w:val="00B77EA2"/>
    <w:rsid w:val="00B77F1C"/>
    <w:rsid w:val="00B80022"/>
    <w:rsid w:val="00B8086B"/>
    <w:rsid w:val="00B821F2"/>
    <w:rsid w:val="00B82EF3"/>
    <w:rsid w:val="00B83208"/>
    <w:rsid w:val="00B83620"/>
    <w:rsid w:val="00B83A24"/>
    <w:rsid w:val="00B83EF9"/>
    <w:rsid w:val="00B841DA"/>
    <w:rsid w:val="00B842A2"/>
    <w:rsid w:val="00B843C7"/>
    <w:rsid w:val="00B8442F"/>
    <w:rsid w:val="00B84848"/>
    <w:rsid w:val="00B84C97"/>
    <w:rsid w:val="00B85468"/>
    <w:rsid w:val="00B8591A"/>
    <w:rsid w:val="00B85C33"/>
    <w:rsid w:val="00B85EB7"/>
    <w:rsid w:val="00B8623A"/>
    <w:rsid w:val="00B86450"/>
    <w:rsid w:val="00B86852"/>
    <w:rsid w:val="00B869BB"/>
    <w:rsid w:val="00B86B05"/>
    <w:rsid w:val="00B86B29"/>
    <w:rsid w:val="00B86D23"/>
    <w:rsid w:val="00B872DE"/>
    <w:rsid w:val="00B87307"/>
    <w:rsid w:val="00B87674"/>
    <w:rsid w:val="00B876A6"/>
    <w:rsid w:val="00B87A8B"/>
    <w:rsid w:val="00B905C3"/>
    <w:rsid w:val="00B90A9F"/>
    <w:rsid w:val="00B90D94"/>
    <w:rsid w:val="00B923CA"/>
    <w:rsid w:val="00B92BDE"/>
    <w:rsid w:val="00B9352B"/>
    <w:rsid w:val="00B937C8"/>
    <w:rsid w:val="00B937D8"/>
    <w:rsid w:val="00B9399F"/>
    <w:rsid w:val="00B93D12"/>
    <w:rsid w:val="00B9421E"/>
    <w:rsid w:val="00B94250"/>
    <w:rsid w:val="00B9473C"/>
    <w:rsid w:val="00B94748"/>
    <w:rsid w:val="00B95704"/>
    <w:rsid w:val="00B957EB"/>
    <w:rsid w:val="00B96259"/>
    <w:rsid w:val="00B96E51"/>
    <w:rsid w:val="00B97011"/>
    <w:rsid w:val="00B97753"/>
    <w:rsid w:val="00B97CD6"/>
    <w:rsid w:val="00B97DEB"/>
    <w:rsid w:val="00B97F5D"/>
    <w:rsid w:val="00BA0639"/>
    <w:rsid w:val="00BA0FDA"/>
    <w:rsid w:val="00BA1B2F"/>
    <w:rsid w:val="00BA2430"/>
    <w:rsid w:val="00BA262A"/>
    <w:rsid w:val="00BA2FEF"/>
    <w:rsid w:val="00BA3334"/>
    <w:rsid w:val="00BA3C35"/>
    <w:rsid w:val="00BA3C3B"/>
    <w:rsid w:val="00BA3CAA"/>
    <w:rsid w:val="00BA41DD"/>
    <w:rsid w:val="00BA441E"/>
    <w:rsid w:val="00BA4FFA"/>
    <w:rsid w:val="00BA5283"/>
    <w:rsid w:val="00BA5336"/>
    <w:rsid w:val="00BA54A5"/>
    <w:rsid w:val="00BA5635"/>
    <w:rsid w:val="00BA56BD"/>
    <w:rsid w:val="00BA5DB8"/>
    <w:rsid w:val="00BA63C7"/>
    <w:rsid w:val="00BA6644"/>
    <w:rsid w:val="00BA6B15"/>
    <w:rsid w:val="00BA6BAE"/>
    <w:rsid w:val="00BA708C"/>
    <w:rsid w:val="00BA721A"/>
    <w:rsid w:val="00BA75AA"/>
    <w:rsid w:val="00BA7C8E"/>
    <w:rsid w:val="00BA7F37"/>
    <w:rsid w:val="00BB0FE6"/>
    <w:rsid w:val="00BB1215"/>
    <w:rsid w:val="00BB191C"/>
    <w:rsid w:val="00BB1BF5"/>
    <w:rsid w:val="00BB23B8"/>
    <w:rsid w:val="00BB25AC"/>
    <w:rsid w:val="00BB29AC"/>
    <w:rsid w:val="00BB37D4"/>
    <w:rsid w:val="00BB3DD4"/>
    <w:rsid w:val="00BB43F2"/>
    <w:rsid w:val="00BB48EB"/>
    <w:rsid w:val="00BB4ABD"/>
    <w:rsid w:val="00BB5181"/>
    <w:rsid w:val="00BB58F7"/>
    <w:rsid w:val="00BB5BC1"/>
    <w:rsid w:val="00BB6E4B"/>
    <w:rsid w:val="00BB73D6"/>
    <w:rsid w:val="00BB75C1"/>
    <w:rsid w:val="00BB75FF"/>
    <w:rsid w:val="00BB76FC"/>
    <w:rsid w:val="00BB7DDA"/>
    <w:rsid w:val="00BC0521"/>
    <w:rsid w:val="00BC0A9B"/>
    <w:rsid w:val="00BC0AAC"/>
    <w:rsid w:val="00BC0AF3"/>
    <w:rsid w:val="00BC0E18"/>
    <w:rsid w:val="00BC0E92"/>
    <w:rsid w:val="00BC0EB2"/>
    <w:rsid w:val="00BC1605"/>
    <w:rsid w:val="00BC163C"/>
    <w:rsid w:val="00BC194E"/>
    <w:rsid w:val="00BC20AF"/>
    <w:rsid w:val="00BC23F1"/>
    <w:rsid w:val="00BC2A41"/>
    <w:rsid w:val="00BC2A92"/>
    <w:rsid w:val="00BC339A"/>
    <w:rsid w:val="00BC33CE"/>
    <w:rsid w:val="00BC3AB1"/>
    <w:rsid w:val="00BC44A4"/>
    <w:rsid w:val="00BC45EF"/>
    <w:rsid w:val="00BC49A9"/>
    <w:rsid w:val="00BC5047"/>
    <w:rsid w:val="00BC51EF"/>
    <w:rsid w:val="00BC54FA"/>
    <w:rsid w:val="00BC56BE"/>
    <w:rsid w:val="00BC5C4B"/>
    <w:rsid w:val="00BC6796"/>
    <w:rsid w:val="00BC71C1"/>
    <w:rsid w:val="00BC72A3"/>
    <w:rsid w:val="00BC796D"/>
    <w:rsid w:val="00BC7FA5"/>
    <w:rsid w:val="00BD040A"/>
    <w:rsid w:val="00BD0B60"/>
    <w:rsid w:val="00BD12B3"/>
    <w:rsid w:val="00BD15EC"/>
    <w:rsid w:val="00BD1781"/>
    <w:rsid w:val="00BD1CA5"/>
    <w:rsid w:val="00BD23C1"/>
    <w:rsid w:val="00BD255A"/>
    <w:rsid w:val="00BD3C5F"/>
    <w:rsid w:val="00BD3CD2"/>
    <w:rsid w:val="00BD4088"/>
    <w:rsid w:val="00BD5151"/>
    <w:rsid w:val="00BD59BF"/>
    <w:rsid w:val="00BD5F10"/>
    <w:rsid w:val="00BD5FDD"/>
    <w:rsid w:val="00BD5FFD"/>
    <w:rsid w:val="00BD63B8"/>
    <w:rsid w:val="00BD65D2"/>
    <w:rsid w:val="00BD7985"/>
    <w:rsid w:val="00BD7A4E"/>
    <w:rsid w:val="00BD7CC6"/>
    <w:rsid w:val="00BD7F62"/>
    <w:rsid w:val="00BE06B4"/>
    <w:rsid w:val="00BE1050"/>
    <w:rsid w:val="00BE1140"/>
    <w:rsid w:val="00BE2AA0"/>
    <w:rsid w:val="00BE2D6A"/>
    <w:rsid w:val="00BE2F42"/>
    <w:rsid w:val="00BE308C"/>
    <w:rsid w:val="00BE3A3A"/>
    <w:rsid w:val="00BE3F07"/>
    <w:rsid w:val="00BE4F61"/>
    <w:rsid w:val="00BE5131"/>
    <w:rsid w:val="00BE576C"/>
    <w:rsid w:val="00BE5895"/>
    <w:rsid w:val="00BE5C9A"/>
    <w:rsid w:val="00BE6CCA"/>
    <w:rsid w:val="00BE6DFD"/>
    <w:rsid w:val="00BE704F"/>
    <w:rsid w:val="00BE70EC"/>
    <w:rsid w:val="00BE739D"/>
    <w:rsid w:val="00BE75C8"/>
    <w:rsid w:val="00BF000E"/>
    <w:rsid w:val="00BF03AF"/>
    <w:rsid w:val="00BF114D"/>
    <w:rsid w:val="00BF1287"/>
    <w:rsid w:val="00BF12FD"/>
    <w:rsid w:val="00BF136B"/>
    <w:rsid w:val="00BF16EB"/>
    <w:rsid w:val="00BF1D25"/>
    <w:rsid w:val="00BF1F6F"/>
    <w:rsid w:val="00BF2505"/>
    <w:rsid w:val="00BF2543"/>
    <w:rsid w:val="00BF25CD"/>
    <w:rsid w:val="00BF27B6"/>
    <w:rsid w:val="00BF2F68"/>
    <w:rsid w:val="00BF30C0"/>
    <w:rsid w:val="00BF31A2"/>
    <w:rsid w:val="00BF334C"/>
    <w:rsid w:val="00BF3569"/>
    <w:rsid w:val="00BF4169"/>
    <w:rsid w:val="00BF4175"/>
    <w:rsid w:val="00BF460A"/>
    <w:rsid w:val="00BF47FE"/>
    <w:rsid w:val="00BF49D4"/>
    <w:rsid w:val="00BF504B"/>
    <w:rsid w:val="00BF5A7A"/>
    <w:rsid w:val="00BF5A81"/>
    <w:rsid w:val="00BF5D9C"/>
    <w:rsid w:val="00BF6049"/>
    <w:rsid w:val="00BF60F5"/>
    <w:rsid w:val="00BF661E"/>
    <w:rsid w:val="00BF6B87"/>
    <w:rsid w:val="00BF6BE9"/>
    <w:rsid w:val="00BF6CF1"/>
    <w:rsid w:val="00BF6F5B"/>
    <w:rsid w:val="00BF7356"/>
    <w:rsid w:val="00BF776C"/>
    <w:rsid w:val="00BF7FF7"/>
    <w:rsid w:val="00C000EC"/>
    <w:rsid w:val="00C00435"/>
    <w:rsid w:val="00C00A87"/>
    <w:rsid w:val="00C00EF4"/>
    <w:rsid w:val="00C014A7"/>
    <w:rsid w:val="00C01B98"/>
    <w:rsid w:val="00C01D1E"/>
    <w:rsid w:val="00C02A31"/>
    <w:rsid w:val="00C0308A"/>
    <w:rsid w:val="00C03A99"/>
    <w:rsid w:val="00C03BDA"/>
    <w:rsid w:val="00C03E53"/>
    <w:rsid w:val="00C041EB"/>
    <w:rsid w:val="00C048C6"/>
    <w:rsid w:val="00C06702"/>
    <w:rsid w:val="00C076F7"/>
    <w:rsid w:val="00C07701"/>
    <w:rsid w:val="00C078B4"/>
    <w:rsid w:val="00C07CC2"/>
    <w:rsid w:val="00C10324"/>
    <w:rsid w:val="00C10423"/>
    <w:rsid w:val="00C108D3"/>
    <w:rsid w:val="00C10C83"/>
    <w:rsid w:val="00C111D0"/>
    <w:rsid w:val="00C11555"/>
    <w:rsid w:val="00C11EF8"/>
    <w:rsid w:val="00C12733"/>
    <w:rsid w:val="00C129F8"/>
    <w:rsid w:val="00C12FB9"/>
    <w:rsid w:val="00C12FCA"/>
    <w:rsid w:val="00C13FF6"/>
    <w:rsid w:val="00C144CF"/>
    <w:rsid w:val="00C14C8C"/>
    <w:rsid w:val="00C14E84"/>
    <w:rsid w:val="00C14F63"/>
    <w:rsid w:val="00C151AA"/>
    <w:rsid w:val="00C157C4"/>
    <w:rsid w:val="00C15976"/>
    <w:rsid w:val="00C15A0E"/>
    <w:rsid w:val="00C15DA4"/>
    <w:rsid w:val="00C16034"/>
    <w:rsid w:val="00C16E4A"/>
    <w:rsid w:val="00C17C5F"/>
    <w:rsid w:val="00C200F1"/>
    <w:rsid w:val="00C2029F"/>
    <w:rsid w:val="00C20359"/>
    <w:rsid w:val="00C20981"/>
    <w:rsid w:val="00C20A2A"/>
    <w:rsid w:val="00C217C6"/>
    <w:rsid w:val="00C2194C"/>
    <w:rsid w:val="00C21A3A"/>
    <w:rsid w:val="00C21EAE"/>
    <w:rsid w:val="00C22333"/>
    <w:rsid w:val="00C22347"/>
    <w:rsid w:val="00C228D8"/>
    <w:rsid w:val="00C238DC"/>
    <w:rsid w:val="00C239CC"/>
    <w:rsid w:val="00C24784"/>
    <w:rsid w:val="00C249CC"/>
    <w:rsid w:val="00C24A15"/>
    <w:rsid w:val="00C24A21"/>
    <w:rsid w:val="00C24C56"/>
    <w:rsid w:val="00C24FDC"/>
    <w:rsid w:val="00C2514B"/>
    <w:rsid w:val="00C2540A"/>
    <w:rsid w:val="00C25425"/>
    <w:rsid w:val="00C2571B"/>
    <w:rsid w:val="00C25901"/>
    <w:rsid w:val="00C26143"/>
    <w:rsid w:val="00C26992"/>
    <w:rsid w:val="00C26D71"/>
    <w:rsid w:val="00C27194"/>
    <w:rsid w:val="00C302B1"/>
    <w:rsid w:val="00C30AFB"/>
    <w:rsid w:val="00C3105F"/>
    <w:rsid w:val="00C31362"/>
    <w:rsid w:val="00C31BA7"/>
    <w:rsid w:val="00C31DB4"/>
    <w:rsid w:val="00C31F50"/>
    <w:rsid w:val="00C31F63"/>
    <w:rsid w:val="00C32692"/>
    <w:rsid w:val="00C32793"/>
    <w:rsid w:val="00C33208"/>
    <w:rsid w:val="00C338DB"/>
    <w:rsid w:val="00C33968"/>
    <w:rsid w:val="00C33CDB"/>
    <w:rsid w:val="00C3452A"/>
    <w:rsid w:val="00C3472D"/>
    <w:rsid w:val="00C34777"/>
    <w:rsid w:val="00C348A7"/>
    <w:rsid w:val="00C3561A"/>
    <w:rsid w:val="00C35912"/>
    <w:rsid w:val="00C35A13"/>
    <w:rsid w:val="00C35A7E"/>
    <w:rsid w:val="00C36378"/>
    <w:rsid w:val="00C365A9"/>
    <w:rsid w:val="00C372F9"/>
    <w:rsid w:val="00C375EC"/>
    <w:rsid w:val="00C37BDA"/>
    <w:rsid w:val="00C37D3F"/>
    <w:rsid w:val="00C37ED5"/>
    <w:rsid w:val="00C40194"/>
    <w:rsid w:val="00C404E0"/>
    <w:rsid w:val="00C405F7"/>
    <w:rsid w:val="00C4066F"/>
    <w:rsid w:val="00C41645"/>
    <w:rsid w:val="00C41C20"/>
    <w:rsid w:val="00C41F2D"/>
    <w:rsid w:val="00C423AF"/>
    <w:rsid w:val="00C424A1"/>
    <w:rsid w:val="00C4255F"/>
    <w:rsid w:val="00C439A9"/>
    <w:rsid w:val="00C43DDE"/>
    <w:rsid w:val="00C44A73"/>
    <w:rsid w:val="00C44AA3"/>
    <w:rsid w:val="00C4514B"/>
    <w:rsid w:val="00C455A8"/>
    <w:rsid w:val="00C46EF2"/>
    <w:rsid w:val="00C47932"/>
    <w:rsid w:val="00C47CCB"/>
    <w:rsid w:val="00C50561"/>
    <w:rsid w:val="00C50B0B"/>
    <w:rsid w:val="00C50E63"/>
    <w:rsid w:val="00C50E77"/>
    <w:rsid w:val="00C50FCF"/>
    <w:rsid w:val="00C51040"/>
    <w:rsid w:val="00C51727"/>
    <w:rsid w:val="00C51866"/>
    <w:rsid w:val="00C51B50"/>
    <w:rsid w:val="00C52146"/>
    <w:rsid w:val="00C5254C"/>
    <w:rsid w:val="00C5273B"/>
    <w:rsid w:val="00C5299B"/>
    <w:rsid w:val="00C52A93"/>
    <w:rsid w:val="00C52AA1"/>
    <w:rsid w:val="00C52CB9"/>
    <w:rsid w:val="00C538E0"/>
    <w:rsid w:val="00C54001"/>
    <w:rsid w:val="00C5408D"/>
    <w:rsid w:val="00C540E3"/>
    <w:rsid w:val="00C543A8"/>
    <w:rsid w:val="00C54907"/>
    <w:rsid w:val="00C54D10"/>
    <w:rsid w:val="00C54D56"/>
    <w:rsid w:val="00C54E2D"/>
    <w:rsid w:val="00C5534A"/>
    <w:rsid w:val="00C555D6"/>
    <w:rsid w:val="00C55683"/>
    <w:rsid w:val="00C55DD6"/>
    <w:rsid w:val="00C55F9E"/>
    <w:rsid w:val="00C561A7"/>
    <w:rsid w:val="00C562D1"/>
    <w:rsid w:val="00C562DB"/>
    <w:rsid w:val="00C56387"/>
    <w:rsid w:val="00C56BBD"/>
    <w:rsid w:val="00C56E70"/>
    <w:rsid w:val="00C575E8"/>
    <w:rsid w:val="00C57742"/>
    <w:rsid w:val="00C57B62"/>
    <w:rsid w:val="00C57D94"/>
    <w:rsid w:val="00C603C5"/>
    <w:rsid w:val="00C603CC"/>
    <w:rsid w:val="00C61265"/>
    <w:rsid w:val="00C61414"/>
    <w:rsid w:val="00C618EF"/>
    <w:rsid w:val="00C61DFC"/>
    <w:rsid w:val="00C62442"/>
    <w:rsid w:val="00C6279B"/>
    <w:rsid w:val="00C62D3B"/>
    <w:rsid w:val="00C632CF"/>
    <w:rsid w:val="00C63778"/>
    <w:rsid w:val="00C63814"/>
    <w:rsid w:val="00C638D8"/>
    <w:rsid w:val="00C639DA"/>
    <w:rsid w:val="00C64811"/>
    <w:rsid w:val="00C64E6C"/>
    <w:rsid w:val="00C650C4"/>
    <w:rsid w:val="00C659A2"/>
    <w:rsid w:val="00C65EBA"/>
    <w:rsid w:val="00C65FED"/>
    <w:rsid w:val="00C66038"/>
    <w:rsid w:val="00C66877"/>
    <w:rsid w:val="00C670A8"/>
    <w:rsid w:val="00C67496"/>
    <w:rsid w:val="00C674F6"/>
    <w:rsid w:val="00C67735"/>
    <w:rsid w:val="00C6789A"/>
    <w:rsid w:val="00C67A33"/>
    <w:rsid w:val="00C70556"/>
    <w:rsid w:val="00C7102F"/>
    <w:rsid w:val="00C712C9"/>
    <w:rsid w:val="00C7197E"/>
    <w:rsid w:val="00C71EB2"/>
    <w:rsid w:val="00C71FFC"/>
    <w:rsid w:val="00C72607"/>
    <w:rsid w:val="00C7285A"/>
    <w:rsid w:val="00C72B43"/>
    <w:rsid w:val="00C72C5A"/>
    <w:rsid w:val="00C73CD6"/>
    <w:rsid w:val="00C7434B"/>
    <w:rsid w:val="00C74D8E"/>
    <w:rsid w:val="00C74EA0"/>
    <w:rsid w:val="00C74F08"/>
    <w:rsid w:val="00C75264"/>
    <w:rsid w:val="00C75810"/>
    <w:rsid w:val="00C7582C"/>
    <w:rsid w:val="00C758B0"/>
    <w:rsid w:val="00C75D9C"/>
    <w:rsid w:val="00C76164"/>
    <w:rsid w:val="00C76256"/>
    <w:rsid w:val="00C769D2"/>
    <w:rsid w:val="00C76A20"/>
    <w:rsid w:val="00C76BAD"/>
    <w:rsid w:val="00C770E3"/>
    <w:rsid w:val="00C77219"/>
    <w:rsid w:val="00C779AD"/>
    <w:rsid w:val="00C800F9"/>
    <w:rsid w:val="00C8057A"/>
    <w:rsid w:val="00C80679"/>
    <w:rsid w:val="00C80751"/>
    <w:rsid w:val="00C809CA"/>
    <w:rsid w:val="00C80D36"/>
    <w:rsid w:val="00C81768"/>
    <w:rsid w:val="00C83C68"/>
    <w:rsid w:val="00C83FE3"/>
    <w:rsid w:val="00C84A53"/>
    <w:rsid w:val="00C84D77"/>
    <w:rsid w:val="00C85064"/>
    <w:rsid w:val="00C8511E"/>
    <w:rsid w:val="00C85674"/>
    <w:rsid w:val="00C85836"/>
    <w:rsid w:val="00C85CEC"/>
    <w:rsid w:val="00C85FA1"/>
    <w:rsid w:val="00C8664F"/>
    <w:rsid w:val="00C867B5"/>
    <w:rsid w:val="00C86A7C"/>
    <w:rsid w:val="00C86E93"/>
    <w:rsid w:val="00C87688"/>
    <w:rsid w:val="00C87975"/>
    <w:rsid w:val="00C87D88"/>
    <w:rsid w:val="00C90674"/>
    <w:rsid w:val="00C909AE"/>
    <w:rsid w:val="00C90BAF"/>
    <w:rsid w:val="00C90C24"/>
    <w:rsid w:val="00C90EB2"/>
    <w:rsid w:val="00C913D5"/>
    <w:rsid w:val="00C914B2"/>
    <w:rsid w:val="00C92416"/>
    <w:rsid w:val="00C925E0"/>
    <w:rsid w:val="00C92608"/>
    <w:rsid w:val="00C929BF"/>
    <w:rsid w:val="00C929FC"/>
    <w:rsid w:val="00C92D31"/>
    <w:rsid w:val="00C934A7"/>
    <w:rsid w:val="00C93F6B"/>
    <w:rsid w:val="00C9407C"/>
    <w:rsid w:val="00C94353"/>
    <w:rsid w:val="00C94611"/>
    <w:rsid w:val="00C947BD"/>
    <w:rsid w:val="00C94F4D"/>
    <w:rsid w:val="00C94FFB"/>
    <w:rsid w:val="00C95353"/>
    <w:rsid w:val="00C955A2"/>
    <w:rsid w:val="00C9575A"/>
    <w:rsid w:val="00C967E7"/>
    <w:rsid w:val="00C96AE3"/>
    <w:rsid w:val="00C96D80"/>
    <w:rsid w:val="00C974B4"/>
    <w:rsid w:val="00C977CD"/>
    <w:rsid w:val="00C97A03"/>
    <w:rsid w:val="00C97B60"/>
    <w:rsid w:val="00C97C97"/>
    <w:rsid w:val="00CA000D"/>
    <w:rsid w:val="00CA0A67"/>
    <w:rsid w:val="00CA0DBA"/>
    <w:rsid w:val="00CA0FF3"/>
    <w:rsid w:val="00CA112E"/>
    <w:rsid w:val="00CA17F3"/>
    <w:rsid w:val="00CA214F"/>
    <w:rsid w:val="00CA293C"/>
    <w:rsid w:val="00CA30E6"/>
    <w:rsid w:val="00CA3272"/>
    <w:rsid w:val="00CA3541"/>
    <w:rsid w:val="00CA3FF0"/>
    <w:rsid w:val="00CA4B8B"/>
    <w:rsid w:val="00CA4EB1"/>
    <w:rsid w:val="00CA522F"/>
    <w:rsid w:val="00CA5355"/>
    <w:rsid w:val="00CA580A"/>
    <w:rsid w:val="00CA582E"/>
    <w:rsid w:val="00CA5A2C"/>
    <w:rsid w:val="00CA5B12"/>
    <w:rsid w:val="00CA5C2E"/>
    <w:rsid w:val="00CA67BA"/>
    <w:rsid w:val="00CA6913"/>
    <w:rsid w:val="00CA70F7"/>
    <w:rsid w:val="00CA7128"/>
    <w:rsid w:val="00CA7309"/>
    <w:rsid w:val="00CA77B5"/>
    <w:rsid w:val="00CA7938"/>
    <w:rsid w:val="00CA79E6"/>
    <w:rsid w:val="00CB01BE"/>
    <w:rsid w:val="00CB024B"/>
    <w:rsid w:val="00CB05E0"/>
    <w:rsid w:val="00CB08B8"/>
    <w:rsid w:val="00CB0F1B"/>
    <w:rsid w:val="00CB1A1E"/>
    <w:rsid w:val="00CB218F"/>
    <w:rsid w:val="00CB2536"/>
    <w:rsid w:val="00CB25BF"/>
    <w:rsid w:val="00CB26BA"/>
    <w:rsid w:val="00CB2837"/>
    <w:rsid w:val="00CB2CE7"/>
    <w:rsid w:val="00CB30D2"/>
    <w:rsid w:val="00CB3972"/>
    <w:rsid w:val="00CB3D8C"/>
    <w:rsid w:val="00CB3ECD"/>
    <w:rsid w:val="00CB4029"/>
    <w:rsid w:val="00CB40B0"/>
    <w:rsid w:val="00CB42CE"/>
    <w:rsid w:val="00CB4ACE"/>
    <w:rsid w:val="00CB4D68"/>
    <w:rsid w:val="00CB4E58"/>
    <w:rsid w:val="00CB5439"/>
    <w:rsid w:val="00CB5E53"/>
    <w:rsid w:val="00CB6277"/>
    <w:rsid w:val="00CB63BE"/>
    <w:rsid w:val="00CB686D"/>
    <w:rsid w:val="00CB6B89"/>
    <w:rsid w:val="00CB6E26"/>
    <w:rsid w:val="00CB734B"/>
    <w:rsid w:val="00CB7435"/>
    <w:rsid w:val="00CC05EF"/>
    <w:rsid w:val="00CC0ABA"/>
    <w:rsid w:val="00CC174C"/>
    <w:rsid w:val="00CC1B17"/>
    <w:rsid w:val="00CC1FE6"/>
    <w:rsid w:val="00CC2CC7"/>
    <w:rsid w:val="00CC31D3"/>
    <w:rsid w:val="00CC337E"/>
    <w:rsid w:val="00CC409F"/>
    <w:rsid w:val="00CC4574"/>
    <w:rsid w:val="00CC4AD7"/>
    <w:rsid w:val="00CC5507"/>
    <w:rsid w:val="00CC578C"/>
    <w:rsid w:val="00CC6107"/>
    <w:rsid w:val="00CC6A18"/>
    <w:rsid w:val="00CC6ACA"/>
    <w:rsid w:val="00CC6F9F"/>
    <w:rsid w:val="00CC748B"/>
    <w:rsid w:val="00CC7539"/>
    <w:rsid w:val="00CC7974"/>
    <w:rsid w:val="00CC7C33"/>
    <w:rsid w:val="00CC7D02"/>
    <w:rsid w:val="00CD07C8"/>
    <w:rsid w:val="00CD098E"/>
    <w:rsid w:val="00CD0CAB"/>
    <w:rsid w:val="00CD0EDF"/>
    <w:rsid w:val="00CD104E"/>
    <w:rsid w:val="00CD1D95"/>
    <w:rsid w:val="00CD25D3"/>
    <w:rsid w:val="00CD27B9"/>
    <w:rsid w:val="00CD2AA5"/>
    <w:rsid w:val="00CD2B40"/>
    <w:rsid w:val="00CD308C"/>
    <w:rsid w:val="00CD377C"/>
    <w:rsid w:val="00CD3B4A"/>
    <w:rsid w:val="00CD41AC"/>
    <w:rsid w:val="00CD46E9"/>
    <w:rsid w:val="00CD4E03"/>
    <w:rsid w:val="00CD5108"/>
    <w:rsid w:val="00CD541D"/>
    <w:rsid w:val="00CD55BF"/>
    <w:rsid w:val="00CD579B"/>
    <w:rsid w:val="00CD5BBE"/>
    <w:rsid w:val="00CD5E4A"/>
    <w:rsid w:val="00CD600F"/>
    <w:rsid w:val="00CD6024"/>
    <w:rsid w:val="00CD65D8"/>
    <w:rsid w:val="00CD67B7"/>
    <w:rsid w:val="00CD74C0"/>
    <w:rsid w:val="00CD76D2"/>
    <w:rsid w:val="00CD7709"/>
    <w:rsid w:val="00CD7BCD"/>
    <w:rsid w:val="00CD7EA1"/>
    <w:rsid w:val="00CD7F20"/>
    <w:rsid w:val="00CE06E8"/>
    <w:rsid w:val="00CE06FE"/>
    <w:rsid w:val="00CE077E"/>
    <w:rsid w:val="00CE092B"/>
    <w:rsid w:val="00CE12D9"/>
    <w:rsid w:val="00CE1604"/>
    <w:rsid w:val="00CE1931"/>
    <w:rsid w:val="00CE1F89"/>
    <w:rsid w:val="00CE216C"/>
    <w:rsid w:val="00CE231C"/>
    <w:rsid w:val="00CE2445"/>
    <w:rsid w:val="00CE251D"/>
    <w:rsid w:val="00CE2B82"/>
    <w:rsid w:val="00CE2C80"/>
    <w:rsid w:val="00CE2E7F"/>
    <w:rsid w:val="00CE3488"/>
    <w:rsid w:val="00CE3574"/>
    <w:rsid w:val="00CE3684"/>
    <w:rsid w:val="00CE3737"/>
    <w:rsid w:val="00CE4028"/>
    <w:rsid w:val="00CE4041"/>
    <w:rsid w:val="00CE4220"/>
    <w:rsid w:val="00CE4335"/>
    <w:rsid w:val="00CE4337"/>
    <w:rsid w:val="00CE4A61"/>
    <w:rsid w:val="00CE55FB"/>
    <w:rsid w:val="00CE564A"/>
    <w:rsid w:val="00CE574A"/>
    <w:rsid w:val="00CE5CC1"/>
    <w:rsid w:val="00CE6250"/>
    <w:rsid w:val="00CE6765"/>
    <w:rsid w:val="00CE6BD2"/>
    <w:rsid w:val="00CE7A95"/>
    <w:rsid w:val="00CE7C0E"/>
    <w:rsid w:val="00CF0358"/>
    <w:rsid w:val="00CF081F"/>
    <w:rsid w:val="00CF1946"/>
    <w:rsid w:val="00CF1BCD"/>
    <w:rsid w:val="00CF1C9E"/>
    <w:rsid w:val="00CF1FE6"/>
    <w:rsid w:val="00CF2CEF"/>
    <w:rsid w:val="00CF2F5F"/>
    <w:rsid w:val="00CF3035"/>
    <w:rsid w:val="00CF3044"/>
    <w:rsid w:val="00CF3880"/>
    <w:rsid w:val="00CF389A"/>
    <w:rsid w:val="00CF3930"/>
    <w:rsid w:val="00CF3AF4"/>
    <w:rsid w:val="00CF3B01"/>
    <w:rsid w:val="00CF3B85"/>
    <w:rsid w:val="00CF3DD5"/>
    <w:rsid w:val="00CF4307"/>
    <w:rsid w:val="00CF4410"/>
    <w:rsid w:val="00CF44FD"/>
    <w:rsid w:val="00CF4AAD"/>
    <w:rsid w:val="00CF4CAB"/>
    <w:rsid w:val="00CF52C3"/>
    <w:rsid w:val="00CF53AF"/>
    <w:rsid w:val="00CF546E"/>
    <w:rsid w:val="00CF564A"/>
    <w:rsid w:val="00CF59BC"/>
    <w:rsid w:val="00CF5AF8"/>
    <w:rsid w:val="00CF5C88"/>
    <w:rsid w:val="00CF62EC"/>
    <w:rsid w:val="00CF63AA"/>
    <w:rsid w:val="00CF63C3"/>
    <w:rsid w:val="00CF6C9D"/>
    <w:rsid w:val="00CF7318"/>
    <w:rsid w:val="00CF79C1"/>
    <w:rsid w:val="00CF7AA0"/>
    <w:rsid w:val="00CF7CE0"/>
    <w:rsid w:val="00D00245"/>
    <w:rsid w:val="00D00C73"/>
    <w:rsid w:val="00D010CD"/>
    <w:rsid w:val="00D01146"/>
    <w:rsid w:val="00D0119F"/>
    <w:rsid w:val="00D017A9"/>
    <w:rsid w:val="00D02F08"/>
    <w:rsid w:val="00D0349C"/>
    <w:rsid w:val="00D04665"/>
    <w:rsid w:val="00D04C7F"/>
    <w:rsid w:val="00D05EF9"/>
    <w:rsid w:val="00D06127"/>
    <w:rsid w:val="00D0625F"/>
    <w:rsid w:val="00D06681"/>
    <w:rsid w:val="00D0681E"/>
    <w:rsid w:val="00D06B7B"/>
    <w:rsid w:val="00D074DC"/>
    <w:rsid w:val="00D07833"/>
    <w:rsid w:val="00D078A4"/>
    <w:rsid w:val="00D1026C"/>
    <w:rsid w:val="00D104FF"/>
    <w:rsid w:val="00D1067A"/>
    <w:rsid w:val="00D122D7"/>
    <w:rsid w:val="00D1238B"/>
    <w:rsid w:val="00D13007"/>
    <w:rsid w:val="00D1351A"/>
    <w:rsid w:val="00D139B8"/>
    <w:rsid w:val="00D13A92"/>
    <w:rsid w:val="00D13D72"/>
    <w:rsid w:val="00D13EB3"/>
    <w:rsid w:val="00D14063"/>
    <w:rsid w:val="00D14879"/>
    <w:rsid w:val="00D14A90"/>
    <w:rsid w:val="00D15014"/>
    <w:rsid w:val="00D151F3"/>
    <w:rsid w:val="00D15EF6"/>
    <w:rsid w:val="00D16668"/>
    <w:rsid w:val="00D1707F"/>
    <w:rsid w:val="00D170F0"/>
    <w:rsid w:val="00D172AE"/>
    <w:rsid w:val="00D17859"/>
    <w:rsid w:val="00D17B0F"/>
    <w:rsid w:val="00D17BD9"/>
    <w:rsid w:val="00D17F6E"/>
    <w:rsid w:val="00D2118E"/>
    <w:rsid w:val="00D21AF2"/>
    <w:rsid w:val="00D21FBE"/>
    <w:rsid w:val="00D220B7"/>
    <w:rsid w:val="00D226A1"/>
    <w:rsid w:val="00D22865"/>
    <w:rsid w:val="00D22BC7"/>
    <w:rsid w:val="00D2335B"/>
    <w:rsid w:val="00D23552"/>
    <w:rsid w:val="00D23A1E"/>
    <w:rsid w:val="00D2422C"/>
    <w:rsid w:val="00D24A01"/>
    <w:rsid w:val="00D24A09"/>
    <w:rsid w:val="00D24F12"/>
    <w:rsid w:val="00D253F0"/>
    <w:rsid w:val="00D257F1"/>
    <w:rsid w:val="00D25A60"/>
    <w:rsid w:val="00D25A7D"/>
    <w:rsid w:val="00D26453"/>
    <w:rsid w:val="00D270AF"/>
    <w:rsid w:val="00D27216"/>
    <w:rsid w:val="00D274A6"/>
    <w:rsid w:val="00D27C6C"/>
    <w:rsid w:val="00D27D23"/>
    <w:rsid w:val="00D30112"/>
    <w:rsid w:val="00D30502"/>
    <w:rsid w:val="00D30583"/>
    <w:rsid w:val="00D30B98"/>
    <w:rsid w:val="00D31543"/>
    <w:rsid w:val="00D32050"/>
    <w:rsid w:val="00D32100"/>
    <w:rsid w:val="00D326B3"/>
    <w:rsid w:val="00D32EB5"/>
    <w:rsid w:val="00D33132"/>
    <w:rsid w:val="00D3326D"/>
    <w:rsid w:val="00D3351E"/>
    <w:rsid w:val="00D33AFE"/>
    <w:rsid w:val="00D33D9F"/>
    <w:rsid w:val="00D3459C"/>
    <w:rsid w:val="00D34A2F"/>
    <w:rsid w:val="00D34BBB"/>
    <w:rsid w:val="00D35099"/>
    <w:rsid w:val="00D3526F"/>
    <w:rsid w:val="00D35477"/>
    <w:rsid w:val="00D354F7"/>
    <w:rsid w:val="00D35553"/>
    <w:rsid w:val="00D35942"/>
    <w:rsid w:val="00D36565"/>
    <w:rsid w:val="00D36D6E"/>
    <w:rsid w:val="00D370A1"/>
    <w:rsid w:val="00D371A3"/>
    <w:rsid w:val="00D379C6"/>
    <w:rsid w:val="00D4177E"/>
    <w:rsid w:val="00D4191D"/>
    <w:rsid w:val="00D42A56"/>
    <w:rsid w:val="00D42EFE"/>
    <w:rsid w:val="00D4357B"/>
    <w:rsid w:val="00D44A0F"/>
    <w:rsid w:val="00D44D68"/>
    <w:rsid w:val="00D44FAA"/>
    <w:rsid w:val="00D45027"/>
    <w:rsid w:val="00D45C12"/>
    <w:rsid w:val="00D45DBB"/>
    <w:rsid w:val="00D462B3"/>
    <w:rsid w:val="00D4637C"/>
    <w:rsid w:val="00D46AD2"/>
    <w:rsid w:val="00D46EEA"/>
    <w:rsid w:val="00D478EF"/>
    <w:rsid w:val="00D47A58"/>
    <w:rsid w:val="00D47C5A"/>
    <w:rsid w:val="00D47CE6"/>
    <w:rsid w:val="00D50736"/>
    <w:rsid w:val="00D5091A"/>
    <w:rsid w:val="00D50B91"/>
    <w:rsid w:val="00D5101B"/>
    <w:rsid w:val="00D51F7E"/>
    <w:rsid w:val="00D52628"/>
    <w:rsid w:val="00D5274B"/>
    <w:rsid w:val="00D527A3"/>
    <w:rsid w:val="00D527F9"/>
    <w:rsid w:val="00D52E28"/>
    <w:rsid w:val="00D5321C"/>
    <w:rsid w:val="00D53D6B"/>
    <w:rsid w:val="00D53EB8"/>
    <w:rsid w:val="00D54183"/>
    <w:rsid w:val="00D54752"/>
    <w:rsid w:val="00D54B75"/>
    <w:rsid w:val="00D54D16"/>
    <w:rsid w:val="00D55C66"/>
    <w:rsid w:val="00D5653F"/>
    <w:rsid w:val="00D567C9"/>
    <w:rsid w:val="00D571EB"/>
    <w:rsid w:val="00D57C77"/>
    <w:rsid w:val="00D60715"/>
    <w:rsid w:val="00D608FC"/>
    <w:rsid w:val="00D60983"/>
    <w:rsid w:val="00D61AF6"/>
    <w:rsid w:val="00D63A4C"/>
    <w:rsid w:val="00D6413C"/>
    <w:rsid w:val="00D64BA2"/>
    <w:rsid w:val="00D64C36"/>
    <w:rsid w:val="00D65939"/>
    <w:rsid w:val="00D65C7D"/>
    <w:rsid w:val="00D65EAF"/>
    <w:rsid w:val="00D666DC"/>
    <w:rsid w:val="00D670DA"/>
    <w:rsid w:val="00D673AE"/>
    <w:rsid w:val="00D6797D"/>
    <w:rsid w:val="00D701D4"/>
    <w:rsid w:val="00D70402"/>
    <w:rsid w:val="00D70449"/>
    <w:rsid w:val="00D70465"/>
    <w:rsid w:val="00D7053D"/>
    <w:rsid w:val="00D71C4E"/>
    <w:rsid w:val="00D7268C"/>
    <w:rsid w:val="00D72BF8"/>
    <w:rsid w:val="00D7385F"/>
    <w:rsid w:val="00D74E0E"/>
    <w:rsid w:val="00D7501A"/>
    <w:rsid w:val="00D75477"/>
    <w:rsid w:val="00D754EA"/>
    <w:rsid w:val="00D76B38"/>
    <w:rsid w:val="00D76DB4"/>
    <w:rsid w:val="00D76F1B"/>
    <w:rsid w:val="00D772A8"/>
    <w:rsid w:val="00D779CD"/>
    <w:rsid w:val="00D77F02"/>
    <w:rsid w:val="00D80AB7"/>
    <w:rsid w:val="00D80BBB"/>
    <w:rsid w:val="00D80C5C"/>
    <w:rsid w:val="00D81758"/>
    <w:rsid w:val="00D81822"/>
    <w:rsid w:val="00D819ED"/>
    <w:rsid w:val="00D820BB"/>
    <w:rsid w:val="00D82412"/>
    <w:rsid w:val="00D833DD"/>
    <w:rsid w:val="00D83A37"/>
    <w:rsid w:val="00D83BDD"/>
    <w:rsid w:val="00D8432A"/>
    <w:rsid w:val="00D846D5"/>
    <w:rsid w:val="00D84F66"/>
    <w:rsid w:val="00D85323"/>
    <w:rsid w:val="00D85AC9"/>
    <w:rsid w:val="00D85E27"/>
    <w:rsid w:val="00D86293"/>
    <w:rsid w:val="00D8688F"/>
    <w:rsid w:val="00D86AC4"/>
    <w:rsid w:val="00D86C08"/>
    <w:rsid w:val="00D87261"/>
    <w:rsid w:val="00D8787E"/>
    <w:rsid w:val="00D90BD9"/>
    <w:rsid w:val="00D912B1"/>
    <w:rsid w:val="00D914B2"/>
    <w:rsid w:val="00D91957"/>
    <w:rsid w:val="00D920C3"/>
    <w:rsid w:val="00D922D9"/>
    <w:rsid w:val="00D94282"/>
    <w:rsid w:val="00D942FA"/>
    <w:rsid w:val="00D94423"/>
    <w:rsid w:val="00D94D1F"/>
    <w:rsid w:val="00D94F5B"/>
    <w:rsid w:val="00D95080"/>
    <w:rsid w:val="00D958B4"/>
    <w:rsid w:val="00D96154"/>
    <w:rsid w:val="00D96541"/>
    <w:rsid w:val="00D969E6"/>
    <w:rsid w:val="00D96A40"/>
    <w:rsid w:val="00D97015"/>
    <w:rsid w:val="00D9708C"/>
    <w:rsid w:val="00D97EAA"/>
    <w:rsid w:val="00DA0AA7"/>
    <w:rsid w:val="00DA0D30"/>
    <w:rsid w:val="00DA14F1"/>
    <w:rsid w:val="00DA1A6C"/>
    <w:rsid w:val="00DA23F9"/>
    <w:rsid w:val="00DA256B"/>
    <w:rsid w:val="00DA25B7"/>
    <w:rsid w:val="00DA2C12"/>
    <w:rsid w:val="00DA3447"/>
    <w:rsid w:val="00DA3488"/>
    <w:rsid w:val="00DA35AD"/>
    <w:rsid w:val="00DA387D"/>
    <w:rsid w:val="00DA3C44"/>
    <w:rsid w:val="00DA3EB0"/>
    <w:rsid w:val="00DA4D4E"/>
    <w:rsid w:val="00DA5168"/>
    <w:rsid w:val="00DA51BC"/>
    <w:rsid w:val="00DA5815"/>
    <w:rsid w:val="00DA59CE"/>
    <w:rsid w:val="00DA5B36"/>
    <w:rsid w:val="00DA5EA5"/>
    <w:rsid w:val="00DA6220"/>
    <w:rsid w:val="00DA62A0"/>
    <w:rsid w:val="00DA64EF"/>
    <w:rsid w:val="00DA6EB3"/>
    <w:rsid w:val="00DA752A"/>
    <w:rsid w:val="00DB053E"/>
    <w:rsid w:val="00DB0633"/>
    <w:rsid w:val="00DB093C"/>
    <w:rsid w:val="00DB09F7"/>
    <w:rsid w:val="00DB13AE"/>
    <w:rsid w:val="00DB1AFF"/>
    <w:rsid w:val="00DB21A0"/>
    <w:rsid w:val="00DB2592"/>
    <w:rsid w:val="00DB292C"/>
    <w:rsid w:val="00DB33EC"/>
    <w:rsid w:val="00DB38ED"/>
    <w:rsid w:val="00DB3D7B"/>
    <w:rsid w:val="00DB4A41"/>
    <w:rsid w:val="00DB4C3C"/>
    <w:rsid w:val="00DB516E"/>
    <w:rsid w:val="00DB565A"/>
    <w:rsid w:val="00DB5703"/>
    <w:rsid w:val="00DB5BAD"/>
    <w:rsid w:val="00DB66C5"/>
    <w:rsid w:val="00DB6757"/>
    <w:rsid w:val="00DB7686"/>
    <w:rsid w:val="00DB7AC8"/>
    <w:rsid w:val="00DB7E42"/>
    <w:rsid w:val="00DC0404"/>
    <w:rsid w:val="00DC05D5"/>
    <w:rsid w:val="00DC0A35"/>
    <w:rsid w:val="00DC0DC1"/>
    <w:rsid w:val="00DC0F4F"/>
    <w:rsid w:val="00DC101B"/>
    <w:rsid w:val="00DC1A26"/>
    <w:rsid w:val="00DC1AF1"/>
    <w:rsid w:val="00DC212C"/>
    <w:rsid w:val="00DC2A37"/>
    <w:rsid w:val="00DC2BA1"/>
    <w:rsid w:val="00DC2DBF"/>
    <w:rsid w:val="00DC3D2F"/>
    <w:rsid w:val="00DC43BC"/>
    <w:rsid w:val="00DC4577"/>
    <w:rsid w:val="00DC481D"/>
    <w:rsid w:val="00DC4F49"/>
    <w:rsid w:val="00DC50B4"/>
    <w:rsid w:val="00DC57D8"/>
    <w:rsid w:val="00DC5B81"/>
    <w:rsid w:val="00DC66CD"/>
    <w:rsid w:val="00DC6850"/>
    <w:rsid w:val="00DC6C32"/>
    <w:rsid w:val="00DC6EAE"/>
    <w:rsid w:val="00DC7F0C"/>
    <w:rsid w:val="00DD001B"/>
    <w:rsid w:val="00DD003F"/>
    <w:rsid w:val="00DD0160"/>
    <w:rsid w:val="00DD0E5F"/>
    <w:rsid w:val="00DD1007"/>
    <w:rsid w:val="00DD1496"/>
    <w:rsid w:val="00DD219A"/>
    <w:rsid w:val="00DD232F"/>
    <w:rsid w:val="00DD26B1"/>
    <w:rsid w:val="00DD2D0A"/>
    <w:rsid w:val="00DD2D13"/>
    <w:rsid w:val="00DD2F84"/>
    <w:rsid w:val="00DD3648"/>
    <w:rsid w:val="00DD44FB"/>
    <w:rsid w:val="00DD4878"/>
    <w:rsid w:val="00DD48E3"/>
    <w:rsid w:val="00DD4C91"/>
    <w:rsid w:val="00DD57DC"/>
    <w:rsid w:val="00DD58BE"/>
    <w:rsid w:val="00DD5A84"/>
    <w:rsid w:val="00DD5F73"/>
    <w:rsid w:val="00DD5F92"/>
    <w:rsid w:val="00DD66F2"/>
    <w:rsid w:val="00DD698D"/>
    <w:rsid w:val="00DD701B"/>
    <w:rsid w:val="00DD7810"/>
    <w:rsid w:val="00DD7A68"/>
    <w:rsid w:val="00DD7E2E"/>
    <w:rsid w:val="00DD7EE6"/>
    <w:rsid w:val="00DD7F62"/>
    <w:rsid w:val="00DE0006"/>
    <w:rsid w:val="00DE0277"/>
    <w:rsid w:val="00DE02E4"/>
    <w:rsid w:val="00DE038B"/>
    <w:rsid w:val="00DE03C3"/>
    <w:rsid w:val="00DE0894"/>
    <w:rsid w:val="00DE0FE1"/>
    <w:rsid w:val="00DE1E3E"/>
    <w:rsid w:val="00DE2737"/>
    <w:rsid w:val="00DE279D"/>
    <w:rsid w:val="00DE3EB9"/>
    <w:rsid w:val="00DE3F0E"/>
    <w:rsid w:val="00DE403B"/>
    <w:rsid w:val="00DE4740"/>
    <w:rsid w:val="00DE4839"/>
    <w:rsid w:val="00DE48B7"/>
    <w:rsid w:val="00DE5D08"/>
    <w:rsid w:val="00DE602C"/>
    <w:rsid w:val="00DE6321"/>
    <w:rsid w:val="00DE65B1"/>
    <w:rsid w:val="00DE6E5E"/>
    <w:rsid w:val="00DE7753"/>
    <w:rsid w:val="00DE7DDA"/>
    <w:rsid w:val="00DF0343"/>
    <w:rsid w:val="00DF069A"/>
    <w:rsid w:val="00DF0827"/>
    <w:rsid w:val="00DF0AD7"/>
    <w:rsid w:val="00DF12B7"/>
    <w:rsid w:val="00DF13DE"/>
    <w:rsid w:val="00DF1E45"/>
    <w:rsid w:val="00DF1F81"/>
    <w:rsid w:val="00DF2350"/>
    <w:rsid w:val="00DF2A09"/>
    <w:rsid w:val="00DF2B84"/>
    <w:rsid w:val="00DF3006"/>
    <w:rsid w:val="00DF3330"/>
    <w:rsid w:val="00DF3A59"/>
    <w:rsid w:val="00DF3EA8"/>
    <w:rsid w:val="00DF4765"/>
    <w:rsid w:val="00DF4ACB"/>
    <w:rsid w:val="00DF4EB4"/>
    <w:rsid w:val="00DF5576"/>
    <w:rsid w:val="00DF586A"/>
    <w:rsid w:val="00DF5E13"/>
    <w:rsid w:val="00DF61C5"/>
    <w:rsid w:val="00DF6844"/>
    <w:rsid w:val="00DF6DE9"/>
    <w:rsid w:val="00DF72CA"/>
    <w:rsid w:val="00DF7CF3"/>
    <w:rsid w:val="00DF7D31"/>
    <w:rsid w:val="00E0044E"/>
    <w:rsid w:val="00E00A4C"/>
    <w:rsid w:val="00E00B77"/>
    <w:rsid w:val="00E00B84"/>
    <w:rsid w:val="00E015BE"/>
    <w:rsid w:val="00E017A5"/>
    <w:rsid w:val="00E01921"/>
    <w:rsid w:val="00E01DCA"/>
    <w:rsid w:val="00E024DC"/>
    <w:rsid w:val="00E02D40"/>
    <w:rsid w:val="00E02E9E"/>
    <w:rsid w:val="00E03239"/>
    <w:rsid w:val="00E03716"/>
    <w:rsid w:val="00E039EA"/>
    <w:rsid w:val="00E04889"/>
    <w:rsid w:val="00E04A2C"/>
    <w:rsid w:val="00E04B9C"/>
    <w:rsid w:val="00E04D06"/>
    <w:rsid w:val="00E04EAC"/>
    <w:rsid w:val="00E04ED1"/>
    <w:rsid w:val="00E05181"/>
    <w:rsid w:val="00E06205"/>
    <w:rsid w:val="00E06685"/>
    <w:rsid w:val="00E06725"/>
    <w:rsid w:val="00E0685D"/>
    <w:rsid w:val="00E06BF3"/>
    <w:rsid w:val="00E06CAF"/>
    <w:rsid w:val="00E06D7A"/>
    <w:rsid w:val="00E06D86"/>
    <w:rsid w:val="00E06EAC"/>
    <w:rsid w:val="00E07703"/>
    <w:rsid w:val="00E07DD9"/>
    <w:rsid w:val="00E07E7A"/>
    <w:rsid w:val="00E07F35"/>
    <w:rsid w:val="00E10407"/>
    <w:rsid w:val="00E10CF8"/>
    <w:rsid w:val="00E10F28"/>
    <w:rsid w:val="00E11B51"/>
    <w:rsid w:val="00E11C9E"/>
    <w:rsid w:val="00E1244D"/>
    <w:rsid w:val="00E12505"/>
    <w:rsid w:val="00E12988"/>
    <w:rsid w:val="00E12EDE"/>
    <w:rsid w:val="00E1305D"/>
    <w:rsid w:val="00E13227"/>
    <w:rsid w:val="00E135A0"/>
    <w:rsid w:val="00E14153"/>
    <w:rsid w:val="00E14698"/>
    <w:rsid w:val="00E14816"/>
    <w:rsid w:val="00E14EF0"/>
    <w:rsid w:val="00E15230"/>
    <w:rsid w:val="00E1588B"/>
    <w:rsid w:val="00E15977"/>
    <w:rsid w:val="00E15E29"/>
    <w:rsid w:val="00E161EA"/>
    <w:rsid w:val="00E1635C"/>
    <w:rsid w:val="00E164B1"/>
    <w:rsid w:val="00E16730"/>
    <w:rsid w:val="00E16C07"/>
    <w:rsid w:val="00E172B8"/>
    <w:rsid w:val="00E177F1"/>
    <w:rsid w:val="00E1784D"/>
    <w:rsid w:val="00E20050"/>
    <w:rsid w:val="00E200FF"/>
    <w:rsid w:val="00E203C6"/>
    <w:rsid w:val="00E2072F"/>
    <w:rsid w:val="00E21458"/>
    <w:rsid w:val="00E2182D"/>
    <w:rsid w:val="00E21AEF"/>
    <w:rsid w:val="00E21C06"/>
    <w:rsid w:val="00E21CB1"/>
    <w:rsid w:val="00E220AB"/>
    <w:rsid w:val="00E225A3"/>
    <w:rsid w:val="00E229B2"/>
    <w:rsid w:val="00E231ED"/>
    <w:rsid w:val="00E23638"/>
    <w:rsid w:val="00E2378E"/>
    <w:rsid w:val="00E2457A"/>
    <w:rsid w:val="00E2565F"/>
    <w:rsid w:val="00E25C0E"/>
    <w:rsid w:val="00E25EB7"/>
    <w:rsid w:val="00E2665D"/>
    <w:rsid w:val="00E273A6"/>
    <w:rsid w:val="00E279A0"/>
    <w:rsid w:val="00E27DE2"/>
    <w:rsid w:val="00E30934"/>
    <w:rsid w:val="00E30BF2"/>
    <w:rsid w:val="00E311A5"/>
    <w:rsid w:val="00E31343"/>
    <w:rsid w:val="00E32087"/>
    <w:rsid w:val="00E327EE"/>
    <w:rsid w:val="00E329C8"/>
    <w:rsid w:val="00E32B08"/>
    <w:rsid w:val="00E32F85"/>
    <w:rsid w:val="00E335C6"/>
    <w:rsid w:val="00E33853"/>
    <w:rsid w:val="00E33AB6"/>
    <w:rsid w:val="00E33FCF"/>
    <w:rsid w:val="00E33FFB"/>
    <w:rsid w:val="00E3417B"/>
    <w:rsid w:val="00E346DD"/>
    <w:rsid w:val="00E34B51"/>
    <w:rsid w:val="00E34C0F"/>
    <w:rsid w:val="00E34D04"/>
    <w:rsid w:val="00E34EF4"/>
    <w:rsid w:val="00E35653"/>
    <w:rsid w:val="00E35CFE"/>
    <w:rsid w:val="00E36102"/>
    <w:rsid w:val="00E36364"/>
    <w:rsid w:val="00E3676B"/>
    <w:rsid w:val="00E37953"/>
    <w:rsid w:val="00E37DE6"/>
    <w:rsid w:val="00E40254"/>
    <w:rsid w:val="00E403E5"/>
    <w:rsid w:val="00E40A87"/>
    <w:rsid w:val="00E40E58"/>
    <w:rsid w:val="00E41086"/>
    <w:rsid w:val="00E411BB"/>
    <w:rsid w:val="00E41220"/>
    <w:rsid w:val="00E4129C"/>
    <w:rsid w:val="00E414B0"/>
    <w:rsid w:val="00E41B3B"/>
    <w:rsid w:val="00E41EC5"/>
    <w:rsid w:val="00E42563"/>
    <w:rsid w:val="00E440B8"/>
    <w:rsid w:val="00E444BA"/>
    <w:rsid w:val="00E44913"/>
    <w:rsid w:val="00E44DBB"/>
    <w:rsid w:val="00E4511E"/>
    <w:rsid w:val="00E45378"/>
    <w:rsid w:val="00E458EF"/>
    <w:rsid w:val="00E459A4"/>
    <w:rsid w:val="00E45D58"/>
    <w:rsid w:val="00E45FF5"/>
    <w:rsid w:val="00E46557"/>
    <w:rsid w:val="00E465E6"/>
    <w:rsid w:val="00E46A99"/>
    <w:rsid w:val="00E47237"/>
    <w:rsid w:val="00E4780E"/>
    <w:rsid w:val="00E47D3C"/>
    <w:rsid w:val="00E5047E"/>
    <w:rsid w:val="00E508D6"/>
    <w:rsid w:val="00E512BC"/>
    <w:rsid w:val="00E5136A"/>
    <w:rsid w:val="00E51D72"/>
    <w:rsid w:val="00E52380"/>
    <w:rsid w:val="00E53C29"/>
    <w:rsid w:val="00E552E0"/>
    <w:rsid w:val="00E553E6"/>
    <w:rsid w:val="00E55C2B"/>
    <w:rsid w:val="00E55E9D"/>
    <w:rsid w:val="00E56574"/>
    <w:rsid w:val="00E565A6"/>
    <w:rsid w:val="00E565B1"/>
    <w:rsid w:val="00E56D45"/>
    <w:rsid w:val="00E576E7"/>
    <w:rsid w:val="00E57751"/>
    <w:rsid w:val="00E57A05"/>
    <w:rsid w:val="00E57B2A"/>
    <w:rsid w:val="00E57C2E"/>
    <w:rsid w:val="00E57EBE"/>
    <w:rsid w:val="00E57F00"/>
    <w:rsid w:val="00E60377"/>
    <w:rsid w:val="00E6080D"/>
    <w:rsid w:val="00E609CE"/>
    <w:rsid w:val="00E60A64"/>
    <w:rsid w:val="00E60DF9"/>
    <w:rsid w:val="00E60F73"/>
    <w:rsid w:val="00E610CB"/>
    <w:rsid w:val="00E61C64"/>
    <w:rsid w:val="00E620CC"/>
    <w:rsid w:val="00E62143"/>
    <w:rsid w:val="00E62963"/>
    <w:rsid w:val="00E62ECA"/>
    <w:rsid w:val="00E631C3"/>
    <w:rsid w:val="00E63A7E"/>
    <w:rsid w:val="00E64188"/>
    <w:rsid w:val="00E643C8"/>
    <w:rsid w:val="00E64529"/>
    <w:rsid w:val="00E6452C"/>
    <w:rsid w:val="00E64CEF"/>
    <w:rsid w:val="00E659F2"/>
    <w:rsid w:val="00E6613A"/>
    <w:rsid w:val="00E67025"/>
    <w:rsid w:val="00E671AA"/>
    <w:rsid w:val="00E6724A"/>
    <w:rsid w:val="00E67446"/>
    <w:rsid w:val="00E67700"/>
    <w:rsid w:val="00E67802"/>
    <w:rsid w:val="00E679EA"/>
    <w:rsid w:val="00E67CE5"/>
    <w:rsid w:val="00E70266"/>
    <w:rsid w:val="00E707CB"/>
    <w:rsid w:val="00E70D7D"/>
    <w:rsid w:val="00E713F6"/>
    <w:rsid w:val="00E717C2"/>
    <w:rsid w:val="00E71A27"/>
    <w:rsid w:val="00E71D3E"/>
    <w:rsid w:val="00E72432"/>
    <w:rsid w:val="00E72636"/>
    <w:rsid w:val="00E73C4F"/>
    <w:rsid w:val="00E74241"/>
    <w:rsid w:val="00E74615"/>
    <w:rsid w:val="00E74A7F"/>
    <w:rsid w:val="00E74DE0"/>
    <w:rsid w:val="00E74DF9"/>
    <w:rsid w:val="00E7516B"/>
    <w:rsid w:val="00E7583C"/>
    <w:rsid w:val="00E75D4A"/>
    <w:rsid w:val="00E75E03"/>
    <w:rsid w:val="00E76A7F"/>
    <w:rsid w:val="00E76FEE"/>
    <w:rsid w:val="00E77211"/>
    <w:rsid w:val="00E7796C"/>
    <w:rsid w:val="00E8008C"/>
    <w:rsid w:val="00E8077D"/>
    <w:rsid w:val="00E807D4"/>
    <w:rsid w:val="00E80A43"/>
    <w:rsid w:val="00E80C28"/>
    <w:rsid w:val="00E80DA2"/>
    <w:rsid w:val="00E80E7C"/>
    <w:rsid w:val="00E8190A"/>
    <w:rsid w:val="00E827BC"/>
    <w:rsid w:val="00E82E60"/>
    <w:rsid w:val="00E832E7"/>
    <w:rsid w:val="00E839C0"/>
    <w:rsid w:val="00E84423"/>
    <w:rsid w:val="00E84501"/>
    <w:rsid w:val="00E84FE9"/>
    <w:rsid w:val="00E850B8"/>
    <w:rsid w:val="00E85892"/>
    <w:rsid w:val="00E85A60"/>
    <w:rsid w:val="00E85A6E"/>
    <w:rsid w:val="00E86362"/>
    <w:rsid w:val="00E863D2"/>
    <w:rsid w:val="00E86A67"/>
    <w:rsid w:val="00E86F84"/>
    <w:rsid w:val="00E872D2"/>
    <w:rsid w:val="00E87BD1"/>
    <w:rsid w:val="00E9015E"/>
    <w:rsid w:val="00E9033F"/>
    <w:rsid w:val="00E9067A"/>
    <w:rsid w:val="00E907B2"/>
    <w:rsid w:val="00E912CA"/>
    <w:rsid w:val="00E9200C"/>
    <w:rsid w:val="00E92288"/>
    <w:rsid w:val="00E9244A"/>
    <w:rsid w:val="00E93271"/>
    <w:rsid w:val="00E93758"/>
    <w:rsid w:val="00E9377D"/>
    <w:rsid w:val="00E93CC0"/>
    <w:rsid w:val="00E93DAA"/>
    <w:rsid w:val="00E946C8"/>
    <w:rsid w:val="00E94A6E"/>
    <w:rsid w:val="00E957D1"/>
    <w:rsid w:val="00E95E06"/>
    <w:rsid w:val="00E96A25"/>
    <w:rsid w:val="00E96A94"/>
    <w:rsid w:val="00E972F4"/>
    <w:rsid w:val="00E97B82"/>
    <w:rsid w:val="00E97E82"/>
    <w:rsid w:val="00E97EE1"/>
    <w:rsid w:val="00E97F30"/>
    <w:rsid w:val="00EA007E"/>
    <w:rsid w:val="00EA0511"/>
    <w:rsid w:val="00EA0A04"/>
    <w:rsid w:val="00EA0E68"/>
    <w:rsid w:val="00EA125F"/>
    <w:rsid w:val="00EA1574"/>
    <w:rsid w:val="00EA16C0"/>
    <w:rsid w:val="00EA1B5F"/>
    <w:rsid w:val="00EA26BB"/>
    <w:rsid w:val="00EA2E0C"/>
    <w:rsid w:val="00EA2E3D"/>
    <w:rsid w:val="00EA3938"/>
    <w:rsid w:val="00EA3F31"/>
    <w:rsid w:val="00EA486E"/>
    <w:rsid w:val="00EA4E0E"/>
    <w:rsid w:val="00EA5186"/>
    <w:rsid w:val="00EA5227"/>
    <w:rsid w:val="00EA5FDD"/>
    <w:rsid w:val="00EA6369"/>
    <w:rsid w:val="00EA6494"/>
    <w:rsid w:val="00EA6860"/>
    <w:rsid w:val="00EA6EF4"/>
    <w:rsid w:val="00EA77C9"/>
    <w:rsid w:val="00EA7B54"/>
    <w:rsid w:val="00EA7CFA"/>
    <w:rsid w:val="00EB0522"/>
    <w:rsid w:val="00EB0B6B"/>
    <w:rsid w:val="00EB11CB"/>
    <w:rsid w:val="00EB1722"/>
    <w:rsid w:val="00EB192E"/>
    <w:rsid w:val="00EB19CA"/>
    <w:rsid w:val="00EB2361"/>
    <w:rsid w:val="00EB2442"/>
    <w:rsid w:val="00EB24DE"/>
    <w:rsid w:val="00EB2C0E"/>
    <w:rsid w:val="00EB325A"/>
    <w:rsid w:val="00EB3297"/>
    <w:rsid w:val="00EB3BA0"/>
    <w:rsid w:val="00EB4B23"/>
    <w:rsid w:val="00EB4D56"/>
    <w:rsid w:val="00EB5121"/>
    <w:rsid w:val="00EB52AB"/>
    <w:rsid w:val="00EB53BD"/>
    <w:rsid w:val="00EB550E"/>
    <w:rsid w:val="00EB598A"/>
    <w:rsid w:val="00EB5AE6"/>
    <w:rsid w:val="00EB5B27"/>
    <w:rsid w:val="00EB6333"/>
    <w:rsid w:val="00EB64E2"/>
    <w:rsid w:val="00EB6BD9"/>
    <w:rsid w:val="00EB7413"/>
    <w:rsid w:val="00EB7723"/>
    <w:rsid w:val="00EC0124"/>
    <w:rsid w:val="00EC0446"/>
    <w:rsid w:val="00EC12C7"/>
    <w:rsid w:val="00EC1585"/>
    <w:rsid w:val="00EC1913"/>
    <w:rsid w:val="00EC1E4E"/>
    <w:rsid w:val="00EC236E"/>
    <w:rsid w:val="00EC2F06"/>
    <w:rsid w:val="00EC2F1E"/>
    <w:rsid w:val="00EC31DD"/>
    <w:rsid w:val="00EC347E"/>
    <w:rsid w:val="00EC360A"/>
    <w:rsid w:val="00EC3714"/>
    <w:rsid w:val="00EC397D"/>
    <w:rsid w:val="00EC3AE9"/>
    <w:rsid w:val="00EC3E68"/>
    <w:rsid w:val="00EC41F7"/>
    <w:rsid w:val="00EC4640"/>
    <w:rsid w:val="00EC4847"/>
    <w:rsid w:val="00EC4F1E"/>
    <w:rsid w:val="00EC5CBA"/>
    <w:rsid w:val="00EC6BF3"/>
    <w:rsid w:val="00EC71DD"/>
    <w:rsid w:val="00ED0822"/>
    <w:rsid w:val="00ED0D6E"/>
    <w:rsid w:val="00ED29FA"/>
    <w:rsid w:val="00ED2D0D"/>
    <w:rsid w:val="00ED2D1B"/>
    <w:rsid w:val="00ED32FD"/>
    <w:rsid w:val="00ED47D6"/>
    <w:rsid w:val="00ED5638"/>
    <w:rsid w:val="00ED63EC"/>
    <w:rsid w:val="00ED6D61"/>
    <w:rsid w:val="00ED6EC9"/>
    <w:rsid w:val="00ED6F30"/>
    <w:rsid w:val="00ED789A"/>
    <w:rsid w:val="00EE04AC"/>
    <w:rsid w:val="00EE07D8"/>
    <w:rsid w:val="00EE08D0"/>
    <w:rsid w:val="00EE107A"/>
    <w:rsid w:val="00EE1309"/>
    <w:rsid w:val="00EE13D3"/>
    <w:rsid w:val="00EE173D"/>
    <w:rsid w:val="00EE17B5"/>
    <w:rsid w:val="00EE1881"/>
    <w:rsid w:val="00EE1E73"/>
    <w:rsid w:val="00EE1F6C"/>
    <w:rsid w:val="00EE2897"/>
    <w:rsid w:val="00EE2C05"/>
    <w:rsid w:val="00EE2F4C"/>
    <w:rsid w:val="00EE2F96"/>
    <w:rsid w:val="00EE3032"/>
    <w:rsid w:val="00EE3B3B"/>
    <w:rsid w:val="00EE45AA"/>
    <w:rsid w:val="00EE4634"/>
    <w:rsid w:val="00EE49C0"/>
    <w:rsid w:val="00EE509C"/>
    <w:rsid w:val="00EE54F9"/>
    <w:rsid w:val="00EE5A93"/>
    <w:rsid w:val="00EE6842"/>
    <w:rsid w:val="00EE7848"/>
    <w:rsid w:val="00EE7EEB"/>
    <w:rsid w:val="00EF02C8"/>
    <w:rsid w:val="00EF04F2"/>
    <w:rsid w:val="00EF0561"/>
    <w:rsid w:val="00EF0E25"/>
    <w:rsid w:val="00EF1389"/>
    <w:rsid w:val="00EF2036"/>
    <w:rsid w:val="00EF2570"/>
    <w:rsid w:val="00EF28B1"/>
    <w:rsid w:val="00EF2B39"/>
    <w:rsid w:val="00EF2E2D"/>
    <w:rsid w:val="00EF2E86"/>
    <w:rsid w:val="00EF3C33"/>
    <w:rsid w:val="00EF3FD9"/>
    <w:rsid w:val="00EF444F"/>
    <w:rsid w:val="00EF454D"/>
    <w:rsid w:val="00EF4811"/>
    <w:rsid w:val="00EF4836"/>
    <w:rsid w:val="00EF4CAA"/>
    <w:rsid w:val="00EF5723"/>
    <w:rsid w:val="00EF580C"/>
    <w:rsid w:val="00EF5B6C"/>
    <w:rsid w:val="00EF5E9F"/>
    <w:rsid w:val="00EF650B"/>
    <w:rsid w:val="00EF65EE"/>
    <w:rsid w:val="00EF6E42"/>
    <w:rsid w:val="00EF72F1"/>
    <w:rsid w:val="00EF7672"/>
    <w:rsid w:val="00EF7ABA"/>
    <w:rsid w:val="00F0019C"/>
    <w:rsid w:val="00F00C6C"/>
    <w:rsid w:val="00F01D9F"/>
    <w:rsid w:val="00F02394"/>
    <w:rsid w:val="00F02C24"/>
    <w:rsid w:val="00F0330C"/>
    <w:rsid w:val="00F03355"/>
    <w:rsid w:val="00F04053"/>
    <w:rsid w:val="00F0438A"/>
    <w:rsid w:val="00F04CAE"/>
    <w:rsid w:val="00F05137"/>
    <w:rsid w:val="00F067E8"/>
    <w:rsid w:val="00F06DCC"/>
    <w:rsid w:val="00F0715C"/>
    <w:rsid w:val="00F07611"/>
    <w:rsid w:val="00F07724"/>
    <w:rsid w:val="00F077B2"/>
    <w:rsid w:val="00F0782B"/>
    <w:rsid w:val="00F07D96"/>
    <w:rsid w:val="00F07ECC"/>
    <w:rsid w:val="00F104FE"/>
    <w:rsid w:val="00F10D2B"/>
    <w:rsid w:val="00F11118"/>
    <w:rsid w:val="00F11747"/>
    <w:rsid w:val="00F12228"/>
    <w:rsid w:val="00F12479"/>
    <w:rsid w:val="00F12865"/>
    <w:rsid w:val="00F12A42"/>
    <w:rsid w:val="00F12F79"/>
    <w:rsid w:val="00F13380"/>
    <w:rsid w:val="00F13AC2"/>
    <w:rsid w:val="00F144A8"/>
    <w:rsid w:val="00F147FB"/>
    <w:rsid w:val="00F14965"/>
    <w:rsid w:val="00F15282"/>
    <w:rsid w:val="00F153F6"/>
    <w:rsid w:val="00F15CA7"/>
    <w:rsid w:val="00F15E0A"/>
    <w:rsid w:val="00F16316"/>
    <w:rsid w:val="00F1668E"/>
    <w:rsid w:val="00F1671E"/>
    <w:rsid w:val="00F16A39"/>
    <w:rsid w:val="00F16DB9"/>
    <w:rsid w:val="00F17562"/>
    <w:rsid w:val="00F2050F"/>
    <w:rsid w:val="00F2070C"/>
    <w:rsid w:val="00F20B5C"/>
    <w:rsid w:val="00F20E94"/>
    <w:rsid w:val="00F218F1"/>
    <w:rsid w:val="00F21E29"/>
    <w:rsid w:val="00F2342B"/>
    <w:rsid w:val="00F238D1"/>
    <w:rsid w:val="00F2499E"/>
    <w:rsid w:val="00F24B83"/>
    <w:rsid w:val="00F24C46"/>
    <w:rsid w:val="00F24D9B"/>
    <w:rsid w:val="00F24FC1"/>
    <w:rsid w:val="00F25470"/>
    <w:rsid w:val="00F25A40"/>
    <w:rsid w:val="00F26414"/>
    <w:rsid w:val="00F26991"/>
    <w:rsid w:val="00F26D19"/>
    <w:rsid w:val="00F26F5A"/>
    <w:rsid w:val="00F27276"/>
    <w:rsid w:val="00F273E0"/>
    <w:rsid w:val="00F274AD"/>
    <w:rsid w:val="00F27A7F"/>
    <w:rsid w:val="00F27D91"/>
    <w:rsid w:val="00F30004"/>
    <w:rsid w:val="00F30039"/>
    <w:rsid w:val="00F30A14"/>
    <w:rsid w:val="00F30EEA"/>
    <w:rsid w:val="00F30FAF"/>
    <w:rsid w:val="00F30FC6"/>
    <w:rsid w:val="00F32CE3"/>
    <w:rsid w:val="00F32F58"/>
    <w:rsid w:val="00F3320E"/>
    <w:rsid w:val="00F33646"/>
    <w:rsid w:val="00F33745"/>
    <w:rsid w:val="00F34064"/>
    <w:rsid w:val="00F34874"/>
    <w:rsid w:val="00F34B4B"/>
    <w:rsid w:val="00F34CEF"/>
    <w:rsid w:val="00F34D43"/>
    <w:rsid w:val="00F34E96"/>
    <w:rsid w:val="00F35017"/>
    <w:rsid w:val="00F35262"/>
    <w:rsid w:val="00F35616"/>
    <w:rsid w:val="00F35BCB"/>
    <w:rsid w:val="00F35C0D"/>
    <w:rsid w:val="00F35FD8"/>
    <w:rsid w:val="00F3624F"/>
    <w:rsid w:val="00F369A2"/>
    <w:rsid w:val="00F36A0D"/>
    <w:rsid w:val="00F36CE0"/>
    <w:rsid w:val="00F3700D"/>
    <w:rsid w:val="00F370B7"/>
    <w:rsid w:val="00F37178"/>
    <w:rsid w:val="00F37615"/>
    <w:rsid w:val="00F37928"/>
    <w:rsid w:val="00F37A78"/>
    <w:rsid w:val="00F40C11"/>
    <w:rsid w:val="00F40C8D"/>
    <w:rsid w:val="00F40D4E"/>
    <w:rsid w:val="00F4171B"/>
    <w:rsid w:val="00F41751"/>
    <w:rsid w:val="00F42497"/>
    <w:rsid w:val="00F42569"/>
    <w:rsid w:val="00F426D5"/>
    <w:rsid w:val="00F429B7"/>
    <w:rsid w:val="00F42B6D"/>
    <w:rsid w:val="00F42E96"/>
    <w:rsid w:val="00F436E4"/>
    <w:rsid w:val="00F43824"/>
    <w:rsid w:val="00F44755"/>
    <w:rsid w:val="00F450CC"/>
    <w:rsid w:val="00F45664"/>
    <w:rsid w:val="00F459EF"/>
    <w:rsid w:val="00F45B74"/>
    <w:rsid w:val="00F45E94"/>
    <w:rsid w:val="00F46A33"/>
    <w:rsid w:val="00F473FA"/>
    <w:rsid w:val="00F476B8"/>
    <w:rsid w:val="00F47B78"/>
    <w:rsid w:val="00F47F70"/>
    <w:rsid w:val="00F5018F"/>
    <w:rsid w:val="00F50765"/>
    <w:rsid w:val="00F50B0A"/>
    <w:rsid w:val="00F50DD8"/>
    <w:rsid w:val="00F50ECE"/>
    <w:rsid w:val="00F5126E"/>
    <w:rsid w:val="00F5198A"/>
    <w:rsid w:val="00F51AFE"/>
    <w:rsid w:val="00F51B5A"/>
    <w:rsid w:val="00F51C5C"/>
    <w:rsid w:val="00F51DEB"/>
    <w:rsid w:val="00F51FE8"/>
    <w:rsid w:val="00F527D9"/>
    <w:rsid w:val="00F52A8E"/>
    <w:rsid w:val="00F52D92"/>
    <w:rsid w:val="00F52E0C"/>
    <w:rsid w:val="00F52F09"/>
    <w:rsid w:val="00F5347D"/>
    <w:rsid w:val="00F53902"/>
    <w:rsid w:val="00F539B7"/>
    <w:rsid w:val="00F53D67"/>
    <w:rsid w:val="00F53E64"/>
    <w:rsid w:val="00F54201"/>
    <w:rsid w:val="00F5473B"/>
    <w:rsid w:val="00F54EA0"/>
    <w:rsid w:val="00F55074"/>
    <w:rsid w:val="00F55218"/>
    <w:rsid w:val="00F5534C"/>
    <w:rsid w:val="00F55B31"/>
    <w:rsid w:val="00F55E68"/>
    <w:rsid w:val="00F55F83"/>
    <w:rsid w:val="00F5611F"/>
    <w:rsid w:val="00F568C1"/>
    <w:rsid w:val="00F56B69"/>
    <w:rsid w:val="00F56C1C"/>
    <w:rsid w:val="00F56E77"/>
    <w:rsid w:val="00F570AB"/>
    <w:rsid w:val="00F57D2E"/>
    <w:rsid w:val="00F57EA8"/>
    <w:rsid w:val="00F6074A"/>
    <w:rsid w:val="00F609FC"/>
    <w:rsid w:val="00F611A1"/>
    <w:rsid w:val="00F61A4C"/>
    <w:rsid w:val="00F61AEA"/>
    <w:rsid w:val="00F62470"/>
    <w:rsid w:val="00F62695"/>
    <w:rsid w:val="00F6285A"/>
    <w:rsid w:val="00F62A13"/>
    <w:rsid w:val="00F62DC3"/>
    <w:rsid w:val="00F62F0B"/>
    <w:rsid w:val="00F63219"/>
    <w:rsid w:val="00F636C9"/>
    <w:rsid w:val="00F642F9"/>
    <w:rsid w:val="00F64612"/>
    <w:rsid w:val="00F649DE"/>
    <w:rsid w:val="00F64F67"/>
    <w:rsid w:val="00F65EB9"/>
    <w:rsid w:val="00F6699E"/>
    <w:rsid w:val="00F67041"/>
    <w:rsid w:val="00F71274"/>
    <w:rsid w:val="00F717FD"/>
    <w:rsid w:val="00F71980"/>
    <w:rsid w:val="00F71A22"/>
    <w:rsid w:val="00F71A8A"/>
    <w:rsid w:val="00F71B99"/>
    <w:rsid w:val="00F71FAF"/>
    <w:rsid w:val="00F72258"/>
    <w:rsid w:val="00F72492"/>
    <w:rsid w:val="00F72681"/>
    <w:rsid w:val="00F729D7"/>
    <w:rsid w:val="00F73F1D"/>
    <w:rsid w:val="00F743DE"/>
    <w:rsid w:val="00F7495A"/>
    <w:rsid w:val="00F74FEE"/>
    <w:rsid w:val="00F75D0F"/>
    <w:rsid w:val="00F75EAC"/>
    <w:rsid w:val="00F76D56"/>
    <w:rsid w:val="00F7706D"/>
    <w:rsid w:val="00F774D5"/>
    <w:rsid w:val="00F77514"/>
    <w:rsid w:val="00F801A8"/>
    <w:rsid w:val="00F811FA"/>
    <w:rsid w:val="00F81229"/>
    <w:rsid w:val="00F8196A"/>
    <w:rsid w:val="00F8196F"/>
    <w:rsid w:val="00F81A1A"/>
    <w:rsid w:val="00F81B87"/>
    <w:rsid w:val="00F81C17"/>
    <w:rsid w:val="00F821CC"/>
    <w:rsid w:val="00F821D1"/>
    <w:rsid w:val="00F82563"/>
    <w:rsid w:val="00F827CE"/>
    <w:rsid w:val="00F83B8D"/>
    <w:rsid w:val="00F8491D"/>
    <w:rsid w:val="00F84F9F"/>
    <w:rsid w:val="00F85400"/>
    <w:rsid w:val="00F855A2"/>
    <w:rsid w:val="00F85771"/>
    <w:rsid w:val="00F859E7"/>
    <w:rsid w:val="00F86091"/>
    <w:rsid w:val="00F86095"/>
    <w:rsid w:val="00F863C2"/>
    <w:rsid w:val="00F863E5"/>
    <w:rsid w:val="00F87630"/>
    <w:rsid w:val="00F90A94"/>
    <w:rsid w:val="00F90AAC"/>
    <w:rsid w:val="00F91569"/>
    <w:rsid w:val="00F9233C"/>
    <w:rsid w:val="00F92B25"/>
    <w:rsid w:val="00F92D2F"/>
    <w:rsid w:val="00F93270"/>
    <w:rsid w:val="00F938CF"/>
    <w:rsid w:val="00F9421E"/>
    <w:rsid w:val="00F94969"/>
    <w:rsid w:val="00F94D79"/>
    <w:rsid w:val="00F94FC4"/>
    <w:rsid w:val="00F94FEB"/>
    <w:rsid w:val="00F9514C"/>
    <w:rsid w:val="00F95A94"/>
    <w:rsid w:val="00F960A5"/>
    <w:rsid w:val="00F9664F"/>
    <w:rsid w:val="00F96717"/>
    <w:rsid w:val="00F9691D"/>
    <w:rsid w:val="00F96958"/>
    <w:rsid w:val="00F9713E"/>
    <w:rsid w:val="00F97149"/>
    <w:rsid w:val="00F9724B"/>
    <w:rsid w:val="00F97897"/>
    <w:rsid w:val="00FA00D8"/>
    <w:rsid w:val="00FA077F"/>
    <w:rsid w:val="00FA084D"/>
    <w:rsid w:val="00FA0E3B"/>
    <w:rsid w:val="00FA1B47"/>
    <w:rsid w:val="00FA1C9A"/>
    <w:rsid w:val="00FA223E"/>
    <w:rsid w:val="00FA242F"/>
    <w:rsid w:val="00FA28A5"/>
    <w:rsid w:val="00FA2929"/>
    <w:rsid w:val="00FA2A67"/>
    <w:rsid w:val="00FA2B8E"/>
    <w:rsid w:val="00FA2E94"/>
    <w:rsid w:val="00FA2EE2"/>
    <w:rsid w:val="00FA3704"/>
    <w:rsid w:val="00FA3E76"/>
    <w:rsid w:val="00FA3F2A"/>
    <w:rsid w:val="00FA41AD"/>
    <w:rsid w:val="00FA4943"/>
    <w:rsid w:val="00FA502D"/>
    <w:rsid w:val="00FA5274"/>
    <w:rsid w:val="00FA5634"/>
    <w:rsid w:val="00FA5893"/>
    <w:rsid w:val="00FA6E84"/>
    <w:rsid w:val="00FA6FEC"/>
    <w:rsid w:val="00FA706B"/>
    <w:rsid w:val="00FA7B0D"/>
    <w:rsid w:val="00FB00FA"/>
    <w:rsid w:val="00FB0207"/>
    <w:rsid w:val="00FB1290"/>
    <w:rsid w:val="00FB17E7"/>
    <w:rsid w:val="00FB1927"/>
    <w:rsid w:val="00FB1AF7"/>
    <w:rsid w:val="00FB2401"/>
    <w:rsid w:val="00FB2470"/>
    <w:rsid w:val="00FB2550"/>
    <w:rsid w:val="00FB2BDF"/>
    <w:rsid w:val="00FB2C86"/>
    <w:rsid w:val="00FB2F49"/>
    <w:rsid w:val="00FB3094"/>
    <w:rsid w:val="00FB3387"/>
    <w:rsid w:val="00FB34F5"/>
    <w:rsid w:val="00FB4644"/>
    <w:rsid w:val="00FB48D2"/>
    <w:rsid w:val="00FB4C72"/>
    <w:rsid w:val="00FB4DCA"/>
    <w:rsid w:val="00FB4FED"/>
    <w:rsid w:val="00FB5168"/>
    <w:rsid w:val="00FB55A6"/>
    <w:rsid w:val="00FB58B8"/>
    <w:rsid w:val="00FB5DE8"/>
    <w:rsid w:val="00FB7018"/>
    <w:rsid w:val="00FB70BF"/>
    <w:rsid w:val="00FB7117"/>
    <w:rsid w:val="00FB7E1E"/>
    <w:rsid w:val="00FB7F82"/>
    <w:rsid w:val="00FB7F87"/>
    <w:rsid w:val="00FC04D5"/>
    <w:rsid w:val="00FC112D"/>
    <w:rsid w:val="00FC13EF"/>
    <w:rsid w:val="00FC18AD"/>
    <w:rsid w:val="00FC1E89"/>
    <w:rsid w:val="00FC2AE9"/>
    <w:rsid w:val="00FC2EAD"/>
    <w:rsid w:val="00FC38D3"/>
    <w:rsid w:val="00FC39E4"/>
    <w:rsid w:val="00FC3B76"/>
    <w:rsid w:val="00FC4D5A"/>
    <w:rsid w:val="00FC52D5"/>
    <w:rsid w:val="00FC52E7"/>
    <w:rsid w:val="00FC640A"/>
    <w:rsid w:val="00FC6C1E"/>
    <w:rsid w:val="00FC6E06"/>
    <w:rsid w:val="00FC6E7A"/>
    <w:rsid w:val="00FC7275"/>
    <w:rsid w:val="00FC7403"/>
    <w:rsid w:val="00FC763C"/>
    <w:rsid w:val="00FC7669"/>
    <w:rsid w:val="00FC7752"/>
    <w:rsid w:val="00FC7A96"/>
    <w:rsid w:val="00FC7DC6"/>
    <w:rsid w:val="00FC7E1F"/>
    <w:rsid w:val="00FC7F2A"/>
    <w:rsid w:val="00FD01EE"/>
    <w:rsid w:val="00FD0A16"/>
    <w:rsid w:val="00FD1D48"/>
    <w:rsid w:val="00FD21A8"/>
    <w:rsid w:val="00FD2315"/>
    <w:rsid w:val="00FD29EF"/>
    <w:rsid w:val="00FD2CCA"/>
    <w:rsid w:val="00FD35B8"/>
    <w:rsid w:val="00FD3DA9"/>
    <w:rsid w:val="00FD3F66"/>
    <w:rsid w:val="00FD408C"/>
    <w:rsid w:val="00FD4152"/>
    <w:rsid w:val="00FD4B04"/>
    <w:rsid w:val="00FD4C6E"/>
    <w:rsid w:val="00FD4CEB"/>
    <w:rsid w:val="00FD51B0"/>
    <w:rsid w:val="00FD5504"/>
    <w:rsid w:val="00FD5CC3"/>
    <w:rsid w:val="00FD774E"/>
    <w:rsid w:val="00FD79CA"/>
    <w:rsid w:val="00FD7A76"/>
    <w:rsid w:val="00FD7DCE"/>
    <w:rsid w:val="00FE002A"/>
    <w:rsid w:val="00FE0BC7"/>
    <w:rsid w:val="00FE0C8A"/>
    <w:rsid w:val="00FE0F44"/>
    <w:rsid w:val="00FE15C2"/>
    <w:rsid w:val="00FE18DF"/>
    <w:rsid w:val="00FE1B6E"/>
    <w:rsid w:val="00FE1DFC"/>
    <w:rsid w:val="00FE2362"/>
    <w:rsid w:val="00FE2571"/>
    <w:rsid w:val="00FE2652"/>
    <w:rsid w:val="00FE2847"/>
    <w:rsid w:val="00FE297E"/>
    <w:rsid w:val="00FE2B12"/>
    <w:rsid w:val="00FE3752"/>
    <w:rsid w:val="00FE37A1"/>
    <w:rsid w:val="00FE38ED"/>
    <w:rsid w:val="00FE3AA4"/>
    <w:rsid w:val="00FE3BC5"/>
    <w:rsid w:val="00FE5703"/>
    <w:rsid w:val="00FE5782"/>
    <w:rsid w:val="00FE5F50"/>
    <w:rsid w:val="00FE6123"/>
    <w:rsid w:val="00FE6BDC"/>
    <w:rsid w:val="00FE6D28"/>
    <w:rsid w:val="00FE77A6"/>
    <w:rsid w:val="00FE7953"/>
    <w:rsid w:val="00FE7A57"/>
    <w:rsid w:val="00FE7B56"/>
    <w:rsid w:val="00FE7D2A"/>
    <w:rsid w:val="00FE7EC7"/>
    <w:rsid w:val="00FF0206"/>
    <w:rsid w:val="00FF0629"/>
    <w:rsid w:val="00FF0817"/>
    <w:rsid w:val="00FF0F54"/>
    <w:rsid w:val="00FF1183"/>
    <w:rsid w:val="00FF12CC"/>
    <w:rsid w:val="00FF1609"/>
    <w:rsid w:val="00FF18DB"/>
    <w:rsid w:val="00FF1D9C"/>
    <w:rsid w:val="00FF25E3"/>
    <w:rsid w:val="00FF261C"/>
    <w:rsid w:val="00FF2741"/>
    <w:rsid w:val="00FF3C18"/>
    <w:rsid w:val="00FF3F0F"/>
    <w:rsid w:val="00FF4041"/>
    <w:rsid w:val="00FF439A"/>
    <w:rsid w:val="00FF4415"/>
    <w:rsid w:val="00FF4B30"/>
    <w:rsid w:val="00FF4C0C"/>
    <w:rsid w:val="00FF5A2B"/>
    <w:rsid w:val="00FF6166"/>
    <w:rsid w:val="00FF6294"/>
    <w:rsid w:val="00FF6309"/>
    <w:rsid w:val="00FF63A9"/>
    <w:rsid w:val="00FF65D4"/>
    <w:rsid w:val="00FF7018"/>
    <w:rsid w:val="00FF7305"/>
    <w:rsid w:val="00FF7708"/>
    <w:rsid w:val="00FF776F"/>
    <w:rsid w:val="00FF7A47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1BBF6BF"/>
  <w15:chartTrackingRefBased/>
  <w15:docId w15:val="{AC0E7791-9A25-479E-AC55-703FBC1AC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C523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8C523A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8C523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5082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8C523A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8C523A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8C523A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8C523A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8C523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260C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C523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8C523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C523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C523A"/>
    <w:rPr>
      <w:rFonts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8C523A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8C523A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8C523A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1134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752C2"/>
    <w:rPr>
      <w:bCs/>
      <w:i/>
      <w:iCs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8C523A"/>
    <w:rPr>
      <w:rFonts w:ascii="Arial" w:hAnsi="Arial" w:cs="Angsana New"/>
      <w:sz w:val="22"/>
      <w:szCs w:val="22"/>
    </w:rPr>
  </w:style>
  <w:style w:type="paragraph" w:customStyle="1" w:styleId="a4">
    <w:name w:val="?????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8C523A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8C523A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C523A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8C52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C523A"/>
    <w:pPr>
      <w:spacing w:after="0"/>
    </w:pPr>
  </w:style>
  <w:style w:type="paragraph" w:customStyle="1" w:styleId="acctdividends">
    <w:name w:val="acct dividends"/>
    <w:aliases w:val="a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C523A"/>
    <w:pPr>
      <w:spacing w:after="0"/>
    </w:pPr>
  </w:style>
  <w:style w:type="paragraph" w:customStyle="1" w:styleId="acctindent">
    <w:name w:val="acct indent"/>
    <w:aliases w:val="ai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C523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C523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C52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C52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C52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C523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C523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C523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C523A"/>
    <w:pPr>
      <w:spacing w:after="0"/>
    </w:pPr>
  </w:style>
  <w:style w:type="paragraph" w:customStyle="1" w:styleId="List1a">
    <w:name w:val="List 1a"/>
    <w:aliases w:val="1a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C52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8C523A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C523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C523A"/>
  </w:style>
  <w:style w:type="paragraph" w:customStyle="1" w:styleId="zreportaddinfo">
    <w:name w:val="zreport addinfo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C523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C52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C523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C523A"/>
    <w:rPr>
      <w:b/>
      <w:bCs/>
    </w:rPr>
  </w:style>
  <w:style w:type="paragraph" w:customStyle="1" w:styleId="nineptbodytext">
    <w:name w:val="nine pt body text"/>
    <w:aliases w:val="9bt"/>
    <w:basedOn w:val="nineptnormal"/>
    <w:rsid w:val="008C523A"/>
    <w:pPr>
      <w:spacing w:after="220"/>
    </w:pPr>
  </w:style>
  <w:style w:type="paragraph" w:customStyle="1" w:styleId="nineptnormal">
    <w:name w:val="nine pt normal"/>
    <w:aliases w:val="9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C523A"/>
    <w:pPr>
      <w:jc w:val="center"/>
    </w:pPr>
  </w:style>
  <w:style w:type="paragraph" w:customStyle="1" w:styleId="heading">
    <w:name w:val="heading"/>
    <w:aliases w:val="h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C523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C523A"/>
  </w:style>
  <w:style w:type="paragraph" w:customStyle="1" w:styleId="nineptheadingcentredbold">
    <w:name w:val="nine pt heading centred bold"/>
    <w:aliases w:val="9hc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C52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C523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C523A"/>
    <w:rPr>
      <w:b/>
    </w:rPr>
  </w:style>
  <w:style w:type="paragraph" w:customStyle="1" w:styleId="nineptcolumntab1">
    <w:name w:val="nine pt column tab1"/>
    <w:aliases w:val="a91"/>
    <w:basedOn w:val="nineptnormal"/>
    <w:rsid w:val="008C52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C523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C523A"/>
    <w:pPr>
      <w:jc w:val="center"/>
    </w:pPr>
  </w:style>
  <w:style w:type="paragraph" w:customStyle="1" w:styleId="Normalheading">
    <w:name w:val="Normal heading"/>
    <w:aliases w:val="nh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C523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C52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C523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C52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C52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C52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C52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C523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C523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C523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C52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C523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C52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C523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C52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C523A"/>
    <w:pPr>
      <w:spacing w:after="0"/>
    </w:pPr>
  </w:style>
  <w:style w:type="paragraph" w:customStyle="1" w:styleId="smallreturn">
    <w:name w:val="small return"/>
    <w:aliases w:val="sr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C523A"/>
    <w:pPr>
      <w:spacing w:after="0"/>
    </w:pPr>
  </w:style>
  <w:style w:type="paragraph" w:customStyle="1" w:styleId="headingbolditalic">
    <w:name w:val="heading bold italic"/>
    <w:aliases w:val="hbi"/>
    <w:basedOn w:val="heading"/>
    <w:rsid w:val="008C523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C52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C523A"/>
    <w:pPr>
      <w:spacing w:after="0"/>
    </w:pPr>
  </w:style>
  <w:style w:type="paragraph" w:customStyle="1" w:styleId="blockbullet">
    <w:name w:val="block bullet"/>
    <w:aliases w:val="bb"/>
    <w:basedOn w:val="block"/>
    <w:rsid w:val="008C523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C52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C523A"/>
    <w:pPr>
      <w:spacing w:after="0"/>
    </w:pPr>
  </w:style>
  <w:style w:type="paragraph" w:customStyle="1" w:styleId="eightptnormal">
    <w:name w:val="eight pt normal"/>
    <w:aliases w:val="8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C52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C52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C52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C523A"/>
    <w:rPr>
      <w:b/>
      <w:bCs/>
    </w:rPr>
  </w:style>
  <w:style w:type="paragraph" w:customStyle="1" w:styleId="eightptbodytext">
    <w:name w:val="eight pt body text"/>
    <w:aliases w:val="8bt"/>
    <w:basedOn w:val="eightptnormal"/>
    <w:rsid w:val="008C523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C52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C52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C523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C523A"/>
    <w:pPr>
      <w:spacing w:after="0"/>
    </w:pPr>
  </w:style>
  <w:style w:type="paragraph" w:customStyle="1" w:styleId="eightptblock">
    <w:name w:val="eight pt block"/>
    <w:aliases w:val="8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C52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C52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C52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C523A"/>
    <w:pPr>
      <w:spacing w:after="0"/>
    </w:pPr>
  </w:style>
  <w:style w:type="paragraph" w:customStyle="1" w:styleId="blockindent">
    <w:name w:val="block indent"/>
    <w:aliases w:val="bi"/>
    <w:basedOn w:val="block"/>
    <w:rsid w:val="008C523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C523A"/>
    <w:pPr>
      <w:jc w:val="center"/>
    </w:pPr>
  </w:style>
  <w:style w:type="paragraph" w:customStyle="1" w:styleId="nineptcol">
    <w:name w:val="nine pt %col"/>
    <w:aliases w:val="9%"/>
    <w:basedOn w:val="nineptnormal"/>
    <w:rsid w:val="008C52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C52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C52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C523A"/>
    <w:pPr>
      <w:spacing w:after="0"/>
    </w:pPr>
  </w:style>
  <w:style w:type="paragraph" w:customStyle="1" w:styleId="nineptblocklist">
    <w:name w:val="nine pt block list"/>
    <w:aliases w:val="9bl"/>
    <w:basedOn w:val="nineptblock"/>
    <w:rsid w:val="008C523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C52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C52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C52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C52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C523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C52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C523A"/>
    <w:pPr>
      <w:spacing w:after="20"/>
    </w:pPr>
  </w:style>
  <w:style w:type="paragraph" w:customStyle="1" w:styleId="blockbulletnospaceafter">
    <w:name w:val="block bullet no space after"/>
    <w:aliases w:val="bbn,block bullet no sp"/>
    <w:rsid w:val="008C523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8C52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C523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C523A"/>
    <w:pPr>
      <w:spacing w:after="80"/>
    </w:pPr>
  </w:style>
  <w:style w:type="paragraph" w:customStyle="1" w:styleId="nineptratecol">
    <w:name w:val="nine pt rate col"/>
    <w:aliases w:val="a9r"/>
    <w:basedOn w:val="nineptnormal"/>
    <w:rsid w:val="008C52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C52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C523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C52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C52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C52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C52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C52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C52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C52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C523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C523A"/>
    <w:pPr>
      <w:ind w:left="907" w:hanging="340"/>
    </w:pPr>
  </w:style>
  <w:style w:type="paragraph" w:customStyle="1" w:styleId="List3i">
    <w:name w:val="List 3i"/>
    <w:aliases w:val="3i"/>
    <w:basedOn w:val="List2i"/>
    <w:rsid w:val="008C52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C52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C523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C52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C52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C52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C52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C523A"/>
    <w:pPr>
      <w:spacing w:after="80"/>
    </w:pPr>
  </w:style>
  <w:style w:type="paragraph" w:customStyle="1" w:styleId="blockbullet2">
    <w:name w:val="block bullet 2"/>
    <w:aliases w:val="bb2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C52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C523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523A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8C52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C52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8C523A"/>
    <w:rPr>
      <w:rFonts w:cs="Times New Roman"/>
    </w:rPr>
  </w:style>
  <w:style w:type="character" w:customStyle="1" w:styleId="gt-icon-text1">
    <w:name w:val="gt-icon-text1"/>
    <w:uiPriority w:val="99"/>
    <w:rsid w:val="008C523A"/>
    <w:rPr>
      <w:rFonts w:cs="Times New Roman"/>
    </w:rPr>
  </w:style>
  <w:style w:type="character" w:customStyle="1" w:styleId="shorttext">
    <w:name w:val="short_text"/>
    <w:uiPriority w:val="99"/>
    <w:rsid w:val="008C523A"/>
    <w:rPr>
      <w:rFonts w:cs="Times New Roman"/>
    </w:rPr>
  </w:style>
  <w:style w:type="paragraph" w:customStyle="1" w:styleId="Default">
    <w:name w:val="Default"/>
    <w:rsid w:val="008C523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8C523A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C523A"/>
    <w:rPr>
      <w:rFonts w:ascii="Consolas" w:hAnsi="Consolas"/>
      <w:sz w:val="21"/>
      <w:szCs w:val="26"/>
    </w:rPr>
  </w:style>
  <w:style w:type="character" w:styleId="CommentReference">
    <w:name w:val="annotation reference"/>
    <w:rsid w:val="008C52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C523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8C523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C523A"/>
    <w:rPr>
      <w:b/>
      <w:bCs/>
    </w:rPr>
  </w:style>
  <w:style w:type="character" w:customStyle="1" w:styleId="CommentSubjectChar">
    <w:name w:val="Comment Subject Char"/>
    <w:link w:val="CommentSubject"/>
    <w:rsid w:val="008C523A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C523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8C523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C523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C523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C523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C523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C523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C523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C523A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8C523A"/>
    <w:rPr>
      <w:i/>
      <w:iCs/>
    </w:rPr>
  </w:style>
  <w:style w:type="character" w:customStyle="1" w:styleId="apple-converted-space">
    <w:name w:val="apple-converted-space"/>
    <w:rsid w:val="008C523A"/>
  </w:style>
  <w:style w:type="character" w:styleId="FootnoteReference">
    <w:name w:val="footnote reference"/>
    <w:aliases w:val="fr"/>
    <w:unhideWhenUsed/>
    <w:rsid w:val="008C523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8C523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C523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C5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3Deffects2">
    <w:name w:val="Table 3D effects 2"/>
    <w:basedOn w:val="TableNormal"/>
    <w:rsid w:val="00D0349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47">
    <w:name w:val="Pa47"/>
    <w:basedOn w:val="Normal"/>
    <w:next w:val="Normal"/>
    <w:uiPriority w:val="99"/>
    <w:rsid w:val="006701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7338C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B2B42"/>
    <w:rPr>
      <w:rFonts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9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6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2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6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619411-F72E-4CD9-98A7-B5AE81F24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12</Pages>
  <Words>1925</Words>
  <Characters>10977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12877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Pailin, Sirichokchaikul</dc:creator>
  <cp:keywords/>
  <cp:lastModifiedBy>Somjai, Nigonyanont</cp:lastModifiedBy>
  <cp:revision>4</cp:revision>
  <cp:lastPrinted>2021-08-09T13:47:00Z</cp:lastPrinted>
  <dcterms:created xsi:type="dcterms:W3CDTF">2021-08-09T15:57:00Z</dcterms:created>
  <dcterms:modified xsi:type="dcterms:W3CDTF">2021-08-09T21:40:00Z</dcterms:modified>
</cp:coreProperties>
</file>