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bookmarkStart w:id="1" w:name="_GoBack"/>
      <w:bookmarkEnd w:id="1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14D5BF13" w14:textId="77777777" w:rsidR="00CE1E58" w:rsidRPr="009D0F45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2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E458C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5328DC44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77777777" w:rsidR="00DC794B" w:rsidRPr="0078611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1D3115A" w14:textId="77777777" w:rsidR="00A918D5" w:rsidRPr="00CE458C" w:rsidRDefault="00A918D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CFE407" w14:textId="77777777" w:rsidR="00DD4626" w:rsidRPr="00420E9A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E458C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bookmarkEnd w:id="0"/>
    <w:p w14:paraId="786BAE17" w14:textId="77777777" w:rsidR="00FF6771" w:rsidRPr="00FF6771" w:rsidRDefault="00FF6771" w:rsidP="00556A31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2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D504D5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73CCCE00" w14:textId="491AD0FA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CE458C">
        <w:rPr>
          <w:rFonts w:ascii="Angsana New" w:hAnsi="Angsana New"/>
          <w:sz w:val="30"/>
          <w:szCs w:val="30"/>
          <w:cs/>
        </w:rPr>
        <w:t>วันที่</w:t>
      </w:r>
      <w:r w:rsidR="00125715" w:rsidRPr="00CE458C">
        <w:rPr>
          <w:rFonts w:ascii="Angsana New" w:hAnsi="Angsana New"/>
          <w:sz w:val="30"/>
          <w:szCs w:val="30"/>
        </w:rPr>
        <w:t xml:space="preserve"> </w:t>
      </w:r>
      <w:r w:rsidR="00B143EC">
        <w:rPr>
          <w:rFonts w:ascii="Angsana New" w:hAnsi="Angsana New"/>
          <w:sz w:val="30"/>
          <w:szCs w:val="30"/>
        </w:rPr>
        <w:t>1</w:t>
      </w:r>
      <w:r w:rsidR="00053FAE">
        <w:rPr>
          <w:rFonts w:ascii="Angsana New" w:hAnsi="Angsana New"/>
          <w:sz w:val="30"/>
          <w:szCs w:val="30"/>
        </w:rPr>
        <w:t>0</w:t>
      </w:r>
      <w:r w:rsidR="00B143EC">
        <w:rPr>
          <w:rFonts w:ascii="Angsana New" w:hAnsi="Angsana New"/>
          <w:sz w:val="30"/>
          <w:szCs w:val="30"/>
        </w:rPr>
        <w:t xml:space="preserve"> </w:t>
      </w:r>
      <w:r w:rsidR="00B143EC">
        <w:rPr>
          <w:rFonts w:ascii="Angsana New" w:hAnsi="Angsana New" w:hint="cs"/>
          <w:sz w:val="30"/>
          <w:szCs w:val="30"/>
          <w:cs/>
        </w:rPr>
        <w:t>สิงหาคม</w:t>
      </w:r>
      <w:r w:rsidR="00F0639A">
        <w:rPr>
          <w:rFonts w:ascii="Angsana New" w:hAnsi="Angsana New"/>
          <w:sz w:val="30"/>
          <w:szCs w:val="30"/>
        </w:rPr>
        <w:t xml:space="preserve"> 256</w:t>
      </w:r>
      <w:r w:rsidR="00076476">
        <w:rPr>
          <w:rFonts w:ascii="Angsana New" w:hAnsi="Angsana New"/>
          <w:sz w:val="30"/>
          <w:szCs w:val="30"/>
        </w:rPr>
        <w:t>4</w:t>
      </w:r>
    </w:p>
    <w:p w14:paraId="1307C1FA" w14:textId="77777777" w:rsidR="00E66B73" w:rsidRPr="00D504D5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33B2A97" w14:textId="4C2AF1D1" w:rsidR="00E66B73" w:rsidRPr="00CE458C" w:rsidRDefault="00F54BC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bookmarkStart w:id="3" w:name="_Hlk13605220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3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FDDAAA3" w14:textId="77777777" w:rsidR="001001BD" w:rsidRPr="00D504D5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</w:rPr>
      </w:pPr>
    </w:p>
    <w:p w14:paraId="7D1C3A16" w14:textId="0815919D" w:rsidR="002944FB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6F0EFC">
        <w:rPr>
          <w:rFonts w:ascii="Angsana New" w:hAnsi="Angsana New"/>
          <w:spacing w:val="-6"/>
          <w:sz w:val="30"/>
          <w:szCs w:val="30"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2563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6F576443" w14:textId="1AE89088" w:rsidR="00634DE6" w:rsidRPr="00634DE6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634DE6"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31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256</w:t>
      </w:r>
      <w:r w:rsidR="00F54BC7">
        <w:rPr>
          <w:rFonts w:ascii="Angsana New" w:hAnsi="Angsana New"/>
          <w:spacing w:val="-6"/>
          <w:sz w:val="30"/>
          <w:szCs w:val="30"/>
        </w:rPr>
        <w:t>3</w:t>
      </w:r>
    </w:p>
    <w:p w14:paraId="606C9247" w14:textId="77777777" w:rsidR="002A15EB" w:rsidRPr="00D504D5" w:rsidRDefault="002A15EB" w:rsidP="004E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24"/>
          <w:szCs w:val="24"/>
        </w:rPr>
      </w:pPr>
    </w:p>
    <w:p w14:paraId="40348E00" w14:textId="1802892E" w:rsidR="00E66B73" w:rsidRPr="00CE458C" w:rsidRDefault="00C77BB1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B4316E" w:rsidRPr="00CE458C">
        <w:rPr>
          <w:rFonts w:ascii="Angsana New" w:hAnsi="Angsana New"/>
          <w:b/>
          <w:bCs/>
          <w:sz w:val="30"/>
          <w:szCs w:val="30"/>
        </w:rPr>
        <w:tab/>
      </w:r>
      <w:r w:rsidR="00F96459"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EA5BCA" w14:textId="34F16196" w:rsidR="00473F9B" w:rsidRPr="002C6F3A" w:rsidRDefault="00DA74FC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82E1C">
        <w:rPr>
          <w:rFonts w:ascii="Angsana New" w:hAnsi="Angsana New"/>
          <w:sz w:val="30"/>
          <w:szCs w:val="30"/>
        </w:rPr>
        <w:tab/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B43BC0" w14:paraId="51F565C5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16CFF834" w14:textId="01FC7EAE" w:rsidR="006F5CC8" w:rsidRPr="006B2B25" w:rsidRDefault="00982E1C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2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43718FA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FC876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DA40D0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B43BC0" w14:paraId="6A55A358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4E4E1A4C" w14:textId="21E14CD9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352F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14:paraId="2553A662" w14:textId="2DF0971C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51A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</w:tcPr>
          <w:p w14:paraId="1522D01A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962865" w14:textId="4655EEB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51A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98984F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80504" w14:textId="52410D25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51A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B8516AA" w14:textId="77777777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1AD" w14:textId="7B145A74"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51A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F5CC8" w:rsidRPr="00B43BC0" w14:paraId="70981890" w14:textId="77777777" w:rsidTr="00B51AB6">
        <w:trPr>
          <w:tblHeader/>
        </w:trPr>
        <w:tc>
          <w:tcPr>
            <w:tcW w:w="4050" w:type="dxa"/>
          </w:tcPr>
          <w:p w14:paraId="72685D94" w14:textId="77777777"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28DAE536" w14:textId="77777777"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CC8" w:rsidRPr="00B43BC0" w14:paraId="756D98C1" w14:textId="77777777" w:rsidTr="00B51AB6">
        <w:tc>
          <w:tcPr>
            <w:tcW w:w="4050" w:type="dxa"/>
          </w:tcPr>
          <w:p w14:paraId="15F34540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30B46252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32CB4DD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234A4B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5E814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51006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477F7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B2B01" w14:textId="77777777"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2F5E" w:rsidRPr="00B43BC0" w14:paraId="6191572C" w14:textId="77777777" w:rsidTr="00B51AB6">
        <w:tc>
          <w:tcPr>
            <w:tcW w:w="4050" w:type="dxa"/>
          </w:tcPr>
          <w:p w14:paraId="088A2AB0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37945E1B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1EB062D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58DA6B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00E31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D470B" w14:textId="542EDC41" w:rsidR="00352F5E" w:rsidRPr="008E362A" w:rsidRDefault="00B51AB6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200,177</w:t>
            </w:r>
          </w:p>
        </w:tc>
        <w:tc>
          <w:tcPr>
            <w:tcW w:w="270" w:type="dxa"/>
          </w:tcPr>
          <w:p w14:paraId="06CB314A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E9184" w14:textId="5ADDCC29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161,812</w:t>
            </w:r>
          </w:p>
        </w:tc>
      </w:tr>
      <w:tr w:rsidR="00352F5E" w:rsidRPr="00B43BC0" w14:paraId="195E7B50" w14:textId="77777777" w:rsidTr="00B51AB6">
        <w:tc>
          <w:tcPr>
            <w:tcW w:w="4050" w:type="dxa"/>
          </w:tcPr>
          <w:p w14:paraId="1FCA28EC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14:paraId="2990BBD4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082828B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D6CFC3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ED2755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ACA44" w14:textId="2A82A130" w:rsidR="00352F5E" w:rsidRPr="008E362A" w:rsidRDefault="00B51AB6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3,223</w:t>
            </w:r>
          </w:p>
        </w:tc>
        <w:tc>
          <w:tcPr>
            <w:tcW w:w="270" w:type="dxa"/>
          </w:tcPr>
          <w:p w14:paraId="09FE32C7" w14:textId="77777777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EA5E0" w14:textId="0E05F5AA" w:rsidR="00352F5E" w:rsidRPr="00C551BB" w:rsidRDefault="00352F5E" w:rsidP="00352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3,208</w:t>
            </w:r>
          </w:p>
        </w:tc>
      </w:tr>
      <w:tr w:rsidR="00B51AB6" w:rsidRPr="00B43BC0" w14:paraId="4899486C" w14:textId="77777777" w:rsidTr="00B51AB6">
        <w:tc>
          <w:tcPr>
            <w:tcW w:w="4050" w:type="dxa"/>
          </w:tcPr>
          <w:p w14:paraId="58AD6621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0F33F76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7A7D89A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D2D7B23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D9DCD6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F9BF88" w14:textId="2AC47203" w:rsidR="00B51AB6" w:rsidRPr="008E362A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58A51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80AF5" w14:textId="548CD859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2,245</w:t>
            </w:r>
          </w:p>
        </w:tc>
      </w:tr>
      <w:tr w:rsidR="00B51AB6" w:rsidRPr="00B43BC0" w14:paraId="45F0DAF4" w14:textId="77777777" w:rsidTr="00B51AB6">
        <w:tc>
          <w:tcPr>
            <w:tcW w:w="4050" w:type="dxa"/>
          </w:tcPr>
          <w:p w14:paraId="3B7C34E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70610FB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EC63438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4CE0351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61EC07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A8ABD3" w14:textId="38B76E57" w:rsidR="00B51AB6" w:rsidRPr="008E362A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1,24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D48B0F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763EB" w14:textId="60A1452B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</w:tr>
      <w:tr w:rsidR="00B51AB6" w:rsidRPr="00B43BC0" w14:paraId="5FEAF7E5" w14:textId="77777777" w:rsidTr="00B51AB6">
        <w:tc>
          <w:tcPr>
            <w:tcW w:w="4050" w:type="dxa"/>
          </w:tcPr>
          <w:p w14:paraId="440C9F67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14:paraId="334C0750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6C15A30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AD99E9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65B82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21583A" w14:textId="68A3AD72" w:rsidR="00B51AB6" w:rsidRPr="008E362A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428649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6507F" w14:textId="3806AA36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</w:tr>
      <w:tr w:rsidR="00B51AB6" w:rsidRPr="00B43BC0" w14:paraId="096387D4" w14:textId="77777777" w:rsidTr="00B51AB6">
        <w:tc>
          <w:tcPr>
            <w:tcW w:w="4050" w:type="dxa"/>
          </w:tcPr>
          <w:p w14:paraId="5434EB46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0D32C987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06A0580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E61E7F4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0C373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ED59A" w14:textId="52AA857D" w:rsidR="00B51AB6" w:rsidRPr="008E362A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  <w:tc>
          <w:tcPr>
            <w:tcW w:w="270" w:type="dxa"/>
          </w:tcPr>
          <w:p w14:paraId="46455DC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B2CD3" w14:textId="7942D418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2,248</w:t>
            </w:r>
          </w:p>
        </w:tc>
      </w:tr>
      <w:tr w:rsidR="00B51AB6" w:rsidRPr="00B43BC0" w14:paraId="7AA3FEA6" w14:textId="77777777" w:rsidTr="00B51AB6">
        <w:trPr>
          <w:trHeight w:hRule="exact" w:val="202"/>
        </w:trPr>
        <w:tc>
          <w:tcPr>
            <w:tcW w:w="4050" w:type="dxa"/>
          </w:tcPr>
          <w:p w14:paraId="4A5E7627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3" w:type="dxa"/>
          </w:tcPr>
          <w:p w14:paraId="24E7A178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6" w:type="dxa"/>
          </w:tcPr>
          <w:p w14:paraId="652A3043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78" w:type="dxa"/>
          </w:tcPr>
          <w:p w14:paraId="1E8A78F9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14:paraId="414F9AE2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14:paraId="25F5B34F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14:paraId="5DECA40E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14:paraId="5A5E9C6E" w14:textId="77777777" w:rsidR="00B51AB6" w:rsidRPr="00996368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</w:tr>
      <w:tr w:rsidR="005F7963" w:rsidRPr="00B43BC0" w14:paraId="6CB319FA" w14:textId="77777777" w:rsidTr="00B51AB6">
        <w:tc>
          <w:tcPr>
            <w:tcW w:w="4050" w:type="dxa"/>
          </w:tcPr>
          <w:p w14:paraId="6A7948DF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49ED7026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4F4332E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5C293B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674C8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AE6EA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952B5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6D055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7963" w:rsidRPr="00B43BC0" w14:paraId="7C87B3B2" w14:textId="77777777" w:rsidTr="00B51AB6">
        <w:tc>
          <w:tcPr>
            <w:tcW w:w="4050" w:type="dxa"/>
          </w:tcPr>
          <w:p w14:paraId="2DF88881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29979EE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4E77AB9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F5BEE2F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D7F42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7B5F5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C4D93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8C484" w14:textId="77777777" w:rsidR="005F7963" w:rsidRPr="007134BE" w:rsidRDefault="005F7963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AB6" w:rsidRPr="00B43BC0" w14:paraId="35E141E1" w14:textId="77777777" w:rsidTr="00B51AB6">
        <w:tc>
          <w:tcPr>
            <w:tcW w:w="4050" w:type="dxa"/>
          </w:tcPr>
          <w:p w14:paraId="006D2C95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14:paraId="7753F06C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A3B4416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EAFF819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DDDCE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2F217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E366B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A8D73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AB6" w:rsidRPr="00B43BC0" w14:paraId="10911C31" w14:textId="77777777" w:rsidTr="00B51AB6">
        <w:tc>
          <w:tcPr>
            <w:tcW w:w="4050" w:type="dxa"/>
          </w:tcPr>
          <w:p w14:paraId="1DA92B0F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7DE59B83" w14:textId="5F57E6AD" w:rsidR="00B51AB6" w:rsidRPr="00CC6365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24402">
              <w:rPr>
                <w:rFonts w:ascii="Angsana New" w:hAnsi="Angsana New"/>
                <w:sz w:val="30"/>
                <w:szCs w:val="30"/>
              </w:rPr>
              <w:t>3,754</w:t>
            </w:r>
          </w:p>
        </w:tc>
        <w:tc>
          <w:tcPr>
            <w:tcW w:w="276" w:type="dxa"/>
          </w:tcPr>
          <w:p w14:paraId="6C8BF237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FD80B1C" w14:textId="1C19DBC5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4,096</w:t>
            </w:r>
          </w:p>
        </w:tc>
        <w:tc>
          <w:tcPr>
            <w:tcW w:w="270" w:type="dxa"/>
          </w:tcPr>
          <w:p w14:paraId="2E2F1700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22F11" w14:textId="7F41E6D1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3,754</w:t>
            </w:r>
          </w:p>
        </w:tc>
        <w:tc>
          <w:tcPr>
            <w:tcW w:w="270" w:type="dxa"/>
          </w:tcPr>
          <w:p w14:paraId="062497BD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DEB1A" w14:textId="1D738AB1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3,996</w:t>
            </w:r>
          </w:p>
        </w:tc>
      </w:tr>
      <w:tr w:rsidR="00B51AB6" w:rsidRPr="00B43BC0" w14:paraId="361482E7" w14:textId="77777777" w:rsidTr="00B51AB6">
        <w:tc>
          <w:tcPr>
            <w:tcW w:w="4050" w:type="dxa"/>
          </w:tcPr>
          <w:p w14:paraId="29F32BD0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14:paraId="70E4A440" w14:textId="49E5B5B6" w:rsidR="00B51AB6" w:rsidRPr="00CC6365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24402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6" w:type="dxa"/>
          </w:tcPr>
          <w:p w14:paraId="0E7E155A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05D8F7" w14:textId="4DED7098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79614934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2490D" w14:textId="36AFE8AB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1DF946A0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725DD" w14:textId="2D03D845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B51AB6" w:rsidRPr="00B43BC0" w14:paraId="789852A3" w14:textId="77777777" w:rsidTr="00B51AB6">
        <w:tc>
          <w:tcPr>
            <w:tcW w:w="4050" w:type="dxa"/>
          </w:tcPr>
          <w:p w14:paraId="4BEE95E2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1AF8E143" w14:textId="57FCB785" w:rsidR="00B51AB6" w:rsidRPr="00CC6365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24402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76" w:type="dxa"/>
          </w:tcPr>
          <w:p w14:paraId="58E678DE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B7B8F6" w14:textId="4B5CC59F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14:paraId="4F3F86D0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3C469" w14:textId="464E621C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1E32CABC" w14:textId="77777777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858EE" w14:textId="36BD860C" w:rsidR="00B51AB6" w:rsidRPr="007134BE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B51AB6" w:rsidRPr="000C6424" w14:paraId="052EFFCC" w14:textId="77777777" w:rsidTr="00B51AB6">
        <w:tc>
          <w:tcPr>
            <w:tcW w:w="4050" w:type="dxa"/>
          </w:tcPr>
          <w:p w14:paraId="06A72F8E" w14:textId="77777777" w:rsidR="00B51AB6" w:rsidRPr="000C6424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56D80345" w14:textId="5F12ABDE" w:rsidR="00B51AB6" w:rsidRPr="00CC6365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23,929</w:t>
            </w:r>
          </w:p>
        </w:tc>
        <w:tc>
          <w:tcPr>
            <w:tcW w:w="276" w:type="dxa"/>
          </w:tcPr>
          <w:p w14:paraId="3802601C" w14:textId="77777777" w:rsidR="00B51AB6" w:rsidRPr="000C6424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2DD72E" w14:textId="0EAE5D23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13,662</w:t>
            </w:r>
          </w:p>
        </w:tc>
        <w:tc>
          <w:tcPr>
            <w:tcW w:w="270" w:type="dxa"/>
          </w:tcPr>
          <w:p w14:paraId="4FA4E4B7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714A1" w14:textId="2D91F585" w:rsidR="00B51AB6" w:rsidRPr="008E362A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0F174A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D5192" w14:textId="78B0A945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1AB6" w:rsidRPr="00D504D5" w14:paraId="775AE3C7" w14:textId="77777777" w:rsidTr="00B51AB6">
        <w:tc>
          <w:tcPr>
            <w:tcW w:w="4050" w:type="dxa"/>
          </w:tcPr>
          <w:p w14:paraId="7717D999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6903AE07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D382EAA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F630DB7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21D25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4CB10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F0E9C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8062CC" w14:textId="77777777" w:rsidR="00B51AB6" w:rsidRPr="00D504D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1AB6" w:rsidRPr="00B43BC0" w14:paraId="4090B0C9" w14:textId="77777777" w:rsidTr="00B51AB6">
        <w:tc>
          <w:tcPr>
            <w:tcW w:w="4050" w:type="dxa"/>
          </w:tcPr>
          <w:p w14:paraId="74E147EB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019101AE" w14:textId="77777777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2FA14B4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EF9027A" w14:textId="77777777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0D36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01AB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8EDBE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545BA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AB6" w:rsidRPr="00B43BC0" w14:paraId="15E5C140" w14:textId="77777777" w:rsidTr="00B51AB6">
        <w:tc>
          <w:tcPr>
            <w:tcW w:w="4050" w:type="dxa"/>
          </w:tcPr>
          <w:p w14:paraId="09DADC0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2C3887B6" w14:textId="77777777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BB124F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BA153A" w14:textId="77777777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D123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67AE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62B6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B8979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AB6" w:rsidRPr="00B43BC0" w14:paraId="6EB16323" w14:textId="77777777" w:rsidTr="00B51AB6">
        <w:tc>
          <w:tcPr>
            <w:tcW w:w="4050" w:type="dxa"/>
          </w:tcPr>
          <w:p w14:paraId="2A336302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14:paraId="106A0465" w14:textId="19F12195" w:rsidR="00B51AB6" w:rsidRPr="00CC6365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35,226</w:t>
            </w:r>
          </w:p>
        </w:tc>
        <w:tc>
          <w:tcPr>
            <w:tcW w:w="276" w:type="dxa"/>
          </w:tcPr>
          <w:p w14:paraId="4E3740C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BDD576" w14:textId="3ED5DB51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36,774</w:t>
            </w:r>
          </w:p>
        </w:tc>
        <w:tc>
          <w:tcPr>
            <w:tcW w:w="270" w:type="dxa"/>
          </w:tcPr>
          <w:p w14:paraId="65B2D34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11D19" w14:textId="5BA2D140" w:rsidR="00B51AB6" w:rsidRPr="007134BE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16,315</w:t>
            </w:r>
          </w:p>
        </w:tc>
        <w:tc>
          <w:tcPr>
            <w:tcW w:w="270" w:type="dxa"/>
          </w:tcPr>
          <w:p w14:paraId="60A5FFA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4E8782" w14:textId="3079AEDE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20,229</w:t>
            </w:r>
          </w:p>
        </w:tc>
      </w:tr>
      <w:tr w:rsidR="00B51AB6" w:rsidRPr="00B43BC0" w14:paraId="0B82C165" w14:textId="77777777" w:rsidTr="00B51AB6">
        <w:tc>
          <w:tcPr>
            <w:tcW w:w="4050" w:type="dxa"/>
          </w:tcPr>
          <w:p w14:paraId="2635188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14:paraId="5DFB7CD0" w14:textId="4D3B10F0" w:rsidR="00B51AB6" w:rsidRPr="00CC6365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  <w:tc>
          <w:tcPr>
            <w:tcW w:w="276" w:type="dxa"/>
          </w:tcPr>
          <w:p w14:paraId="13F01C1F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737B98" w14:textId="48564719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2,418</w:t>
            </w:r>
          </w:p>
        </w:tc>
        <w:tc>
          <w:tcPr>
            <w:tcW w:w="270" w:type="dxa"/>
          </w:tcPr>
          <w:p w14:paraId="5259681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BD79B" w14:textId="021A3788" w:rsidR="00B51AB6" w:rsidRPr="007134BE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  <w:tc>
          <w:tcPr>
            <w:tcW w:w="270" w:type="dxa"/>
          </w:tcPr>
          <w:p w14:paraId="3A8B428E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514FC" w14:textId="05E4A42B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1,068</w:t>
            </w:r>
          </w:p>
        </w:tc>
      </w:tr>
      <w:tr w:rsidR="00B51AB6" w:rsidRPr="00B43BC0" w14:paraId="77BC1B03" w14:textId="77777777" w:rsidTr="00B51AB6">
        <w:tc>
          <w:tcPr>
            <w:tcW w:w="4050" w:type="dxa"/>
          </w:tcPr>
          <w:p w14:paraId="3241FBD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67FB4B" w14:textId="063E79AB" w:rsidR="00B51AB6" w:rsidRPr="00CC6365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6" w:type="dxa"/>
          </w:tcPr>
          <w:p w14:paraId="382033F4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675EAF6" w14:textId="5BF07D6D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34C3B89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8DF8F6" w14:textId="6ACB1238" w:rsidR="00B51AB6" w:rsidRPr="007134BE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51AB6" w:rsidRPr="00B51AB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894C95E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FDC003" w14:textId="1485C9F4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B51AB6" w:rsidRPr="00B43BC0" w14:paraId="07ADFDEE" w14:textId="77777777" w:rsidTr="00B51AB6">
        <w:tc>
          <w:tcPr>
            <w:tcW w:w="4050" w:type="dxa"/>
          </w:tcPr>
          <w:p w14:paraId="06653FD3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54E2D55" w14:textId="7D97BEB3" w:rsidR="00B51AB6" w:rsidRPr="00CC6365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37,666</w:t>
            </w:r>
          </w:p>
        </w:tc>
        <w:tc>
          <w:tcPr>
            <w:tcW w:w="276" w:type="dxa"/>
          </w:tcPr>
          <w:p w14:paraId="532E121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9799C4E" w14:textId="496DCB1E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39,482</w:t>
            </w:r>
          </w:p>
        </w:tc>
        <w:tc>
          <w:tcPr>
            <w:tcW w:w="270" w:type="dxa"/>
          </w:tcPr>
          <w:p w14:paraId="396E37E6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34B0B" w14:textId="399389BC" w:rsidR="00B51AB6" w:rsidRPr="007134BE" w:rsidRDefault="00DF0F8F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17,376</w:t>
            </w:r>
          </w:p>
        </w:tc>
        <w:tc>
          <w:tcPr>
            <w:tcW w:w="270" w:type="dxa"/>
          </w:tcPr>
          <w:p w14:paraId="0042D2B2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99A725" w14:textId="24E0BCAF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21,547</w:t>
            </w:r>
          </w:p>
        </w:tc>
      </w:tr>
      <w:tr w:rsidR="00B51AB6" w:rsidRPr="00B43BC0" w14:paraId="36F6C86D" w14:textId="77777777" w:rsidTr="00B51AB6">
        <w:tc>
          <w:tcPr>
            <w:tcW w:w="4050" w:type="dxa"/>
          </w:tcPr>
          <w:p w14:paraId="04846CEE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6753949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C79470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A73C14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87EE4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8D06F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129D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EC5CB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AB6" w:rsidRPr="00B43BC0" w14:paraId="307D00BE" w14:textId="77777777" w:rsidTr="00B51AB6">
        <w:tc>
          <w:tcPr>
            <w:tcW w:w="4050" w:type="dxa"/>
          </w:tcPr>
          <w:p w14:paraId="38F339E6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14:paraId="66010D5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6A7656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4A9B01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66E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B678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03AA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F05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AB6" w:rsidRPr="00B43BC0" w14:paraId="3ECAFC47" w14:textId="77777777" w:rsidTr="00B51AB6">
        <w:tc>
          <w:tcPr>
            <w:tcW w:w="4050" w:type="dxa"/>
          </w:tcPr>
          <w:p w14:paraId="46925483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76C0F71C" w14:textId="442B9314" w:rsidR="00B51AB6" w:rsidRPr="00CC6365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26,913</w:t>
            </w:r>
          </w:p>
        </w:tc>
        <w:tc>
          <w:tcPr>
            <w:tcW w:w="276" w:type="dxa"/>
          </w:tcPr>
          <w:p w14:paraId="63D4DEF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7B6673" w14:textId="39BCE51B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63,137</w:t>
            </w:r>
          </w:p>
        </w:tc>
        <w:tc>
          <w:tcPr>
            <w:tcW w:w="270" w:type="dxa"/>
          </w:tcPr>
          <w:p w14:paraId="3116421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2196" w14:textId="0895C1D1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6,767</w:t>
            </w:r>
          </w:p>
        </w:tc>
        <w:tc>
          <w:tcPr>
            <w:tcW w:w="270" w:type="dxa"/>
          </w:tcPr>
          <w:p w14:paraId="335C432C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9B3FE" w14:textId="5554DC40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20,234</w:t>
            </w:r>
          </w:p>
        </w:tc>
      </w:tr>
      <w:tr w:rsidR="00B51AB6" w:rsidRPr="00B43BC0" w14:paraId="5C4C4AAC" w14:textId="77777777" w:rsidTr="00B51AB6">
        <w:tc>
          <w:tcPr>
            <w:tcW w:w="4050" w:type="dxa"/>
          </w:tcPr>
          <w:p w14:paraId="0C3D03F1" w14:textId="77777777" w:rsidR="00B51AB6" w:rsidRPr="001D4C5F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1BCCE75B" w14:textId="705990AE" w:rsidR="00B51AB6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  <w:tc>
          <w:tcPr>
            <w:tcW w:w="276" w:type="dxa"/>
          </w:tcPr>
          <w:p w14:paraId="1ED44762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C32C5A" w14:textId="18A4A499" w:rsidR="00B51AB6" w:rsidRPr="008E362A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10,414</w:t>
            </w:r>
          </w:p>
        </w:tc>
        <w:tc>
          <w:tcPr>
            <w:tcW w:w="270" w:type="dxa"/>
          </w:tcPr>
          <w:p w14:paraId="6A8969E9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0FB18" w14:textId="2EDF10D3" w:rsidR="00B51AB6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4,660</w:t>
            </w:r>
          </w:p>
        </w:tc>
        <w:tc>
          <w:tcPr>
            <w:tcW w:w="270" w:type="dxa"/>
          </w:tcPr>
          <w:p w14:paraId="049D8D5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39F8A" w14:textId="0FE7BA18" w:rsidR="00B51AB6" w:rsidRPr="008E362A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10,414</w:t>
            </w:r>
          </w:p>
        </w:tc>
      </w:tr>
      <w:tr w:rsidR="00B51AB6" w:rsidRPr="00B43BC0" w14:paraId="5BFB5682" w14:textId="77777777" w:rsidTr="00B51AB6">
        <w:tc>
          <w:tcPr>
            <w:tcW w:w="4050" w:type="dxa"/>
          </w:tcPr>
          <w:p w14:paraId="75D984A5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34C297D1" w14:textId="517F938B" w:rsidR="00B51AB6" w:rsidRPr="00CC6365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2,870</w:t>
            </w:r>
          </w:p>
        </w:tc>
        <w:tc>
          <w:tcPr>
            <w:tcW w:w="276" w:type="dxa"/>
          </w:tcPr>
          <w:p w14:paraId="2846F9BB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E73561" w14:textId="0652EEB1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51F797CA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6FA26" w14:textId="25D49648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74E82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BAEBC" w14:textId="319C6092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1AB6" w:rsidRPr="00B43BC0" w14:paraId="24D966C8" w14:textId="77777777" w:rsidTr="00B51AB6">
        <w:tc>
          <w:tcPr>
            <w:tcW w:w="4050" w:type="dxa"/>
          </w:tcPr>
          <w:p w14:paraId="5432AEF0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376E14BD" w14:textId="0D5C4ECC" w:rsidR="00B51AB6" w:rsidRPr="00CC6365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3,569</w:t>
            </w:r>
          </w:p>
        </w:tc>
        <w:tc>
          <w:tcPr>
            <w:tcW w:w="276" w:type="dxa"/>
          </w:tcPr>
          <w:p w14:paraId="151E718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F6EE5C" w14:textId="0B23D474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56,385</w:t>
            </w:r>
          </w:p>
        </w:tc>
        <w:tc>
          <w:tcPr>
            <w:tcW w:w="270" w:type="dxa"/>
          </w:tcPr>
          <w:p w14:paraId="5B232BD7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55D0F0" w14:textId="0C04F757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  <w:tc>
          <w:tcPr>
            <w:tcW w:w="270" w:type="dxa"/>
          </w:tcPr>
          <w:p w14:paraId="4A3D6E5D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FC445" w14:textId="2482A1C0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6,912</w:t>
            </w:r>
          </w:p>
        </w:tc>
      </w:tr>
      <w:tr w:rsidR="00B51AB6" w:rsidRPr="00B43BC0" w14:paraId="6C9D51D7" w14:textId="77777777" w:rsidTr="00B51AB6">
        <w:tc>
          <w:tcPr>
            <w:tcW w:w="4050" w:type="dxa"/>
          </w:tcPr>
          <w:p w14:paraId="4348C6B8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59FC664C" w14:textId="05424B10" w:rsidR="00B51AB6" w:rsidRPr="00CC6365" w:rsidRDefault="00D24402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A5C5E">
              <w:rPr>
                <w:rFonts w:ascii="Angsana New" w:hAnsi="Angsana New"/>
                <w:sz w:val="30"/>
                <w:szCs w:val="30"/>
              </w:rPr>
              <w:t>6,</w:t>
            </w:r>
            <w:r w:rsidR="00802B87" w:rsidRPr="000A5C5E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76" w:type="dxa"/>
          </w:tcPr>
          <w:p w14:paraId="42ED4933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1E1055" w14:textId="4D98B441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7,606</w:t>
            </w:r>
          </w:p>
        </w:tc>
        <w:tc>
          <w:tcPr>
            <w:tcW w:w="270" w:type="dxa"/>
          </w:tcPr>
          <w:p w14:paraId="30654873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9926C4" w14:textId="0C4482DB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3,893</w:t>
            </w:r>
          </w:p>
        </w:tc>
        <w:tc>
          <w:tcPr>
            <w:tcW w:w="270" w:type="dxa"/>
          </w:tcPr>
          <w:p w14:paraId="6670EF83" w14:textId="77777777" w:rsidR="00B51AB6" w:rsidRPr="00C551BB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16B47" w14:textId="5CFCB00F" w:rsidR="00B51AB6" w:rsidRPr="00CC6365" w:rsidRDefault="00B51AB6" w:rsidP="00B5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D24402" w:rsidRPr="00B43BC0" w14:paraId="1D87EC89" w14:textId="77777777" w:rsidTr="00B51AB6">
        <w:tc>
          <w:tcPr>
            <w:tcW w:w="4050" w:type="dxa"/>
          </w:tcPr>
          <w:p w14:paraId="6A599725" w14:textId="77777777" w:rsidR="00D24402" w:rsidRPr="001D4C5F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0A0851F8" w14:textId="0F6755DC" w:rsidR="00D24402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C3D3D4E" w14:textId="77777777" w:rsidR="00D24402" w:rsidRPr="00C551BB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65CB9A" w14:textId="45C23D91" w:rsidR="00D24402" w:rsidRPr="008E362A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6040ACEF" w14:textId="77777777" w:rsidR="00D24402" w:rsidRPr="00C551BB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72C6F" w14:textId="63B71650" w:rsidR="00D24402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B06F78" w14:textId="77777777" w:rsidR="00D24402" w:rsidRPr="00C551BB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143EF" w14:textId="0E60C4E5" w:rsidR="00D24402" w:rsidRPr="008E362A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</w:tbl>
    <w:p w14:paraId="2ABAF3DE" w14:textId="77777777" w:rsidR="00791DA0" w:rsidRDefault="00791DA0" w:rsidP="00BD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F8D603A" w14:textId="77777777" w:rsidR="00791DA0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51DB830" w14:textId="612A51B4" w:rsidR="00355993" w:rsidRPr="006F5CC8" w:rsidRDefault="00355993" w:rsidP="00BD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F5CC8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1C16AC" w:rsidRPr="006F5CC8">
        <w:rPr>
          <w:rFonts w:ascii="Angsana New" w:hAnsi="Angsana New"/>
          <w:sz w:val="30"/>
          <w:szCs w:val="30"/>
          <w:cs/>
        </w:rPr>
        <w:t>กับ</w:t>
      </w:r>
      <w:r w:rsidR="00342641" w:rsidRPr="006F5CC8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6F5CC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F5CC8">
        <w:rPr>
          <w:rFonts w:ascii="Angsana New" w:hAnsi="Angsana New"/>
          <w:sz w:val="30"/>
          <w:szCs w:val="30"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3052">
        <w:rPr>
          <w:rFonts w:ascii="Angsana New" w:hAnsi="Angsana New"/>
          <w:sz w:val="30"/>
          <w:szCs w:val="30"/>
        </w:rPr>
        <w:t xml:space="preserve">30 </w:t>
      </w:r>
      <w:r w:rsidR="006F5CC8">
        <w:rPr>
          <w:rFonts w:ascii="Angsana New" w:hAnsi="Angsana New" w:hint="cs"/>
          <w:sz w:val="30"/>
          <w:szCs w:val="30"/>
          <w:cs/>
        </w:rPr>
        <w:t>มิถุนายน</w:t>
      </w:r>
      <w:r w:rsidR="002B3052">
        <w:rPr>
          <w:rFonts w:ascii="Angsana New" w:hAnsi="Angsana New"/>
          <w:sz w:val="30"/>
          <w:szCs w:val="30"/>
        </w:rPr>
        <w:t xml:space="preserve"> 256</w:t>
      </w:r>
      <w:r w:rsidR="003B1E4D">
        <w:rPr>
          <w:rFonts w:ascii="Angsana New" w:hAnsi="Angsana New"/>
          <w:sz w:val="30"/>
          <w:szCs w:val="30"/>
        </w:rPr>
        <w:t>4</w:t>
      </w:r>
      <w:r w:rsidR="00202EA2" w:rsidRPr="006F5CC8">
        <w:rPr>
          <w:rFonts w:ascii="Angsana New" w:hAnsi="Angsana New"/>
          <w:sz w:val="30"/>
          <w:szCs w:val="30"/>
          <w:cs/>
        </w:rPr>
        <w:t xml:space="preserve"> และ</w:t>
      </w:r>
      <w:r w:rsidR="002B3052">
        <w:rPr>
          <w:rFonts w:ascii="Angsana New" w:hAnsi="Angsana New"/>
          <w:sz w:val="30"/>
          <w:szCs w:val="30"/>
        </w:rPr>
        <w:t xml:space="preserve"> 31 </w:t>
      </w:r>
      <w:r w:rsidR="00C22F29" w:rsidRPr="006F5CC8">
        <w:rPr>
          <w:rFonts w:ascii="Angsana New" w:hAnsi="Angsana New"/>
          <w:sz w:val="30"/>
          <w:szCs w:val="30"/>
          <w:cs/>
        </w:rPr>
        <w:t>ธันวาคม</w:t>
      </w:r>
      <w:r w:rsidR="002B3052">
        <w:rPr>
          <w:rFonts w:ascii="Angsana New" w:hAnsi="Angsana New"/>
          <w:sz w:val="30"/>
          <w:szCs w:val="30"/>
        </w:rPr>
        <w:t xml:space="preserve"> 256</w:t>
      </w:r>
      <w:r w:rsidR="003B1E4D">
        <w:rPr>
          <w:rFonts w:ascii="Angsana New" w:hAnsi="Angsana New"/>
          <w:sz w:val="30"/>
          <w:szCs w:val="30"/>
        </w:rPr>
        <w:t>3</w:t>
      </w:r>
      <w:r w:rsidR="002B3052">
        <w:rPr>
          <w:rFonts w:ascii="Angsana New" w:hAnsi="Angsana New"/>
          <w:sz w:val="30"/>
          <w:szCs w:val="30"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>มีดังนี้</w:t>
      </w:r>
    </w:p>
    <w:p w14:paraId="602FBABE" w14:textId="77777777" w:rsidR="005B2070" w:rsidRPr="0071275E" w:rsidRDefault="005B2070" w:rsidP="00522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E705B3" w14:paraId="3691AAA3" w14:textId="77777777" w:rsidTr="00BD260C">
        <w:tc>
          <w:tcPr>
            <w:tcW w:w="4050" w:type="dxa"/>
          </w:tcPr>
          <w:p w14:paraId="221BE96D" w14:textId="2474F93D"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23D6C00F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0092C18A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17868E" w14:textId="77777777" w:rsidR="005B2070" w:rsidRPr="00E705B3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E705B3" w14:paraId="532861F0" w14:textId="77777777" w:rsidTr="00BD260C">
        <w:tc>
          <w:tcPr>
            <w:tcW w:w="4050" w:type="dxa"/>
          </w:tcPr>
          <w:p w14:paraId="0D4C0546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730654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  <w:vAlign w:val="center"/>
          </w:tcPr>
          <w:p w14:paraId="2FC68B53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6EDBBB94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14:paraId="7EB80117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740ED7F2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  <w:vAlign w:val="center"/>
          </w:tcPr>
          <w:p w14:paraId="787F6435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344ADA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F5CC8" w:rsidRPr="00E705B3" w14:paraId="7B67831C" w14:textId="77777777" w:rsidTr="00BD260C">
        <w:tc>
          <w:tcPr>
            <w:tcW w:w="4050" w:type="dxa"/>
          </w:tcPr>
          <w:p w14:paraId="4F421EBC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6A1F760" w14:textId="63C9D46E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5D1ECA" w:rsidRPr="00E705B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0" w:type="dxa"/>
            <w:vAlign w:val="center"/>
          </w:tcPr>
          <w:p w14:paraId="7E9BF8FC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40ABD6F4" w14:textId="592FFF54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5D1ECA" w:rsidRPr="00E705B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14:paraId="1B622EC7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20A93D7F" w14:textId="7426367B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5D1ECA" w:rsidRPr="00E705B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0" w:type="dxa"/>
            <w:vAlign w:val="center"/>
          </w:tcPr>
          <w:p w14:paraId="17A8E344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236F09" w14:textId="5216EED9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</w:t>
            </w:r>
            <w:r w:rsidR="005D1ECA" w:rsidRPr="00E705B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F5CC8" w:rsidRPr="00E705B3" w14:paraId="7525F1C6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4D1DB704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0802F963" w14:textId="77777777" w:rsidR="006F5CC8" w:rsidRPr="00E705B3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05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1275E" w:rsidRPr="00E705B3" w14:paraId="73C10230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50B74779" w14:textId="46E6EF3E" w:rsidR="0071275E" w:rsidRPr="00E705B3" w:rsidRDefault="0071275E" w:rsidP="0071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DCBD2" w14:textId="77777777" w:rsidR="0071275E" w:rsidRPr="00E705B3" w:rsidRDefault="0071275E" w:rsidP="0071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7C0E91E" w14:textId="77777777" w:rsidR="0071275E" w:rsidRPr="00E705B3" w:rsidRDefault="0071275E" w:rsidP="0071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BF5B7" w14:textId="77777777" w:rsidR="0071275E" w:rsidRPr="00E705B3" w:rsidRDefault="0071275E" w:rsidP="0071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E7B2C" w14:textId="77777777" w:rsidR="0071275E" w:rsidRPr="00E705B3" w:rsidRDefault="0071275E" w:rsidP="0071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80D0C" w14:textId="77777777" w:rsidR="0071275E" w:rsidRPr="00E705B3" w:rsidRDefault="0071275E" w:rsidP="0071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BF93277" w14:textId="77777777" w:rsidR="0071275E" w:rsidRPr="00E705B3" w:rsidRDefault="0071275E" w:rsidP="0071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1E668" w14:textId="77777777" w:rsidR="0071275E" w:rsidRPr="00E705B3" w:rsidRDefault="0071275E" w:rsidP="0071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402" w:rsidRPr="00E705B3" w14:paraId="7C4F5A6D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B93C94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5D927" w14:textId="29F8D6DF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478696A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BC7C" w14:textId="0C93CB0B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BA4A3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7AE8B" w14:textId="1B241C7C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125,516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C200694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92DD0" w14:textId="10E87B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155,997</w:t>
            </w:r>
          </w:p>
        </w:tc>
      </w:tr>
      <w:tr w:rsidR="00D24402" w:rsidRPr="00E705B3" w14:paraId="2A27ECC6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4D0DF3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CCA9E" w14:textId="5B20FF30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3,117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995D0BD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A51F" w14:textId="74973A4C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C7486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EFF7C" w14:textId="28CAE90A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3,117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B3C2AD5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3812" w14:textId="483F8149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</w:tr>
      <w:tr w:rsidR="00D24402" w:rsidRPr="00E705B3" w14:paraId="5546E549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B3206D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FCDC9" w14:textId="6744651B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18,276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CB69035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70237" w14:textId="22E83513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42,901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CE454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03704" w14:textId="7973606B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2,251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F0B7FC0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C6C8" w14:textId="0605E70E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17,490</w:t>
            </w:r>
          </w:p>
        </w:tc>
      </w:tr>
      <w:tr w:rsidR="00D24402" w:rsidRPr="00104961" w14:paraId="063BE81E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1BD6FA50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D8BE8" w14:textId="1DBF5C08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21,393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6FD09A4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7A18F" w14:textId="5B7627EA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</w:rPr>
              <w:t>45,385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6ADC1A4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A907D" w14:textId="30EB0561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AB6">
              <w:rPr>
                <w:rFonts w:ascii="Angsana New" w:hAnsi="Angsana New"/>
                <w:b/>
                <w:bCs/>
                <w:sz w:val="30"/>
                <w:szCs w:val="30"/>
              </w:rPr>
              <w:t>130,884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BB5D211" w14:textId="77777777" w:rsidR="00D24402" w:rsidRPr="00E705B3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8BB07" w14:textId="2B32BA7C" w:rsidR="00D24402" w:rsidRPr="00CB48C9" w:rsidRDefault="00D24402" w:rsidP="00D24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</w:rPr>
              <w:t>175,971</w:t>
            </w:r>
          </w:p>
        </w:tc>
      </w:tr>
    </w:tbl>
    <w:p w14:paraId="434481F1" w14:textId="77777777" w:rsidR="00D51BBC" w:rsidRPr="00182E14" w:rsidRDefault="00D51BBC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104961" w14:paraId="0B38256F" w14:textId="77777777" w:rsidTr="00BD260C">
        <w:tc>
          <w:tcPr>
            <w:tcW w:w="4068" w:type="dxa"/>
          </w:tcPr>
          <w:p w14:paraId="3639D97C" w14:textId="68280EFD"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64594934" w14:textId="77777777"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505A43F4" w14:textId="77777777"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1EDCF58" w14:textId="77777777"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104961" w14:paraId="27F2B96C" w14:textId="77777777" w:rsidTr="00BD260C">
        <w:tc>
          <w:tcPr>
            <w:tcW w:w="4068" w:type="dxa"/>
          </w:tcPr>
          <w:p w14:paraId="0400CB3A" w14:textId="77777777"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D811084" w14:textId="77777777"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  <w:vAlign w:val="center"/>
          </w:tcPr>
          <w:p w14:paraId="4B636461" w14:textId="77777777"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3F0EC191" w14:textId="77777777"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14:paraId="3424B9D5" w14:textId="77777777"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7FF9F844" w14:textId="77777777"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  <w:vAlign w:val="center"/>
          </w:tcPr>
          <w:p w14:paraId="33B64B61" w14:textId="77777777"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37699AF" w14:textId="77777777"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4046C1" w:rsidRPr="00104961" w14:paraId="6993EC26" w14:textId="77777777" w:rsidTr="00BD260C">
        <w:tc>
          <w:tcPr>
            <w:tcW w:w="4068" w:type="dxa"/>
          </w:tcPr>
          <w:p w14:paraId="25C03EF9" w14:textId="77777777" w:rsidR="004046C1" w:rsidRPr="00104961" w:rsidRDefault="004046C1" w:rsidP="0040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B3CAF05" w14:textId="79988904" w:rsidR="004046C1" w:rsidRPr="00104961" w:rsidRDefault="004046C1" w:rsidP="0040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0" w:type="dxa"/>
            <w:vAlign w:val="center"/>
          </w:tcPr>
          <w:p w14:paraId="4213477B" w14:textId="77777777" w:rsidR="004046C1" w:rsidRPr="00104961" w:rsidRDefault="004046C1" w:rsidP="0040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78AA0C67" w14:textId="4075E7A0" w:rsidR="004046C1" w:rsidRPr="00104961" w:rsidRDefault="004046C1" w:rsidP="0040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2EAAB9A4" w14:textId="77777777" w:rsidR="004046C1" w:rsidRPr="00104961" w:rsidRDefault="004046C1" w:rsidP="0040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66A0838B" w14:textId="6D55BA2E" w:rsidR="004046C1" w:rsidRPr="00104961" w:rsidRDefault="004046C1" w:rsidP="0040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0" w:type="dxa"/>
            <w:vAlign w:val="center"/>
          </w:tcPr>
          <w:p w14:paraId="36E369D3" w14:textId="77777777" w:rsidR="004046C1" w:rsidRPr="00104961" w:rsidRDefault="004046C1" w:rsidP="0040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D5FA6EF" w14:textId="4B535E3E" w:rsidR="004046C1" w:rsidRPr="00104961" w:rsidRDefault="004046C1" w:rsidP="0040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F5CC8" w:rsidRPr="00104961" w14:paraId="45AB9535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</w:tcPr>
          <w:p w14:paraId="6AD75906" w14:textId="77777777"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14:paraId="627F389C" w14:textId="77777777"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705B3" w:rsidRPr="00104961" w14:paraId="52CA38D6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</w:tcPr>
          <w:p w14:paraId="2BF33396" w14:textId="32364CAB" w:rsidR="00E705B3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ED6FD" w14:textId="77777777" w:rsidR="00E705B3" w:rsidRPr="00CB48C9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05A650D" w14:textId="77777777" w:rsidR="00E705B3" w:rsidRPr="00FE6229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6E385F4" w14:textId="77777777" w:rsidR="00E705B3" w:rsidRPr="00FE6229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6C080" w14:textId="77777777" w:rsidR="00E705B3" w:rsidRPr="00FE6229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3C6B1" w14:textId="77777777" w:rsidR="00E705B3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1CA461F" w14:textId="77777777" w:rsidR="00E705B3" w:rsidRPr="00FE6229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0FA96" w14:textId="77777777" w:rsidR="00E705B3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41C" w:rsidRPr="00104961" w14:paraId="75AC67C1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287F89B" w14:textId="77777777" w:rsidR="0084541C" w:rsidRPr="00104961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930CC" w14:textId="77777777" w:rsidR="0084541C" w:rsidRPr="00CB48C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9B1B776" w14:textId="77777777"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1D7E9EE" w14:textId="77777777"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634E9" w14:textId="77777777"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8CC9A" w14:textId="0F32E997" w:rsidR="0084541C" w:rsidRPr="00CC6365" w:rsidRDefault="00B51AB6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1AB6">
              <w:rPr>
                <w:rFonts w:ascii="Angsana New" w:hAnsi="Angsana New"/>
                <w:sz w:val="30"/>
                <w:szCs w:val="30"/>
              </w:rPr>
              <w:t>2,254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DEDF062" w14:textId="77777777"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2BC189" w14:textId="112EC2E4" w:rsidR="0084541C" w:rsidRPr="00FE6229" w:rsidRDefault="00E705B3" w:rsidP="00E70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541C" w:rsidRPr="00104961" w14:paraId="3D7E96ED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2153FC9" w14:textId="77777777" w:rsidR="0084541C" w:rsidRPr="00104961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CF8C8" w14:textId="0A4948FB" w:rsidR="0084541C" w:rsidRPr="00CC6365" w:rsidRDefault="00D24402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220E6C0" w14:textId="77777777"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12246" w14:textId="2972A847" w:rsidR="0084541C" w:rsidRPr="00FE6229" w:rsidRDefault="00E705B3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CBF0E" w14:textId="77777777"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A5DF1" w14:textId="1869161B" w:rsidR="0084541C" w:rsidRPr="00CC6365" w:rsidRDefault="001D2367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367">
              <w:rPr>
                <w:rFonts w:ascii="Angsana New" w:hAnsi="Angsana New"/>
                <w:sz w:val="30"/>
                <w:szCs w:val="30"/>
              </w:rPr>
              <w:t>2,437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782C8EE" w14:textId="77777777"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33F42" w14:textId="70F905C4" w:rsidR="0084541C" w:rsidRPr="00FE6229" w:rsidRDefault="00E705B3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</w:tr>
      <w:tr w:rsidR="0084541C" w:rsidRPr="00FE6229" w14:paraId="7C6D2460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C70D4AB" w14:textId="77777777"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2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9B8467" w14:textId="153B7060" w:rsidR="0084541C" w:rsidRPr="00CC6365" w:rsidRDefault="00C723CF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4,184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C334CEB" w14:textId="77777777"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1AA39E" w14:textId="4B47810E" w:rsidR="0084541C" w:rsidRPr="00AC7E0B" w:rsidRDefault="00E705B3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3D2D8" w14:textId="77777777"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BC786B" w14:textId="1A451F14" w:rsidR="0084541C" w:rsidRPr="00CC6365" w:rsidRDefault="001D2367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367">
              <w:rPr>
                <w:rFonts w:ascii="Angsana New" w:hAnsi="Angsana New"/>
                <w:b/>
                <w:bCs/>
                <w:sz w:val="30"/>
                <w:szCs w:val="30"/>
              </w:rPr>
              <w:t>4,691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6647372" w14:textId="77777777"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D9655" w14:textId="2C789FDB" w:rsidR="0084541C" w:rsidRPr="00AC7E0B" w:rsidRDefault="00E705B3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</w:tr>
    </w:tbl>
    <w:p w14:paraId="6176BD72" w14:textId="77777777" w:rsidR="00473F9B" w:rsidRPr="00182E14" w:rsidRDefault="00F505FA" w:rsidP="00F24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F24244">
        <w:rPr>
          <w:rFonts w:ascii="Angsana New" w:hAnsi="Angsana New"/>
          <w:b/>
          <w:bCs/>
          <w:i/>
          <w:iCs/>
          <w:spacing w:val="-6"/>
          <w:sz w:val="30"/>
          <w:szCs w:val="30"/>
        </w:rPr>
        <w:t xml:space="preserve">     </w:t>
      </w:r>
    </w:p>
    <w:tbl>
      <w:tblPr>
        <w:tblW w:w="95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973"/>
        <w:gridCol w:w="236"/>
        <w:gridCol w:w="1042"/>
        <w:gridCol w:w="306"/>
        <w:gridCol w:w="935"/>
        <w:gridCol w:w="236"/>
        <w:gridCol w:w="1001"/>
        <w:gridCol w:w="236"/>
        <w:gridCol w:w="1153"/>
      </w:tblGrid>
      <w:tr w:rsidR="00CD4AE0" w:rsidRPr="00056690" w14:paraId="3E5960C0" w14:textId="77777777" w:rsidTr="00145CC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86D5F72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9" w:type="dxa"/>
            <w:gridSpan w:val="3"/>
            <w:shd w:val="clear" w:color="auto" w:fill="auto"/>
            <w:vAlign w:val="bottom"/>
          </w:tcPr>
          <w:p w14:paraId="66F343A5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493D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709BA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909" w:type="dxa"/>
            <w:gridSpan w:val="7"/>
            <w:shd w:val="clear" w:color="auto" w:fill="auto"/>
            <w:vAlign w:val="bottom"/>
          </w:tcPr>
          <w:p w14:paraId="7ABCF6EA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056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56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4AE0" w:rsidRPr="00493DE8" w14:paraId="25DE5A88" w14:textId="77777777" w:rsidTr="00145CC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5E17567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61A71E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E54F44C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2D15FA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8B0CFCC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2206C87" w14:textId="2E215DB3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018FD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5FB6042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A86CE4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3366210C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00EA85E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5E0446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AD6E173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93C188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F74668E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F8F41DC" w14:textId="2F722C1F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D4AE0" w:rsidRPr="00056690" w14:paraId="252227BD" w14:textId="77777777" w:rsidTr="00145CC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5E43E36E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78CC7F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4A26A9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DBA0B6C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54E289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483735F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1EDAF93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6754662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A0F58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ECB7278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334B7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63A497E" w14:textId="77777777" w:rsidR="00CD4AE0" w:rsidRPr="00056690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6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D4AE0" w:rsidRPr="00493DE8" w14:paraId="489C4D6A" w14:textId="77777777" w:rsidTr="00145CC3">
        <w:trPr>
          <w:tblHeader/>
        </w:trPr>
        <w:tc>
          <w:tcPr>
            <w:tcW w:w="2250" w:type="dxa"/>
            <w:shd w:val="clear" w:color="auto" w:fill="auto"/>
          </w:tcPr>
          <w:p w14:paraId="2A5B43A5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9" w:type="dxa"/>
            <w:gridSpan w:val="3"/>
            <w:shd w:val="clear" w:color="auto" w:fill="auto"/>
          </w:tcPr>
          <w:p w14:paraId="0A3EDD72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8C2235A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909" w:type="dxa"/>
            <w:gridSpan w:val="7"/>
            <w:shd w:val="clear" w:color="auto" w:fill="auto"/>
          </w:tcPr>
          <w:p w14:paraId="3AD2EB5E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D4AE0" w:rsidRPr="00E81952" w14:paraId="384376C8" w14:textId="77777777" w:rsidTr="00145CC3">
        <w:trPr>
          <w:trHeight w:val="380"/>
        </w:trPr>
        <w:tc>
          <w:tcPr>
            <w:tcW w:w="2250" w:type="dxa"/>
            <w:shd w:val="clear" w:color="auto" w:fill="auto"/>
          </w:tcPr>
          <w:p w14:paraId="2F52B44D" w14:textId="77777777" w:rsidR="00CD4AE0" w:rsidRPr="00493DE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2DBAAD1" w14:textId="77777777" w:rsidR="00CD4AE0" w:rsidRPr="007A096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36" w:type="dxa"/>
            <w:shd w:val="clear" w:color="auto" w:fill="auto"/>
          </w:tcPr>
          <w:p w14:paraId="1034DA49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56A6EB80" w14:textId="77777777" w:rsidR="00CD4AE0" w:rsidRPr="007A0968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A56431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50018BB5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306" w:type="dxa"/>
            <w:shd w:val="clear" w:color="auto" w:fill="auto"/>
          </w:tcPr>
          <w:p w14:paraId="66598BC6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14540FC9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EE5839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0DBB8A7B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700,000</w:t>
            </w:r>
          </w:p>
        </w:tc>
        <w:tc>
          <w:tcPr>
            <w:tcW w:w="236" w:type="dxa"/>
            <w:shd w:val="clear" w:color="auto" w:fill="auto"/>
          </w:tcPr>
          <w:p w14:paraId="6EBC4940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shd w:val="clear" w:color="auto" w:fill="auto"/>
          </w:tcPr>
          <w:p w14:paraId="485321C6" w14:textId="77777777" w:rsidR="00CD4AE0" w:rsidRPr="00E81952" w:rsidRDefault="00CD4AE0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B6B6E24" w14:textId="163417DD" w:rsidR="00366EED" w:rsidRDefault="00366EED">
      <w:pPr>
        <w:rPr>
          <w:rFonts w:ascii="Angsana New" w:hAnsi="Angsana New"/>
          <w:sz w:val="30"/>
          <w:szCs w:val="30"/>
        </w:rPr>
      </w:pPr>
    </w:p>
    <w:p w14:paraId="67843021" w14:textId="553760B1" w:rsidR="00A705B8" w:rsidRDefault="00A705B8">
      <w:pPr>
        <w:rPr>
          <w:rFonts w:ascii="Angsana New" w:hAnsi="Angsana New"/>
          <w:sz w:val="30"/>
          <w:szCs w:val="30"/>
        </w:rPr>
      </w:pPr>
    </w:p>
    <w:p w14:paraId="4885460F" w14:textId="3BDD8C89" w:rsidR="00A705B8" w:rsidRDefault="00A705B8">
      <w:pPr>
        <w:rPr>
          <w:rFonts w:ascii="Angsana New" w:hAnsi="Angsana New"/>
          <w:sz w:val="30"/>
          <w:szCs w:val="30"/>
        </w:rPr>
      </w:pPr>
    </w:p>
    <w:p w14:paraId="3D652A81" w14:textId="6D1C5C52" w:rsidR="00A705B8" w:rsidRDefault="00A705B8">
      <w:pPr>
        <w:rPr>
          <w:rFonts w:ascii="Angsana New" w:hAnsi="Angsana New"/>
          <w:sz w:val="30"/>
          <w:szCs w:val="30"/>
        </w:rPr>
      </w:pPr>
    </w:p>
    <w:p w14:paraId="740E9E3C" w14:textId="77777777" w:rsidR="00A705B8" w:rsidRPr="00D209D0" w:rsidRDefault="00A705B8">
      <w:pPr>
        <w:rPr>
          <w:rFonts w:ascii="Angsana New" w:hAnsi="Angsana New"/>
          <w:sz w:val="30"/>
          <w:szCs w:val="30"/>
        </w:rPr>
      </w:pPr>
    </w:p>
    <w:tbl>
      <w:tblPr>
        <w:tblW w:w="93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87"/>
        <w:gridCol w:w="1198"/>
        <w:gridCol w:w="291"/>
        <w:gridCol w:w="9"/>
        <w:gridCol w:w="1047"/>
        <w:gridCol w:w="9"/>
        <w:gridCol w:w="261"/>
        <w:gridCol w:w="1151"/>
      </w:tblGrid>
      <w:tr w:rsidR="00A73A03" w:rsidRPr="00104961" w14:paraId="5D0060A1" w14:textId="77777777" w:rsidTr="002008E0">
        <w:tc>
          <w:tcPr>
            <w:tcW w:w="2157" w:type="pct"/>
          </w:tcPr>
          <w:p w14:paraId="336D22B6" w14:textId="01E00378"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7CD96C77" w14:textId="77777777"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C2314F4" w14:textId="77777777"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5"/>
          </w:tcPr>
          <w:p w14:paraId="28E7BB12" w14:textId="77777777"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EED" w:rsidRPr="00104961" w14:paraId="4E030551" w14:textId="77777777" w:rsidTr="002008E0">
        <w:tc>
          <w:tcPr>
            <w:tcW w:w="2157" w:type="pct"/>
          </w:tcPr>
          <w:p w14:paraId="7287D814" w14:textId="77777777"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795E11" w14:textId="77777777"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3" w:type="pct"/>
            <w:vAlign w:val="center"/>
          </w:tcPr>
          <w:p w14:paraId="2B1A941C" w14:textId="77777777"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8" w:type="pct"/>
          </w:tcPr>
          <w:p w14:paraId="35B0B929" w14:textId="77777777"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5" w:type="pct"/>
          </w:tcPr>
          <w:p w14:paraId="57BC1C34" w14:textId="77777777"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gridSpan w:val="2"/>
          </w:tcPr>
          <w:p w14:paraId="6692ED93" w14:textId="77777777"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  <w:gridSpan w:val="2"/>
            <w:vAlign w:val="center"/>
          </w:tcPr>
          <w:p w14:paraId="2DB115D1" w14:textId="77777777"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7D9EBE9A" w14:textId="77777777"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7C7F91" w:rsidRPr="00104961" w14:paraId="0439319B" w14:textId="77777777" w:rsidTr="002008E0">
        <w:tc>
          <w:tcPr>
            <w:tcW w:w="2157" w:type="pct"/>
          </w:tcPr>
          <w:p w14:paraId="64EFD981" w14:textId="77777777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7804F9" w14:textId="60E2E6B4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" w:type="pct"/>
            <w:vAlign w:val="center"/>
          </w:tcPr>
          <w:p w14:paraId="7763BFDC" w14:textId="77777777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8" w:type="pct"/>
          </w:tcPr>
          <w:p w14:paraId="48C46158" w14:textId="1515809B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5" w:type="pct"/>
          </w:tcPr>
          <w:p w14:paraId="30D741B7" w14:textId="77777777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gridSpan w:val="2"/>
          </w:tcPr>
          <w:p w14:paraId="4D00CDAA" w14:textId="38D6148E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  <w:gridSpan w:val="2"/>
            <w:vAlign w:val="center"/>
          </w:tcPr>
          <w:p w14:paraId="32DED7D6" w14:textId="77777777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14:paraId="2A0B07DB" w14:textId="2059D73D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66EED" w:rsidRPr="00104961" w14:paraId="68C8EE9D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</w:tcPr>
          <w:p w14:paraId="2130C101" w14:textId="77777777"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3" w:type="pct"/>
            <w:gridSpan w:val="9"/>
            <w:vAlign w:val="bottom"/>
          </w:tcPr>
          <w:p w14:paraId="666917F5" w14:textId="77777777"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7F91" w:rsidRPr="00104961" w14:paraId="23275715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</w:tcPr>
          <w:p w14:paraId="4B9266CF" w14:textId="7BB8F6C6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FDBF" w14:textId="77777777" w:rsidR="007C7F91" w:rsidRPr="00CC6365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7525" w14:textId="77777777" w:rsidR="007C7F9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7C7F91" w:rsidRPr="0010496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7C7F91" w:rsidRDefault="007C7F91" w:rsidP="007C7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11E6" w:rsidRPr="00104961" w14:paraId="6577CB0B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7F6D" w14:textId="77777777" w:rsidR="005311E6" w:rsidRPr="00CC6365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1F85A270" w14:textId="77777777"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F676" w14:textId="1E457204" w:rsidR="005311E6" w:rsidRPr="00104961" w:rsidRDefault="001D2367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367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03B4FEA9" w:rsidR="005311E6" w:rsidRPr="00D457A5" w:rsidRDefault="007C7F91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9,444</w:t>
            </w:r>
          </w:p>
        </w:tc>
      </w:tr>
      <w:tr w:rsidR="0069703B" w:rsidRPr="00104961" w14:paraId="26BDBD05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3DE8" w14:textId="79887943" w:rsidR="0069703B" w:rsidRPr="00CC6365" w:rsidRDefault="00DF0F8F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F8F">
              <w:rPr>
                <w:rFonts w:ascii="Angsana New" w:hAnsi="Angsana New"/>
                <w:sz w:val="30"/>
                <w:szCs w:val="30"/>
              </w:rPr>
              <w:t>8,393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25B887D4" w14:textId="47DA7291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5,555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8BCC" w14:textId="225C2CC7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519A4108" w:rsidR="0069703B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703B" w:rsidRPr="00104961" w14:paraId="5D4280CE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427" w14:textId="19BFB81A" w:rsidR="0069703B" w:rsidRPr="00CC6365" w:rsidRDefault="00DF0F8F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F8F">
              <w:rPr>
                <w:rFonts w:ascii="Angsana New" w:hAnsi="Angsana New"/>
                <w:sz w:val="30"/>
                <w:szCs w:val="30"/>
              </w:rPr>
              <w:t>1,538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46BD84D4" w14:textId="26C86BC0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263F4"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A3DE" w14:textId="35CEAF3D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367">
              <w:rPr>
                <w:rFonts w:ascii="Angsana New" w:hAnsi="Angsana New"/>
                <w:sz w:val="30"/>
                <w:szCs w:val="30"/>
              </w:rPr>
              <w:t>1,369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692357FA" w:rsidR="0069703B" w:rsidRPr="00D457A5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</w:tr>
      <w:tr w:rsidR="0069703B" w:rsidRPr="00104961" w14:paraId="645CB4B6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bottom w:val="nil"/>
            </w:tcBorders>
          </w:tcPr>
          <w:p w14:paraId="5B545153" w14:textId="77777777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0CBF9" w14:textId="7BD0DE01" w:rsidR="0069703B" w:rsidRPr="00CC6365" w:rsidRDefault="00DF0F8F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F8F">
              <w:rPr>
                <w:rFonts w:ascii="Angsana New" w:hAnsi="Angsana New"/>
                <w:b/>
                <w:bCs/>
                <w:sz w:val="30"/>
                <w:szCs w:val="30"/>
              </w:rPr>
              <w:t>9,931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B5DDBBD" w14:textId="77777777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AC391B0" w14:textId="7E461D02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7,467</w:t>
            </w:r>
          </w:p>
        </w:tc>
        <w:tc>
          <w:tcPr>
            <w:tcW w:w="160" w:type="pct"/>
            <w:gridSpan w:val="2"/>
            <w:tcBorders>
              <w:top w:val="nil"/>
              <w:bottom w:val="nil"/>
            </w:tcBorders>
          </w:tcPr>
          <w:p w14:paraId="3BB8F756" w14:textId="77777777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562" w14:textId="1D48FA35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367">
              <w:rPr>
                <w:rFonts w:ascii="Angsana New" w:hAnsi="Angsana New"/>
                <w:b/>
                <w:bCs/>
                <w:sz w:val="30"/>
                <w:szCs w:val="30"/>
              </w:rPr>
              <w:t>2,203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14:paraId="00A513F6" w14:textId="77777777" w:rsidR="0069703B" w:rsidRPr="00104961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2F8EAE99" w:rsidR="0069703B" w:rsidRPr="00EF43F6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</w:tr>
    </w:tbl>
    <w:p w14:paraId="538D8D06" w14:textId="77777777" w:rsidR="00E81952" w:rsidRPr="00104961" w:rsidRDefault="00A73A03" w:rsidP="00A73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 w:rsidRPr="00104961">
        <w:rPr>
          <w:rFonts w:ascii="Angsana New" w:hAnsi="Angsana New"/>
          <w:sz w:val="30"/>
          <w:szCs w:val="30"/>
        </w:rPr>
        <w:tab/>
      </w:r>
    </w:p>
    <w:tbl>
      <w:tblPr>
        <w:tblW w:w="94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0"/>
        <w:gridCol w:w="1083"/>
        <w:gridCol w:w="288"/>
        <w:gridCol w:w="1194"/>
        <w:gridCol w:w="241"/>
        <w:gridCol w:w="1108"/>
        <w:gridCol w:w="9"/>
        <w:gridCol w:w="236"/>
        <w:gridCol w:w="1185"/>
      </w:tblGrid>
      <w:tr w:rsidR="00792509" w:rsidRPr="00104961" w14:paraId="1EAF7E49" w14:textId="77777777" w:rsidTr="002008E0">
        <w:tc>
          <w:tcPr>
            <w:tcW w:w="2159" w:type="pct"/>
          </w:tcPr>
          <w:p w14:paraId="7867F006" w14:textId="491734A0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46701602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5092012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4"/>
          </w:tcPr>
          <w:p w14:paraId="5A20281B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509" w:rsidRPr="00CE458C" w14:paraId="0E60D766" w14:textId="77777777" w:rsidTr="002008E0">
        <w:tc>
          <w:tcPr>
            <w:tcW w:w="2159" w:type="pct"/>
          </w:tcPr>
          <w:p w14:paraId="4D8C6E44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F6F05F0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3" w:type="pct"/>
            <w:vAlign w:val="center"/>
          </w:tcPr>
          <w:p w14:paraId="01439CDC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14:paraId="19E56124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8" w:type="pct"/>
          </w:tcPr>
          <w:p w14:paraId="0FCC64EB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14:paraId="2F484B40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0" w:type="pct"/>
            <w:gridSpan w:val="2"/>
            <w:vAlign w:val="center"/>
          </w:tcPr>
          <w:p w14:paraId="037B971B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37608F29" w14:textId="77777777"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EA01B5" w:rsidRPr="00CE458C" w14:paraId="34DCB35C" w14:textId="77777777" w:rsidTr="002008E0">
        <w:tc>
          <w:tcPr>
            <w:tcW w:w="2159" w:type="pct"/>
          </w:tcPr>
          <w:p w14:paraId="34342864" w14:textId="77777777" w:rsidR="00EA01B5" w:rsidRPr="00CE458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FE50FB" w14:textId="01DB94C6" w:rsidR="00EA01B5" w:rsidRPr="00104961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" w:type="pct"/>
            <w:vAlign w:val="center"/>
          </w:tcPr>
          <w:p w14:paraId="6A75800D" w14:textId="77777777" w:rsidR="00EA01B5" w:rsidRPr="00104961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14:paraId="38BE6EE1" w14:textId="4387E476" w:rsidR="00EA01B5" w:rsidRPr="00104961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7CB086C0" w14:textId="77777777" w:rsidR="00EA01B5" w:rsidRPr="00104961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14:paraId="1B2E6BDD" w14:textId="726F9DAF" w:rsidR="00EA01B5" w:rsidRPr="00104961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  <w:gridSpan w:val="2"/>
            <w:vAlign w:val="center"/>
          </w:tcPr>
          <w:p w14:paraId="5EECB75A" w14:textId="77777777" w:rsidR="00EA01B5" w:rsidRPr="00104961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3A42EF22" w14:textId="29D6D2CE" w:rsidR="00EA01B5" w:rsidRPr="00104961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92509" w:rsidRPr="00CE458C" w14:paraId="1AFBCD4D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</w:tcPr>
          <w:p w14:paraId="11D99941" w14:textId="77777777"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8"/>
            <w:tcBorders>
              <w:bottom w:val="nil"/>
            </w:tcBorders>
            <w:vAlign w:val="bottom"/>
          </w:tcPr>
          <w:p w14:paraId="63D91B5E" w14:textId="77777777"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C7F91" w:rsidRPr="00CE458C" w14:paraId="4D4EBE02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7C7F91" w:rsidRPr="007C7F91" w:rsidRDefault="007C7F91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C7F9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C2DF" w14:textId="77777777" w:rsidR="007C7F91" w:rsidRDefault="007C7F91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7C7F91" w:rsidRPr="00CE458C" w:rsidRDefault="007C7F91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7C7F91" w:rsidRDefault="007C7F91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7C7F91" w:rsidRPr="00CE458C" w:rsidRDefault="007C7F91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E61D" w14:textId="77777777" w:rsidR="007C7F91" w:rsidRDefault="007C7F91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7C7F91" w:rsidRPr="00CE458C" w:rsidRDefault="007C7F91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7C7F91" w:rsidRDefault="007C7F91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1B5" w:rsidRPr="00CE458C" w14:paraId="7AEE9DE7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790DFD92" w14:textId="6163B262" w:rsidR="00EA01B5" w:rsidRPr="00CE458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D0B0" w14:textId="5D3E8FA9" w:rsidR="00EA01B5" w:rsidRPr="00CC6365" w:rsidRDefault="002263F4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63F4">
              <w:rPr>
                <w:rFonts w:ascii="Angsana New" w:hAnsi="Angsana New"/>
                <w:b/>
                <w:bCs/>
                <w:sz w:val="30"/>
                <w:szCs w:val="30"/>
              </w:rPr>
              <w:t>10,327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EA01B5" w:rsidRPr="00CE458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5C9006" w14:textId="77D3DD8D" w:rsidR="00EA01B5" w:rsidRPr="00444E00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11,672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EA01B5" w:rsidRPr="00CE458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420740" w14:textId="2C197E27" w:rsidR="00EA01B5" w:rsidRPr="00CE458C" w:rsidRDefault="001D2367" w:rsidP="001D2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367">
              <w:rPr>
                <w:rFonts w:ascii="Angsana New" w:hAnsi="Angsana New"/>
                <w:b/>
                <w:bCs/>
                <w:sz w:val="30"/>
                <w:szCs w:val="30"/>
              </w:rPr>
              <w:t>1,235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EA01B5" w:rsidRPr="00CE458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0AF890" w14:textId="6624EBB9" w:rsidR="00EA01B5" w:rsidRPr="005311E6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F2C8ED8" w14:textId="0C704474" w:rsidR="00792509" w:rsidRDefault="0079250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0"/>
        <w:gridCol w:w="1083"/>
        <w:gridCol w:w="288"/>
        <w:gridCol w:w="1194"/>
        <w:gridCol w:w="241"/>
        <w:gridCol w:w="1108"/>
        <w:gridCol w:w="9"/>
        <w:gridCol w:w="236"/>
        <w:gridCol w:w="1185"/>
      </w:tblGrid>
      <w:tr w:rsidR="00EA01B5" w:rsidRPr="00104961" w14:paraId="48EB6B6A" w14:textId="77777777" w:rsidTr="002008E0">
        <w:tc>
          <w:tcPr>
            <w:tcW w:w="2159" w:type="pct"/>
          </w:tcPr>
          <w:p w14:paraId="581A5E86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06A914F9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1F964337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4"/>
          </w:tcPr>
          <w:p w14:paraId="629D55A4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01B5" w:rsidRPr="00CE458C" w14:paraId="36B242E8" w14:textId="77777777" w:rsidTr="002008E0">
        <w:tc>
          <w:tcPr>
            <w:tcW w:w="2159" w:type="pct"/>
          </w:tcPr>
          <w:p w14:paraId="0A849E7F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C13193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3" w:type="pct"/>
            <w:vAlign w:val="center"/>
          </w:tcPr>
          <w:p w14:paraId="3A979A29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14:paraId="6501F4DA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8" w:type="pct"/>
          </w:tcPr>
          <w:p w14:paraId="171B46DC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14:paraId="0C7A1C79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0" w:type="pct"/>
            <w:gridSpan w:val="2"/>
            <w:vAlign w:val="center"/>
          </w:tcPr>
          <w:p w14:paraId="43A30A6D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60D3C17A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EA01B5" w:rsidRPr="00CE458C" w14:paraId="6B2D339E" w14:textId="77777777" w:rsidTr="002008E0">
        <w:tc>
          <w:tcPr>
            <w:tcW w:w="2159" w:type="pct"/>
          </w:tcPr>
          <w:p w14:paraId="6FBD9319" w14:textId="77777777" w:rsidR="00EA01B5" w:rsidRPr="00CE458C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6C11799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" w:type="pct"/>
            <w:vAlign w:val="center"/>
          </w:tcPr>
          <w:p w14:paraId="48B3299D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14:paraId="1C504E7E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4FE0052C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14:paraId="60335B2C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  <w:gridSpan w:val="2"/>
            <w:vAlign w:val="center"/>
          </w:tcPr>
          <w:p w14:paraId="2D3DA04B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303B3A02" w14:textId="77777777" w:rsidR="00EA01B5" w:rsidRPr="0010496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5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A01B5" w:rsidRPr="00CE458C" w14:paraId="5416F10C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</w:tcPr>
          <w:p w14:paraId="40222CE2" w14:textId="77777777" w:rsidR="00EA01B5" w:rsidRPr="00CE458C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8"/>
            <w:tcBorders>
              <w:bottom w:val="nil"/>
            </w:tcBorders>
            <w:vAlign w:val="bottom"/>
          </w:tcPr>
          <w:p w14:paraId="7A20B6EF" w14:textId="77777777" w:rsidR="00EA01B5" w:rsidRPr="00CE458C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A01B5" w:rsidRPr="00CE458C" w14:paraId="4A3F634E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0F2A4DE0" w14:textId="087071D9" w:rsidR="00EA01B5" w:rsidRPr="007C7F91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A4F28" w14:textId="77777777" w:rsidR="00EA01B5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71BBA7FD" w14:textId="77777777" w:rsidR="00EA01B5" w:rsidRPr="00CE458C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47289BC8" w14:textId="77777777" w:rsidR="00EA01B5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1FB2" w14:textId="77777777" w:rsidR="00EA01B5" w:rsidRPr="00CE458C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5D9E9" w14:textId="77777777" w:rsidR="00EA01B5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AF5D" w14:textId="77777777" w:rsidR="00EA01B5" w:rsidRPr="00CE458C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14:paraId="448555F5" w14:textId="77777777" w:rsidR="00EA01B5" w:rsidRDefault="00EA01B5" w:rsidP="002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1B5" w:rsidRPr="00CE458C" w14:paraId="477FD6F1" w14:textId="77777777" w:rsidTr="002008E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14:paraId="7CD1963A" w14:textId="68EC1E0A" w:rsidR="00EA01B5" w:rsidRPr="00CE458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D28AF" w14:textId="561D2F57" w:rsidR="00EA01B5" w:rsidRPr="00CC6365" w:rsidRDefault="002263F4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63F4">
              <w:rPr>
                <w:rFonts w:ascii="Angsana New" w:hAnsi="Angsana New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6D8E" w14:textId="77777777" w:rsidR="00EA01B5" w:rsidRPr="00CE458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0DD254" w14:textId="3A67A67E" w:rsidR="00EA01B5" w:rsidRPr="00444E00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14,459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B003" w14:textId="77777777" w:rsidR="00EA01B5" w:rsidRPr="00CE458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F5893" w14:textId="77777777" w:rsidR="00EA01B5" w:rsidRPr="00CE458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5F86A" w14:textId="77777777" w:rsidR="00EA01B5" w:rsidRPr="00CE458C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17BB79" w14:textId="77777777" w:rsidR="00EA01B5" w:rsidRPr="005311E6" w:rsidRDefault="00EA01B5" w:rsidP="00EA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24AA790" w14:textId="77777777" w:rsidR="00A252BC" w:rsidRDefault="00A252BC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50B193B" w14:textId="77777777"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252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5D39EB5" w14:textId="77777777"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27C8164" w14:textId="77777777"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252BC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</w:t>
      </w:r>
    </w:p>
    <w:p w14:paraId="7D7C8190" w14:textId="77777777"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916AE22" w14:textId="77777777" w:rsidR="006D2D8F" w:rsidRPr="00DB08F4" w:rsidRDefault="006D2D8F" w:rsidP="006D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4B89">
        <w:rPr>
          <w:rFonts w:ascii="Angsana New" w:hAnsi="Angsana New"/>
          <w:spacing w:val="-6"/>
          <w:sz w:val="30"/>
          <w:szCs w:val="30"/>
          <w:cs/>
        </w:rPr>
        <w:t>บริษัทได้ทำสัญญาเช่าพื้นที่กับบริษัท อมรินทร์ เทเลวิชั่น จำกัด ซึ่งเป็นบริษัทย่อย โดยสัญญาดังกล่าว</w:t>
      </w:r>
      <w:r w:rsidRPr="005D4B8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D4B89">
        <w:rPr>
          <w:rFonts w:ascii="Angsana New" w:hAnsi="Angsana New"/>
          <w:spacing w:val="-6"/>
          <w:sz w:val="30"/>
          <w:szCs w:val="30"/>
          <w:cs/>
        </w:rPr>
        <w:t xml:space="preserve">มีระยะเวลา </w:t>
      </w:r>
      <w:r w:rsidRPr="005D4B89">
        <w:rPr>
          <w:rFonts w:ascii="Angsana New" w:hAnsi="Angsana New"/>
          <w:spacing w:val="-6"/>
          <w:sz w:val="30"/>
          <w:szCs w:val="30"/>
        </w:rPr>
        <w:t>1</w:t>
      </w:r>
      <w:r w:rsidRPr="005D4B89">
        <w:rPr>
          <w:rFonts w:ascii="Angsana New" w:hAnsi="Angsana New"/>
          <w:spacing w:val="-6"/>
          <w:sz w:val="30"/>
          <w:szCs w:val="30"/>
          <w:cs/>
        </w:rPr>
        <w:t xml:space="preserve"> ปี</w:t>
      </w:r>
      <w:r w:rsidRPr="005D4B89">
        <w:rPr>
          <w:rFonts w:ascii="Angsana New" w:hAnsi="Angsana New"/>
          <w:sz w:val="30"/>
          <w:szCs w:val="30"/>
          <w:cs/>
        </w:rPr>
        <w:t xml:space="preserve"> ตั้งแต่วันที่ </w:t>
      </w:r>
      <w:r w:rsidRPr="005D4B89">
        <w:rPr>
          <w:rFonts w:ascii="Angsana New" w:hAnsi="Angsana New"/>
          <w:sz w:val="30"/>
          <w:szCs w:val="30"/>
        </w:rPr>
        <w:t>1</w:t>
      </w:r>
      <w:r w:rsidRPr="005D4B8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D4B89">
        <w:rPr>
          <w:rFonts w:ascii="Angsana New" w:hAnsi="Angsana New"/>
          <w:sz w:val="30"/>
          <w:szCs w:val="30"/>
        </w:rPr>
        <w:t>2564</w:t>
      </w:r>
      <w:r w:rsidRPr="005D4B89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5D4B89">
        <w:rPr>
          <w:rFonts w:ascii="Angsana New" w:hAnsi="Angsana New"/>
          <w:sz w:val="30"/>
          <w:szCs w:val="30"/>
        </w:rPr>
        <w:t>31</w:t>
      </w:r>
      <w:r w:rsidRPr="005D4B89">
        <w:rPr>
          <w:rFonts w:ascii="Angsana New" w:hAnsi="Angsana New"/>
          <w:sz w:val="30"/>
          <w:szCs w:val="30"/>
          <w:cs/>
        </w:rPr>
        <w:t xml:space="preserve"> มกราคม </w:t>
      </w:r>
      <w:r w:rsidRPr="005D4B89">
        <w:rPr>
          <w:rFonts w:ascii="Angsana New" w:hAnsi="Angsana New"/>
          <w:sz w:val="30"/>
          <w:szCs w:val="30"/>
        </w:rPr>
        <w:t>2565</w:t>
      </w:r>
      <w:r w:rsidRPr="005D4B89">
        <w:rPr>
          <w:rFonts w:ascii="Angsana New" w:hAnsi="Angsana New"/>
          <w:sz w:val="30"/>
          <w:szCs w:val="30"/>
          <w:cs/>
        </w:rPr>
        <w:t xml:space="preserve"> โดยบริษัทย่อยตกลงจะจ่ายค่าเช่าเป็นรายเดือนในอัตราคงที่ตามที่ตกลงกันในสัญญา</w:t>
      </w:r>
      <w:r w:rsidRPr="00DB08F4">
        <w:rPr>
          <w:rFonts w:ascii="Angsana New" w:hAnsi="Angsana New"/>
          <w:sz w:val="30"/>
          <w:szCs w:val="30"/>
          <w:cs/>
        </w:rPr>
        <w:t xml:space="preserve"> </w:t>
      </w:r>
    </w:p>
    <w:p w14:paraId="460CB9C7" w14:textId="77777777" w:rsidR="00A74C03" w:rsidRPr="00792509" w:rsidRDefault="00A74C03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4F32AB16" w14:textId="54B4F0C9" w:rsidR="008C317D" w:rsidRPr="00CE458C" w:rsidRDefault="008C317D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FD3E489" w14:textId="77777777" w:rsidR="008C317D" w:rsidRDefault="008C317D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8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672"/>
        <w:gridCol w:w="811"/>
        <w:gridCol w:w="277"/>
        <w:gridCol w:w="1238"/>
        <w:gridCol w:w="238"/>
        <w:gridCol w:w="1190"/>
        <w:gridCol w:w="273"/>
        <w:gridCol w:w="1166"/>
        <w:gridCol w:w="260"/>
        <w:gridCol w:w="1156"/>
      </w:tblGrid>
      <w:tr w:rsidR="008C317D" w:rsidRPr="00ED3D80" w14:paraId="424EB45D" w14:textId="77777777" w:rsidTr="00145CC3">
        <w:trPr>
          <w:tblHeader/>
        </w:trPr>
        <w:tc>
          <w:tcPr>
            <w:tcW w:w="1440" w:type="pct"/>
          </w:tcPr>
          <w:p w14:paraId="5EF34CD6" w14:textId="77777777" w:rsidR="008C317D" w:rsidRPr="00CD0D6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36D78B41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6060A78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pct"/>
            <w:gridSpan w:val="3"/>
          </w:tcPr>
          <w:p w14:paraId="30CC4681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7B9A373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17C02B6D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0D3" w:rsidRPr="00ED3D80" w14:paraId="0565CC51" w14:textId="77777777" w:rsidTr="00145CC3">
        <w:trPr>
          <w:tblHeader/>
        </w:trPr>
        <w:tc>
          <w:tcPr>
            <w:tcW w:w="1440" w:type="pct"/>
          </w:tcPr>
          <w:p w14:paraId="606A1D5D" w14:textId="77777777" w:rsidR="007F40D3" w:rsidRPr="00ED3D80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61F560DC" w14:textId="77777777" w:rsidR="007F40D3" w:rsidRPr="00103296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D91BD3A" w14:textId="77777777" w:rsidR="007F40D3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B1523B9" w14:textId="1207FAAF" w:rsidR="007F40D3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75085F3F" w14:textId="77777777" w:rsidR="007F40D3" w:rsidRPr="002F4B0F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5D3AFB95" w14:textId="77777777" w:rsidR="007F40D3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AD25B2C" w14:textId="77777777" w:rsidR="007F40D3" w:rsidRPr="002F4B0F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3006ADF" w14:textId="018B40D8" w:rsidR="007F40D3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3210B638" w14:textId="77777777" w:rsidR="007F40D3" w:rsidRPr="002F4B0F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62B4794" w14:textId="77777777" w:rsidR="007F40D3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C317D" w:rsidRPr="00ED3D80" w14:paraId="49218C52" w14:textId="77777777" w:rsidTr="00145CC3">
        <w:trPr>
          <w:tblHeader/>
        </w:trPr>
        <w:tc>
          <w:tcPr>
            <w:tcW w:w="1440" w:type="pct"/>
          </w:tcPr>
          <w:p w14:paraId="2D5BE0D8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38CD98C2" w14:textId="77777777" w:rsidR="008C317D" w:rsidRPr="00103296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32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9" w:type="pct"/>
          </w:tcPr>
          <w:p w14:paraId="426A1F98" w14:textId="77777777" w:rsidR="008C317D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C4AF13E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6215CE5C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99A7C8E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6A94B52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7BB6CD2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0C4A7A93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04D1B6B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C317D" w:rsidRPr="00ED3D80" w14:paraId="306EB82F" w14:textId="77777777" w:rsidTr="00145CC3">
        <w:trPr>
          <w:tblHeader/>
        </w:trPr>
        <w:tc>
          <w:tcPr>
            <w:tcW w:w="1440" w:type="pct"/>
          </w:tcPr>
          <w:p w14:paraId="27110553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53060B55" w14:textId="77777777" w:rsidR="008C317D" w:rsidRPr="00ED3D80" w:rsidRDefault="008C317D" w:rsidP="00145CC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9ED8EFA" w14:textId="77777777" w:rsidR="008C317D" w:rsidRPr="00ED3D80" w:rsidRDefault="008C317D" w:rsidP="00145CC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74" w:type="pct"/>
            <w:gridSpan w:val="7"/>
          </w:tcPr>
          <w:p w14:paraId="1992D128" w14:textId="77777777" w:rsidR="008C317D" w:rsidRPr="00ED3D80" w:rsidRDefault="008C317D" w:rsidP="00145CC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C317D" w:rsidRPr="00ED3D80" w14:paraId="1A54150F" w14:textId="77777777" w:rsidTr="00145CC3">
        <w:tc>
          <w:tcPr>
            <w:tcW w:w="1440" w:type="pct"/>
          </w:tcPr>
          <w:p w14:paraId="229CB5F2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70FCDAB4" w14:textId="1044C1AB" w:rsidR="008C317D" w:rsidRPr="00103296" w:rsidRDefault="007F40D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2F5F2AC5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0F8994F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C1E726C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718637E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AD8C79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F2E489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23628CC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2C7E976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317D" w:rsidRPr="00ED3D80" w14:paraId="7EB2F9D1" w14:textId="77777777" w:rsidTr="00145CC3">
        <w:trPr>
          <w:trHeight w:val="362"/>
        </w:trPr>
        <w:tc>
          <w:tcPr>
            <w:tcW w:w="1440" w:type="pct"/>
          </w:tcPr>
          <w:p w14:paraId="26B894FA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437" w:type="pct"/>
          </w:tcPr>
          <w:p w14:paraId="1237FAF6" w14:textId="77777777" w:rsidR="008C317D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8A3756E" w14:textId="77777777" w:rsidR="008C317D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01DCAA12" w14:textId="64B0487D" w:rsidR="008C317D" w:rsidRPr="00ED3D80" w:rsidRDefault="00021CB8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CB8">
              <w:rPr>
                <w:rFonts w:ascii="Angsana New" w:hAnsi="Angsana New"/>
                <w:sz w:val="30"/>
                <w:szCs w:val="30"/>
              </w:rPr>
              <w:t>12,487</w:t>
            </w:r>
          </w:p>
        </w:tc>
        <w:tc>
          <w:tcPr>
            <w:tcW w:w="128" w:type="pct"/>
          </w:tcPr>
          <w:p w14:paraId="0975355B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08C9C1B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35,734</w:t>
            </w:r>
          </w:p>
        </w:tc>
        <w:tc>
          <w:tcPr>
            <w:tcW w:w="147" w:type="pct"/>
          </w:tcPr>
          <w:p w14:paraId="5D4DA38B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6880436" w14:textId="05AB76E3" w:rsidR="008C317D" w:rsidRPr="00ED3D80" w:rsidRDefault="00021CB8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CB8">
              <w:rPr>
                <w:rFonts w:ascii="Angsana New" w:hAnsi="Angsana New"/>
                <w:sz w:val="30"/>
                <w:szCs w:val="30"/>
              </w:rPr>
              <w:t>129,61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2B1630A2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D54865B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171,834</w:t>
            </w:r>
          </w:p>
        </w:tc>
      </w:tr>
      <w:tr w:rsidR="008C317D" w:rsidRPr="00ED3D80" w14:paraId="46CE8B76" w14:textId="77777777" w:rsidTr="00145CC3">
        <w:trPr>
          <w:trHeight w:val="425"/>
        </w:trPr>
        <w:tc>
          <w:tcPr>
            <w:tcW w:w="1440" w:type="pct"/>
          </w:tcPr>
          <w:p w14:paraId="3326BFF0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437" w:type="pct"/>
          </w:tcPr>
          <w:p w14:paraId="709E1B26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846D26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F5C3DD1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0BC743D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8C3FEA3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C68B8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11A027B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DDE05E5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9951189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317D" w:rsidRPr="00ED3D80" w14:paraId="537F323D" w14:textId="77777777" w:rsidTr="00145CC3">
        <w:trPr>
          <w:trHeight w:val="362"/>
        </w:trPr>
        <w:tc>
          <w:tcPr>
            <w:tcW w:w="1440" w:type="pct"/>
          </w:tcPr>
          <w:p w14:paraId="7CC90DC6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482251F3" w14:textId="77777777" w:rsidR="008C317D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7AEBC34" w14:textId="77777777" w:rsidR="008C317D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5770A6E" w14:textId="57438F3F" w:rsidR="008C317D" w:rsidRPr="00ED3D80" w:rsidRDefault="00021CB8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CB8">
              <w:rPr>
                <w:rFonts w:ascii="Angsana New" w:hAnsi="Angsana New"/>
                <w:sz w:val="30"/>
                <w:szCs w:val="30"/>
              </w:rPr>
              <w:t>2,738</w:t>
            </w:r>
          </w:p>
        </w:tc>
        <w:tc>
          <w:tcPr>
            <w:tcW w:w="128" w:type="pct"/>
          </w:tcPr>
          <w:p w14:paraId="32D7FB3F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2CE7F33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4,855</w:t>
            </w:r>
          </w:p>
        </w:tc>
        <w:tc>
          <w:tcPr>
            <w:tcW w:w="147" w:type="pct"/>
          </w:tcPr>
          <w:p w14:paraId="66F27CCD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FAAA3EE" w14:textId="6AE6B358" w:rsidR="008C317D" w:rsidRPr="00ED3D80" w:rsidRDefault="00021CB8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CB8"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140" w:type="pct"/>
          </w:tcPr>
          <w:p w14:paraId="505FCB09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5FCEF91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4,116</w:t>
            </w:r>
          </w:p>
        </w:tc>
      </w:tr>
      <w:tr w:rsidR="00262EE3" w:rsidRPr="00ED3D80" w14:paraId="6EDAD3AA" w14:textId="77777777" w:rsidTr="00145CC3">
        <w:trPr>
          <w:trHeight w:val="362"/>
        </w:trPr>
        <w:tc>
          <w:tcPr>
            <w:tcW w:w="1440" w:type="pct"/>
          </w:tcPr>
          <w:p w14:paraId="51B74093" w14:textId="77777777" w:rsidR="00262EE3" w:rsidRPr="00ED3D80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7E352F40" w14:textId="77777777" w:rsidR="00262EE3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962A103" w14:textId="77777777" w:rsidR="00262EE3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7C7C62F" w14:textId="7EF12BDB" w:rsidR="00262EE3" w:rsidRPr="00ED3D80" w:rsidRDefault="00021CB8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60AC79A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6982035" w14:textId="77777777" w:rsidR="00262EE3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518731B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604DB8D" w14:textId="24797795" w:rsidR="00262EE3" w:rsidRPr="00BD263C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3679D18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90278A2" w14:textId="77777777" w:rsidR="00262EE3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262EE3" w:rsidRPr="00ED3D80" w14:paraId="3312F210" w14:textId="77777777" w:rsidTr="00145CC3">
        <w:trPr>
          <w:trHeight w:val="362"/>
        </w:trPr>
        <w:tc>
          <w:tcPr>
            <w:tcW w:w="1440" w:type="pct"/>
          </w:tcPr>
          <w:p w14:paraId="5BF7017D" w14:textId="77777777" w:rsidR="00262EE3" w:rsidRPr="00BD263C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20AC2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20AC2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20AC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E01056F" w14:textId="77777777" w:rsidR="00262EE3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83A31D0" w14:textId="77777777" w:rsidR="00262EE3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B95E522" w14:textId="7BDCDF4E" w:rsidR="00262EE3" w:rsidRPr="00ED3D80" w:rsidRDefault="00021CB8" w:rsidP="00021C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CB8">
              <w:rPr>
                <w:rFonts w:ascii="Angsana New" w:hAnsi="Angsana New"/>
                <w:sz w:val="30"/>
                <w:szCs w:val="30"/>
              </w:rPr>
              <w:t>2,140</w:t>
            </w:r>
          </w:p>
        </w:tc>
        <w:tc>
          <w:tcPr>
            <w:tcW w:w="128" w:type="pct"/>
          </w:tcPr>
          <w:p w14:paraId="70842AD5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96C135C" w14:textId="77777777" w:rsidR="00262EE3" w:rsidRPr="00ED3D80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2F6C23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0547200" w14:textId="6701DE3E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2EE3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0" w:type="pct"/>
          </w:tcPr>
          <w:p w14:paraId="52A64A6F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0825565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2EE3" w:rsidRPr="00ED3D80" w14:paraId="4FDFDEBC" w14:textId="77777777" w:rsidTr="00145CC3">
        <w:trPr>
          <w:trHeight w:val="352"/>
        </w:trPr>
        <w:tc>
          <w:tcPr>
            <w:tcW w:w="1440" w:type="pct"/>
          </w:tcPr>
          <w:p w14:paraId="78DD18A4" w14:textId="77777777" w:rsidR="00262EE3" w:rsidRPr="00ED3D80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55073AB2" w14:textId="77777777" w:rsidR="00262EE3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163A6E4" w14:textId="77777777" w:rsidR="00262EE3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370645B5" w14:textId="368EEF61" w:rsidR="00262EE3" w:rsidRPr="00E92605" w:rsidRDefault="00021CB8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C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</w:t>
            </w:r>
            <w:r w:rsidRPr="00021C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C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365</w:t>
            </w:r>
          </w:p>
        </w:tc>
        <w:tc>
          <w:tcPr>
            <w:tcW w:w="128" w:type="pct"/>
          </w:tcPr>
          <w:p w14:paraId="06ACF22C" w14:textId="77777777" w:rsidR="00262EE3" w:rsidRPr="00ED3D80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33D3250D" w14:textId="77777777" w:rsidR="00262EE3" w:rsidRPr="00E92605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40,591</w:t>
            </w:r>
          </w:p>
        </w:tc>
        <w:tc>
          <w:tcPr>
            <w:tcW w:w="147" w:type="pct"/>
          </w:tcPr>
          <w:p w14:paraId="46413DDD" w14:textId="77777777" w:rsidR="00262EE3" w:rsidRPr="00ED3D80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4FEF0E77" w14:textId="2DF01D5D" w:rsidR="00262EE3" w:rsidRPr="00E92605" w:rsidRDefault="00021CB8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CB8">
              <w:rPr>
                <w:rFonts w:ascii="Angsana New" w:hAnsi="Angsana New"/>
                <w:b/>
                <w:bCs/>
                <w:sz w:val="30"/>
                <w:szCs w:val="30"/>
              </w:rPr>
              <w:t>130,88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210ADA80" w14:textId="77777777" w:rsidR="00262EE3" w:rsidRPr="00ED3D80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386D3039" w14:textId="77777777" w:rsidR="00262EE3" w:rsidRPr="00E92605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175,971</w:t>
            </w:r>
          </w:p>
        </w:tc>
      </w:tr>
      <w:tr w:rsidR="00262EE3" w:rsidRPr="00ED3D80" w14:paraId="3099A518" w14:textId="77777777" w:rsidTr="00145CC3">
        <w:trPr>
          <w:trHeight w:val="407"/>
        </w:trPr>
        <w:tc>
          <w:tcPr>
            <w:tcW w:w="1876" w:type="pct"/>
            <w:gridSpan w:val="2"/>
          </w:tcPr>
          <w:p w14:paraId="5A70BEF1" w14:textId="77777777" w:rsidR="00262EE3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9" w:type="pct"/>
          </w:tcPr>
          <w:p w14:paraId="325A0BED" w14:textId="77777777" w:rsidR="00262EE3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43885DE9" w14:textId="310BCF5D" w:rsidR="00262EE3" w:rsidRPr="00ED3D80" w:rsidRDefault="00021CB8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CB8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021CB8">
              <w:rPr>
                <w:rFonts w:ascii="Angsana New" w:hAnsi="Angsana New"/>
                <w:sz w:val="30"/>
                <w:szCs w:val="30"/>
              </w:rPr>
              <w:t>,</w:t>
            </w:r>
            <w:r w:rsidRPr="00021CB8">
              <w:rPr>
                <w:rFonts w:ascii="Angsana New" w:hAnsi="Angsana New"/>
                <w:sz w:val="30"/>
                <w:szCs w:val="30"/>
                <w:cs/>
              </w:rPr>
              <w:t>028</w:t>
            </w:r>
          </w:p>
        </w:tc>
        <w:tc>
          <w:tcPr>
            <w:tcW w:w="128" w:type="pct"/>
          </w:tcPr>
          <w:p w14:paraId="6187932D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92615E4" w14:textId="77777777" w:rsidR="00262EE3" w:rsidRPr="00EC73B5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147" w:type="pct"/>
          </w:tcPr>
          <w:p w14:paraId="35229EED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C37AE70" w14:textId="56467EF3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F2BA4FA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864DDB1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2EE3" w:rsidRPr="00FF38E5" w14:paraId="2EF70A6C" w14:textId="77777777" w:rsidTr="00145CC3">
        <w:tc>
          <w:tcPr>
            <w:tcW w:w="1440" w:type="pct"/>
          </w:tcPr>
          <w:p w14:paraId="115F62BD" w14:textId="77777777" w:rsidR="00262EE3" w:rsidRPr="00ED3D80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135B980C" w14:textId="77777777" w:rsidR="00262EE3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BE4BE5B" w14:textId="77777777" w:rsidR="00262EE3" w:rsidRDefault="00262EE3" w:rsidP="0026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51677329" w14:textId="0F658BEF" w:rsidR="00262EE3" w:rsidRPr="00E92605" w:rsidRDefault="00021CB8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C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</w:t>
            </w:r>
            <w:r w:rsidRPr="00021C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1C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393</w:t>
            </w:r>
          </w:p>
        </w:tc>
        <w:tc>
          <w:tcPr>
            <w:tcW w:w="128" w:type="pct"/>
          </w:tcPr>
          <w:p w14:paraId="08B9DE63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D95446B" w14:textId="77777777" w:rsidR="00262EE3" w:rsidRPr="00E92605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45,385</w:t>
            </w:r>
          </w:p>
        </w:tc>
        <w:tc>
          <w:tcPr>
            <w:tcW w:w="147" w:type="pct"/>
          </w:tcPr>
          <w:p w14:paraId="426EAF83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B500AFC" w14:textId="631F29EA" w:rsidR="00262EE3" w:rsidRPr="00E92605" w:rsidRDefault="00021CB8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CB8">
              <w:rPr>
                <w:rFonts w:ascii="Angsana New" w:hAnsi="Angsana New"/>
                <w:b/>
                <w:bCs/>
                <w:sz w:val="30"/>
                <w:szCs w:val="30"/>
              </w:rPr>
              <w:t>130,88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38C22995" w14:textId="77777777" w:rsidR="00262EE3" w:rsidRPr="00ED3D80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BC21046" w14:textId="77777777" w:rsidR="00262EE3" w:rsidRPr="00E92605" w:rsidRDefault="00262EE3" w:rsidP="0026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175,971</w:t>
            </w:r>
          </w:p>
        </w:tc>
      </w:tr>
    </w:tbl>
    <w:p w14:paraId="5657A587" w14:textId="77777777" w:rsidR="008C317D" w:rsidRDefault="008C317D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761324" w14:textId="77777777" w:rsidR="008C317D" w:rsidRDefault="008C317D" w:rsidP="008C317D">
      <w:r>
        <w:br w:type="page"/>
      </w: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8C317D" w:rsidRPr="00ED3D80" w14:paraId="419960D0" w14:textId="77777777" w:rsidTr="00145CC3">
        <w:trPr>
          <w:tblHeader/>
        </w:trPr>
        <w:tc>
          <w:tcPr>
            <w:tcW w:w="1450" w:type="pct"/>
          </w:tcPr>
          <w:p w14:paraId="7BC949E1" w14:textId="77777777" w:rsidR="008C317D" w:rsidRPr="00CD0D6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74243C0A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D203CDA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48CB3C5B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7D73BA3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5717A81E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0D3" w:rsidRPr="00ED3D80" w14:paraId="350F96FC" w14:textId="77777777" w:rsidTr="00145CC3">
        <w:trPr>
          <w:tblHeader/>
        </w:trPr>
        <w:tc>
          <w:tcPr>
            <w:tcW w:w="1450" w:type="pct"/>
          </w:tcPr>
          <w:p w14:paraId="3423E434" w14:textId="77777777" w:rsidR="007F40D3" w:rsidRPr="00ED3D80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FF67428" w14:textId="77777777" w:rsidR="007F40D3" w:rsidRPr="00103296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D3177F" w14:textId="77777777" w:rsidR="007F40D3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9392B5F" w14:textId="263EE6D5" w:rsidR="007F40D3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414192E2" w14:textId="77777777" w:rsidR="007F40D3" w:rsidRPr="002F4B0F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BACCADC" w14:textId="2E9F75D9" w:rsidR="007F40D3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EEF1CD4" w14:textId="77777777" w:rsidR="007F40D3" w:rsidRPr="002F4B0F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631F916" w14:textId="53F074C3" w:rsidR="007F40D3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362D9570" w14:textId="77777777" w:rsidR="007F40D3" w:rsidRPr="002F4B0F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CAB85E" w14:textId="3305F1D0" w:rsidR="007F40D3" w:rsidRDefault="007F40D3" w:rsidP="007F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C317D" w:rsidRPr="00ED3D80" w14:paraId="73103493" w14:textId="77777777" w:rsidTr="00145CC3">
        <w:trPr>
          <w:tblHeader/>
        </w:trPr>
        <w:tc>
          <w:tcPr>
            <w:tcW w:w="1450" w:type="pct"/>
          </w:tcPr>
          <w:p w14:paraId="32201B2A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4BED707" w14:textId="77777777" w:rsidR="008C317D" w:rsidRPr="00103296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4BE6EE" w14:textId="77777777" w:rsidR="008C317D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2E72BEE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498CF97D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04C1ACF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2AD4E57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A342F7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4B4CABA9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62597F" w14:textId="77777777" w:rsidR="008C317D" w:rsidRPr="002F4B0F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C317D" w:rsidRPr="00ED3D80" w14:paraId="1D7AB5DA" w14:textId="77777777" w:rsidTr="00145CC3">
        <w:trPr>
          <w:tblHeader/>
        </w:trPr>
        <w:tc>
          <w:tcPr>
            <w:tcW w:w="1450" w:type="pct"/>
          </w:tcPr>
          <w:p w14:paraId="4FBDEAA1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43DF0CD0" w14:textId="77777777" w:rsidR="008C317D" w:rsidRPr="00ED3D80" w:rsidRDefault="008C317D" w:rsidP="00145CC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EFB57BC" w14:textId="77777777" w:rsidR="008C317D" w:rsidRPr="00ED3D80" w:rsidRDefault="008C317D" w:rsidP="00145CC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6B61AEC5" w14:textId="77777777" w:rsidR="008C317D" w:rsidRPr="00ED3D80" w:rsidRDefault="008C317D" w:rsidP="00145CC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C317D" w:rsidRPr="00ED3D80" w14:paraId="1A0C99C5" w14:textId="77777777" w:rsidTr="00145CC3">
        <w:tc>
          <w:tcPr>
            <w:tcW w:w="2035" w:type="pct"/>
            <w:gridSpan w:val="3"/>
          </w:tcPr>
          <w:p w14:paraId="079F3075" w14:textId="313908B6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F256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67" w:type="pct"/>
          </w:tcPr>
          <w:p w14:paraId="0112BE31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7170E6E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A916761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37DC3E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508EE7E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2B24BE9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D171851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317D" w:rsidRPr="00ED3D80" w14:paraId="60F17495" w14:textId="77777777" w:rsidTr="00145CC3">
        <w:tc>
          <w:tcPr>
            <w:tcW w:w="2035" w:type="pct"/>
            <w:gridSpan w:val="3"/>
          </w:tcPr>
          <w:p w14:paraId="7073D2D6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266C4565" w14:textId="5D00A5C8" w:rsidR="008C317D" w:rsidRPr="002D12BB" w:rsidRDefault="00F25651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651">
              <w:rPr>
                <w:rFonts w:ascii="Angsana New" w:hAnsi="Angsana New"/>
                <w:sz w:val="30"/>
                <w:szCs w:val="30"/>
                <w:cs/>
              </w:rPr>
              <w:t>249</w:t>
            </w:r>
            <w:r w:rsidRPr="00F25651">
              <w:rPr>
                <w:rFonts w:ascii="Angsana New" w:hAnsi="Angsana New"/>
                <w:sz w:val="30"/>
                <w:szCs w:val="30"/>
              </w:rPr>
              <w:t>,</w:t>
            </w:r>
            <w:r w:rsidRPr="00F25651">
              <w:rPr>
                <w:rFonts w:ascii="Angsana New" w:hAnsi="Angsana New"/>
                <w:sz w:val="30"/>
                <w:szCs w:val="30"/>
                <w:cs/>
              </w:rPr>
              <w:t>256</w:t>
            </w:r>
          </w:p>
        </w:tc>
        <w:tc>
          <w:tcPr>
            <w:tcW w:w="128" w:type="pct"/>
          </w:tcPr>
          <w:p w14:paraId="22AEEBAA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93A689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305,047</w:t>
            </w:r>
          </w:p>
        </w:tc>
        <w:tc>
          <w:tcPr>
            <w:tcW w:w="147" w:type="pct"/>
          </w:tcPr>
          <w:p w14:paraId="5A689E13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A85239A" w14:textId="4DB4FA80" w:rsidR="008C317D" w:rsidRPr="00ED3D80" w:rsidRDefault="00F25651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651">
              <w:rPr>
                <w:rFonts w:ascii="Angsana New" w:hAnsi="Angsana New"/>
                <w:sz w:val="30"/>
                <w:szCs w:val="30"/>
              </w:rPr>
              <w:t>51,827</w:t>
            </w:r>
          </w:p>
        </w:tc>
        <w:tc>
          <w:tcPr>
            <w:tcW w:w="140" w:type="pct"/>
          </w:tcPr>
          <w:p w14:paraId="60B3CFF1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3D3A46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93,948</w:t>
            </w:r>
          </w:p>
        </w:tc>
      </w:tr>
      <w:tr w:rsidR="008C317D" w:rsidRPr="00ED3D80" w14:paraId="08961AC1" w14:textId="77777777" w:rsidTr="00145CC3">
        <w:tc>
          <w:tcPr>
            <w:tcW w:w="2035" w:type="pct"/>
            <w:gridSpan w:val="3"/>
          </w:tcPr>
          <w:p w14:paraId="2A125A5D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1D215A49" w14:textId="77777777" w:rsidR="008C317D" w:rsidRPr="002D12BB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915459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95DAC28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A23B7F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FD13D1F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9229AC4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981622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317D" w:rsidRPr="00ED3D80" w14:paraId="18CE8EAD" w14:textId="77777777" w:rsidTr="00145CC3">
        <w:tc>
          <w:tcPr>
            <w:tcW w:w="2035" w:type="pct"/>
            <w:gridSpan w:val="3"/>
          </w:tcPr>
          <w:p w14:paraId="018D1018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BAF221E" w14:textId="5E7DE0DB" w:rsidR="008C317D" w:rsidRPr="002D12BB" w:rsidRDefault="00F25651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651">
              <w:rPr>
                <w:rFonts w:ascii="Angsana New" w:hAnsi="Angsana New"/>
                <w:sz w:val="30"/>
                <w:szCs w:val="30"/>
              </w:rPr>
              <w:t>60,684</w:t>
            </w:r>
          </w:p>
        </w:tc>
        <w:tc>
          <w:tcPr>
            <w:tcW w:w="128" w:type="pct"/>
          </w:tcPr>
          <w:p w14:paraId="28BC919F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2B52FE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58,362</w:t>
            </w:r>
          </w:p>
        </w:tc>
        <w:tc>
          <w:tcPr>
            <w:tcW w:w="147" w:type="pct"/>
          </w:tcPr>
          <w:p w14:paraId="4A1BD4BE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BD65ED" w14:textId="354438D1" w:rsidR="008C317D" w:rsidRPr="00ED3D80" w:rsidRDefault="00F25651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651">
              <w:rPr>
                <w:rFonts w:ascii="Angsana New" w:hAnsi="Angsana New"/>
                <w:sz w:val="30"/>
                <w:szCs w:val="30"/>
              </w:rPr>
              <w:t>12,659</w:t>
            </w:r>
          </w:p>
        </w:tc>
        <w:tc>
          <w:tcPr>
            <w:tcW w:w="140" w:type="pct"/>
          </w:tcPr>
          <w:p w14:paraId="04FBF3F7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CB0D6A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13,509</w:t>
            </w:r>
          </w:p>
        </w:tc>
      </w:tr>
      <w:tr w:rsidR="008C317D" w:rsidRPr="00ED3D80" w14:paraId="176171D3" w14:textId="77777777" w:rsidTr="00145CC3">
        <w:tc>
          <w:tcPr>
            <w:tcW w:w="2035" w:type="pct"/>
            <w:gridSpan w:val="3"/>
          </w:tcPr>
          <w:p w14:paraId="47443D4B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FF033CD" w14:textId="6AE12535" w:rsidR="008C317D" w:rsidRPr="002D12BB" w:rsidRDefault="00F25651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651">
              <w:rPr>
                <w:rFonts w:ascii="Angsana New" w:hAnsi="Angsana New"/>
                <w:sz w:val="30"/>
                <w:szCs w:val="30"/>
              </w:rPr>
              <w:t>22,357</w:t>
            </w:r>
          </w:p>
        </w:tc>
        <w:tc>
          <w:tcPr>
            <w:tcW w:w="128" w:type="pct"/>
          </w:tcPr>
          <w:p w14:paraId="5CFFF2DF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2154614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6,406</w:t>
            </w:r>
          </w:p>
        </w:tc>
        <w:tc>
          <w:tcPr>
            <w:tcW w:w="147" w:type="pct"/>
          </w:tcPr>
          <w:p w14:paraId="652E4AC6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BF78225" w14:textId="726CB180" w:rsidR="008C317D" w:rsidRPr="00ED3D80" w:rsidRDefault="00262EE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2EE3">
              <w:rPr>
                <w:rFonts w:ascii="Angsana New" w:hAnsi="Angsana New"/>
                <w:sz w:val="30"/>
                <w:szCs w:val="30"/>
              </w:rPr>
              <w:t>2,202</w:t>
            </w:r>
          </w:p>
        </w:tc>
        <w:tc>
          <w:tcPr>
            <w:tcW w:w="140" w:type="pct"/>
          </w:tcPr>
          <w:p w14:paraId="214894B8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7E110F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8C317D" w:rsidRPr="00ED3D80" w14:paraId="72DEA705" w14:textId="77777777" w:rsidTr="00145CC3">
        <w:tc>
          <w:tcPr>
            <w:tcW w:w="2035" w:type="pct"/>
            <w:gridSpan w:val="3"/>
          </w:tcPr>
          <w:p w14:paraId="10586B6B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B1DB174" w14:textId="7195C612" w:rsidR="008C317D" w:rsidRPr="002D12BB" w:rsidRDefault="00F25651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5651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128" w:type="pct"/>
          </w:tcPr>
          <w:p w14:paraId="2D2D70DB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34F4080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1,735</w:t>
            </w:r>
          </w:p>
        </w:tc>
        <w:tc>
          <w:tcPr>
            <w:tcW w:w="147" w:type="pct"/>
          </w:tcPr>
          <w:p w14:paraId="526A3827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F91F36" w14:textId="1D3F9EB0" w:rsidR="008C317D" w:rsidRPr="00ED3D80" w:rsidRDefault="00262EE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2EE3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40" w:type="pct"/>
          </w:tcPr>
          <w:p w14:paraId="232F3BCD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15F180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8C317D" w:rsidRPr="00ED3D80" w14:paraId="5D35C233" w14:textId="77777777" w:rsidTr="00145CC3">
        <w:tc>
          <w:tcPr>
            <w:tcW w:w="2035" w:type="pct"/>
            <w:gridSpan w:val="3"/>
          </w:tcPr>
          <w:p w14:paraId="62BA5DC1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22ABA788" w14:textId="575BAAC5" w:rsidR="008C317D" w:rsidRPr="00ED3D80" w:rsidRDefault="00F25651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651">
              <w:rPr>
                <w:rFonts w:ascii="Angsana New" w:hAnsi="Angsana New"/>
                <w:sz w:val="30"/>
                <w:szCs w:val="30"/>
              </w:rPr>
              <w:t>14,524</w:t>
            </w:r>
          </w:p>
        </w:tc>
        <w:tc>
          <w:tcPr>
            <w:tcW w:w="128" w:type="pct"/>
          </w:tcPr>
          <w:p w14:paraId="2E46CDE5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6D559A96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13,721</w:t>
            </w:r>
          </w:p>
        </w:tc>
        <w:tc>
          <w:tcPr>
            <w:tcW w:w="147" w:type="pct"/>
          </w:tcPr>
          <w:p w14:paraId="081868E0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B7C20EF" w14:textId="3B37B540" w:rsidR="008C317D" w:rsidRPr="00ED3D80" w:rsidRDefault="00262EE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2EE3">
              <w:rPr>
                <w:rFonts w:ascii="Angsana New" w:hAnsi="Angsana New"/>
                <w:sz w:val="30"/>
                <w:szCs w:val="30"/>
              </w:rPr>
              <w:t>1,354</w:t>
            </w:r>
          </w:p>
        </w:tc>
        <w:tc>
          <w:tcPr>
            <w:tcW w:w="140" w:type="pct"/>
          </w:tcPr>
          <w:p w14:paraId="54083635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A1470BC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</w:tr>
      <w:tr w:rsidR="008C317D" w:rsidRPr="00ED3D80" w14:paraId="5EE4D35A" w14:textId="77777777" w:rsidTr="00145CC3">
        <w:tc>
          <w:tcPr>
            <w:tcW w:w="2035" w:type="pct"/>
            <w:gridSpan w:val="3"/>
          </w:tcPr>
          <w:p w14:paraId="7267F990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9DDFDC1" w14:textId="00C8BF8D" w:rsidR="008C317D" w:rsidRPr="00ED3D80" w:rsidRDefault="00F25651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651">
              <w:rPr>
                <w:rFonts w:ascii="Angsana New" w:hAnsi="Angsana New"/>
                <w:b/>
                <w:bCs/>
                <w:sz w:val="30"/>
                <w:szCs w:val="30"/>
              </w:rPr>
              <w:t>348,01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745C9313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E83486D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385,271</w:t>
            </w:r>
          </w:p>
        </w:tc>
        <w:tc>
          <w:tcPr>
            <w:tcW w:w="147" w:type="pct"/>
          </w:tcPr>
          <w:p w14:paraId="2D7E2F47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E87AAD" w14:textId="5B146F21" w:rsidR="008C317D" w:rsidRPr="00ED3D80" w:rsidRDefault="00F25651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651">
              <w:rPr>
                <w:rFonts w:ascii="Angsana New" w:hAnsi="Angsana New"/>
                <w:b/>
                <w:bCs/>
                <w:sz w:val="30"/>
                <w:szCs w:val="30"/>
              </w:rPr>
              <w:t>68,240</w:t>
            </w:r>
          </w:p>
        </w:tc>
        <w:tc>
          <w:tcPr>
            <w:tcW w:w="140" w:type="pct"/>
          </w:tcPr>
          <w:p w14:paraId="5DB72E6A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77C841B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109,526</w:t>
            </w:r>
          </w:p>
        </w:tc>
      </w:tr>
      <w:tr w:rsidR="008C317D" w:rsidRPr="00ED3D80" w14:paraId="2D9A12CC" w14:textId="77777777" w:rsidTr="00145CC3">
        <w:tc>
          <w:tcPr>
            <w:tcW w:w="2035" w:type="pct"/>
            <w:gridSpan w:val="3"/>
          </w:tcPr>
          <w:p w14:paraId="0B8D11D8" w14:textId="77777777" w:rsidR="008C317D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667" w:type="pct"/>
          </w:tcPr>
          <w:p w14:paraId="3DF23F65" w14:textId="4F3F6178" w:rsidR="008C317D" w:rsidRPr="00ED3D80" w:rsidRDefault="00F25651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651">
              <w:rPr>
                <w:rFonts w:ascii="Angsana New" w:hAnsi="Angsana New"/>
                <w:sz w:val="30"/>
                <w:szCs w:val="30"/>
              </w:rPr>
              <w:t>150,519</w:t>
            </w:r>
          </w:p>
        </w:tc>
        <w:tc>
          <w:tcPr>
            <w:tcW w:w="128" w:type="pct"/>
          </w:tcPr>
          <w:p w14:paraId="1176DAD0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7B51E3A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93,466</w:t>
            </w:r>
          </w:p>
        </w:tc>
        <w:tc>
          <w:tcPr>
            <w:tcW w:w="147" w:type="pct"/>
          </w:tcPr>
          <w:p w14:paraId="1A55678C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9721C7B" w14:textId="2C9A5696" w:rsidR="008C317D" w:rsidRPr="00ED3D80" w:rsidRDefault="00262EE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2EE3">
              <w:rPr>
                <w:rFonts w:ascii="Angsana New" w:hAnsi="Angsana New"/>
                <w:sz w:val="30"/>
                <w:szCs w:val="30"/>
              </w:rPr>
              <w:t>13,557</w:t>
            </w:r>
          </w:p>
        </w:tc>
        <w:tc>
          <w:tcPr>
            <w:tcW w:w="140" w:type="pct"/>
          </w:tcPr>
          <w:p w14:paraId="09BB847C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D64ECD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7,256</w:t>
            </w:r>
          </w:p>
        </w:tc>
      </w:tr>
      <w:tr w:rsidR="008C317D" w:rsidRPr="00ED3D80" w14:paraId="782FF0E3" w14:textId="77777777" w:rsidTr="00145CC3">
        <w:tc>
          <w:tcPr>
            <w:tcW w:w="2035" w:type="pct"/>
            <w:gridSpan w:val="3"/>
          </w:tcPr>
          <w:p w14:paraId="0ACFED8F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65D94B6F" w14:textId="4E850B78" w:rsidR="008C317D" w:rsidRPr="00ED3D80" w:rsidRDefault="00F25651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651">
              <w:rPr>
                <w:rFonts w:ascii="Angsana New" w:hAnsi="Angsana New"/>
                <w:b/>
                <w:bCs/>
                <w:sz w:val="30"/>
                <w:szCs w:val="30"/>
              </w:rPr>
              <w:t>498,53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8" w:type="pct"/>
            <w:vAlign w:val="bottom"/>
          </w:tcPr>
          <w:p w14:paraId="5C2FBBE9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2E48CAA3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478,737</w:t>
            </w:r>
          </w:p>
        </w:tc>
        <w:tc>
          <w:tcPr>
            <w:tcW w:w="147" w:type="pct"/>
            <w:vAlign w:val="bottom"/>
          </w:tcPr>
          <w:p w14:paraId="3992A5C2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49EDD573" w14:textId="3162015A" w:rsidR="008C317D" w:rsidRPr="00ED3D80" w:rsidRDefault="00F25651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5651">
              <w:rPr>
                <w:rFonts w:ascii="Angsana New" w:hAnsi="Angsana New"/>
                <w:b/>
                <w:bCs/>
                <w:sz w:val="30"/>
                <w:szCs w:val="30"/>
              </w:rPr>
              <w:t>81,797</w:t>
            </w:r>
          </w:p>
        </w:tc>
        <w:tc>
          <w:tcPr>
            <w:tcW w:w="140" w:type="pct"/>
            <w:vAlign w:val="bottom"/>
          </w:tcPr>
          <w:p w14:paraId="44226BAD" w14:textId="77777777" w:rsidR="008C317D" w:rsidRPr="00ED3D8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7789AFF3" w14:textId="77777777" w:rsidR="008C317D" w:rsidRPr="00ED3D8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116,782</w:t>
            </w:r>
          </w:p>
        </w:tc>
      </w:tr>
      <w:tr w:rsidR="0069703B" w:rsidRPr="00ED3D80" w14:paraId="090BEEA1" w14:textId="77777777" w:rsidTr="00145CC3">
        <w:tc>
          <w:tcPr>
            <w:tcW w:w="2035" w:type="pct"/>
            <w:gridSpan w:val="3"/>
          </w:tcPr>
          <w:p w14:paraId="62393F28" w14:textId="77777777" w:rsidR="0069703B" w:rsidRPr="00ED3D80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4938C3C3" w14:textId="43BD5D3E" w:rsidR="0069703B" w:rsidRPr="00ED3D80" w:rsidRDefault="00F25651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F25651">
              <w:rPr>
                <w:rFonts w:ascii="Angsana New" w:hAnsi="Angsana New"/>
                <w:sz w:val="30"/>
                <w:szCs w:val="30"/>
              </w:rPr>
              <w:t>(428)</w:t>
            </w:r>
          </w:p>
        </w:tc>
        <w:tc>
          <w:tcPr>
            <w:tcW w:w="128" w:type="pct"/>
          </w:tcPr>
          <w:p w14:paraId="21BAEEB4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1B642138" w14:textId="77777777" w:rsidR="0069703B" w:rsidRPr="00ED3D80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(413)</w:t>
            </w:r>
          </w:p>
        </w:tc>
        <w:tc>
          <w:tcPr>
            <w:tcW w:w="147" w:type="pct"/>
          </w:tcPr>
          <w:p w14:paraId="6B5B332A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4C6B996" w14:textId="34F85694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6CA758C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00C75B1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703B" w:rsidRPr="00ED3D80" w14:paraId="68B068D3" w14:textId="77777777" w:rsidTr="00145CC3">
        <w:tc>
          <w:tcPr>
            <w:tcW w:w="2035" w:type="pct"/>
            <w:gridSpan w:val="3"/>
          </w:tcPr>
          <w:p w14:paraId="29CE5C79" w14:textId="77777777" w:rsidR="0069703B" w:rsidRPr="00ED3D80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6CBE5A75" w14:textId="55FC79A9" w:rsidR="0069703B" w:rsidRPr="00ED3D80" w:rsidRDefault="00F25651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F25651">
              <w:rPr>
                <w:rFonts w:ascii="Angsana New" w:hAnsi="Angsana New"/>
                <w:sz w:val="30"/>
                <w:szCs w:val="30"/>
              </w:rPr>
              <w:t>(444)</w:t>
            </w:r>
          </w:p>
        </w:tc>
        <w:tc>
          <w:tcPr>
            <w:tcW w:w="128" w:type="pct"/>
          </w:tcPr>
          <w:p w14:paraId="5DA125CD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A340783" w14:textId="77777777" w:rsidR="0069703B" w:rsidRPr="00ED3D80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(496)</w:t>
            </w:r>
          </w:p>
        </w:tc>
        <w:tc>
          <w:tcPr>
            <w:tcW w:w="147" w:type="pct"/>
          </w:tcPr>
          <w:p w14:paraId="0910DE7F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7346090" w14:textId="361E3C3D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F695784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74F4FAC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703B" w:rsidRPr="00ED3D80" w14:paraId="6CEBC962" w14:textId="77777777" w:rsidTr="00145CC3">
        <w:tc>
          <w:tcPr>
            <w:tcW w:w="2035" w:type="pct"/>
            <w:gridSpan w:val="3"/>
          </w:tcPr>
          <w:p w14:paraId="52B263B5" w14:textId="77777777" w:rsidR="0069703B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20A7F6AA" w14:textId="77777777" w:rsidR="0069703B" w:rsidRPr="00ED3D80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66AE9E6A" w14:textId="19EADFE5" w:rsidR="0069703B" w:rsidRPr="00ED3D80" w:rsidRDefault="00F25651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F25651">
              <w:rPr>
                <w:rFonts w:ascii="Angsana New" w:hAnsi="Angsana New"/>
                <w:sz w:val="30"/>
                <w:szCs w:val="30"/>
              </w:rPr>
              <w:t>(15,674)</w:t>
            </w:r>
          </w:p>
        </w:tc>
        <w:tc>
          <w:tcPr>
            <w:tcW w:w="128" w:type="pct"/>
          </w:tcPr>
          <w:p w14:paraId="54002D5C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5D90EFF" w14:textId="77777777" w:rsidR="0069703B" w:rsidRPr="00ED3D80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(15,653)</w:t>
            </w:r>
          </w:p>
        </w:tc>
        <w:tc>
          <w:tcPr>
            <w:tcW w:w="147" w:type="pct"/>
          </w:tcPr>
          <w:p w14:paraId="132107AF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75307D24" w14:textId="303D1682" w:rsidR="0069703B" w:rsidRPr="00ED3D80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2EE3"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  <w:tc>
          <w:tcPr>
            <w:tcW w:w="140" w:type="pct"/>
          </w:tcPr>
          <w:p w14:paraId="603DD399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3EEB88CC" w14:textId="77777777" w:rsidR="0069703B" w:rsidRPr="00ED3D80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</w:tr>
      <w:tr w:rsidR="0069703B" w:rsidRPr="00ED3D80" w14:paraId="24BB4FCB" w14:textId="77777777" w:rsidTr="00145CC3">
        <w:tc>
          <w:tcPr>
            <w:tcW w:w="2035" w:type="pct"/>
            <w:gridSpan w:val="3"/>
          </w:tcPr>
          <w:p w14:paraId="2C999530" w14:textId="77777777" w:rsidR="0069703B" w:rsidRPr="00ED3D80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1AFD0B29" w14:textId="1DE0E3C2" w:rsidR="0069703B" w:rsidRPr="00ED3D80" w:rsidRDefault="00F25651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651">
              <w:rPr>
                <w:rFonts w:ascii="Angsana New" w:hAnsi="Angsana New"/>
                <w:b/>
                <w:bCs/>
                <w:sz w:val="30"/>
                <w:szCs w:val="30"/>
              </w:rPr>
              <w:t>481,98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78A1EAA0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76B2E7F2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462,175</w:t>
            </w:r>
          </w:p>
        </w:tc>
        <w:tc>
          <w:tcPr>
            <w:tcW w:w="147" w:type="pct"/>
          </w:tcPr>
          <w:p w14:paraId="48791770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68850C83" w14:textId="2207E91B" w:rsidR="0069703B" w:rsidRPr="00F25651" w:rsidRDefault="00F25651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651">
              <w:rPr>
                <w:rFonts w:ascii="Angsana New" w:hAnsi="Angsana New"/>
                <w:b/>
                <w:bCs/>
                <w:sz w:val="30"/>
                <w:szCs w:val="30"/>
              </w:rPr>
              <w:t>80,150</w:t>
            </w:r>
          </w:p>
        </w:tc>
        <w:tc>
          <w:tcPr>
            <w:tcW w:w="140" w:type="pct"/>
          </w:tcPr>
          <w:p w14:paraId="533DDBD9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07280102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115,135</w:t>
            </w:r>
          </w:p>
        </w:tc>
      </w:tr>
      <w:tr w:rsidR="0069703B" w:rsidRPr="00F41D0E" w14:paraId="0EE400E1" w14:textId="77777777" w:rsidTr="00145CC3">
        <w:tc>
          <w:tcPr>
            <w:tcW w:w="2035" w:type="pct"/>
            <w:gridSpan w:val="3"/>
          </w:tcPr>
          <w:p w14:paraId="40F0DCB6" w14:textId="77777777" w:rsidR="0069703B" w:rsidRPr="00F41D0E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73501445" w14:textId="77777777" w:rsidR="0069703B" w:rsidRPr="00F41D0E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2269952" w14:textId="77777777" w:rsidR="0069703B" w:rsidRPr="00F41D0E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DD4BB2C" w14:textId="77777777" w:rsidR="0069703B" w:rsidRPr="00F41D0E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51D85C3" w14:textId="77777777" w:rsidR="0069703B" w:rsidRPr="00F41D0E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8A17091" w14:textId="77777777" w:rsidR="0069703B" w:rsidRPr="00F41D0E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46845A4" w14:textId="77777777" w:rsidR="0069703B" w:rsidRPr="00F41D0E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F446BAF" w14:textId="77777777" w:rsidR="0069703B" w:rsidRPr="00F41D0E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703B" w:rsidRPr="00CD0D6F" w14:paraId="2B6A1A64" w14:textId="77777777" w:rsidTr="00145CC3">
        <w:tc>
          <w:tcPr>
            <w:tcW w:w="2035" w:type="pct"/>
            <w:gridSpan w:val="3"/>
          </w:tcPr>
          <w:p w14:paraId="5C026538" w14:textId="77777777" w:rsidR="0069703B" w:rsidRPr="00ED3D80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14:paraId="62F1F8FF" w14:textId="091B136B" w:rsidR="0069703B" w:rsidRPr="00ED3D80" w:rsidRDefault="00F25651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651">
              <w:rPr>
                <w:rFonts w:ascii="Angsana New" w:hAnsi="Angsana New"/>
                <w:b/>
                <w:bCs/>
                <w:sz w:val="30"/>
                <w:szCs w:val="30"/>
              </w:rPr>
              <w:t>503,38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8" w:type="pct"/>
            <w:vAlign w:val="bottom"/>
          </w:tcPr>
          <w:p w14:paraId="77EA3ECD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70783B73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507,560</w:t>
            </w:r>
          </w:p>
        </w:tc>
        <w:tc>
          <w:tcPr>
            <w:tcW w:w="147" w:type="pct"/>
            <w:vAlign w:val="bottom"/>
          </w:tcPr>
          <w:p w14:paraId="4F8DAA14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08C2B27C" w14:textId="17AFCA0B" w:rsidR="0069703B" w:rsidRPr="00ED3D80" w:rsidRDefault="00F25651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651">
              <w:rPr>
                <w:rFonts w:ascii="Angsana New" w:hAnsi="Angsana New"/>
                <w:b/>
                <w:bCs/>
                <w:sz w:val="30"/>
                <w:szCs w:val="30"/>
              </w:rPr>
              <w:t>211,034</w:t>
            </w:r>
          </w:p>
        </w:tc>
        <w:tc>
          <w:tcPr>
            <w:tcW w:w="140" w:type="pct"/>
            <w:vAlign w:val="bottom"/>
          </w:tcPr>
          <w:p w14:paraId="30460422" w14:textId="77777777" w:rsidR="0069703B" w:rsidRPr="00ED3D80" w:rsidRDefault="0069703B" w:rsidP="00697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091951F7" w14:textId="77777777" w:rsidR="0069703B" w:rsidRPr="00ED3D80" w:rsidRDefault="0069703B" w:rsidP="0069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291,106</w:t>
            </w:r>
          </w:p>
        </w:tc>
      </w:tr>
    </w:tbl>
    <w:p w14:paraId="008AFDF8" w14:textId="77777777" w:rsidR="00145CC3" w:rsidRDefault="00145CC3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25BA4074" w14:textId="77777777" w:rsidR="00791DA0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C2C37C4" w14:textId="671EDABC" w:rsidR="00145CC3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5D2B910C" w14:textId="77777777" w:rsidR="00145CC3" w:rsidRPr="00CE458C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241"/>
        <w:gridCol w:w="929"/>
        <w:gridCol w:w="249"/>
        <w:gridCol w:w="1010"/>
        <w:gridCol w:w="249"/>
        <w:gridCol w:w="1192"/>
        <w:gridCol w:w="249"/>
        <w:gridCol w:w="1101"/>
      </w:tblGrid>
      <w:tr w:rsidR="00A450C3" w:rsidRPr="00AD6512" w14:paraId="10503560" w14:textId="77777777" w:rsidTr="00AD6512">
        <w:trPr>
          <w:tblHeader/>
        </w:trPr>
        <w:tc>
          <w:tcPr>
            <w:tcW w:w="2970" w:type="dxa"/>
            <w:vAlign w:val="bottom"/>
          </w:tcPr>
          <w:p w14:paraId="0281B720" w14:textId="77777777" w:rsidR="00A450C3" w:rsidRPr="00AD6512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726B0FF6" w14:textId="14F88795" w:rsidR="00A450C3" w:rsidRPr="00AD6512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5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50C3" w:rsidRPr="00AD6512" w14:paraId="5D5DF2A5" w14:textId="77777777" w:rsidTr="00AD6512">
        <w:trPr>
          <w:tblHeader/>
        </w:trPr>
        <w:tc>
          <w:tcPr>
            <w:tcW w:w="2970" w:type="dxa"/>
            <w:vAlign w:val="bottom"/>
            <w:hideMark/>
          </w:tcPr>
          <w:p w14:paraId="79166703" w14:textId="77777777" w:rsidR="00A450C3" w:rsidRPr="00AD6512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AD65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ตราสารหนี้ที่</w:t>
            </w:r>
            <w:r w:rsidRPr="00AD651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อยู่ในความต้องการ</w:t>
            </w:r>
          </w:p>
          <w:p w14:paraId="6B7AC7BD" w14:textId="77777777" w:rsidR="00A450C3" w:rsidRPr="00AD6512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 w:rsidRPr="00AD651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ของตลาด</w:t>
            </w:r>
          </w:p>
        </w:tc>
        <w:tc>
          <w:tcPr>
            <w:tcW w:w="990" w:type="dxa"/>
            <w:vAlign w:val="bottom"/>
            <w:hideMark/>
          </w:tcPr>
          <w:p w14:paraId="604D7BFE" w14:textId="77777777" w:rsidR="00A450C3" w:rsidRPr="00AD6512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79AB37D" w14:textId="77777777" w:rsidR="00A450C3" w:rsidRPr="00AD6512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24E491B0" w14:textId="77777777" w:rsidR="00A450C3" w:rsidRPr="00AD6512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  <w:hideMark/>
          </w:tcPr>
          <w:p w14:paraId="6FB5C727" w14:textId="77777777" w:rsidR="00A450C3" w:rsidRPr="00AD6512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2BA6288B" w14:textId="77777777" w:rsidR="00A450C3" w:rsidRPr="00AD6512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  <w:hideMark/>
          </w:tcPr>
          <w:p w14:paraId="206E1C43" w14:textId="77777777" w:rsidR="00A450C3" w:rsidRPr="00AD6512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3B3EFFEC" w14:textId="77777777" w:rsidR="00A450C3" w:rsidRPr="00AD6512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  <w:hideMark/>
          </w:tcPr>
          <w:p w14:paraId="7AECC271" w14:textId="77777777" w:rsidR="00A450C3" w:rsidRPr="00AD6512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49" w:type="dxa"/>
            <w:vAlign w:val="bottom"/>
          </w:tcPr>
          <w:p w14:paraId="2CBC772F" w14:textId="77777777" w:rsidR="00A450C3" w:rsidRPr="00AD6512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  <w:hideMark/>
          </w:tcPr>
          <w:p w14:paraId="5535010B" w14:textId="77777777" w:rsidR="00A450C3" w:rsidRPr="00AD6512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D75DAF6" w14:textId="04A9920F" w:rsidR="00A450C3" w:rsidRPr="00AD6512" w:rsidRDefault="00A450C3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มิถุนาคม</w:t>
            </w:r>
          </w:p>
        </w:tc>
      </w:tr>
      <w:tr w:rsidR="00A450C3" w:rsidRPr="00AD6512" w14:paraId="18A251CF" w14:textId="77777777" w:rsidTr="00AD6512">
        <w:tc>
          <w:tcPr>
            <w:tcW w:w="2970" w:type="dxa"/>
            <w:vAlign w:val="bottom"/>
          </w:tcPr>
          <w:p w14:paraId="3D5E595D" w14:textId="77777777" w:rsidR="00A450C3" w:rsidRPr="00AD6512" w:rsidRDefault="00A450C3" w:rsidP="00145CC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16035360" w14:textId="0ED9A1D6" w:rsidR="00A450C3" w:rsidRPr="00AD6512" w:rsidRDefault="00A450C3" w:rsidP="00A450C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D651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D65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D6512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450C3" w:rsidRPr="00AD6512" w14:paraId="16F6468D" w14:textId="77777777" w:rsidTr="00AD6512">
        <w:tc>
          <w:tcPr>
            <w:tcW w:w="2970" w:type="dxa"/>
            <w:vAlign w:val="bottom"/>
          </w:tcPr>
          <w:p w14:paraId="5827C78C" w14:textId="5B2170ED" w:rsidR="00A450C3" w:rsidRPr="00AD6512" w:rsidRDefault="00A450C3" w:rsidP="00145CC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D65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  <w:vAlign w:val="bottom"/>
          </w:tcPr>
          <w:p w14:paraId="091F222D" w14:textId="77777777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A6EC36F" w14:textId="77777777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564C3DCF" w14:textId="77777777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45EC08CA" w14:textId="77777777" w:rsidR="00A450C3" w:rsidRPr="00AD6512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0B19F804" w14:textId="77777777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7E4C61A1" w14:textId="77777777" w:rsidR="00A450C3" w:rsidRPr="00AD6512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34A55D3" w14:textId="77777777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65CB4EB3" w14:textId="77777777" w:rsidR="00A450C3" w:rsidRPr="00AD6512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3971B11" w14:textId="77777777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50C3" w:rsidRPr="00AD6512" w14:paraId="3A641942" w14:textId="77777777" w:rsidTr="00AD6512">
        <w:tc>
          <w:tcPr>
            <w:tcW w:w="2970" w:type="dxa"/>
            <w:vAlign w:val="bottom"/>
          </w:tcPr>
          <w:p w14:paraId="589FB4CA" w14:textId="77777777" w:rsidR="00A450C3" w:rsidRPr="00AD6512" w:rsidRDefault="00A450C3" w:rsidP="00145CC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5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AD651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</w:t>
            </w:r>
            <w:r w:rsidRPr="00AD65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มุนเวียน</w:t>
            </w:r>
          </w:p>
        </w:tc>
        <w:tc>
          <w:tcPr>
            <w:tcW w:w="990" w:type="dxa"/>
            <w:vAlign w:val="bottom"/>
          </w:tcPr>
          <w:p w14:paraId="01E78639" w14:textId="77777777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A14EE35" w14:textId="77777777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00033543" w14:textId="77777777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161EF2D4" w14:textId="77777777" w:rsidR="00A450C3" w:rsidRPr="00AD6512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3C567E4B" w14:textId="77777777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5D37CB4A" w14:textId="77777777" w:rsidR="00A450C3" w:rsidRPr="00AD6512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07EB557" w14:textId="77777777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0AC5B16D" w14:textId="77777777" w:rsidR="00A450C3" w:rsidRPr="00AD6512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D344C68" w14:textId="77777777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50C3" w:rsidRPr="00AD6512" w14:paraId="44512755" w14:textId="77777777" w:rsidTr="00AD6512">
        <w:tc>
          <w:tcPr>
            <w:tcW w:w="2970" w:type="dxa"/>
            <w:shd w:val="clear" w:color="auto" w:fill="auto"/>
            <w:vAlign w:val="bottom"/>
          </w:tcPr>
          <w:p w14:paraId="2D29CCE6" w14:textId="77777777" w:rsidR="00A450C3" w:rsidRPr="00AD6512" w:rsidRDefault="00A450C3" w:rsidP="00145C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</w:t>
            </w: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วัดมูลค่าด้วยราคาทุน</w:t>
            </w:r>
          </w:p>
          <w:p w14:paraId="37A657D1" w14:textId="77777777" w:rsidR="00A450C3" w:rsidRPr="00AD6512" w:rsidRDefault="00A450C3" w:rsidP="00145C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ตัดจำหน่าย</w:t>
            </w:r>
          </w:p>
        </w:tc>
        <w:tc>
          <w:tcPr>
            <w:tcW w:w="990" w:type="dxa"/>
            <w:vAlign w:val="bottom"/>
          </w:tcPr>
          <w:p w14:paraId="0383B29D" w14:textId="77777777" w:rsidR="00A450C3" w:rsidRPr="00AD6512" w:rsidRDefault="00A450C3" w:rsidP="00145CC3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700,000</w:t>
            </w:r>
          </w:p>
        </w:tc>
        <w:tc>
          <w:tcPr>
            <w:tcW w:w="241" w:type="dxa"/>
            <w:vAlign w:val="bottom"/>
          </w:tcPr>
          <w:p w14:paraId="6E67E1A9" w14:textId="77777777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22490C2E" w14:textId="00C5004D" w:rsidR="00A450C3" w:rsidRPr="00AD6512" w:rsidRDefault="00A450C3" w:rsidP="00A450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311,494</w:t>
            </w:r>
          </w:p>
        </w:tc>
        <w:tc>
          <w:tcPr>
            <w:tcW w:w="249" w:type="dxa"/>
            <w:vAlign w:val="bottom"/>
          </w:tcPr>
          <w:p w14:paraId="6764F6E2" w14:textId="77777777" w:rsidR="00A450C3" w:rsidRPr="00AD6512" w:rsidRDefault="00A450C3" w:rsidP="00145CC3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27602275" w14:textId="0B14DCE1" w:rsidR="00A450C3" w:rsidRPr="00AD6512" w:rsidRDefault="00A450C3" w:rsidP="00145CC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(754,700)</w:t>
            </w:r>
          </w:p>
        </w:tc>
        <w:tc>
          <w:tcPr>
            <w:tcW w:w="249" w:type="dxa"/>
            <w:vAlign w:val="bottom"/>
          </w:tcPr>
          <w:p w14:paraId="2E169AA0" w14:textId="77777777" w:rsidR="00A450C3" w:rsidRPr="00AD6512" w:rsidRDefault="00A450C3" w:rsidP="00145CC3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3436C7D7" w14:textId="02724A3D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(590)</w:t>
            </w:r>
          </w:p>
        </w:tc>
        <w:tc>
          <w:tcPr>
            <w:tcW w:w="249" w:type="dxa"/>
            <w:vAlign w:val="bottom"/>
          </w:tcPr>
          <w:p w14:paraId="36F0E67F" w14:textId="77777777" w:rsidR="00A450C3" w:rsidRPr="00AD6512" w:rsidRDefault="00A450C3" w:rsidP="00145C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2C75693" w14:textId="6AF10016" w:rsidR="00A450C3" w:rsidRPr="00AD6512" w:rsidRDefault="00A450C3" w:rsidP="00145CC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256,204</w:t>
            </w:r>
          </w:p>
        </w:tc>
      </w:tr>
      <w:tr w:rsidR="00A450C3" w:rsidRPr="00AD6512" w14:paraId="1B6FA6C3" w14:textId="77777777" w:rsidTr="00AD6512">
        <w:tc>
          <w:tcPr>
            <w:tcW w:w="2970" w:type="dxa"/>
            <w:vAlign w:val="bottom"/>
          </w:tcPr>
          <w:p w14:paraId="785ED13A" w14:textId="77777777" w:rsidR="00A450C3" w:rsidRPr="00AD6512" w:rsidRDefault="00A450C3" w:rsidP="00F84AC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พันธบัตรรัฐบาลที่วัดมูลค่าด้วย</w:t>
            </w:r>
          </w:p>
          <w:p w14:paraId="688D86BE" w14:textId="77777777" w:rsidR="00A450C3" w:rsidRPr="00AD6512" w:rsidRDefault="00A450C3" w:rsidP="00F84A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ราคาทุนตัดจำหน่าย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771DCA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10,053</w:t>
            </w:r>
          </w:p>
        </w:tc>
        <w:tc>
          <w:tcPr>
            <w:tcW w:w="241" w:type="dxa"/>
            <w:vAlign w:val="bottom"/>
          </w:tcPr>
          <w:p w14:paraId="2CBE7E0A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2F60D31" w14:textId="77777777" w:rsidR="00A450C3" w:rsidRPr="00AD6512" w:rsidRDefault="00A450C3" w:rsidP="00A450C3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vAlign w:val="bottom"/>
          </w:tcPr>
          <w:p w14:paraId="5464D62F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3B79AA8E" w14:textId="132A3D23" w:rsidR="00A450C3" w:rsidRPr="00AD6512" w:rsidRDefault="00A450C3" w:rsidP="00F84AC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(10,000)</w:t>
            </w:r>
          </w:p>
        </w:tc>
        <w:tc>
          <w:tcPr>
            <w:tcW w:w="249" w:type="dxa"/>
            <w:vAlign w:val="bottom"/>
          </w:tcPr>
          <w:p w14:paraId="4590EF7D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64406972" w14:textId="176A4C83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  <w:tc>
          <w:tcPr>
            <w:tcW w:w="249" w:type="dxa"/>
            <w:vAlign w:val="bottom"/>
          </w:tcPr>
          <w:p w14:paraId="3E664818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74E8A0D9" w14:textId="3921C8D0" w:rsidR="00A450C3" w:rsidRPr="00AD6512" w:rsidRDefault="00A450C3" w:rsidP="00F84AC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50C3" w:rsidRPr="00AD6512" w14:paraId="0BDD6651" w14:textId="77777777" w:rsidTr="00AD6512">
        <w:tc>
          <w:tcPr>
            <w:tcW w:w="2970" w:type="dxa"/>
            <w:vAlign w:val="bottom"/>
          </w:tcPr>
          <w:p w14:paraId="255D391E" w14:textId="77777777" w:rsidR="00A450C3" w:rsidRPr="00AD6512" w:rsidRDefault="00A450C3" w:rsidP="00F84AC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5092C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710,053</w:t>
            </w:r>
          </w:p>
        </w:tc>
        <w:tc>
          <w:tcPr>
            <w:tcW w:w="241" w:type="dxa"/>
            <w:vAlign w:val="bottom"/>
          </w:tcPr>
          <w:p w14:paraId="331D8539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CA3F1" w14:textId="59EFDE7D" w:rsidR="00A450C3" w:rsidRPr="00AD6512" w:rsidRDefault="00A450C3" w:rsidP="00A450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311,494</w:t>
            </w:r>
          </w:p>
        </w:tc>
        <w:tc>
          <w:tcPr>
            <w:tcW w:w="249" w:type="dxa"/>
            <w:vAlign w:val="bottom"/>
          </w:tcPr>
          <w:p w14:paraId="447A0BEC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83F7E" w14:textId="459297F1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(764,700)</w:t>
            </w:r>
          </w:p>
        </w:tc>
        <w:tc>
          <w:tcPr>
            <w:tcW w:w="249" w:type="dxa"/>
            <w:vAlign w:val="bottom"/>
          </w:tcPr>
          <w:p w14:paraId="381887AF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A2648" w14:textId="43AA6A99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(643)</w:t>
            </w:r>
          </w:p>
        </w:tc>
        <w:tc>
          <w:tcPr>
            <w:tcW w:w="249" w:type="dxa"/>
            <w:vAlign w:val="bottom"/>
          </w:tcPr>
          <w:p w14:paraId="421D88F6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C1EFC" w14:textId="5AD16102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256,204</w:t>
            </w:r>
          </w:p>
        </w:tc>
      </w:tr>
      <w:tr w:rsidR="00A450C3" w:rsidRPr="00AD6512" w14:paraId="2218430E" w14:textId="77777777" w:rsidTr="00AD6512">
        <w:tc>
          <w:tcPr>
            <w:tcW w:w="2970" w:type="dxa"/>
            <w:vAlign w:val="bottom"/>
          </w:tcPr>
          <w:p w14:paraId="47AAF0D1" w14:textId="77777777" w:rsidR="00A450C3" w:rsidRPr="00AD6512" w:rsidRDefault="00A450C3" w:rsidP="00F84AC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3E56606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287B226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14:paraId="7ACA1798" w14:textId="77777777" w:rsidR="00A450C3" w:rsidRPr="00AD6512" w:rsidRDefault="00A450C3" w:rsidP="00A450C3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35F82079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0B029E59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7E816E61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vAlign w:val="bottom"/>
          </w:tcPr>
          <w:p w14:paraId="46748C54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35B34D93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vAlign w:val="bottom"/>
          </w:tcPr>
          <w:p w14:paraId="3AB3E300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450C3" w:rsidRPr="00AD6512" w14:paraId="44D98019" w14:textId="77777777" w:rsidTr="00AD6512">
        <w:tc>
          <w:tcPr>
            <w:tcW w:w="2970" w:type="dxa"/>
            <w:vAlign w:val="bottom"/>
            <w:hideMark/>
          </w:tcPr>
          <w:p w14:paraId="17D13193" w14:textId="77777777" w:rsidR="00A450C3" w:rsidRPr="00AD6512" w:rsidRDefault="00A450C3" w:rsidP="00F84AC1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65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vAlign w:val="bottom"/>
          </w:tcPr>
          <w:p w14:paraId="4F67A4CD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62A227D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297A0355" w14:textId="77777777" w:rsidR="00A450C3" w:rsidRPr="00AD6512" w:rsidRDefault="00A450C3" w:rsidP="00A450C3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48DE9943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10" w:type="dxa"/>
            <w:vAlign w:val="bottom"/>
          </w:tcPr>
          <w:p w14:paraId="1EAA80D3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0E1CDE32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92" w:type="dxa"/>
            <w:vAlign w:val="bottom"/>
          </w:tcPr>
          <w:p w14:paraId="0484D8D8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562E951F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vAlign w:val="bottom"/>
          </w:tcPr>
          <w:p w14:paraId="541BAD70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450C3" w:rsidRPr="00AD6512" w14:paraId="69FE66EE" w14:textId="77777777" w:rsidTr="00AD6512">
        <w:tc>
          <w:tcPr>
            <w:tcW w:w="2970" w:type="dxa"/>
            <w:vAlign w:val="bottom"/>
            <w:hideMark/>
          </w:tcPr>
          <w:p w14:paraId="671413D3" w14:textId="77777777" w:rsidR="00A450C3" w:rsidRPr="00AD6512" w:rsidRDefault="00A450C3" w:rsidP="00F84AC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08497034" w14:textId="77777777" w:rsidR="00A450C3" w:rsidRPr="00AD6512" w:rsidRDefault="00A450C3" w:rsidP="00F84AC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462399C" w14:textId="77777777" w:rsidR="00A450C3" w:rsidRPr="00AD6512" w:rsidRDefault="00A450C3" w:rsidP="00F84A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4748CA6C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E8A6647" w14:textId="248BA0A1" w:rsidR="00A450C3" w:rsidRPr="00AD6512" w:rsidRDefault="00A450C3" w:rsidP="00A450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503,860</w:t>
            </w:r>
          </w:p>
        </w:tc>
        <w:tc>
          <w:tcPr>
            <w:tcW w:w="249" w:type="dxa"/>
            <w:vAlign w:val="bottom"/>
          </w:tcPr>
          <w:p w14:paraId="2E8291DA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bottom"/>
          </w:tcPr>
          <w:p w14:paraId="62222CCA" w14:textId="77777777" w:rsidR="00A450C3" w:rsidRPr="00AD6512" w:rsidRDefault="00A450C3" w:rsidP="00A450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vAlign w:val="bottom"/>
          </w:tcPr>
          <w:p w14:paraId="541D1DFE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7C148697" w14:textId="79FF4F5A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(190)</w:t>
            </w:r>
          </w:p>
        </w:tc>
        <w:tc>
          <w:tcPr>
            <w:tcW w:w="249" w:type="dxa"/>
            <w:vAlign w:val="bottom"/>
          </w:tcPr>
          <w:p w14:paraId="52F057A0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695E8417" w14:textId="7074762F" w:rsidR="00A450C3" w:rsidRPr="00AD6512" w:rsidRDefault="00A450C3" w:rsidP="00F84AC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738,670</w:t>
            </w:r>
          </w:p>
        </w:tc>
      </w:tr>
      <w:tr w:rsidR="00A450C3" w:rsidRPr="00AD6512" w14:paraId="6E49F1A8" w14:textId="77777777" w:rsidTr="00AD6512">
        <w:tc>
          <w:tcPr>
            <w:tcW w:w="2970" w:type="dxa"/>
            <w:vAlign w:val="bottom"/>
          </w:tcPr>
          <w:p w14:paraId="41BE832F" w14:textId="77777777" w:rsidR="00A450C3" w:rsidRPr="00AD6512" w:rsidRDefault="00A450C3" w:rsidP="00F84AC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พันธบัตรรัฐบาลที่วัดมูลค่าด้วย</w:t>
            </w:r>
          </w:p>
          <w:p w14:paraId="03F132E6" w14:textId="44BB6DAD" w:rsidR="00A450C3" w:rsidRPr="00AD6512" w:rsidRDefault="00A450C3" w:rsidP="00F84A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ราคาทุนตัดจำหน่าย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A599A" w14:textId="656B6A40" w:rsidR="00A450C3" w:rsidRPr="00AD6512" w:rsidRDefault="00A450C3" w:rsidP="00F5211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48C3DB0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27737C" w14:textId="64D8025F" w:rsidR="00A450C3" w:rsidRPr="00AD6512" w:rsidRDefault="00A450C3" w:rsidP="00A450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249" w:type="dxa"/>
            <w:vAlign w:val="bottom"/>
          </w:tcPr>
          <w:p w14:paraId="5B864146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3037B" w14:textId="4DDFF0A5" w:rsidR="00A450C3" w:rsidRPr="00AD6512" w:rsidRDefault="00A450C3" w:rsidP="00A450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6529527C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E3FDA" w14:textId="231FC6A1" w:rsidR="00A450C3" w:rsidRPr="00AD6512" w:rsidRDefault="00A450C3" w:rsidP="00F5211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49" w:type="dxa"/>
            <w:vAlign w:val="bottom"/>
          </w:tcPr>
          <w:p w14:paraId="1EFAB2C4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8BC3B" w14:textId="35FBA4C0" w:rsidR="00A450C3" w:rsidRPr="00AD6512" w:rsidRDefault="00A450C3" w:rsidP="00F84AC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3,012</w:t>
            </w:r>
          </w:p>
        </w:tc>
      </w:tr>
      <w:tr w:rsidR="00A450C3" w:rsidRPr="00AD6512" w14:paraId="0580D0A9" w14:textId="77777777" w:rsidTr="00AD6512">
        <w:tc>
          <w:tcPr>
            <w:tcW w:w="2970" w:type="dxa"/>
            <w:vAlign w:val="bottom"/>
          </w:tcPr>
          <w:p w14:paraId="575BF102" w14:textId="77777777" w:rsidR="00A450C3" w:rsidRPr="00AD6512" w:rsidRDefault="00A450C3" w:rsidP="00F84A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39B164" w14:textId="2BA06119" w:rsidR="00A450C3" w:rsidRPr="00AD6512" w:rsidRDefault="00A450C3" w:rsidP="00F84A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2957371A" w14:textId="77777777" w:rsidR="00A450C3" w:rsidRPr="00AD6512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997F8" w14:textId="5EAC69C2" w:rsidR="00A450C3" w:rsidRPr="000A5C5E" w:rsidRDefault="00A450C3" w:rsidP="00A450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C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506,87</w:t>
            </w:r>
            <w:r w:rsidR="00767D42" w:rsidRPr="000A5C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9" w:type="dxa"/>
            <w:vAlign w:val="bottom"/>
          </w:tcPr>
          <w:p w14:paraId="4977CF6C" w14:textId="77777777" w:rsidR="00A450C3" w:rsidRPr="000A5C5E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5D4345" w14:textId="1C8FA34D" w:rsidR="00A450C3" w:rsidRPr="000A5C5E" w:rsidRDefault="00A450C3" w:rsidP="00A450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C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vAlign w:val="bottom"/>
          </w:tcPr>
          <w:p w14:paraId="58EA6A28" w14:textId="77777777" w:rsidR="00A450C3" w:rsidRPr="000A5C5E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F7744C" w14:textId="2A220C5F" w:rsidR="00A450C3" w:rsidRPr="000A5C5E" w:rsidRDefault="00A450C3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C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</w:t>
            </w:r>
            <w:r w:rsidR="00767D42" w:rsidRPr="000A5C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A5C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9" w:type="dxa"/>
            <w:vAlign w:val="bottom"/>
          </w:tcPr>
          <w:p w14:paraId="7E0D9D9C" w14:textId="77777777" w:rsidR="00A450C3" w:rsidRPr="00AD6512" w:rsidRDefault="00A450C3" w:rsidP="00F84A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6464ED" w14:textId="148604B6" w:rsidR="00A450C3" w:rsidRPr="00AD6512" w:rsidRDefault="00A450C3" w:rsidP="00F84AC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741,682</w:t>
            </w:r>
          </w:p>
        </w:tc>
      </w:tr>
    </w:tbl>
    <w:p w14:paraId="76E73F58" w14:textId="08BEB659" w:rsidR="00145CC3" w:rsidRDefault="00145CC3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16D5FA48" w14:textId="4FD27976" w:rsidR="003D6B57" w:rsidRDefault="003D6B57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588A8CC4" w14:textId="5647206E" w:rsidR="00AD6512" w:rsidRDefault="00AD6512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01B40504" w14:textId="723110E3" w:rsidR="00AD6512" w:rsidRDefault="00AD6512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5F61DBA3" w14:textId="4833E0D8" w:rsidR="00AD6512" w:rsidRDefault="00AD6512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09459623" w14:textId="4D9D841F" w:rsidR="00AD6512" w:rsidRDefault="00AD6512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2EE27713" w14:textId="40FED743" w:rsidR="00AD6512" w:rsidRDefault="00AD6512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0B950A7F" w14:textId="6FC065DA" w:rsidR="00AD6512" w:rsidRDefault="00AD6512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4310537B" w14:textId="645F761D" w:rsidR="00AD6512" w:rsidRDefault="00AD6512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3D432DF9" w14:textId="77777777" w:rsidR="00AD6512" w:rsidRDefault="00AD6512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p w14:paraId="5C0E3430" w14:textId="77777777" w:rsidR="003D6B57" w:rsidRDefault="003D6B57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9"/>
        <w:gridCol w:w="241"/>
        <w:gridCol w:w="920"/>
        <w:gridCol w:w="249"/>
        <w:gridCol w:w="1010"/>
        <w:gridCol w:w="249"/>
        <w:gridCol w:w="1201"/>
        <w:gridCol w:w="249"/>
        <w:gridCol w:w="1092"/>
      </w:tblGrid>
      <w:tr w:rsidR="00AD6512" w:rsidRPr="00AD6512" w14:paraId="53CF41B2" w14:textId="77777777" w:rsidTr="002715D7">
        <w:tc>
          <w:tcPr>
            <w:tcW w:w="2970" w:type="dxa"/>
            <w:vAlign w:val="bottom"/>
          </w:tcPr>
          <w:p w14:paraId="442CF672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2767CA79" w14:textId="0BD0890B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65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6512" w:rsidRPr="00AD6512" w14:paraId="32552963" w14:textId="77777777" w:rsidTr="00AD6512">
        <w:tc>
          <w:tcPr>
            <w:tcW w:w="2970" w:type="dxa"/>
            <w:vAlign w:val="bottom"/>
            <w:hideMark/>
          </w:tcPr>
          <w:p w14:paraId="1784CCAD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D651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AD651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</w:t>
            </w:r>
          </w:p>
          <w:p w14:paraId="5CACCE28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D651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ของตลาด</w:t>
            </w:r>
          </w:p>
        </w:tc>
        <w:tc>
          <w:tcPr>
            <w:tcW w:w="999" w:type="dxa"/>
            <w:vAlign w:val="bottom"/>
            <w:hideMark/>
          </w:tcPr>
          <w:p w14:paraId="6C6DAF0B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651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6E12305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651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D651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4609518E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  <w:hideMark/>
          </w:tcPr>
          <w:p w14:paraId="6E8A8D26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651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5455DF78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  <w:hideMark/>
          </w:tcPr>
          <w:p w14:paraId="7D6AD163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6512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05EFB828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  <w:hideMark/>
          </w:tcPr>
          <w:p w14:paraId="58788D4D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6512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49" w:type="dxa"/>
            <w:vAlign w:val="bottom"/>
          </w:tcPr>
          <w:p w14:paraId="251D4690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  <w:hideMark/>
          </w:tcPr>
          <w:p w14:paraId="6F28CC90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651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B3CB0BE" w14:textId="550A1F42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6512">
              <w:rPr>
                <w:rFonts w:ascii="Angsana New" w:hAnsi="Angsana New"/>
                <w:sz w:val="30"/>
                <w:szCs w:val="30"/>
              </w:rPr>
              <w:t>30</w:t>
            </w:r>
            <w:r w:rsidRPr="00AD6512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D6512" w:rsidRPr="00AD6512" w14:paraId="738CBD58" w14:textId="77777777" w:rsidTr="001F3230">
        <w:tc>
          <w:tcPr>
            <w:tcW w:w="2970" w:type="dxa"/>
            <w:vAlign w:val="bottom"/>
          </w:tcPr>
          <w:p w14:paraId="6DC057AC" w14:textId="77777777" w:rsidR="00AD6512" w:rsidRPr="00AD6512" w:rsidRDefault="00AD6512" w:rsidP="00AD651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3C49BAB6" w14:textId="295D07CA" w:rsidR="00AD6512" w:rsidRPr="00AD6512" w:rsidRDefault="00AD6512" w:rsidP="00AD651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D65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D6512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D6512" w:rsidRPr="00AD6512" w14:paraId="29021453" w14:textId="77777777" w:rsidTr="00AD6512">
        <w:tc>
          <w:tcPr>
            <w:tcW w:w="2970" w:type="dxa"/>
            <w:vAlign w:val="bottom"/>
          </w:tcPr>
          <w:p w14:paraId="01F2DEBD" w14:textId="6F3E8038" w:rsidR="00AD6512" w:rsidRPr="00AD6512" w:rsidRDefault="00AD6512" w:rsidP="00B51AB6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9" w:type="dxa"/>
            <w:vAlign w:val="bottom"/>
          </w:tcPr>
          <w:p w14:paraId="5D5797D4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4688F71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A5389FD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31E181A2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3336EBB5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5CFD6002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7F592415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19CA4765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0021BAA6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6512" w:rsidRPr="00AD6512" w14:paraId="223106A7" w14:textId="77777777" w:rsidTr="00AD6512">
        <w:tc>
          <w:tcPr>
            <w:tcW w:w="2970" w:type="dxa"/>
            <w:vAlign w:val="bottom"/>
          </w:tcPr>
          <w:p w14:paraId="3DBBEB50" w14:textId="77777777" w:rsidR="00AD6512" w:rsidRPr="00AD6512" w:rsidRDefault="00AD6512" w:rsidP="00B51AB6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65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99" w:type="dxa"/>
            <w:vAlign w:val="bottom"/>
          </w:tcPr>
          <w:p w14:paraId="6D3F32C1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C8AF606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6A0D0AD6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11659899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019BEBCB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55B185CA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6667552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412F8BEC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5817C017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6512" w:rsidRPr="00AD6512" w14:paraId="2B7B66DD" w14:textId="77777777" w:rsidTr="00AD6512">
        <w:tc>
          <w:tcPr>
            <w:tcW w:w="2970" w:type="dxa"/>
            <w:shd w:val="clear" w:color="auto" w:fill="auto"/>
            <w:vAlign w:val="bottom"/>
          </w:tcPr>
          <w:p w14:paraId="4DD8F568" w14:textId="77777777" w:rsidR="00AD6512" w:rsidRPr="00AD6512" w:rsidRDefault="00AD6512" w:rsidP="00B51AB6">
            <w:pPr>
              <w:rPr>
                <w:rFonts w:ascii="Angsana New" w:hAnsi="Angsana New"/>
                <w:sz w:val="30"/>
                <w:szCs w:val="30"/>
              </w:rPr>
            </w:pPr>
            <w:r w:rsidRPr="00AD6512">
              <w:rPr>
                <w:rFonts w:ascii="Angsana New" w:hAnsi="Angsana New"/>
                <w:sz w:val="30"/>
                <w:szCs w:val="30"/>
                <w:cs/>
              </w:rPr>
              <w:t>หุ้นกู้ที่วัดมูลค่าด้วยราคาทุน</w:t>
            </w:r>
          </w:p>
          <w:p w14:paraId="174B6E3A" w14:textId="77777777" w:rsidR="00AD6512" w:rsidRPr="00AD6512" w:rsidRDefault="00AD6512" w:rsidP="00B51AB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D6512">
              <w:rPr>
                <w:rFonts w:ascii="Angsana New" w:hAnsi="Angsana New"/>
                <w:sz w:val="30"/>
                <w:szCs w:val="30"/>
                <w:cs/>
              </w:rPr>
              <w:t xml:space="preserve">   ตัดจำหน่าย</w:t>
            </w:r>
          </w:p>
        </w:tc>
        <w:tc>
          <w:tcPr>
            <w:tcW w:w="999" w:type="dxa"/>
            <w:vAlign w:val="bottom"/>
          </w:tcPr>
          <w:p w14:paraId="43D05992" w14:textId="77777777" w:rsidR="00AD6512" w:rsidRPr="00AD6512" w:rsidRDefault="00AD6512" w:rsidP="00B51AB6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700,000</w:t>
            </w:r>
          </w:p>
        </w:tc>
        <w:tc>
          <w:tcPr>
            <w:tcW w:w="241" w:type="dxa"/>
            <w:vAlign w:val="bottom"/>
          </w:tcPr>
          <w:p w14:paraId="2B092037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1825A038" w14:textId="0754D51A" w:rsidR="00AD6512" w:rsidRPr="00AD6512" w:rsidRDefault="00AD6512" w:rsidP="00E1162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D65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AD6512">
              <w:rPr>
                <w:rFonts w:ascii="Angsana New" w:hAnsi="Angsana New" w:cs="Angsana New"/>
                <w:sz w:val="30"/>
                <w:szCs w:val="30"/>
              </w:rPr>
              <w:t>1,705</w:t>
            </w:r>
          </w:p>
        </w:tc>
        <w:tc>
          <w:tcPr>
            <w:tcW w:w="249" w:type="dxa"/>
            <w:vAlign w:val="bottom"/>
          </w:tcPr>
          <w:p w14:paraId="76804DB2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33319F33" w14:textId="77777777" w:rsidR="00AD6512" w:rsidRPr="00AD6512" w:rsidRDefault="00AD6512" w:rsidP="00B51AB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(700,000)</w:t>
            </w:r>
          </w:p>
        </w:tc>
        <w:tc>
          <w:tcPr>
            <w:tcW w:w="249" w:type="dxa"/>
            <w:vAlign w:val="bottom"/>
          </w:tcPr>
          <w:p w14:paraId="11B532FC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6F719DA6" w14:textId="75F55718" w:rsidR="00AD6512" w:rsidRPr="00AD6512" w:rsidRDefault="00AD6512" w:rsidP="00F8036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(223)</w:t>
            </w:r>
          </w:p>
        </w:tc>
        <w:tc>
          <w:tcPr>
            <w:tcW w:w="249" w:type="dxa"/>
            <w:vAlign w:val="bottom"/>
          </w:tcPr>
          <w:p w14:paraId="34BCD78A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4BA59CC1" w14:textId="38115626" w:rsidR="00AD6512" w:rsidRPr="00AD6512" w:rsidRDefault="00AD6512" w:rsidP="00E1162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141,482</w:t>
            </w:r>
          </w:p>
        </w:tc>
      </w:tr>
      <w:tr w:rsidR="00AD6512" w:rsidRPr="00AD6512" w14:paraId="552128DA" w14:textId="77777777" w:rsidTr="00AD6512">
        <w:tc>
          <w:tcPr>
            <w:tcW w:w="2970" w:type="dxa"/>
            <w:vAlign w:val="bottom"/>
          </w:tcPr>
          <w:p w14:paraId="38260274" w14:textId="77777777" w:rsidR="00AD6512" w:rsidRPr="00AD6512" w:rsidRDefault="00AD6512" w:rsidP="00F5639F">
            <w:pPr>
              <w:rPr>
                <w:rFonts w:ascii="Angsana New" w:hAnsi="Angsana New"/>
                <w:sz w:val="30"/>
                <w:szCs w:val="30"/>
              </w:rPr>
            </w:pPr>
            <w:r w:rsidRPr="00AD6512">
              <w:rPr>
                <w:rFonts w:ascii="Angsana New" w:hAnsi="Angsana New"/>
                <w:sz w:val="30"/>
                <w:szCs w:val="30"/>
                <w:cs/>
              </w:rPr>
              <w:t>พันธบัตรรัฐบาลที่วัดมูลค่าด้วย</w:t>
            </w:r>
          </w:p>
          <w:p w14:paraId="2538F1A3" w14:textId="77777777" w:rsidR="00AD6512" w:rsidRPr="00AD6512" w:rsidRDefault="00AD6512" w:rsidP="00F563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D6512">
              <w:rPr>
                <w:rFonts w:ascii="Angsana New" w:hAnsi="Angsana New"/>
                <w:sz w:val="30"/>
                <w:szCs w:val="30"/>
                <w:cs/>
              </w:rPr>
              <w:t xml:space="preserve">   ราคาทุนตัดจำหน่าย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49AB75C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10,053</w:t>
            </w:r>
          </w:p>
        </w:tc>
        <w:tc>
          <w:tcPr>
            <w:tcW w:w="241" w:type="dxa"/>
            <w:vAlign w:val="bottom"/>
          </w:tcPr>
          <w:p w14:paraId="0E79004B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530CF5BE" w14:textId="52877300" w:rsidR="00AD6512" w:rsidRPr="00AD6512" w:rsidRDefault="00AD6512" w:rsidP="00F5639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vAlign w:val="bottom"/>
          </w:tcPr>
          <w:p w14:paraId="333C5237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2C2AD9CE" w14:textId="5E548FF0" w:rsidR="00AD6512" w:rsidRPr="00AD6512" w:rsidRDefault="00AD6512" w:rsidP="00F5639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(10,000)</w:t>
            </w:r>
          </w:p>
        </w:tc>
        <w:tc>
          <w:tcPr>
            <w:tcW w:w="249" w:type="dxa"/>
            <w:vAlign w:val="bottom"/>
          </w:tcPr>
          <w:p w14:paraId="02F274CE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2A77A275" w14:textId="53E40C29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(53)</w:t>
            </w:r>
          </w:p>
        </w:tc>
        <w:tc>
          <w:tcPr>
            <w:tcW w:w="249" w:type="dxa"/>
            <w:vAlign w:val="bottom"/>
          </w:tcPr>
          <w:p w14:paraId="4E55BDBA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4A5C61CF" w14:textId="22EC3D54" w:rsidR="00AD6512" w:rsidRPr="00AD6512" w:rsidRDefault="00AD6512" w:rsidP="00F5639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6512" w:rsidRPr="00AD6512" w14:paraId="6FC7522F" w14:textId="77777777" w:rsidTr="00AD6512">
        <w:trPr>
          <w:trHeight w:val="352"/>
        </w:trPr>
        <w:tc>
          <w:tcPr>
            <w:tcW w:w="2970" w:type="dxa"/>
            <w:vAlign w:val="bottom"/>
          </w:tcPr>
          <w:p w14:paraId="74290730" w14:textId="77777777" w:rsidR="00AD6512" w:rsidRPr="00AD6512" w:rsidRDefault="00AD6512" w:rsidP="00F5639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AE07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710,053</w:t>
            </w:r>
          </w:p>
        </w:tc>
        <w:tc>
          <w:tcPr>
            <w:tcW w:w="241" w:type="dxa"/>
            <w:vAlign w:val="bottom"/>
          </w:tcPr>
          <w:p w14:paraId="25F22A78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414F6" w14:textId="624991FA" w:rsidR="00AD6512" w:rsidRPr="000A5C5E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5C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141,70</w:t>
            </w:r>
            <w:r w:rsidR="00767D42" w:rsidRPr="000A5C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9" w:type="dxa"/>
            <w:vAlign w:val="bottom"/>
          </w:tcPr>
          <w:p w14:paraId="72B4F343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53FA3" w14:textId="4D13FDF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</w:t>
            </w:r>
            <w:r w:rsidRPr="00AD65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AD65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0,000)</w:t>
            </w:r>
          </w:p>
        </w:tc>
        <w:tc>
          <w:tcPr>
            <w:tcW w:w="249" w:type="dxa"/>
            <w:vAlign w:val="bottom"/>
          </w:tcPr>
          <w:p w14:paraId="4FC71214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D5625" w14:textId="68E73488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(276)</w:t>
            </w:r>
          </w:p>
        </w:tc>
        <w:tc>
          <w:tcPr>
            <w:tcW w:w="249" w:type="dxa"/>
            <w:vAlign w:val="bottom"/>
          </w:tcPr>
          <w:p w14:paraId="338C100D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089E8" w14:textId="37BFF23C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141,482</w:t>
            </w:r>
          </w:p>
        </w:tc>
      </w:tr>
      <w:tr w:rsidR="00AD6512" w:rsidRPr="00AD6512" w14:paraId="44E52587" w14:textId="77777777" w:rsidTr="00AD6512">
        <w:trPr>
          <w:trHeight w:hRule="exact" w:val="259"/>
        </w:trPr>
        <w:tc>
          <w:tcPr>
            <w:tcW w:w="2970" w:type="dxa"/>
            <w:vAlign w:val="bottom"/>
          </w:tcPr>
          <w:p w14:paraId="28FD2FE9" w14:textId="77777777" w:rsidR="00AD6512" w:rsidRPr="00AD6512" w:rsidRDefault="00AD6512" w:rsidP="00F5639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1423D1A4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D2E4BCE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341F05C3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252CE135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45C88027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37E9201A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05814750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59EBDF24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48DC4237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6512" w:rsidRPr="00AD6512" w14:paraId="2886D49D" w14:textId="77777777" w:rsidTr="00AD6512">
        <w:tc>
          <w:tcPr>
            <w:tcW w:w="2970" w:type="dxa"/>
            <w:vAlign w:val="bottom"/>
            <w:hideMark/>
          </w:tcPr>
          <w:p w14:paraId="296EC885" w14:textId="77777777" w:rsidR="00AD6512" w:rsidRPr="00AD6512" w:rsidRDefault="00AD6512" w:rsidP="00F5639F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D65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9" w:type="dxa"/>
            <w:vAlign w:val="bottom"/>
          </w:tcPr>
          <w:p w14:paraId="1A0F5F13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ABF1DB0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70E2D535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491A3E27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0ECF273A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3C20935E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48C258EF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7A35BBCF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7A72FDFD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6512" w:rsidRPr="00AD6512" w14:paraId="4DCF7E76" w14:textId="77777777" w:rsidTr="00AD6512">
        <w:tc>
          <w:tcPr>
            <w:tcW w:w="2970" w:type="dxa"/>
            <w:vAlign w:val="bottom"/>
            <w:hideMark/>
          </w:tcPr>
          <w:p w14:paraId="57974EB2" w14:textId="77777777" w:rsidR="00AD6512" w:rsidRPr="00AD6512" w:rsidRDefault="00AD6512" w:rsidP="00F5639F">
            <w:pPr>
              <w:rPr>
                <w:rFonts w:ascii="Angsana New" w:hAnsi="Angsana New"/>
                <w:sz w:val="30"/>
                <w:szCs w:val="30"/>
              </w:rPr>
            </w:pPr>
            <w:r w:rsidRPr="00AD6512">
              <w:rPr>
                <w:rFonts w:ascii="Angsana New" w:hAnsi="Angsana New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62B2DD53" w14:textId="77777777" w:rsidR="00AD6512" w:rsidRPr="00AD6512" w:rsidRDefault="00AD6512" w:rsidP="00F5639F">
            <w:pPr>
              <w:rPr>
                <w:rFonts w:ascii="Angsana New" w:hAnsi="Angsana New"/>
                <w:sz w:val="30"/>
                <w:szCs w:val="30"/>
              </w:rPr>
            </w:pPr>
            <w:r w:rsidRPr="00AD651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D6512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vAlign w:val="bottom"/>
          </w:tcPr>
          <w:p w14:paraId="02E1B11E" w14:textId="77777777" w:rsidR="00AD6512" w:rsidRPr="00AD6512" w:rsidRDefault="00AD6512" w:rsidP="00F5639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275477F5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E8AC45A" w14:textId="14CD44D0" w:rsidR="00AD6512" w:rsidRPr="00AD6512" w:rsidRDefault="00AD6512" w:rsidP="00F5639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437,592</w:t>
            </w:r>
          </w:p>
        </w:tc>
        <w:tc>
          <w:tcPr>
            <w:tcW w:w="249" w:type="dxa"/>
            <w:vAlign w:val="bottom"/>
          </w:tcPr>
          <w:p w14:paraId="5C9B9313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bottom"/>
          </w:tcPr>
          <w:p w14:paraId="57662CC6" w14:textId="77777777" w:rsidR="00AD6512" w:rsidRPr="00AD6512" w:rsidRDefault="00AD6512" w:rsidP="006C5226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vAlign w:val="bottom"/>
          </w:tcPr>
          <w:p w14:paraId="05D07EDA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vAlign w:val="bottom"/>
          </w:tcPr>
          <w:p w14:paraId="2A9F1949" w14:textId="69EAE9D4" w:rsidR="00AD6512" w:rsidRPr="00AD6512" w:rsidRDefault="00AD6512" w:rsidP="00DB54B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(140)</w:t>
            </w:r>
          </w:p>
        </w:tc>
        <w:tc>
          <w:tcPr>
            <w:tcW w:w="249" w:type="dxa"/>
            <w:vAlign w:val="bottom"/>
          </w:tcPr>
          <w:p w14:paraId="5463B423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14:paraId="10029309" w14:textId="178F9A3C" w:rsidR="00AD6512" w:rsidRPr="00AD6512" w:rsidRDefault="00AD6512" w:rsidP="00AD651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672,452</w:t>
            </w:r>
          </w:p>
        </w:tc>
      </w:tr>
      <w:tr w:rsidR="00AD6512" w:rsidRPr="00AD6512" w14:paraId="24000393" w14:textId="77777777" w:rsidTr="00AD6512">
        <w:tc>
          <w:tcPr>
            <w:tcW w:w="2970" w:type="dxa"/>
            <w:vAlign w:val="bottom"/>
          </w:tcPr>
          <w:p w14:paraId="66B1AF84" w14:textId="77777777" w:rsidR="00AD6512" w:rsidRPr="00AD6512" w:rsidRDefault="00AD6512" w:rsidP="007D3ADF">
            <w:pPr>
              <w:rPr>
                <w:rFonts w:ascii="Angsana New" w:hAnsi="Angsana New"/>
                <w:sz w:val="30"/>
                <w:szCs w:val="30"/>
              </w:rPr>
            </w:pPr>
            <w:r w:rsidRPr="00AD6512">
              <w:rPr>
                <w:rFonts w:ascii="Angsana New" w:hAnsi="Angsana New"/>
                <w:sz w:val="30"/>
                <w:szCs w:val="30"/>
                <w:cs/>
              </w:rPr>
              <w:t>พันธบัตรรัฐบาลที่วัดมูลค่าด้วย</w:t>
            </w:r>
          </w:p>
          <w:p w14:paraId="1E8DD5C3" w14:textId="49A73790" w:rsidR="00AD6512" w:rsidRPr="00AD6512" w:rsidRDefault="00AD6512" w:rsidP="007D3A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D6512">
              <w:rPr>
                <w:rFonts w:ascii="Angsana New" w:hAnsi="Angsana New"/>
                <w:sz w:val="30"/>
                <w:szCs w:val="30"/>
                <w:cs/>
              </w:rPr>
              <w:t xml:space="preserve">   ราคาทุนตัดจำหน่าย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E575B" w14:textId="3FB62537" w:rsidR="00AD6512" w:rsidRPr="00AD6512" w:rsidRDefault="00AD6512" w:rsidP="00AD651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27A1CC4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E7BD2" w14:textId="6C948CD7" w:rsidR="00AD6512" w:rsidRPr="00AD6512" w:rsidRDefault="00AD6512" w:rsidP="00F5639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3,013</w:t>
            </w:r>
          </w:p>
        </w:tc>
        <w:tc>
          <w:tcPr>
            <w:tcW w:w="249" w:type="dxa"/>
            <w:vAlign w:val="bottom"/>
          </w:tcPr>
          <w:p w14:paraId="0DD1015B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DC046" w14:textId="19EC0CD1" w:rsidR="00AD6512" w:rsidRPr="00AD6512" w:rsidRDefault="00AD6512" w:rsidP="006C5226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44360A75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BF9DA" w14:textId="4C076CBB" w:rsidR="00AD6512" w:rsidRPr="00AD6512" w:rsidRDefault="00AD6512" w:rsidP="00DB54B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249" w:type="dxa"/>
            <w:vAlign w:val="bottom"/>
          </w:tcPr>
          <w:p w14:paraId="298A34EF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D7AE2" w14:textId="7ACD1EE8" w:rsidR="00AD6512" w:rsidRPr="00AD6512" w:rsidRDefault="00AD6512" w:rsidP="00AD651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sz w:val="30"/>
                <w:szCs w:val="30"/>
              </w:rPr>
              <w:t>3,012</w:t>
            </w:r>
          </w:p>
        </w:tc>
      </w:tr>
      <w:tr w:rsidR="00AD6512" w:rsidRPr="00AD6512" w14:paraId="232F3FDC" w14:textId="77777777" w:rsidTr="00AD6512">
        <w:tc>
          <w:tcPr>
            <w:tcW w:w="2970" w:type="dxa"/>
            <w:vAlign w:val="bottom"/>
          </w:tcPr>
          <w:p w14:paraId="092A6970" w14:textId="77777777" w:rsidR="00AD6512" w:rsidRPr="00AD6512" w:rsidRDefault="00AD6512" w:rsidP="00F5639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B9759" w14:textId="1DD52098" w:rsidR="00AD6512" w:rsidRPr="00AD6512" w:rsidRDefault="00AD6512" w:rsidP="00F5639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D65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235,000</w:t>
            </w:r>
          </w:p>
        </w:tc>
        <w:tc>
          <w:tcPr>
            <w:tcW w:w="241" w:type="dxa"/>
            <w:vAlign w:val="bottom"/>
          </w:tcPr>
          <w:p w14:paraId="2C8A0ADF" w14:textId="77777777" w:rsidR="00AD6512" w:rsidRPr="00AD6512" w:rsidRDefault="00AD6512" w:rsidP="00F5639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FE92C" w14:textId="18F83DFF" w:rsidR="00AD6512" w:rsidRPr="00AD6512" w:rsidRDefault="00AD6512" w:rsidP="00F5639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440,605</w:t>
            </w:r>
          </w:p>
        </w:tc>
        <w:tc>
          <w:tcPr>
            <w:tcW w:w="249" w:type="dxa"/>
            <w:vAlign w:val="bottom"/>
          </w:tcPr>
          <w:p w14:paraId="313126DC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C92A6" w14:textId="32719C18" w:rsidR="00AD6512" w:rsidRPr="00AD6512" w:rsidRDefault="00AD6512" w:rsidP="00DB54B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vAlign w:val="bottom"/>
          </w:tcPr>
          <w:p w14:paraId="0882C426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B911E" w14:textId="28BE8644" w:rsidR="00AD6512" w:rsidRPr="00AD6512" w:rsidRDefault="00AD6512" w:rsidP="00F84AC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(141)</w:t>
            </w:r>
          </w:p>
        </w:tc>
        <w:tc>
          <w:tcPr>
            <w:tcW w:w="249" w:type="dxa"/>
            <w:vAlign w:val="bottom"/>
          </w:tcPr>
          <w:p w14:paraId="3F2153E8" w14:textId="77777777" w:rsidR="00AD6512" w:rsidRPr="00AD6512" w:rsidRDefault="00AD6512" w:rsidP="00F56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CB741" w14:textId="52216138" w:rsidR="00AD6512" w:rsidRPr="00AD6512" w:rsidRDefault="00AD6512" w:rsidP="00AD651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65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675,464</w:t>
            </w:r>
          </w:p>
        </w:tc>
      </w:tr>
    </w:tbl>
    <w:p w14:paraId="55D2964F" w14:textId="27F4F666" w:rsidR="00405D9B" w:rsidRDefault="00405D9B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9"/>
        <w:gridCol w:w="241"/>
        <w:gridCol w:w="920"/>
        <w:gridCol w:w="249"/>
        <w:gridCol w:w="1010"/>
        <w:gridCol w:w="249"/>
        <w:gridCol w:w="1192"/>
        <w:gridCol w:w="264"/>
        <w:gridCol w:w="1086"/>
      </w:tblGrid>
      <w:tr w:rsidR="00AD6512" w:rsidRPr="00AD6512" w14:paraId="265F4406" w14:textId="77777777" w:rsidTr="00945696">
        <w:tc>
          <w:tcPr>
            <w:tcW w:w="2970" w:type="dxa"/>
            <w:vAlign w:val="bottom"/>
          </w:tcPr>
          <w:p w14:paraId="7BA1345F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5557DA51" w14:textId="783D38C1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5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AD65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6512" w:rsidRPr="00AD6512" w14:paraId="1E6E3BBF" w14:textId="77777777" w:rsidTr="00AD6512">
        <w:tc>
          <w:tcPr>
            <w:tcW w:w="2970" w:type="dxa"/>
            <w:vAlign w:val="bottom"/>
            <w:hideMark/>
          </w:tcPr>
          <w:p w14:paraId="368F594D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AD65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ตราสารหนี้ที่</w:t>
            </w:r>
            <w:r w:rsidRPr="00AD651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อยู่ในความต้องการ</w:t>
            </w:r>
          </w:p>
          <w:p w14:paraId="3461A555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 w:rsidRPr="00AD651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ของตลาด</w:t>
            </w:r>
          </w:p>
        </w:tc>
        <w:tc>
          <w:tcPr>
            <w:tcW w:w="999" w:type="dxa"/>
            <w:vAlign w:val="bottom"/>
            <w:hideMark/>
          </w:tcPr>
          <w:p w14:paraId="211076DC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FACAC9E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6E66E2F1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  <w:hideMark/>
          </w:tcPr>
          <w:p w14:paraId="7C1D2491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0510D9F9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  <w:hideMark/>
          </w:tcPr>
          <w:p w14:paraId="7286CC58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385A3039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  <w:hideMark/>
          </w:tcPr>
          <w:p w14:paraId="76F8D60B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43384DF2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  <w:vAlign w:val="bottom"/>
            <w:hideMark/>
          </w:tcPr>
          <w:p w14:paraId="379BD028" w14:textId="77777777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F8D6525" w14:textId="1D77242F" w:rsidR="00AD6512" w:rsidRPr="00AD6512" w:rsidRDefault="00AD6512" w:rsidP="00B51A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D6512" w:rsidRPr="00AD6512" w14:paraId="604D0E13" w14:textId="77777777" w:rsidTr="005A0165">
        <w:tc>
          <w:tcPr>
            <w:tcW w:w="2970" w:type="dxa"/>
            <w:vAlign w:val="bottom"/>
          </w:tcPr>
          <w:p w14:paraId="21709934" w14:textId="77777777" w:rsidR="00AD6512" w:rsidRPr="00AD6512" w:rsidRDefault="00AD6512" w:rsidP="00AD6512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7F183F9B" w14:textId="17247B29" w:rsidR="00AD6512" w:rsidRPr="00AD6512" w:rsidRDefault="00AD6512" w:rsidP="00AD651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D65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D6512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D6512" w:rsidRPr="00AD6512" w14:paraId="6D1A049F" w14:textId="77777777" w:rsidTr="00AD6512">
        <w:tc>
          <w:tcPr>
            <w:tcW w:w="2970" w:type="dxa"/>
            <w:vAlign w:val="bottom"/>
          </w:tcPr>
          <w:p w14:paraId="75F709EE" w14:textId="041CB180" w:rsidR="00AD6512" w:rsidRPr="00AD6512" w:rsidRDefault="00AD6512" w:rsidP="00B51AB6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9" w:type="dxa"/>
            <w:vAlign w:val="bottom"/>
          </w:tcPr>
          <w:p w14:paraId="2144EB18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BFBC677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4F9BFC3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6C3E717B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32946D20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032B3EC5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D13AC63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66C91ADF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C18C3BD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6512" w:rsidRPr="00AD6512" w14:paraId="16E963AC" w14:textId="77777777" w:rsidTr="00AD6512">
        <w:tc>
          <w:tcPr>
            <w:tcW w:w="2970" w:type="dxa"/>
            <w:vAlign w:val="bottom"/>
          </w:tcPr>
          <w:p w14:paraId="3703456A" w14:textId="77777777" w:rsidR="00AD6512" w:rsidRPr="00AD6512" w:rsidRDefault="00AD6512" w:rsidP="00B51AB6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65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AD651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</w:t>
            </w:r>
            <w:r w:rsidRPr="00AD65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มุนเวียน</w:t>
            </w:r>
          </w:p>
        </w:tc>
        <w:tc>
          <w:tcPr>
            <w:tcW w:w="999" w:type="dxa"/>
            <w:vAlign w:val="bottom"/>
          </w:tcPr>
          <w:p w14:paraId="138AB705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B9C078B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BDA3956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3DD669EA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65AA0F65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481D8A48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04EB7E9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6F2319F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0B8F6384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6512" w:rsidRPr="00AD6512" w14:paraId="48199F7D" w14:textId="77777777" w:rsidTr="00AD6512">
        <w:tc>
          <w:tcPr>
            <w:tcW w:w="2970" w:type="dxa"/>
            <w:vAlign w:val="bottom"/>
          </w:tcPr>
          <w:p w14:paraId="12A1711D" w14:textId="77777777" w:rsidR="00AD6512" w:rsidRPr="00AD6512" w:rsidRDefault="00AD6512" w:rsidP="00B51AB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พันธบัตรรัฐบาลที่วัดมูลค่าด้วย</w:t>
            </w:r>
          </w:p>
          <w:p w14:paraId="567D1EC8" w14:textId="77777777" w:rsidR="00AD6512" w:rsidRPr="00AD6512" w:rsidRDefault="00AD6512" w:rsidP="00B51AB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ราคาทุนตัดจำหน่าย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912AFCE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10,004</w:t>
            </w:r>
          </w:p>
        </w:tc>
        <w:tc>
          <w:tcPr>
            <w:tcW w:w="241" w:type="dxa"/>
            <w:vAlign w:val="bottom"/>
          </w:tcPr>
          <w:p w14:paraId="7CEF40CF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01963047" w14:textId="257CE4E9" w:rsidR="00AD6512" w:rsidRPr="00AD6512" w:rsidRDefault="00AD6512" w:rsidP="0012014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10,21</w:t>
            </w:r>
            <w:r w:rsidR="001835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9" w:type="dxa"/>
            <w:vAlign w:val="bottom"/>
          </w:tcPr>
          <w:p w14:paraId="79C6B6A2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57595073" w14:textId="6DFAEC0B" w:rsidR="00AD6512" w:rsidRPr="00AD6512" w:rsidRDefault="00AD6512" w:rsidP="0012014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(10,000)</w:t>
            </w:r>
          </w:p>
        </w:tc>
        <w:tc>
          <w:tcPr>
            <w:tcW w:w="249" w:type="dxa"/>
            <w:vAlign w:val="bottom"/>
          </w:tcPr>
          <w:p w14:paraId="18702ADD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2292705" w14:textId="45A4A7DD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</w:t>
            </w:r>
            <w:r w:rsidR="001835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  <w:vAlign w:val="bottom"/>
          </w:tcPr>
          <w:p w14:paraId="1FCAB047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4291BBA" w14:textId="077194FC" w:rsidR="00AD6512" w:rsidRPr="00AD6512" w:rsidRDefault="00AD6512" w:rsidP="00AD651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10,117</w:t>
            </w:r>
          </w:p>
        </w:tc>
      </w:tr>
      <w:tr w:rsidR="00AD6512" w:rsidRPr="00AD6512" w14:paraId="42382E2A" w14:textId="77777777" w:rsidTr="00AD6512">
        <w:trPr>
          <w:trHeight w:hRule="exact" w:val="259"/>
        </w:trPr>
        <w:tc>
          <w:tcPr>
            <w:tcW w:w="2970" w:type="dxa"/>
            <w:vAlign w:val="bottom"/>
          </w:tcPr>
          <w:p w14:paraId="1A084DFD" w14:textId="77777777" w:rsidR="00AD6512" w:rsidRPr="00AD6512" w:rsidRDefault="00AD6512" w:rsidP="00B51AB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4BA492A4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39A6C1B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vAlign w:val="bottom"/>
          </w:tcPr>
          <w:p w14:paraId="56320912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5892D965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14AADA13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797CD155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vAlign w:val="bottom"/>
          </w:tcPr>
          <w:p w14:paraId="4477A031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3C494A72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08F1E057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6512" w:rsidRPr="00AD6512" w14:paraId="4CC5E2BE" w14:textId="77777777" w:rsidTr="00AD6512">
        <w:tc>
          <w:tcPr>
            <w:tcW w:w="2970" w:type="dxa"/>
            <w:vAlign w:val="bottom"/>
            <w:hideMark/>
          </w:tcPr>
          <w:p w14:paraId="004FE2D2" w14:textId="77777777" w:rsidR="00AD6512" w:rsidRPr="00AD6512" w:rsidRDefault="00AD6512" w:rsidP="00B51AB6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65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9" w:type="dxa"/>
            <w:vAlign w:val="bottom"/>
          </w:tcPr>
          <w:p w14:paraId="13BD3270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C44A33E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50375E57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772B1355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4A919B04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4EF4BB19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DBA9556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9FFC342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2843D16C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6512" w:rsidRPr="00AD6512" w14:paraId="58676A5F" w14:textId="77777777" w:rsidTr="00AD6512">
        <w:tc>
          <w:tcPr>
            <w:tcW w:w="2970" w:type="dxa"/>
            <w:vAlign w:val="bottom"/>
            <w:hideMark/>
          </w:tcPr>
          <w:p w14:paraId="5E9869F0" w14:textId="77777777" w:rsidR="00AD6512" w:rsidRPr="00AD6512" w:rsidRDefault="00AD6512" w:rsidP="00B51AB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18251101" w14:textId="77777777" w:rsidR="00AD6512" w:rsidRPr="00AD6512" w:rsidRDefault="00AD6512" w:rsidP="00B51AB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D6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0A0DA8" w14:textId="77777777" w:rsidR="00AD6512" w:rsidRPr="00AD6512" w:rsidRDefault="00AD6512" w:rsidP="00B51A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700,000</w:t>
            </w:r>
          </w:p>
        </w:tc>
        <w:tc>
          <w:tcPr>
            <w:tcW w:w="241" w:type="dxa"/>
            <w:vAlign w:val="bottom"/>
          </w:tcPr>
          <w:p w14:paraId="59BACC02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314ABB" w14:textId="77777777" w:rsidR="00AD6512" w:rsidRPr="00AD6512" w:rsidRDefault="00AD6512" w:rsidP="00AD651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vAlign w:val="bottom"/>
          </w:tcPr>
          <w:p w14:paraId="740CD840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D0F3E1" w14:textId="77777777" w:rsidR="00AD6512" w:rsidRPr="00AD6512" w:rsidRDefault="00AD6512" w:rsidP="00B51AB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vAlign w:val="bottom"/>
          </w:tcPr>
          <w:p w14:paraId="0A28D67C" w14:textId="77777777" w:rsidR="00AD6512" w:rsidRPr="00AD6512" w:rsidRDefault="00AD6512" w:rsidP="00B51A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B8FB0F" w14:textId="77777777" w:rsidR="00AD6512" w:rsidRPr="00AD6512" w:rsidRDefault="00AD6512" w:rsidP="00AD651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62844823" w14:textId="77777777" w:rsidR="00AD6512" w:rsidRPr="00AD6512" w:rsidRDefault="00AD6512" w:rsidP="00B51AB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1A1D4A4" w14:textId="77777777" w:rsidR="00AD6512" w:rsidRPr="00AD6512" w:rsidRDefault="00AD6512" w:rsidP="00AD651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700,000</w:t>
            </w:r>
          </w:p>
        </w:tc>
      </w:tr>
    </w:tbl>
    <w:p w14:paraId="62254560" w14:textId="77777777" w:rsidR="009964D7" w:rsidRPr="00CE458C" w:rsidRDefault="009964D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9964D7" w:rsidRPr="00CE458C" w:rsidSect="004F7E17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0F3E0806" w14:textId="76CC1D18" w:rsidR="00CD6F2B" w:rsidRDefault="00E664E6" w:rsidP="00C7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C48B4" w:rsidRPr="00E22156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2"/>
        <w:gridCol w:w="178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BE540A" w14:paraId="2F836032" w14:textId="77777777" w:rsidTr="00F5797E">
        <w:trPr>
          <w:cantSplit/>
          <w:trHeight w:val="360"/>
          <w:tblHeader/>
        </w:trPr>
        <w:tc>
          <w:tcPr>
            <w:tcW w:w="2779" w:type="dxa"/>
          </w:tcPr>
          <w:p w14:paraId="5CA87782" w14:textId="77777777" w:rsidR="00596EA7" w:rsidRPr="00B92267" w:rsidRDefault="00596EA7" w:rsidP="00596E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45FDAA84" w14:textId="77777777" w:rsidR="00596EA7" w:rsidRPr="00596EA7" w:rsidRDefault="00596EA7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B6835" w:rsidRPr="00BE540A" w14:paraId="64043D09" w14:textId="77777777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E0E3AA0" w14:textId="77777777" w:rsidR="002B6835" w:rsidRPr="00B92267" w:rsidRDefault="002B6835" w:rsidP="002B68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  <w:shd w:val="clear" w:color="auto" w:fill="auto"/>
          </w:tcPr>
          <w:p w14:paraId="62EBEB82" w14:textId="548DB782"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 w:rsidR="001A775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จำหน่ายหนังสือและให้บริการโฆษณา</w:t>
            </w:r>
          </w:p>
          <w:p w14:paraId="0FB6BCD6" w14:textId="77777777"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78" w:type="dxa"/>
          </w:tcPr>
          <w:p w14:paraId="707712B7" w14:textId="77777777" w:rsidR="002B6835" w:rsidRPr="00C10CC6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14A2824" w14:textId="77777777" w:rsidR="001A775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194FAFCF" w14:textId="24F2C33F"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2118557E" w14:textId="77777777"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14:paraId="3D948C94" w14:textId="77777777" w:rsidR="002B6835" w:rsidRPr="00C10CC6" w:rsidRDefault="002B6835" w:rsidP="002B683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06E1E063" w14:textId="77777777"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2269E88B" w14:textId="77777777"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540AE746" w14:textId="77777777"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41574CE9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4D2E5060" w14:textId="77777777"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04CE4287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</w:p>
        </w:tc>
        <w:tc>
          <w:tcPr>
            <w:tcW w:w="186" w:type="dxa"/>
          </w:tcPr>
          <w:p w14:paraId="77DAEBBD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492A26E" w14:textId="77777777"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86E17AD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28F06CA" w14:textId="77777777"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7B788E" w:rsidRPr="00BE540A" w14:paraId="54093968" w14:textId="77777777" w:rsidTr="00145CC3">
        <w:trPr>
          <w:cantSplit/>
          <w:tblHeader/>
        </w:trPr>
        <w:tc>
          <w:tcPr>
            <w:tcW w:w="2779" w:type="dxa"/>
          </w:tcPr>
          <w:p w14:paraId="11A67151" w14:textId="77777777" w:rsidR="007B788E" w:rsidRPr="00B92267" w:rsidRDefault="007B788E" w:rsidP="007B788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3955EB3F" w14:textId="751EB33A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302E99EB" w14:textId="77777777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6D39189" w14:textId="55BF8FC4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</w:tcPr>
          <w:p w14:paraId="7D82DAFB" w14:textId="77777777" w:rsidR="007B788E" w:rsidRPr="00C10CC6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17C174" w14:textId="2FE68762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4A6532C4" w14:textId="77777777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5968D0" w14:textId="0FE07315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2C16C4B6" w14:textId="77777777" w:rsidR="007B788E" w:rsidRPr="00C10CC6" w:rsidRDefault="007B788E" w:rsidP="007B78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0854919" w14:textId="42A8A34D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1451E26E" w14:textId="77777777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4685F18" w14:textId="04735B02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5314E57C" w14:textId="77777777" w:rsidR="007B788E" w:rsidRPr="00C10CC6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63B4AC5C" w14:textId="69333F35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25453392" w14:textId="77777777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81BF6" w14:textId="7D2B3F14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7FB5A7D8" w14:textId="77777777" w:rsidR="007B788E" w:rsidRPr="00C10CC6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6F516DB" w14:textId="03C4786A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337AC679" w14:textId="77777777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81CCDA0" w14:textId="3E9256F1" w:rsidR="007B788E" w:rsidRPr="00C73183" w:rsidRDefault="007B788E" w:rsidP="007B78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176CC9" w:rsidRPr="00BE540A" w14:paraId="6543EF80" w14:textId="77777777" w:rsidTr="00A5449A">
        <w:trPr>
          <w:cantSplit/>
          <w:trHeight w:val="80"/>
          <w:tblHeader/>
        </w:trPr>
        <w:tc>
          <w:tcPr>
            <w:tcW w:w="2779" w:type="dxa"/>
          </w:tcPr>
          <w:p w14:paraId="00EC3329" w14:textId="77777777" w:rsidR="00176CC9" w:rsidRPr="00B92267" w:rsidRDefault="00176CC9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00736059" w14:textId="77777777" w:rsidR="00176CC9" w:rsidRPr="00B92267" w:rsidRDefault="00176CC9" w:rsidP="00A5449A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9226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7027B" w:rsidRPr="00BE540A" w14:paraId="3A37EA3C" w14:textId="77777777" w:rsidTr="00CF0E68">
        <w:trPr>
          <w:cantSplit/>
        </w:trPr>
        <w:tc>
          <w:tcPr>
            <w:tcW w:w="2779" w:type="dxa"/>
          </w:tcPr>
          <w:p w14:paraId="7A47FD8A" w14:textId="77777777" w:rsidR="0067027B" w:rsidRP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36D68847" w14:textId="77777777"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36CA0F" w14:textId="77777777"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F2791D" w14:textId="77777777"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81D3B4F" w14:textId="77777777"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8FD26" w14:textId="77777777"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45E2B" w14:textId="77777777"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ED5668" w14:textId="77777777"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18DC3B" w14:textId="77777777"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C56E11" w14:textId="77777777"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1C6995" w14:textId="77777777"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00B1FB7" w14:textId="77777777"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5CC9E39" w14:textId="77777777"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5DEDC62" w14:textId="77777777"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B94FC0" w14:textId="77777777"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562C5" w14:textId="77777777"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41B20AB" w14:textId="77777777"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118C4" w14:textId="77777777"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DFC61B" w14:textId="77777777"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BFEEC6" w14:textId="77777777"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0E1A80" w:rsidRPr="00BE540A" w14:paraId="5DD8F2AB" w14:textId="77777777" w:rsidTr="00145CC3">
        <w:trPr>
          <w:cantSplit/>
        </w:trPr>
        <w:tc>
          <w:tcPr>
            <w:tcW w:w="2779" w:type="dxa"/>
          </w:tcPr>
          <w:p w14:paraId="0E21E481" w14:textId="77777777" w:rsidR="000E1A80" w:rsidRPr="00B9226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14:paraId="4547E122" w14:textId="4D19160C" w:rsidR="000E1A80" w:rsidRPr="00956616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568,696</w:t>
            </w:r>
          </w:p>
        </w:tc>
        <w:tc>
          <w:tcPr>
            <w:tcW w:w="180" w:type="dxa"/>
            <w:vAlign w:val="bottom"/>
          </w:tcPr>
          <w:p w14:paraId="7194BEFF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70412F" w14:textId="7AEBA4D0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545,959</w:t>
            </w:r>
          </w:p>
        </w:tc>
        <w:tc>
          <w:tcPr>
            <w:tcW w:w="178" w:type="dxa"/>
            <w:vAlign w:val="bottom"/>
          </w:tcPr>
          <w:p w14:paraId="57818E5A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EEA4A" w14:textId="2A7CD7AC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100,681</w:t>
            </w:r>
          </w:p>
        </w:tc>
        <w:tc>
          <w:tcPr>
            <w:tcW w:w="180" w:type="dxa"/>
            <w:vAlign w:val="bottom"/>
          </w:tcPr>
          <w:p w14:paraId="28AED953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D400B8" w14:textId="0E7DA0AA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117,065</w:t>
            </w:r>
          </w:p>
        </w:tc>
        <w:tc>
          <w:tcPr>
            <w:tcW w:w="180" w:type="dxa"/>
            <w:vAlign w:val="bottom"/>
          </w:tcPr>
          <w:p w14:paraId="1E2C7C32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A54C7A" w14:textId="602B947C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638,223</w:t>
            </w:r>
          </w:p>
        </w:tc>
        <w:tc>
          <w:tcPr>
            <w:tcW w:w="180" w:type="dxa"/>
            <w:vAlign w:val="bottom"/>
          </w:tcPr>
          <w:p w14:paraId="7F73B4A4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14E5ECFE" w14:textId="0202A9DA" w:rsidR="000E1A80" w:rsidRPr="00B9226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448,684</w:t>
            </w:r>
          </w:p>
        </w:tc>
        <w:tc>
          <w:tcPr>
            <w:tcW w:w="186" w:type="dxa"/>
            <w:vAlign w:val="bottom"/>
          </w:tcPr>
          <w:p w14:paraId="53C19806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F21085" w14:textId="1C6E7465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709F34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983C0D" w14:textId="1BC2575E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17446E01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3CE771" w14:textId="1D647BD0" w:rsidR="000E1A80" w:rsidRPr="009D36B9" w:rsidRDefault="00C0574A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1,307,600</w:t>
            </w:r>
          </w:p>
        </w:tc>
        <w:tc>
          <w:tcPr>
            <w:tcW w:w="180" w:type="dxa"/>
            <w:vAlign w:val="bottom"/>
          </w:tcPr>
          <w:p w14:paraId="3687B40A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12C33F" w14:textId="0B1C024A" w:rsidR="000E1A80" w:rsidRPr="00B9226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1,111,708</w:t>
            </w:r>
          </w:p>
        </w:tc>
      </w:tr>
      <w:tr w:rsidR="000E1A80" w:rsidRPr="00BE540A" w14:paraId="6E4DA042" w14:textId="77777777" w:rsidTr="00145CC3">
        <w:trPr>
          <w:cantSplit/>
        </w:trPr>
        <w:tc>
          <w:tcPr>
            <w:tcW w:w="2779" w:type="dxa"/>
          </w:tcPr>
          <w:p w14:paraId="66E27F75" w14:textId="77777777" w:rsidR="000E1A80" w:rsidRPr="00B9226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1A409694" w14:textId="364AF3A5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164,314</w:t>
            </w:r>
          </w:p>
        </w:tc>
        <w:tc>
          <w:tcPr>
            <w:tcW w:w="180" w:type="dxa"/>
            <w:vAlign w:val="bottom"/>
          </w:tcPr>
          <w:p w14:paraId="3ADD74E5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DA59D2" w14:textId="6161A07F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139,277</w:t>
            </w:r>
          </w:p>
        </w:tc>
        <w:tc>
          <w:tcPr>
            <w:tcW w:w="178" w:type="dxa"/>
            <w:vAlign w:val="bottom"/>
          </w:tcPr>
          <w:p w14:paraId="3FB4A4F5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29126A" w14:textId="1405924A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36,878</w:t>
            </w:r>
          </w:p>
        </w:tc>
        <w:tc>
          <w:tcPr>
            <w:tcW w:w="180" w:type="dxa"/>
            <w:vAlign w:val="bottom"/>
          </w:tcPr>
          <w:p w14:paraId="12B423F5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D4315E" w14:textId="227327D3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22,715</w:t>
            </w:r>
          </w:p>
        </w:tc>
        <w:tc>
          <w:tcPr>
            <w:tcW w:w="180" w:type="dxa"/>
            <w:vAlign w:val="bottom"/>
          </w:tcPr>
          <w:p w14:paraId="1E76A1F1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F5645" w14:textId="2F6E0FA8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28,314</w:t>
            </w:r>
          </w:p>
        </w:tc>
        <w:tc>
          <w:tcPr>
            <w:tcW w:w="180" w:type="dxa"/>
            <w:vAlign w:val="bottom"/>
          </w:tcPr>
          <w:p w14:paraId="5B0D65FD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2C0E7B58" w14:textId="5837F1BE" w:rsidR="000E1A80" w:rsidRPr="00B9226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25,415</w:t>
            </w:r>
          </w:p>
        </w:tc>
        <w:tc>
          <w:tcPr>
            <w:tcW w:w="186" w:type="dxa"/>
            <w:vAlign w:val="bottom"/>
          </w:tcPr>
          <w:p w14:paraId="429EB00B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CD45E00" w14:textId="67D1EF43" w:rsidR="000E1A80" w:rsidRPr="009D36B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(229,506)</w:t>
            </w:r>
          </w:p>
        </w:tc>
        <w:tc>
          <w:tcPr>
            <w:tcW w:w="180" w:type="dxa"/>
          </w:tcPr>
          <w:p w14:paraId="5A271531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64E7EC" w14:textId="202D55C5" w:rsidR="000E1A80" w:rsidRPr="00B9226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(187,407)</w:t>
            </w:r>
          </w:p>
        </w:tc>
        <w:tc>
          <w:tcPr>
            <w:tcW w:w="186" w:type="dxa"/>
          </w:tcPr>
          <w:p w14:paraId="42220A86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FA7C97" w14:textId="566FA000" w:rsidR="000E1A80" w:rsidRPr="009D36B9" w:rsidRDefault="00C0574A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8A7263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532F63" w14:textId="5E359A79" w:rsidR="000E1A80" w:rsidRPr="00B9226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0E1A80" w:rsidRPr="00BE540A" w14:paraId="6CFEA0E9" w14:textId="77777777" w:rsidTr="00145CC3">
        <w:trPr>
          <w:cantSplit/>
        </w:trPr>
        <w:tc>
          <w:tcPr>
            <w:tcW w:w="2779" w:type="dxa"/>
          </w:tcPr>
          <w:p w14:paraId="330A0621" w14:textId="77777777" w:rsidR="000E1A80" w:rsidRPr="00B9226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22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99E719" w14:textId="621B30B6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733,010</w:t>
            </w:r>
          </w:p>
        </w:tc>
        <w:tc>
          <w:tcPr>
            <w:tcW w:w="180" w:type="dxa"/>
            <w:vAlign w:val="bottom"/>
          </w:tcPr>
          <w:p w14:paraId="05436C06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693CFAA" w14:textId="1AB43CD4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685,236</w:t>
            </w:r>
          </w:p>
        </w:tc>
        <w:tc>
          <w:tcPr>
            <w:tcW w:w="178" w:type="dxa"/>
            <w:vAlign w:val="bottom"/>
          </w:tcPr>
          <w:p w14:paraId="6F926A0C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FB3E87" w14:textId="2B7C7BD4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137,559</w:t>
            </w:r>
          </w:p>
        </w:tc>
        <w:tc>
          <w:tcPr>
            <w:tcW w:w="180" w:type="dxa"/>
            <w:vAlign w:val="bottom"/>
          </w:tcPr>
          <w:p w14:paraId="679A97BC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BBE735" w14:textId="3A242EC9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139,780</w:t>
            </w:r>
          </w:p>
        </w:tc>
        <w:tc>
          <w:tcPr>
            <w:tcW w:w="180" w:type="dxa"/>
            <w:vAlign w:val="bottom"/>
          </w:tcPr>
          <w:p w14:paraId="33A1A2EA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F3A97F" w14:textId="30406E5D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666,537</w:t>
            </w:r>
          </w:p>
        </w:tc>
        <w:tc>
          <w:tcPr>
            <w:tcW w:w="180" w:type="dxa"/>
            <w:vAlign w:val="bottom"/>
          </w:tcPr>
          <w:p w14:paraId="50BA59B5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10562A" w14:textId="7F71A233" w:rsidR="000E1A80" w:rsidRPr="00B9226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474,099</w:t>
            </w:r>
          </w:p>
        </w:tc>
        <w:tc>
          <w:tcPr>
            <w:tcW w:w="186" w:type="dxa"/>
            <w:vAlign w:val="bottom"/>
          </w:tcPr>
          <w:p w14:paraId="45C641D4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D8412C" w14:textId="39D1EA7A" w:rsidR="000E1A80" w:rsidRPr="009D36B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(229,506)</w:t>
            </w:r>
          </w:p>
        </w:tc>
        <w:tc>
          <w:tcPr>
            <w:tcW w:w="180" w:type="dxa"/>
          </w:tcPr>
          <w:p w14:paraId="4049290C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B8990F" w14:textId="64A4049F" w:rsidR="000E1A80" w:rsidRPr="00B60904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(187,407)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31D4BD46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6E04B0" w14:textId="599CC669" w:rsidR="000E1A80" w:rsidRPr="009D36B9" w:rsidRDefault="00C0574A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1,307,600</w:t>
            </w:r>
          </w:p>
        </w:tc>
        <w:tc>
          <w:tcPr>
            <w:tcW w:w="180" w:type="dxa"/>
            <w:vAlign w:val="bottom"/>
          </w:tcPr>
          <w:p w14:paraId="1CB6C11C" w14:textId="77777777" w:rsidR="000E1A80" w:rsidRPr="00B9226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A1B1B9A" w14:textId="02001F8F" w:rsidR="000E1A80" w:rsidRPr="00B60904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1,111,708</w:t>
            </w:r>
          </w:p>
        </w:tc>
      </w:tr>
      <w:tr w:rsidR="000E1A80" w:rsidRPr="00BE540A" w14:paraId="40878816" w14:textId="77777777" w:rsidTr="00145CC3">
        <w:trPr>
          <w:cantSplit/>
        </w:trPr>
        <w:tc>
          <w:tcPr>
            <w:tcW w:w="2779" w:type="dxa"/>
          </w:tcPr>
          <w:p w14:paraId="7F6FECCC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DC4C84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7027EA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AB80C2F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8282F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EA8D5C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3DC6B0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FBED42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C9D3F9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D5B1FA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99858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EF61740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1E6BD54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6BFA1981" w14:textId="77777777" w:rsidR="000E1A80" w:rsidRPr="009D36B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B14978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5C781B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67872DD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DB2D99" w14:textId="77777777" w:rsidR="000E1A80" w:rsidRPr="009D36B9" w:rsidRDefault="000E1A80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7131F4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59642A6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E1A80" w:rsidRPr="00BE540A" w14:paraId="306A1334" w14:textId="77777777" w:rsidTr="00145CC3">
        <w:trPr>
          <w:cantSplit/>
        </w:trPr>
        <w:tc>
          <w:tcPr>
            <w:tcW w:w="2779" w:type="dxa"/>
          </w:tcPr>
          <w:p w14:paraId="2A7C8D29" w14:textId="77777777" w:rsidR="000E1A80" w:rsidRPr="0067027B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07401738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C77119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E4A96F0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D3A45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B01550A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2830A9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9DF7692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D49B33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52DD68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48539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1779627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3C83AB8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819BE7" w14:textId="77777777" w:rsidR="000E1A80" w:rsidRPr="009D36B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46DEE1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16880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57305FE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B98EC2" w14:textId="77777777" w:rsidR="000E1A80" w:rsidRPr="009D36B9" w:rsidRDefault="000E1A80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A665C4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79B0060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E1A80" w:rsidRPr="00BE540A" w14:paraId="7CB465CF" w14:textId="77777777" w:rsidTr="00145CC3">
        <w:trPr>
          <w:cantSplit/>
        </w:trPr>
        <w:tc>
          <w:tcPr>
            <w:tcW w:w="2779" w:type="dxa"/>
          </w:tcPr>
          <w:p w14:paraId="706F91CC" w14:textId="77777777" w:rsidR="000E1A80" w:rsidRPr="00640752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03392C22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5ED2EB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27CE4E8D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A84526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271990C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93DD3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C9580AC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762918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1332B2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8C9A41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42065CF2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2885A3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29B69E5" w14:textId="77777777" w:rsidR="000E1A80" w:rsidRPr="009D36B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3A726C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44795F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2DF0E6B6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CFAC9C" w14:textId="77777777" w:rsidR="000E1A80" w:rsidRPr="009D36B9" w:rsidRDefault="000E1A80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1DA400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3299134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E1A80" w:rsidRPr="00BE540A" w14:paraId="0A85FA7B" w14:textId="77777777" w:rsidTr="00145CC3">
        <w:trPr>
          <w:cantSplit/>
        </w:trPr>
        <w:tc>
          <w:tcPr>
            <w:tcW w:w="2779" w:type="dxa"/>
            <w:vAlign w:val="bottom"/>
          </w:tcPr>
          <w:p w14:paraId="2FB2A1F3" w14:textId="77777777" w:rsidR="000E1A80" w:rsidRPr="00120A9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</w:tcPr>
          <w:p w14:paraId="72FBA28B" w14:textId="3DE03CAF" w:rsidR="000E1A80" w:rsidRPr="00956616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731,486</w:t>
            </w:r>
          </w:p>
        </w:tc>
        <w:tc>
          <w:tcPr>
            <w:tcW w:w="180" w:type="dxa"/>
            <w:vAlign w:val="bottom"/>
          </w:tcPr>
          <w:p w14:paraId="3A97A256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63B9030" w14:textId="647572F0" w:rsidR="000E1A80" w:rsidRPr="00B6090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68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956616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888</w:t>
            </w:r>
          </w:p>
        </w:tc>
        <w:tc>
          <w:tcPr>
            <w:tcW w:w="178" w:type="dxa"/>
            <w:vAlign w:val="bottom"/>
          </w:tcPr>
          <w:p w14:paraId="16175E34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859F6C" w14:textId="601B6E6A" w:rsidR="000E1A80" w:rsidRPr="008B17DC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B17DC">
              <w:rPr>
                <w:rFonts w:ascii="Angsana New" w:eastAsia="MS Mincho" w:hAnsi="Angsana New"/>
                <w:sz w:val="26"/>
                <w:szCs w:val="26"/>
              </w:rPr>
              <w:t>132,44</w:t>
            </w:r>
            <w:r w:rsidR="008B17DC" w:rsidRPr="008B17DC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3641C45B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16B3E6" w14:textId="09F7D416" w:rsidR="000E1A80" w:rsidRPr="00936E3B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115,748</w:t>
            </w:r>
          </w:p>
        </w:tc>
        <w:tc>
          <w:tcPr>
            <w:tcW w:w="180" w:type="dxa"/>
            <w:vAlign w:val="bottom"/>
          </w:tcPr>
          <w:p w14:paraId="4600340E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0D9CB17" w14:textId="54AB6527" w:rsidR="000E1A80" w:rsidRPr="00956616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577,399</w:t>
            </w:r>
          </w:p>
        </w:tc>
        <w:tc>
          <w:tcPr>
            <w:tcW w:w="180" w:type="dxa"/>
          </w:tcPr>
          <w:p w14:paraId="0E50E835" w14:textId="77777777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50E8EB3B" w14:textId="51E73F4E" w:rsidR="000E1A80" w:rsidRPr="00F7477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411,738</w:t>
            </w:r>
          </w:p>
        </w:tc>
        <w:tc>
          <w:tcPr>
            <w:tcW w:w="186" w:type="dxa"/>
            <w:vAlign w:val="bottom"/>
          </w:tcPr>
          <w:p w14:paraId="12951632" w14:textId="77777777" w:rsidR="000E1A80" w:rsidRPr="00F7477C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8134E2" w14:textId="4DC9C273" w:rsidR="000E1A80" w:rsidRPr="009D36B9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(218,329)</w:t>
            </w:r>
          </w:p>
        </w:tc>
        <w:tc>
          <w:tcPr>
            <w:tcW w:w="180" w:type="dxa"/>
          </w:tcPr>
          <w:p w14:paraId="03D6AF33" w14:textId="77777777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0BFCFC" w14:textId="05778DBA" w:rsidR="000E1A80" w:rsidRPr="00BA7BC1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(169,418)</w:t>
            </w:r>
          </w:p>
        </w:tc>
        <w:tc>
          <w:tcPr>
            <w:tcW w:w="186" w:type="dxa"/>
          </w:tcPr>
          <w:p w14:paraId="0CF53800" w14:textId="77777777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2136B" w14:textId="4F9B68C2" w:rsidR="000E1A80" w:rsidRPr="009D36B9" w:rsidRDefault="00C0574A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1,222,999</w:t>
            </w:r>
          </w:p>
        </w:tc>
        <w:tc>
          <w:tcPr>
            <w:tcW w:w="180" w:type="dxa"/>
          </w:tcPr>
          <w:p w14:paraId="515FCB48" w14:textId="77777777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067A12" w14:textId="4FBB0E69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1,0</w:t>
            </w:r>
            <w:r>
              <w:rPr>
                <w:rFonts w:ascii="Angsana New" w:eastAsia="MS Mincho" w:hAnsi="Angsana New"/>
                <w:sz w:val="26"/>
                <w:szCs w:val="26"/>
              </w:rPr>
              <w:t>39</w:t>
            </w:r>
            <w:r w:rsidRPr="009D36B9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956</w:t>
            </w:r>
          </w:p>
        </w:tc>
      </w:tr>
      <w:tr w:rsidR="000E1A80" w:rsidRPr="00BE540A" w14:paraId="7DE91439" w14:textId="77777777" w:rsidTr="00145CC3">
        <w:trPr>
          <w:cantSplit/>
        </w:trPr>
        <w:tc>
          <w:tcPr>
            <w:tcW w:w="2779" w:type="dxa"/>
            <w:vAlign w:val="bottom"/>
          </w:tcPr>
          <w:p w14:paraId="50E6F06A" w14:textId="77777777" w:rsidR="000E1A80" w:rsidRPr="00120A9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A1E108" w14:textId="2FD3F46C" w:rsidR="000E1A80" w:rsidRPr="00956616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1,524</w:t>
            </w:r>
          </w:p>
        </w:tc>
        <w:tc>
          <w:tcPr>
            <w:tcW w:w="180" w:type="dxa"/>
            <w:vAlign w:val="bottom"/>
          </w:tcPr>
          <w:p w14:paraId="4B42D788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535E43" w14:textId="60583462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3,348</w:t>
            </w:r>
          </w:p>
        </w:tc>
        <w:tc>
          <w:tcPr>
            <w:tcW w:w="178" w:type="dxa"/>
            <w:vAlign w:val="bottom"/>
          </w:tcPr>
          <w:p w14:paraId="3F5412B9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5F09A4" w14:textId="5F85CAE2" w:rsidR="000E1A80" w:rsidRPr="008B17DC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8B17DC">
              <w:rPr>
                <w:rFonts w:ascii="Angsana New" w:eastAsia="MS Mincho" w:hAnsi="Angsana New"/>
                <w:sz w:val="26"/>
                <w:szCs w:val="26"/>
              </w:rPr>
              <w:t>5,116</w:t>
            </w:r>
          </w:p>
        </w:tc>
        <w:tc>
          <w:tcPr>
            <w:tcW w:w="180" w:type="dxa"/>
            <w:vAlign w:val="bottom"/>
          </w:tcPr>
          <w:p w14:paraId="3401A887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AB159D" w14:textId="495767F1" w:rsidR="000E1A80" w:rsidRPr="00936E3B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24,032</w:t>
            </w:r>
          </w:p>
        </w:tc>
        <w:tc>
          <w:tcPr>
            <w:tcW w:w="180" w:type="dxa"/>
            <w:vAlign w:val="bottom"/>
          </w:tcPr>
          <w:p w14:paraId="44690851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70F4EE" w14:textId="60EB3D5D" w:rsidR="000E1A80" w:rsidRPr="00956616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89,138</w:t>
            </w:r>
          </w:p>
        </w:tc>
        <w:tc>
          <w:tcPr>
            <w:tcW w:w="180" w:type="dxa"/>
            <w:vAlign w:val="bottom"/>
          </w:tcPr>
          <w:p w14:paraId="6470F858" w14:textId="77777777" w:rsidR="000E1A80" w:rsidRPr="00F7477C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CF43669" w14:textId="211FC26D" w:rsidR="000E1A80" w:rsidRPr="00F7477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62,361</w:t>
            </w:r>
          </w:p>
        </w:tc>
        <w:tc>
          <w:tcPr>
            <w:tcW w:w="186" w:type="dxa"/>
            <w:vAlign w:val="bottom"/>
          </w:tcPr>
          <w:p w14:paraId="1FD8504F" w14:textId="77777777" w:rsidR="000E1A80" w:rsidRPr="00F7477C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88DAB55" w14:textId="1AA5E3DC" w:rsidR="000E1A80" w:rsidRPr="009D36B9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(11,177)</w:t>
            </w:r>
          </w:p>
        </w:tc>
        <w:tc>
          <w:tcPr>
            <w:tcW w:w="180" w:type="dxa"/>
          </w:tcPr>
          <w:p w14:paraId="7DF2C467" w14:textId="77777777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658C2A" w14:textId="3FE26D89" w:rsidR="000E1A80" w:rsidRPr="00BA7BC1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(17,989)</w:t>
            </w:r>
          </w:p>
        </w:tc>
        <w:tc>
          <w:tcPr>
            <w:tcW w:w="186" w:type="dxa"/>
          </w:tcPr>
          <w:p w14:paraId="03BF2511" w14:textId="77777777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FDAFAD" w14:textId="127BEC12" w:rsidR="000E1A80" w:rsidRPr="009D36B9" w:rsidRDefault="00C0574A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84,601</w:t>
            </w:r>
          </w:p>
        </w:tc>
        <w:tc>
          <w:tcPr>
            <w:tcW w:w="180" w:type="dxa"/>
            <w:vAlign w:val="bottom"/>
          </w:tcPr>
          <w:p w14:paraId="5D496A05" w14:textId="77777777" w:rsidR="000E1A80" w:rsidRPr="00F7477C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52A6A" w14:textId="5AB27404" w:rsidR="000E1A80" w:rsidRPr="00F7477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7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9D36B9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752</w:t>
            </w:r>
          </w:p>
        </w:tc>
      </w:tr>
      <w:tr w:rsidR="000E1A80" w:rsidRPr="00BE540A" w14:paraId="6791DB94" w14:textId="77777777" w:rsidTr="00145CC3">
        <w:trPr>
          <w:cantSplit/>
        </w:trPr>
        <w:tc>
          <w:tcPr>
            <w:tcW w:w="2779" w:type="dxa"/>
          </w:tcPr>
          <w:p w14:paraId="71B9C83D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3BDF9" w14:textId="1B672E16" w:rsidR="000E1A80" w:rsidRPr="00956616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733,010</w:t>
            </w:r>
          </w:p>
        </w:tc>
        <w:tc>
          <w:tcPr>
            <w:tcW w:w="180" w:type="dxa"/>
            <w:vAlign w:val="bottom"/>
          </w:tcPr>
          <w:p w14:paraId="64DBF65C" w14:textId="77777777" w:rsidR="000E1A80" w:rsidRPr="00A44FE4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5871FD4" w14:textId="1C3001AC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685,236</w:t>
            </w:r>
          </w:p>
        </w:tc>
        <w:tc>
          <w:tcPr>
            <w:tcW w:w="178" w:type="dxa"/>
            <w:vAlign w:val="bottom"/>
          </w:tcPr>
          <w:p w14:paraId="0BDD0440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F8C4DF" w14:textId="7AE9DB47" w:rsidR="000E1A80" w:rsidRPr="008B17DC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B17DC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137,559</w:t>
            </w:r>
          </w:p>
        </w:tc>
        <w:tc>
          <w:tcPr>
            <w:tcW w:w="180" w:type="dxa"/>
          </w:tcPr>
          <w:p w14:paraId="3AA56CA3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4589F2" w14:textId="38E3A95A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139,780</w:t>
            </w:r>
          </w:p>
        </w:tc>
        <w:tc>
          <w:tcPr>
            <w:tcW w:w="180" w:type="dxa"/>
          </w:tcPr>
          <w:p w14:paraId="41C9F5DC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E9D6F4" w14:textId="135BE469" w:rsidR="000E1A80" w:rsidRPr="00956616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666,537</w:t>
            </w:r>
          </w:p>
        </w:tc>
        <w:tc>
          <w:tcPr>
            <w:tcW w:w="180" w:type="dxa"/>
          </w:tcPr>
          <w:p w14:paraId="54E84D45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E92901" w14:textId="79097FD1" w:rsidR="000E1A80" w:rsidRPr="00A44FE4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474,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</w:t>
            </w: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186" w:type="dxa"/>
          </w:tcPr>
          <w:p w14:paraId="01D6FC82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FA1C57E" w14:textId="5CE38AD4" w:rsidR="000E1A80" w:rsidRPr="009D36B9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(229,506)</w:t>
            </w:r>
          </w:p>
        </w:tc>
        <w:tc>
          <w:tcPr>
            <w:tcW w:w="180" w:type="dxa"/>
          </w:tcPr>
          <w:p w14:paraId="6C224A71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8EAF75" w14:textId="0DC6288F" w:rsidR="000E1A80" w:rsidRPr="00BA7BC1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(187,407)</w:t>
            </w:r>
          </w:p>
        </w:tc>
        <w:tc>
          <w:tcPr>
            <w:tcW w:w="186" w:type="dxa"/>
          </w:tcPr>
          <w:p w14:paraId="4EEE169C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E6494C" w14:textId="71D5B62D" w:rsidR="000E1A80" w:rsidRPr="009D36B9" w:rsidRDefault="00C0574A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1,307,600</w:t>
            </w:r>
          </w:p>
        </w:tc>
        <w:tc>
          <w:tcPr>
            <w:tcW w:w="180" w:type="dxa"/>
          </w:tcPr>
          <w:p w14:paraId="0396AE4C" w14:textId="77777777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A94A3D" w14:textId="712F7A02" w:rsidR="000E1A80" w:rsidRPr="00A44FE4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1,111,708</w:t>
            </w:r>
          </w:p>
        </w:tc>
      </w:tr>
      <w:tr w:rsidR="000E1A80" w:rsidRPr="00BE540A" w14:paraId="6B31C80C" w14:textId="77777777" w:rsidTr="00145CC3">
        <w:trPr>
          <w:cantSplit/>
        </w:trPr>
        <w:tc>
          <w:tcPr>
            <w:tcW w:w="2779" w:type="dxa"/>
          </w:tcPr>
          <w:p w14:paraId="61A1994D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830554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701FA3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87A8BED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56E986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1499F22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6AB319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8656E17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3D6869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DB47E1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61645F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A545DFD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1A685B5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C643F94" w14:textId="77777777" w:rsidR="000E1A80" w:rsidRPr="009D36B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E7EDE8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89E884A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4DF62C3" w14:textId="77777777" w:rsidR="000E1A80" w:rsidRPr="00156F03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DCB18C" w14:textId="77777777" w:rsidR="000E1A80" w:rsidRPr="009D36B9" w:rsidRDefault="000E1A80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94387A" w14:textId="77777777" w:rsidR="000E1A80" w:rsidRPr="00156F03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2477A75" w14:textId="77777777" w:rsidR="000E1A80" w:rsidRPr="00156F03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E1A80" w:rsidRPr="00BE540A" w14:paraId="77172B21" w14:textId="77777777" w:rsidTr="00145CC3">
        <w:trPr>
          <w:cantSplit/>
        </w:trPr>
        <w:tc>
          <w:tcPr>
            <w:tcW w:w="2779" w:type="dxa"/>
          </w:tcPr>
          <w:p w14:paraId="6FD463A0" w14:textId="77777777" w:rsidR="000E1A80" w:rsidRPr="00CC7E6A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14:paraId="41FEE74A" w14:textId="77777777" w:rsidR="000E1A80" w:rsidRPr="00CC7E6A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73F1C2" w14:textId="77777777" w:rsidR="000E1A8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57FE7E59" w14:textId="2AE23DA5" w:rsidR="00C0574A" w:rsidRPr="00956616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(6,79</w:t>
            </w:r>
            <w:r w:rsidR="00E86B9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</w:t>
            </w: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94200F6" w14:textId="77777777" w:rsidR="000E1A80" w:rsidRPr="00CC7E6A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7F9AEC85" w14:textId="77777777" w:rsidR="000E1A80" w:rsidRPr="0095661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542BB508" w14:textId="757099BB" w:rsidR="000E1A80" w:rsidRPr="00CC7E6A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(83,407)</w:t>
            </w:r>
          </w:p>
        </w:tc>
        <w:tc>
          <w:tcPr>
            <w:tcW w:w="178" w:type="dxa"/>
            <w:vAlign w:val="bottom"/>
          </w:tcPr>
          <w:p w14:paraId="2BCCE1AE" w14:textId="77777777" w:rsidR="000E1A80" w:rsidRPr="00CC7E6A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999D167" w14:textId="77777777" w:rsidR="00016F75" w:rsidRPr="000A5C5E" w:rsidRDefault="00016F75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3F3321C1" w14:textId="1E28D690" w:rsidR="00C0574A" w:rsidRPr="000A5C5E" w:rsidRDefault="00016F75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A5C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AC730A" w:rsidRPr="000A5C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17</w:t>
            </w:r>
            <w:r w:rsidRPr="000A5C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AC730A" w:rsidRPr="000A5C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612</w:t>
            </w:r>
            <w:r w:rsidRPr="000A5C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7A2CE58" w14:textId="77777777" w:rsidR="000E1A80" w:rsidRPr="000A5C5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F46879C" w14:textId="77777777" w:rsidR="000E1A80" w:rsidRPr="000A5C5E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2BD2C8A8" w14:textId="3FCD40CA" w:rsidR="000E1A80" w:rsidRPr="000A5C5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5C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(14,976)</w:t>
            </w:r>
          </w:p>
        </w:tc>
        <w:tc>
          <w:tcPr>
            <w:tcW w:w="180" w:type="dxa"/>
            <w:vAlign w:val="bottom"/>
          </w:tcPr>
          <w:p w14:paraId="5068A1D5" w14:textId="77777777" w:rsidR="000E1A80" w:rsidRPr="000A5C5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18E2068" w14:textId="77777777" w:rsidR="00016F75" w:rsidRPr="000A5C5E" w:rsidRDefault="00016F75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20A583FE" w14:textId="2B70B82B" w:rsidR="00C0574A" w:rsidRPr="000A5C5E" w:rsidRDefault="00EA6CF6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0A5C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191,854</w:t>
            </w:r>
          </w:p>
        </w:tc>
        <w:tc>
          <w:tcPr>
            <w:tcW w:w="180" w:type="dxa"/>
            <w:vAlign w:val="bottom"/>
          </w:tcPr>
          <w:p w14:paraId="08C55AAE" w14:textId="77777777" w:rsidR="000E1A80" w:rsidRPr="00CC7E6A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5A47680B" w14:textId="77777777" w:rsidR="000E1A8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1634698E" w14:textId="006F4956" w:rsidR="000E1A80" w:rsidRPr="00CC7E6A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14,313</w:t>
            </w:r>
          </w:p>
        </w:tc>
        <w:tc>
          <w:tcPr>
            <w:tcW w:w="186" w:type="dxa"/>
            <w:vAlign w:val="bottom"/>
          </w:tcPr>
          <w:p w14:paraId="73C223BB" w14:textId="77777777" w:rsidR="000E1A80" w:rsidRPr="00CC7E6A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4A8D17F1" w14:textId="77777777" w:rsidR="00C0574A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6255CE27" w14:textId="67DDFF04" w:rsidR="000E1A80" w:rsidRPr="009D36B9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(5,784)</w:t>
            </w:r>
          </w:p>
        </w:tc>
        <w:tc>
          <w:tcPr>
            <w:tcW w:w="180" w:type="dxa"/>
          </w:tcPr>
          <w:p w14:paraId="10D295CC" w14:textId="77777777" w:rsidR="000E1A80" w:rsidRPr="00CC7E6A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EE079C" w14:textId="77777777" w:rsidR="000E1A8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3FA4EC54" w14:textId="75A6F084" w:rsidR="000E1A80" w:rsidRPr="00CC7E6A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(1,372)</w:t>
            </w:r>
          </w:p>
        </w:tc>
        <w:tc>
          <w:tcPr>
            <w:tcW w:w="186" w:type="dxa"/>
          </w:tcPr>
          <w:p w14:paraId="350B1906" w14:textId="77777777" w:rsidR="000E1A80" w:rsidRPr="00CC7E6A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20ABAA0" w14:textId="77777777" w:rsidR="000E1A80" w:rsidRDefault="000E1A80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14:paraId="7747D787" w14:textId="1F99A629" w:rsidR="00C0574A" w:rsidRPr="009D36B9" w:rsidRDefault="00C0574A" w:rsidP="0054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161,668</w:t>
            </w:r>
          </w:p>
        </w:tc>
        <w:tc>
          <w:tcPr>
            <w:tcW w:w="180" w:type="dxa"/>
            <w:vAlign w:val="bottom"/>
          </w:tcPr>
          <w:p w14:paraId="1A245D11" w14:textId="77777777" w:rsidR="000E1A80" w:rsidRPr="00CC7E6A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85B5101" w14:textId="77777777" w:rsidR="000E1A8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001314F2" w14:textId="423F7A51" w:rsidR="000E1A80" w:rsidRPr="00CC7E6A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(85,442)</w:t>
            </w:r>
          </w:p>
        </w:tc>
      </w:tr>
      <w:tr w:rsidR="000E1A80" w:rsidRPr="00BE540A" w14:paraId="26C4F616" w14:textId="77777777" w:rsidTr="00CF0E68">
        <w:trPr>
          <w:cantSplit/>
          <w:trHeight w:hRule="exact" w:val="259"/>
        </w:trPr>
        <w:tc>
          <w:tcPr>
            <w:tcW w:w="2779" w:type="dxa"/>
          </w:tcPr>
          <w:p w14:paraId="4EDE7911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14:paraId="47D74DD4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14:paraId="29D190E3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B02A41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C51FEFD" w14:textId="77777777" w:rsidR="000E1A80" w:rsidRPr="0021018F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B02806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20FC2840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A0F054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D306829" w14:textId="77777777" w:rsidR="000E1A80" w:rsidRPr="0021018F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518B5BA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0006954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AD57D4D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B34DF3E" w14:textId="77777777" w:rsidR="000E1A80" w:rsidRPr="0021018F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6665397E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45B8D3C" w14:textId="77777777" w:rsidR="000E1A80" w:rsidRPr="0021018F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746174E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6F8E361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37C421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14:paraId="476BC8D4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04589E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C85294" w14:textId="77777777" w:rsidR="000E1A80" w:rsidRPr="0021018F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214E5E8" w14:textId="77777777" w:rsidR="000E1A80" w:rsidRPr="0021018F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</w:tr>
      <w:tr w:rsidR="000E1A80" w:rsidRPr="00BE540A" w14:paraId="672AFF35" w14:textId="77777777" w:rsidTr="00CF0E68">
        <w:trPr>
          <w:cantSplit/>
        </w:trPr>
        <w:tc>
          <w:tcPr>
            <w:tcW w:w="2779" w:type="dxa"/>
          </w:tcPr>
          <w:p w14:paraId="070EBC28" w14:textId="77777777" w:rsidR="000E1A80" w:rsidRPr="00347C1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B54FCF5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792635" w14:textId="77777777" w:rsidR="000E1A80" w:rsidRPr="00347C19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BBABF9" w14:textId="77777777" w:rsidR="000E1A80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C15ECD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5EB529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58EC2B" w14:textId="77777777" w:rsidR="000E1A80" w:rsidRPr="00347C19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68F446" w14:textId="77777777" w:rsidR="000E1A80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702CA5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6DA2A9" w14:textId="77777777" w:rsidR="000E1A80" w:rsidRPr="00347C1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061CBD" w14:textId="77777777" w:rsidR="000E1A80" w:rsidRPr="00347C19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6895559" w14:textId="77777777" w:rsidR="000E1A8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D9C3D9B" w14:textId="77777777" w:rsidR="000E1A80" w:rsidRPr="00347C19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DF429F7" w14:textId="77777777" w:rsidR="000E1A80" w:rsidRPr="009D243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FACD95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ADB9B3" w14:textId="77777777" w:rsidR="000E1A80" w:rsidRPr="009D243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DB9E96F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D2643" w14:textId="77777777" w:rsidR="000E1A80" w:rsidRPr="00347C1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F19122" w14:textId="77777777" w:rsidR="000E1A80" w:rsidRPr="00347C19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59B96B" w14:textId="77777777" w:rsidR="000E1A8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0E1A80" w:rsidRPr="00BE540A" w14:paraId="73EAB5FF" w14:textId="77777777" w:rsidTr="00F5797E">
        <w:trPr>
          <w:cantSplit/>
        </w:trPr>
        <w:tc>
          <w:tcPr>
            <w:tcW w:w="2779" w:type="dxa"/>
          </w:tcPr>
          <w:p w14:paraId="0A941CE3" w14:textId="77777777" w:rsidR="000E1A80" w:rsidRPr="00347C19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6F24DACC" w14:textId="77777777" w:rsidR="000E1A80" w:rsidRPr="00596EA7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0E1A80" w:rsidRPr="00BE540A" w14:paraId="2A1DDA25" w14:textId="77777777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0E54FB70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  <w:shd w:val="clear" w:color="auto" w:fill="auto"/>
          </w:tcPr>
          <w:p w14:paraId="07555CDB" w14:textId="77777777" w:rsidR="000E1A80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จำหน่ายหนังสือและให้บริการโฆษณา</w:t>
            </w:r>
          </w:p>
          <w:p w14:paraId="1B249A4F" w14:textId="70D7F06F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78" w:type="dxa"/>
          </w:tcPr>
          <w:p w14:paraId="66407E92" w14:textId="77777777" w:rsidR="000E1A80" w:rsidRPr="00C10CC6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6CD822F6" w14:textId="77777777" w:rsidR="000E1A80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3AC236E5" w14:textId="77777777" w:rsidR="000E1A80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1513D6F8" w14:textId="47C0CF06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14:paraId="352AB63F" w14:textId="77777777" w:rsidR="000E1A80" w:rsidRPr="00C10CC6" w:rsidRDefault="000E1A80" w:rsidP="000E1A8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1B966369" w14:textId="77777777" w:rsidR="000E1A80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737078FA" w14:textId="77777777" w:rsidR="000E1A80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5101DDA3" w14:textId="3CDDF3C0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4FA08E41" w14:textId="77777777" w:rsidR="000E1A80" w:rsidRPr="00B92267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5D7E3DDC" w14:textId="77777777" w:rsidR="000E1A80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4F18107D" w14:textId="77777777" w:rsidR="000E1A80" w:rsidRPr="00B92267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</w:p>
        </w:tc>
        <w:tc>
          <w:tcPr>
            <w:tcW w:w="186" w:type="dxa"/>
          </w:tcPr>
          <w:p w14:paraId="693D7701" w14:textId="77777777" w:rsidR="000E1A80" w:rsidRPr="00B92267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760B5B45" w14:textId="77777777" w:rsidR="000E1A80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CB95436" w14:textId="77777777" w:rsidR="000E1A80" w:rsidRPr="00B92267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5CE0760E" w14:textId="77777777" w:rsidR="000E1A80" w:rsidRPr="00B92267" w:rsidRDefault="000E1A80" w:rsidP="000E1A8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0E1A80" w:rsidRPr="00BE540A" w14:paraId="699EF822" w14:textId="77777777" w:rsidTr="00145CC3">
        <w:trPr>
          <w:cantSplit/>
        </w:trPr>
        <w:tc>
          <w:tcPr>
            <w:tcW w:w="2779" w:type="dxa"/>
          </w:tcPr>
          <w:p w14:paraId="564675DD" w14:textId="77777777" w:rsidR="000E1A80" w:rsidRPr="00B9226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68247081" w14:textId="62664D3C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58FD012B" w14:textId="77777777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D22B592" w14:textId="6EFE2E4B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</w:tcPr>
          <w:p w14:paraId="379C91E8" w14:textId="77777777" w:rsidR="000E1A80" w:rsidRPr="00C10CC6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965277" w14:textId="2B0999F5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7DE66942" w14:textId="77777777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B60F481" w14:textId="5D381638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21909F27" w14:textId="77777777" w:rsidR="000E1A80" w:rsidRPr="00C10CC6" w:rsidRDefault="000E1A80" w:rsidP="000E1A8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4366E0A" w14:textId="1F23A7C5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77284B6C" w14:textId="77777777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FE26D9C" w14:textId="1F91043A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0C93F1C9" w14:textId="77777777" w:rsidR="000E1A80" w:rsidRPr="00C10CC6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22AF6604" w14:textId="74D9D5A8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3DE9718F" w14:textId="77777777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FB64714" w14:textId="1CD1DDA8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4ED192B9" w14:textId="77777777" w:rsidR="000E1A80" w:rsidRPr="00C10CC6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8F68F7C" w14:textId="0B824CDC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05EB5E71" w14:textId="77777777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192D916" w14:textId="3056D30C" w:rsidR="000E1A80" w:rsidRPr="00C73183" w:rsidRDefault="000E1A80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0E1A80" w:rsidRPr="00BE540A" w14:paraId="5D124276" w14:textId="77777777" w:rsidTr="00A5449A">
        <w:trPr>
          <w:cantSplit/>
        </w:trPr>
        <w:tc>
          <w:tcPr>
            <w:tcW w:w="2779" w:type="dxa"/>
          </w:tcPr>
          <w:p w14:paraId="12A213B6" w14:textId="77777777" w:rsidR="000E1A80" w:rsidRPr="00B9745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14:paraId="6EDADB0C" w14:textId="03A5DE93" w:rsidR="000E1A80" w:rsidRPr="00A5449A" w:rsidRDefault="00E8540D" w:rsidP="000E1A80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2F79A7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 w:rsidR="000E1A80" w:rsidRPr="002F79A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E1A80" w:rsidRPr="00BE540A" w14:paraId="24A81166" w14:textId="77777777" w:rsidTr="00571A6D">
        <w:trPr>
          <w:cantSplit/>
        </w:trPr>
        <w:tc>
          <w:tcPr>
            <w:tcW w:w="2779" w:type="dxa"/>
          </w:tcPr>
          <w:p w14:paraId="208C8050" w14:textId="77777777" w:rsidR="000E1A80" w:rsidRPr="00B9745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974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14:paraId="49232F90" w14:textId="77777777" w:rsidR="000E1A80" w:rsidRPr="00B9745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ณ วันที่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 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CAE2AA6" w14:textId="4EC416F5" w:rsidR="000E1A80" w:rsidRPr="00204377" w:rsidRDefault="00C0574A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574A">
              <w:rPr>
                <w:rFonts w:ascii="Angsana New" w:hAnsi="Angsana New" w:cs="Angsana New"/>
                <w:sz w:val="26"/>
                <w:szCs w:val="26"/>
              </w:rPr>
              <w:t>1,641,993</w:t>
            </w:r>
          </w:p>
        </w:tc>
        <w:tc>
          <w:tcPr>
            <w:tcW w:w="180" w:type="dxa"/>
            <w:vAlign w:val="bottom"/>
          </w:tcPr>
          <w:p w14:paraId="10A6EBAA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EAB8590" w14:textId="70BC3262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1,796,061</w:t>
            </w:r>
          </w:p>
        </w:tc>
        <w:tc>
          <w:tcPr>
            <w:tcW w:w="178" w:type="dxa"/>
            <w:vAlign w:val="bottom"/>
          </w:tcPr>
          <w:p w14:paraId="452FD6FB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04D699" w14:textId="471D7C24" w:rsidR="000E1A80" w:rsidRPr="00204377" w:rsidRDefault="00C0574A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574A">
              <w:rPr>
                <w:rFonts w:ascii="Angsana New" w:hAnsi="Angsana New" w:cs="Angsana New"/>
                <w:sz w:val="26"/>
                <w:szCs w:val="26"/>
              </w:rPr>
              <w:t>7,587</w:t>
            </w:r>
          </w:p>
        </w:tc>
        <w:tc>
          <w:tcPr>
            <w:tcW w:w="180" w:type="dxa"/>
            <w:vAlign w:val="bottom"/>
          </w:tcPr>
          <w:p w14:paraId="65A979BB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AFE615" w14:textId="76E320B3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14,075</w:t>
            </w:r>
          </w:p>
        </w:tc>
        <w:tc>
          <w:tcPr>
            <w:tcW w:w="180" w:type="dxa"/>
            <w:vAlign w:val="bottom"/>
          </w:tcPr>
          <w:p w14:paraId="441A83BA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DE5724E" w14:textId="4A2A3F6E" w:rsidR="000E1A80" w:rsidRPr="00204377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574A">
              <w:rPr>
                <w:rFonts w:ascii="Angsana New" w:hAnsi="Angsana New"/>
                <w:sz w:val="26"/>
                <w:szCs w:val="26"/>
              </w:rPr>
              <w:t>2,138,525</w:t>
            </w:r>
          </w:p>
        </w:tc>
        <w:tc>
          <w:tcPr>
            <w:tcW w:w="180" w:type="dxa"/>
            <w:vAlign w:val="bottom"/>
          </w:tcPr>
          <w:p w14:paraId="765F0495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63FB7B3" w14:textId="7442D934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1,926,499</w:t>
            </w:r>
          </w:p>
        </w:tc>
        <w:tc>
          <w:tcPr>
            <w:tcW w:w="186" w:type="dxa"/>
            <w:vAlign w:val="bottom"/>
          </w:tcPr>
          <w:p w14:paraId="45771356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6166A23" w14:textId="5EA13B3F" w:rsidR="000E1A80" w:rsidRPr="00204377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C0574A">
              <w:rPr>
                <w:rFonts w:ascii="Angsana New" w:hAnsi="Angsana New"/>
                <w:sz w:val="26"/>
                <w:szCs w:val="26"/>
              </w:rPr>
              <w:t>(150,053)</w:t>
            </w:r>
          </w:p>
        </w:tc>
        <w:tc>
          <w:tcPr>
            <w:tcW w:w="180" w:type="dxa"/>
          </w:tcPr>
          <w:p w14:paraId="04F29B62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63492A" w14:textId="0C92AD6C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(183,245)</w:t>
            </w:r>
          </w:p>
        </w:tc>
        <w:tc>
          <w:tcPr>
            <w:tcW w:w="186" w:type="dxa"/>
          </w:tcPr>
          <w:p w14:paraId="26FAA29B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25E3270" w14:textId="09EEB961" w:rsidR="000E1A80" w:rsidRPr="00204377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3,638,052</w:t>
            </w:r>
          </w:p>
        </w:tc>
        <w:tc>
          <w:tcPr>
            <w:tcW w:w="180" w:type="dxa"/>
          </w:tcPr>
          <w:p w14:paraId="02C1C1E4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E37FB14" w14:textId="1B9399F0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3,553,390</w:t>
            </w:r>
          </w:p>
        </w:tc>
      </w:tr>
      <w:tr w:rsidR="000E1A80" w:rsidRPr="00BE540A" w14:paraId="14C32EF2" w14:textId="77777777" w:rsidTr="00204377">
        <w:trPr>
          <w:cantSplit/>
        </w:trPr>
        <w:tc>
          <w:tcPr>
            <w:tcW w:w="2779" w:type="dxa"/>
          </w:tcPr>
          <w:p w14:paraId="5EB04C72" w14:textId="77777777" w:rsidR="000E1A80" w:rsidRPr="00B9745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</w:tcPr>
          <w:p w14:paraId="2C719BD0" w14:textId="77777777" w:rsidR="000E1A80" w:rsidRPr="0020437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7351B5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1249BE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4A3F8AF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881262" w14:textId="77777777" w:rsidR="000E1A80" w:rsidRPr="0020437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363E61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03BD9F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28E40F2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5E68FF" w14:textId="77777777" w:rsidR="000E1A80" w:rsidRPr="0020437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EEB362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664B202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00DD6DB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DF8917C" w14:textId="77777777" w:rsidR="000E1A80" w:rsidRPr="0020437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F21AB0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F6A735" w14:textId="77777777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26796ADB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051BCB" w14:textId="5E5E7657" w:rsidR="000E1A80" w:rsidRPr="00204377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1,932,60</w:t>
            </w:r>
            <w:r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2E07F21F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E04BA8" w14:textId="7A346322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1,862,942</w:t>
            </w:r>
          </w:p>
        </w:tc>
      </w:tr>
      <w:tr w:rsidR="000E1A80" w:rsidRPr="00BE540A" w14:paraId="6838D320" w14:textId="77777777" w:rsidTr="00204377">
        <w:trPr>
          <w:cantSplit/>
        </w:trPr>
        <w:tc>
          <w:tcPr>
            <w:tcW w:w="2779" w:type="dxa"/>
          </w:tcPr>
          <w:p w14:paraId="1EECB543" w14:textId="77777777" w:rsidR="000E1A80" w:rsidRPr="00B9745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</w:tcPr>
          <w:p w14:paraId="79F2906C" w14:textId="77777777" w:rsidR="000E1A80" w:rsidRPr="0020437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9B6B34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A6CA05B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507D35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E00BEF" w14:textId="77777777" w:rsidR="000E1A80" w:rsidRPr="0020437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3693B6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CD7653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411363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919082" w14:textId="77777777" w:rsidR="000E1A80" w:rsidRPr="0020437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61B960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7114BF3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4D9B8C55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36377A9" w14:textId="77777777" w:rsidR="000E1A80" w:rsidRPr="0020437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9F285FA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0AC420" w14:textId="77777777" w:rsidR="000E1A80" w:rsidRPr="00B77F8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0012E6A8" w14:textId="77777777" w:rsidR="000E1A80" w:rsidRPr="00B97457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76523" w14:textId="4E53F25A" w:rsidR="000E1A80" w:rsidRPr="00204377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5,570,654</w:t>
            </w:r>
          </w:p>
        </w:tc>
        <w:tc>
          <w:tcPr>
            <w:tcW w:w="180" w:type="dxa"/>
            <w:vAlign w:val="bottom"/>
          </w:tcPr>
          <w:p w14:paraId="325FF311" w14:textId="77777777" w:rsidR="000E1A80" w:rsidRPr="00B97457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CA453" w14:textId="3EFACAFF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5,416,332</w:t>
            </w:r>
          </w:p>
        </w:tc>
      </w:tr>
      <w:tr w:rsidR="000E1A80" w:rsidRPr="00BE540A" w14:paraId="09F44833" w14:textId="77777777" w:rsidTr="00204377">
        <w:trPr>
          <w:cantSplit/>
        </w:trPr>
        <w:tc>
          <w:tcPr>
            <w:tcW w:w="2779" w:type="dxa"/>
          </w:tcPr>
          <w:p w14:paraId="67085DB2" w14:textId="77777777" w:rsidR="000E1A80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14:paraId="46FF6528" w14:textId="77777777" w:rsidR="000E1A80" w:rsidRPr="003422C6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30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 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5B8C08F" w14:textId="1C9F0031" w:rsidR="000E1A80" w:rsidRPr="00204377" w:rsidRDefault="00C0574A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574A">
              <w:rPr>
                <w:rFonts w:ascii="Angsana New" w:hAnsi="Angsana New" w:cs="Angsana New"/>
                <w:sz w:val="26"/>
                <w:szCs w:val="26"/>
              </w:rPr>
              <w:t>865,230</w:t>
            </w:r>
          </w:p>
        </w:tc>
        <w:tc>
          <w:tcPr>
            <w:tcW w:w="180" w:type="dxa"/>
            <w:vAlign w:val="bottom"/>
          </w:tcPr>
          <w:p w14:paraId="7BC01BB7" w14:textId="77777777" w:rsidR="000E1A80" w:rsidRPr="001936FC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F43FA8" w14:textId="171A3253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909,996</w:t>
            </w:r>
          </w:p>
        </w:tc>
        <w:tc>
          <w:tcPr>
            <w:tcW w:w="178" w:type="dxa"/>
            <w:vAlign w:val="bottom"/>
          </w:tcPr>
          <w:p w14:paraId="1C3AD365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9CB8C4" w14:textId="3E1576B5" w:rsidR="000E1A80" w:rsidRPr="00204377" w:rsidRDefault="00C0574A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574A">
              <w:rPr>
                <w:rFonts w:ascii="Angsana New" w:hAnsi="Angsana New" w:cs="Angsana New"/>
                <w:sz w:val="26"/>
                <w:szCs w:val="26"/>
              </w:rPr>
              <w:t>92,497</w:t>
            </w:r>
          </w:p>
        </w:tc>
        <w:tc>
          <w:tcPr>
            <w:tcW w:w="180" w:type="dxa"/>
            <w:vAlign w:val="bottom"/>
          </w:tcPr>
          <w:p w14:paraId="43690820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69940F" w14:textId="19B02C5B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107,388</w:t>
            </w:r>
          </w:p>
        </w:tc>
        <w:tc>
          <w:tcPr>
            <w:tcW w:w="180" w:type="dxa"/>
            <w:vAlign w:val="bottom"/>
          </w:tcPr>
          <w:p w14:paraId="0061D487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1288C6" w14:textId="264BAB9E" w:rsidR="000E1A80" w:rsidRPr="00204377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574A">
              <w:rPr>
                <w:rFonts w:ascii="Angsana New" w:hAnsi="Angsana New"/>
                <w:sz w:val="26"/>
                <w:szCs w:val="26"/>
              </w:rPr>
              <w:t>306,496</w:t>
            </w:r>
          </w:p>
        </w:tc>
        <w:tc>
          <w:tcPr>
            <w:tcW w:w="180" w:type="dxa"/>
            <w:vAlign w:val="bottom"/>
          </w:tcPr>
          <w:p w14:paraId="2715C4B6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928371D" w14:textId="0FC2BB25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248,068</w:t>
            </w:r>
          </w:p>
        </w:tc>
        <w:tc>
          <w:tcPr>
            <w:tcW w:w="186" w:type="dxa"/>
            <w:vAlign w:val="bottom"/>
          </w:tcPr>
          <w:p w14:paraId="66D70177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EB8A952" w14:textId="55E08542" w:rsidR="000E1A80" w:rsidRPr="00204377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C0574A">
              <w:rPr>
                <w:rFonts w:ascii="Angsana New" w:hAnsi="Angsana New"/>
                <w:sz w:val="26"/>
                <w:szCs w:val="26"/>
              </w:rPr>
              <w:t>(131,585)</w:t>
            </w:r>
          </w:p>
        </w:tc>
        <w:tc>
          <w:tcPr>
            <w:tcW w:w="180" w:type="dxa"/>
          </w:tcPr>
          <w:p w14:paraId="4D4487A7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0E4FB5" w14:textId="4BF18EFE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(170,487)</w:t>
            </w:r>
          </w:p>
        </w:tc>
        <w:tc>
          <w:tcPr>
            <w:tcW w:w="186" w:type="dxa"/>
          </w:tcPr>
          <w:p w14:paraId="61149C1B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B614845" w14:textId="2AC2211D" w:rsidR="000E1A80" w:rsidRPr="00204377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1,132,63</w:t>
            </w:r>
            <w:r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6E1E6E08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70297C" w14:textId="7556EC31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1,094,965</w:t>
            </w:r>
          </w:p>
        </w:tc>
      </w:tr>
      <w:tr w:rsidR="000E1A80" w:rsidRPr="00BE540A" w14:paraId="2C8055ED" w14:textId="77777777" w:rsidTr="002008E0">
        <w:trPr>
          <w:cantSplit/>
        </w:trPr>
        <w:tc>
          <w:tcPr>
            <w:tcW w:w="2779" w:type="dxa"/>
          </w:tcPr>
          <w:p w14:paraId="7B82914F" w14:textId="77777777" w:rsidR="000E1A80" w:rsidRPr="001936F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14:paraId="5B0D7A29" w14:textId="77777777" w:rsidR="000E1A80" w:rsidRPr="001936F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14577A" w14:textId="77777777" w:rsidR="000E1A80" w:rsidRPr="001936FC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A6CC254" w14:textId="77777777" w:rsidR="000E1A80" w:rsidRPr="00CE458C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67F6A4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6DE186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71938B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36085F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EC0C4A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A03C63" w14:textId="77777777" w:rsidR="000E1A80" w:rsidRPr="00204377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398313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66632F7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BDF704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7B9FA4A" w14:textId="77777777" w:rsidR="000E1A80" w:rsidRPr="004D2D0E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C3DEAC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4234A4" w14:textId="77777777" w:rsidR="000E1A80" w:rsidRPr="004D2D0E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BEA4E58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CC6CD9" w14:textId="4C57D280" w:rsidR="000E1A80" w:rsidRPr="00204377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0574A">
              <w:rPr>
                <w:rFonts w:ascii="Angsana New" w:eastAsia="MS Mincho" w:hAnsi="Angsana New"/>
                <w:sz w:val="26"/>
                <w:szCs w:val="26"/>
              </w:rPr>
              <w:t>173,</w:t>
            </w:r>
            <w:r w:rsidR="00B61846">
              <w:rPr>
                <w:rFonts w:ascii="Angsana New" w:eastAsia="MS Mincho" w:hAnsi="Angsana New"/>
                <w:sz w:val="26"/>
                <w:szCs w:val="26"/>
              </w:rPr>
              <w:t>200</w:t>
            </w:r>
          </w:p>
        </w:tc>
        <w:tc>
          <w:tcPr>
            <w:tcW w:w="180" w:type="dxa"/>
            <w:vAlign w:val="bottom"/>
          </w:tcPr>
          <w:p w14:paraId="0B78835F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549261" w14:textId="7016745F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100,210</w:t>
            </w:r>
          </w:p>
        </w:tc>
      </w:tr>
      <w:tr w:rsidR="000E1A80" w:rsidRPr="00BE540A" w14:paraId="2CC46528" w14:textId="77777777" w:rsidTr="00204377">
        <w:trPr>
          <w:cantSplit/>
        </w:trPr>
        <w:tc>
          <w:tcPr>
            <w:tcW w:w="2779" w:type="dxa"/>
          </w:tcPr>
          <w:p w14:paraId="526D31E6" w14:textId="77777777" w:rsidR="000E1A80" w:rsidRPr="001936F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14:paraId="4220255D" w14:textId="77777777" w:rsidR="000E1A80" w:rsidRPr="0021018F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6462E55" w14:textId="77777777" w:rsidR="000E1A80" w:rsidRPr="0021018F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2D6C7302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84DE6E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55FF78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63692CF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AADE79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5A88A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BF9524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C96C35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548F6D5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B323175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FA01485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4002F0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BD9C1C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221ABFBB" w14:textId="77777777" w:rsidR="000E1A80" w:rsidRPr="004D2D0E" w:rsidRDefault="000E1A80" w:rsidP="000E1A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A2F70" w14:textId="725921DF" w:rsidR="000E1A80" w:rsidRPr="00204377" w:rsidRDefault="00C0574A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0574A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1,305,83</w:t>
            </w:r>
            <w:r w:rsidR="00791DA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0E3AD8F9" w14:textId="77777777" w:rsidR="000E1A80" w:rsidRPr="004D2D0E" w:rsidRDefault="000E1A80" w:rsidP="000E1A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08C" w14:textId="0D746343" w:rsidR="000E1A80" w:rsidRPr="00CE458C" w:rsidRDefault="000E1A80" w:rsidP="000E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1,195,175</w:t>
            </w:r>
          </w:p>
        </w:tc>
      </w:tr>
    </w:tbl>
    <w:p w14:paraId="05696F27" w14:textId="77777777" w:rsidR="00176CC9" w:rsidRDefault="00176CC9" w:rsidP="000C7CD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8D9D774" w14:textId="77777777" w:rsidR="00D22BEA" w:rsidRPr="000C7CDE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 w:rsidR="006C237D"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182B3E08" w14:textId="77777777" w:rsidR="0067034C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4DF777EC" w14:textId="77777777"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29C0695C" w14:textId="77777777"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5596B2FB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115D28BE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3DF0C788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59238352" w14:textId="7777777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4271D59A" w14:textId="174CB447"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74ACC8FA" w14:textId="23A72013" w:rsidR="00E91D13" w:rsidRDefault="00E91D13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D17657" w:rsidRPr="00D17657" w14:paraId="30134FFB" w14:textId="7777777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E0CDAEC" w14:textId="77777777"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7E3771BD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17657" w:rsidRPr="00D17657" w14:paraId="7BADC1F8" w14:textId="7777777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FF00E72" w14:textId="77777777"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67672971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D17657" w:rsidRPr="00D17657" w14:paraId="79310642" w14:textId="7777777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53F732D7" w14:textId="77777777"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4D6643BD" w14:textId="6FC1CF78" w:rsidR="00D17657" w:rsidRPr="00D17657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176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="00041E1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จำหน่ายหนังสือ</w:t>
            </w:r>
            <w:r w:rsidRPr="00D176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</w:t>
            </w:r>
            <w:r w:rsidRPr="00D176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ผ่านสื่อสิ่งพิมพ์</w:t>
            </w:r>
          </w:p>
        </w:tc>
        <w:tc>
          <w:tcPr>
            <w:tcW w:w="267" w:type="dxa"/>
          </w:tcPr>
          <w:p w14:paraId="67417722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50184E9F" w14:textId="77777777" w:rsidR="00041E15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176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</w:t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ผลิต</w:t>
            </w:r>
          </w:p>
          <w:p w14:paraId="6FCFFC9D" w14:textId="77777777" w:rsidR="00041E15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</w:t>
            </w:r>
          </w:p>
          <w:p w14:paraId="55844C82" w14:textId="4F8D039A" w:rsidR="00D17657" w:rsidRPr="00D17657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ผ่านสื่อออนไลน์</w:t>
            </w:r>
          </w:p>
        </w:tc>
        <w:tc>
          <w:tcPr>
            <w:tcW w:w="270" w:type="dxa"/>
          </w:tcPr>
          <w:p w14:paraId="4F780C6A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4B811BA5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330E5A51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8AB92F1" w14:textId="77777777"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0A10C7" w:rsidRPr="00D17657" w14:paraId="56C30272" w14:textId="77777777" w:rsidTr="00F5797E">
        <w:tc>
          <w:tcPr>
            <w:tcW w:w="4680" w:type="dxa"/>
            <w:shd w:val="clear" w:color="auto" w:fill="auto"/>
            <w:vAlign w:val="bottom"/>
          </w:tcPr>
          <w:p w14:paraId="5893C365" w14:textId="77777777" w:rsidR="000A10C7" w:rsidRPr="00D17657" w:rsidRDefault="000A10C7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7BBECB5" w14:textId="1BC42E27" w:rsidR="000A10C7" w:rsidRPr="00041E15" w:rsidRDefault="00041E15" w:rsidP="00041E15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46" w:type="dxa"/>
          </w:tcPr>
          <w:p w14:paraId="3F74AEA0" w14:textId="77777777" w:rsidR="000A10C7" w:rsidRPr="00041E15" w:rsidRDefault="000A10C7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7A5C05EA" w14:textId="014922F1" w:rsidR="000A10C7" w:rsidRPr="00041E15" w:rsidRDefault="00041E15" w:rsidP="00041E15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67" w:type="dxa"/>
          </w:tcPr>
          <w:p w14:paraId="375BE163" w14:textId="77777777" w:rsidR="000A10C7" w:rsidRPr="00041E15" w:rsidRDefault="000A10C7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5AE264B6" w14:textId="7CCD8E3A" w:rsidR="000A10C7" w:rsidRPr="00041E15" w:rsidRDefault="00041E15" w:rsidP="00041E15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3" w:type="dxa"/>
          </w:tcPr>
          <w:p w14:paraId="3A3E7A7A" w14:textId="77777777" w:rsidR="000A10C7" w:rsidRPr="00041E15" w:rsidRDefault="000A10C7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09ED646E" w14:textId="20197C88" w:rsidR="000A10C7" w:rsidRPr="00041E15" w:rsidRDefault="00041E15" w:rsidP="00041E15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</w:tcPr>
          <w:p w14:paraId="733275B9" w14:textId="77777777" w:rsidR="000A10C7" w:rsidRPr="00041E15" w:rsidRDefault="000A10C7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DB2906" w14:textId="07CA516F" w:rsidR="000A10C7" w:rsidRPr="00041E15" w:rsidRDefault="00041E15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 w:bidi="ar-SA"/>
              </w:rPr>
              <w:t>2564</w:t>
            </w:r>
          </w:p>
        </w:tc>
        <w:tc>
          <w:tcPr>
            <w:tcW w:w="270" w:type="dxa"/>
          </w:tcPr>
          <w:p w14:paraId="7FC1BDE4" w14:textId="77777777" w:rsidR="000A10C7" w:rsidRPr="00041E15" w:rsidRDefault="000A10C7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69ED7A0" w14:textId="102DDB28" w:rsidR="000A10C7" w:rsidRPr="00041E15" w:rsidRDefault="00041E15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 w:bidi="ar-SA"/>
              </w:rPr>
              <w:t>2563</w:t>
            </w:r>
          </w:p>
        </w:tc>
      </w:tr>
      <w:tr w:rsidR="00041E15" w:rsidRPr="00D17657" w14:paraId="518D97ED" w14:textId="77777777" w:rsidTr="00145CC3">
        <w:tc>
          <w:tcPr>
            <w:tcW w:w="4680" w:type="dxa"/>
            <w:shd w:val="clear" w:color="auto" w:fill="auto"/>
            <w:vAlign w:val="bottom"/>
          </w:tcPr>
          <w:p w14:paraId="2F206E87" w14:textId="77777777" w:rsidR="00041E15" w:rsidRPr="00D17657" w:rsidRDefault="00041E15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14:paraId="1B4F7022" w14:textId="5F172747" w:rsidR="00041E15" w:rsidRPr="00041E15" w:rsidRDefault="00041E15" w:rsidP="0004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0A10C7" w:rsidRPr="00325E67" w14:paraId="05134A5F" w14:textId="77777777" w:rsidTr="00325E67">
        <w:tc>
          <w:tcPr>
            <w:tcW w:w="4680" w:type="dxa"/>
          </w:tcPr>
          <w:p w14:paraId="1241A9C8" w14:textId="77777777" w:rsidR="000A10C7" w:rsidRPr="000A10C7" w:rsidRDefault="000A10C7" w:rsidP="000A10C7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1B1360" w14:textId="77777777"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35C35325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159834B" w14:textId="77777777"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020E875A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26B3688" w14:textId="77777777"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6617A0AD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337BF033" w14:textId="77777777"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4BAA12E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C63494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CDC0DEC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10EEFD4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325E67" w14:paraId="5C09962D" w14:textId="77777777" w:rsidTr="00325E67">
        <w:tc>
          <w:tcPr>
            <w:tcW w:w="4680" w:type="dxa"/>
          </w:tcPr>
          <w:p w14:paraId="5018D462" w14:textId="77777777" w:rsidR="000A10C7" w:rsidRPr="00D17657" w:rsidRDefault="000A10C7" w:rsidP="000A10C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398A471" w14:textId="77777777"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71E97204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3C80408" w14:textId="77777777"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4B4F750E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24A853C" w14:textId="77777777"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3FE61EE5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7A3C17B2" w14:textId="77777777"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E660611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03A47F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5CA92C0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6C97D5" w14:textId="77777777"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E5733C" w:rsidRPr="00325E67" w14:paraId="540160C5" w14:textId="77777777" w:rsidTr="00145CC3">
        <w:tc>
          <w:tcPr>
            <w:tcW w:w="4680" w:type="dxa"/>
            <w:vAlign w:val="bottom"/>
          </w:tcPr>
          <w:p w14:paraId="76D32758" w14:textId="77777777" w:rsidR="00E5733C" w:rsidRPr="00D17657" w:rsidRDefault="00E5733C" w:rsidP="00E5733C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99437F" w14:textId="5D204862" w:rsidR="00E5733C" w:rsidRPr="008F02E3" w:rsidRDefault="00C0574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 w:cs="Angsana New"/>
                <w:sz w:val="30"/>
                <w:szCs w:val="30"/>
                <w:lang w:eastAsia="en-GB"/>
              </w:rPr>
              <w:t>353,215</w:t>
            </w:r>
          </w:p>
        </w:tc>
        <w:tc>
          <w:tcPr>
            <w:tcW w:w="246" w:type="dxa"/>
            <w:vAlign w:val="bottom"/>
          </w:tcPr>
          <w:p w14:paraId="1BBF219A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0E78C8D8" w14:textId="4DFAA6D9" w:rsidR="00E5733C" w:rsidRPr="00F7477C" w:rsidRDefault="00E5733C" w:rsidP="00E5733C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sz w:val="30"/>
                <w:szCs w:val="30"/>
                <w:lang w:eastAsia="en-GB"/>
              </w:rPr>
              <w:t>349,659</w:t>
            </w:r>
          </w:p>
        </w:tc>
        <w:tc>
          <w:tcPr>
            <w:tcW w:w="267" w:type="dxa"/>
            <w:vAlign w:val="bottom"/>
          </w:tcPr>
          <w:p w14:paraId="4ABDCD47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6E78E938" w14:textId="0F2592CD" w:rsidR="00E5733C" w:rsidRPr="008F02E3" w:rsidRDefault="00C0574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 w:cs="Angsana New"/>
                <w:sz w:val="30"/>
                <w:szCs w:val="30"/>
                <w:lang w:eastAsia="en-GB"/>
              </w:rPr>
              <w:t>81,61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3" w:type="dxa"/>
          </w:tcPr>
          <w:p w14:paraId="2F97EDAD" w14:textId="77777777" w:rsidR="00E5733C" w:rsidRPr="00F7477C" w:rsidRDefault="00E5733C" w:rsidP="00E5733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7285C1B6" w14:textId="237B0776" w:rsidR="00E5733C" w:rsidRPr="00F7477C" w:rsidRDefault="00E5733C" w:rsidP="00E5733C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sz w:val="30"/>
                <w:szCs w:val="30"/>
                <w:lang w:eastAsia="en-GB"/>
              </w:rPr>
              <w:t>68,486</w:t>
            </w:r>
          </w:p>
        </w:tc>
        <w:tc>
          <w:tcPr>
            <w:tcW w:w="270" w:type="dxa"/>
            <w:vAlign w:val="bottom"/>
          </w:tcPr>
          <w:p w14:paraId="10656858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60A9F3" w14:textId="38028316" w:rsidR="00E5733C" w:rsidRPr="008F02E3" w:rsidRDefault="00C0574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 w:cs="Angsana New"/>
                <w:sz w:val="30"/>
                <w:szCs w:val="30"/>
                <w:lang w:eastAsia="en-GB"/>
              </w:rPr>
              <w:t>434,83</w:t>
            </w:r>
            <w:r w:rsidR="005D5023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206488AD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BDC0D91" w14:textId="70597570" w:rsidR="00E5733C" w:rsidRPr="00F7477C" w:rsidRDefault="00E5733C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 w:cs="Angsana New"/>
                <w:sz w:val="30"/>
                <w:szCs w:val="30"/>
                <w:lang w:eastAsia="en-GB"/>
              </w:rPr>
              <w:t>418,145</w:t>
            </w:r>
          </w:p>
        </w:tc>
      </w:tr>
      <w:tr w:rsidR="00E5733C" w:rsidRPr="00325E67" w14:paraId="1DCBDB49" w14:textId="77777777" w:rsidTr="00145CC3">
        <w:tc>
          <w:tcPr>
            <w:tcW w:w="4680" w:type="dxa"/>
            <w:vAlign w:val="bottom"/>
          </w:tcPr>
          <w:p w14:paraId="53EA5163" w14:textId="77777777" w:rsidR="00E5733C" w:rsidRPr="00D17657" w:rsidRDefault="00E5733C" w:rsidP="00E5733C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F412B6A" w14:textId="6106B529" w:rsidR="00E5733C" w:rsidRPr="008F02E3" w:rsidRDefault="00C0574A" w:rsidP="00E5733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622B634A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358CE94C" w14:textId="58EFBD23" w:rsidR="00E5733C" w:rsidRPr="00E5733C" w:rsidRDefault="00E5733C" w:rsidP="00E5733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9DED329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7457C1D4" w14:textId="6F8E8ED9" w:rsidR="00E5733C" w:rsidRPr="008F02E3" w:rsidRDefault="00C0574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 w:cs="Angsana New"/>
                <w:sz w:val="30"/>
                <w:szCs w:val="30"/>
                <w:lang w:eastAsia="en-GB"/>
              </w:rPr>
              <w:t>5,116</w:t>
            </w:r>
          </w:p>
        </w:tc>
        <w:tc>
          <w:tcPr>
            <w:tcW w:w="273" w:type="dxa"/>
          </w:tcPr>
          <w:p w14:paraId="65B3DE9F" w14:textId="77777777" w:rsidR="00E5733C" w:rsidRPr="00F7477C" w:rsidRDefault="00E5733C" w:rsidP="00E5733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4070564C" w14:textId="628402D8" w:rsidR="00E5733C" w:rsidRPr="00F7477C" w:rsidRDefault="00E5733C" w:rsidP="00E5733C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sz w:val="30"/>
                <w:szCs w:val="30"/>
                <w:lang w:eastAsia="en-GB"/>
              </w:rPr>
              <w:t>24,032</w:t>
            </w:r>
          </w:p>
        </w:tc>
        <w:tc>
          <w:tcPr>
            <w:tcW w:w="270" w:type="dxa"/>
            <w:vAlign w:val="bottom"/>
          </w:tcPr>
          <w:p w14:paraId="30AB87F6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F8BC6DA" w14:textId="787864BB" w:rsidR="00E5733C" w:rsidRPr="008F02E3" w:rsidRDefault="00C0574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 w:cs="Angsana New"/>
                <w:sz w:val="30"/>
                <w:szCs w:val="30"/>
                <w:lang w:eastAsia="en-GB"/>
              </w:rPr>
              <w:t>5,116</w:t>
            </w:r>
          </w:p>
        </w:tc>
        <w:tc>
          <w:tcPr>
            <w:tcW w:w="270" w:type="dxa"/>
            <w:vAlign w:val="bottom"/>
          </w:tcPr>
          <w:p w14:paraId="705874E8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C89CEB6" w14:textId="6C9969A5" w:rsidR="00E5733C" w:rsidRPr="00F7477C" w:rsidRDefault="00E5733C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 w:cs="Angsana New"/>
                <w:sz w:val="30"/>
                <w:szCs w:val="30"/>
                <w:lang w:eastAsia="en-GB"/>
              </w:rPr>
              <w:t>24,032</w:t>
            </w:r>
          </w:p>
        </w:tc>
      </w:tr>
      <w:tr w:rsidR="00E5733C" w:rsidRPr="00D17657" w14:paraId="17461825" w14:textId="77777777" w:rsidTr="00145CC3">
        <w:tc>
          <w:tcPr>
            <w:tcW w:w="4680" w:type="dxa"/>
          </w:tcPr>
          <w:p w14:paraId="30A837B8" w14:textId="77777777" w:rsidR="00E5733C" w:rsidRPr="00D17657" w:rsidRDefault="00E5733C" w:rsidP="00E5733C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4A29" w14:textId="4526152A" w:rsidR="00E5733C" w:rsidRPr="008F02E3" w:rsidRDefault="00C0574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353,215</w:t>
            </w:r>
          </w:p>
        </w:tc>
        <w:tc>
          <w:tcPr>
            <w:tcW w:w="246" w:type="dxa"/>
          </w:tcPr>
          <w:p w14:paraId="621FE933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22F5A" w14:textId="7545BF0D" w:rsidR="00E5733C" w:rsidRPr="00F7477C" w:rsidRDefault="00E5733C" w:rsidP="00E5733C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349,659</w:t>
            </w:r>
          </w:p>
        </w:tc>
        <w:tc>
          <w:tcPr>
            <w:tcW w:w="267" w:type="dxa"/>
          </w:tcPr>
          <w:p w14:paraId="6F1F8A20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2E656" w14:textId="4BA53079" w:rsidR="00E5733C" w:rsidRPr="008F02E3" w:rsidRDefault="00C0574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86,733</w:t>
            </w:r>
          </w:p>
        </w:tc>
        <w:tc>
          <w:tcPr>
            <w:tcW w:w="273" w:type="dxa"/>
          </w:tcPr>
          <w:p w14:paraId="124B3CB3" w14:textId="77777777" w:rsidR="00E5733C" w:rsidRPr="00F7477C" w:rsidRDefault="00E5733C" w:rsidP="00E5733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44F21" w14:textId="7F3D43A0" w:rsidR="00E5733C" w:rsidRPr="00F7477C" w:rsidRDefault="00E5733C" w:rsidP="00E5733C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92,518</w:t>
            </w:r>
          </w:p>
        </w:tc>
        <w:tc>
          <w:tcPr>
            <w:tcW w:w="270" w:type="dxa"/>
          </w:tcPr>
          <w:p w14:paraId="023C965C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0F427" w14:textId="256B3362" w:rsidR="00E5733C" w:rsidRPr="008F02E3" w:rsidRDefault="00C0574A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0574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439,948</w:t>
            </w:r>
          </w:p>
        </w:tc>
        <w:tc>
          <w:tcPr>
            <w:tcW w:w="270" w:type="dxa"/>
          </w:tcPr>
          <w:p w14:paraId="478366DE" w14:textId="77777777" w:rsidR="00E5733C" w:rsidRPr="00F7477C" w:rsidRDefault="00E5733C" w:rsidP="00E5733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E364E" w14:textId="6DF4106D" w:rsidR="00E5733C" w:rsidRPr="00F7477C" w:rsidRDefault="00E5733C" w:rsidP="00E5733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442,177</w:t>
            </w:r>
          </w:p>
        </w:tc>
      </w:tr>
    </w:tbl>
    <w:p w14:paraId="7718F3B1" w14:textId="77777777" w:rsidR="00F7477C" w:rsidRPr="000A10C7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7777777" w:rsidR="00F7477C" w:rsidRPr="00F7477C" w:rsidRDefault="00F7477C" w:rsidP="00F7477C">
      <w:pPr>
        <w:ind w:left="540" w:firstLine="90"/>
        <w:jc w:val="thaiDistribute"/>
        <w:rPr>
          <w:rFonts w:ascii="Angsana New" w:hAnsi="Angsana New"/>
          <w:sz w:val="30"/>
          <w:szCs w:val="30"/>
        </w:rPr>
        <w:sectPr w:rsidR="00F7477C" w:rsidRPr="00F7477C" w:rsidSect="00CF1A4A"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F7477C">
        <w:rPr>
          <w:rFonts w:ascii="Angsana New" w:hAnsi="Angsana New" w:hint="cs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ไม่มีรายได้จากต่างประเทศที่มีสาระสำคัญ</w:t>
      </w:r>
    </w:p>
    <w:p w14:paraId="7B6F2265" w14:textId="2502CC96" w:rsidR="00DC794B" w:rsidRPr="00CE458C" w:rsidRDefault="00E664E6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1876EA8" w14:textId="77777777" w:rsidR="00DC794B" w:rsidRPr="00AA46B4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3AD0782" w14:textId="10238239"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</w:t>
      </w:r>
      <w:r w:rsidR="00764D76" w:rsidRPr="00CE458C">
        <w:rPr>
          <w:rFonts w:ascii="Angsana New" w:hAnsi="Angsana New"/>
          <w:sz w:val="30"/>
          <w:szCs w:val="30"/>
          <w:cs/>
        </w:rPr>
        <w:t>นได้</w:t>
      </w:r>
      <w:r w:rsidR="00AF0A84">
        <w:rPr>
          <w:rFonts w:ascii="Angsana New" w:hAnsi="Angsana New"/>
          <w:sz w:val="30"/>
          <w:szCs w:val="30"/>
        </w:rPr>
        <w:t xml:space="preserve">             </w:t>
      </w:r>
      <w:r w:rsidR="00764D76" w:rsidRPr="00CE458C">
        <w:rPr>
          <w:rFonts w:ascii="Angsana New" w:hAnsi="Angsana New"/>
          <w:sz w:val="30"/>
          <w:szCs w:val="30"/>
          <w:cs/>
        </w:rPr>
        <w:t>ที่แท้จริง</w:t>
      </w:r>
      <w:r w:rsidR="00614789" w:rsidRPr="00CE458C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CE458C">
        <w:rPr>
          <w:rFonts w:ascii="Angsana New" w:hAnsi="Angsana New"/>
          <w:sz w:val="30"/>
          <w:szCs w:val="30"/>
          <w:cs/>
        </w:rPr>
        <w:t>และบริษัท</w:t>
      </w:r>
      <w:r w:rsidRPr="00CE458C">
        <w:rPr>
          <w:rFonts w:ascii="Angsana New" w:hAnsi="Angsana New"/>
          <w:sz w:val="30"/>
          <w:szCs w:val="30"/>
          <w:cs/>
        </w:rPr>
        <w:t>ในการดำเนินงานต่อเนื่</w:t>
      </w:r>
      <w:r w:rsidRPr="002F79A7">
        <w:rPr>
          <w:rFonts w:ascii="Angsana New" w:hAnsi="Angsana New"/>
          <w:sz w:val="30"/>
          <w:szCs w:val="30"/>
          <w:cs/>
        </w:rPr>
        <w:t>องเป็นระยะเวลา</w:t>
      </w:r>
      <w:r w:rsidR="003B71E6" w:rsidRPr="002F79A7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AF0A84" w:rsidRPr="002F79A7">
        <w:rPr>
          <w:rFonts w:ascii="Angsana New" w:hAnsi="Angsana New"/>
          <w:sz w:val="30"/>
          <w:szCs w:val="30"/>
        </w:rPr>
        <w:t xml:space="preserve"> 30 </w:t>
      </w:r>
      <w:r w:rsidR="003B71E6" w:rsidRPr="002F79A7">
        <w:rPr>
          <w:rFonts w:ascii="Angsana New" w:hAnsi="Angsana New" w:hint="cs"/>
          <w:sz w:val="30"/>
          <w:szCs w:val="30"/>
          <w:cs/>
        </w:rPr>
        <w:t>มิถุนายน</w:t>
      </w:r>
      <w:r w:rsidR="00AF0A84" w:rsidRPr="002F79A7">
        <w:rPr>
          <w:rFonts w:ascii="Angsana New" w:hAnsi="Angsana New"/>
          <w:sz w:val="30"/>
          <w:szCs w:val="30"/>
        </w:rPr>
        <w:t xml:space="preserve"> 256</w:t>
      </w:r>
      <w:r w:rsidR="00DA7901" w:rsidRPr="002F79A7">
        <w:rPr>
          <w:rFonts w:ascii="Angsana New" w:hAnsi="Angsana New"/>
          <w:sz w:val="30"/>
          <w:szCs w:val="30"/>
        </w:rPr>
        <w:t>4</w:t>
      </w:r>
      <w:r w:rsidR="00AF0A84" w:rsidRPr="002F79A7">
        <w:rPr>
          <w:rFonts w:ascii="Angsana New" w:hAnsi="Angsana New"/>
          <w:sz w:val="30"/>
          <w:szCs w:val="30"/>
        </w:rPr>
        <w:t xml:space="preserve"> </w:t>
      </w:r>
      <w:r w:rsidR="003B71E6" w:rsidRPr="002F79A7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E96568" w:rsidRPr="002F79A7">
        <w:rPr>
          <w:rFonts w:ascii="Angsana New" w:hAnsi="Angsana New"/>
          <w:sz w:val="30"/>
          <w:szCs w:val="30"/>
        </w:rPr>
        <w:t>1.05</w:t>
      </w:r>
      <w:r w:rsidR="00212EA0" w:rsidRPr="002F79A7">
        <w:rPr>
          <w:rFonts w:ascii="Angsana New" w:hAnsi="Angsana New"/>
          <w:sz w:val="30"/>
          <w:szCs w:val="30"/>
        </w:rPr>
        <w:t xml:space="preserve"> </w:t>
      </w:r>
      <w:r w:rsidR="003B71E6" w:rsidRPr="002F79A7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E96568" w:rsidRPr="002F79A7">
        <w:rPr>
          <w:rFonts w:ascii="Angsana New" w:hAnsi="Angsana New"/>
          <w:sz w:val="30"/>
          <w:szCs w:val="30"/>
        </w:rPr>
        <w:t>4.55</w:t>
      </w:r>
      <w:r w:rsidR="003B71E6" w:rsidRPr="002F79A7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E76F4" w:rsidRPr="002F79A7">
        <w:rPr>
          <w:rFonts w:ascii="Angsana New" w:hAnsi="Angsana New" w:hint="cs"/>
          <w:sz w:val="30"/>
          <w:szCs w:val="30"/>
          <w:cs/>
        </w:rPr>
        <w:t xml:space="preserve"> </w:t>
      </w:r>
      <w:r w:rsidR="008E76F4" w:rsidRPr="002F79A7">
        <w:rPr>
          <w:rFonts w:ascii="Angsana New" w:hAnsi="Angsana New"/>
          <w:i/>
          <w:iCs/>
          <w:sz w:val="30"/>
          <w:szCs w:val="30"/>
        </w:rPr>
        <w:t>(256</w:t>
      </w:r>
      <w:r w:rsidR="00DA7901" w:rsidRPr="002F79A7">
        <w:rPr>
          <w:rFonts w:ascii="Angsana New" w:hAnsi="Angsana New"/>
          <w:i/>
          <w:iCs/>
          <w:sz w:val="30"/>
          <w:szCs w:val="30"/>
        </w:rPr>
        <w:t>3</w:t>
      </w:r>
      <w:r w:rsidR="008E76F4" w:rsidRPr="002F79A7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2F79A7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8E76F4" w:rsidRPr="005D5023">
        <w:rPr>
          <w:rFonts w:ascii="Angsana New" w:hAnsi="Angsana New"/>
          <w:i/>
          <w:iCs/>
          <w:sz w:val="30"/>
          <w:szCs w:val="30"/>
          <w:cs/>
        </w:rPr>
        <w:t xml:space="preserve">ละ </w:t>
      </w:r>
      <w:r w:rsidR="0044692B" w:rsidRPr="005D5023">
        <w:rPr>
          <w:rFonts w:ascii="Angsana New" w:hAnsi="Angsana New"/>
          <w:i/>
          <w:iCs/>
          <w:sz w:val="30"/>
          <w:szCs w:val="30"/>
        </w:rPr>
        <w:t>0.</w:t>
      </w:r>
      <w:r w:rsidR="00DA7901" w:rsidRPr="005D5023">
        <w:rPr>
          <w:rFonts w:ascii="Angsana New" w:hAnsi="Angsana New"/>
          <w:i/>
          <w:iCs/>
          <w:sz w:val="30"/>
          <w:szCs w:val="30"/>
        </w:rPr>
        <w:t>50</w:t>
      </w:r>
      <w:r w:rsidR="008E76F4" w:rsidRPr="005D5023">
        <w:rPr>
          <w:rFonts w:ascii="Angsana New" w:hAnsi="Angsana New"/>
          <w:i/>
          <w:iCs/>
          <w:sz w:val="30"/>
          <w:szCs w:val="30"/>
          <w:cs/>
        </w:rPr>
        <w:t xml:space="preserve"> และร้อยละ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A7901">
        <w:rPr>
          <w:rFonts w:ascii="Angsana New" w:hAnsi="Angsana New"/>
          <w:i/>
          <w:iCs/>
          <w:sz w:val="30"/>
          <w:szCs w:val="30"/>
        </w:rPr>
        <w:t>1.50</w:t>
      </w:r>
      <w:r w:rsidR="008E76F4"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CE458C">
        <w:rPr>
          <w:rFonts w:ascii="Angsana New" w:hAnsi="Angsana New"/>
          <w:i/>
          <w:iCs/>
          <w:sz w:val="30"/>
          <w:szCs w:val="30"/>
        </w:rPr>
        <w:t>)</w:t>
      </w:r>
      <w:r w:rsidR="00F3778C" w:rsidRPr="00CE458C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CE458C">
        <w:rPr>
          <w:rFonts w:ascii="Angsana New" w:hAnsi="Angsana New"/>
          <w:sz w:val="30"/>
          <w:szCs w:val="30"/>
          <w:cs/>
        </w:rPr>
        <w:t>การเปลี่ยนแปลง</w:t>
      </w:r>
      <w:r w:rsidR="00B913FF">
        <w:rPr>
          <w:rFonts w:ascii="Angsana New" w:hAnsi="Angsana New"/>
          <w:sz w:val="30"/>
          <w:szCs w:val="30"/>
        </w:rPr>
        <w:t xml:space="preserve">        </w:t>
      </w:r>
      <w:r w:rsidR="00614789" w:rsidRPr="00CE458C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</w:t>
      </w:r>
      <w:r w:rsidR="00811EC9" w:rsidRPr="00CE458C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CE458C">
        <w:rPr>
          <w:rFonts w:ascii="Angsana New" w:hAnsi="Angsana New"/>
          <w:sz w:val="30"/>
          <w:szCs w:val="30"/>
          <w:cs/>
        </w:rPr>
        <w:t>ทางบัญชีและภาษี</w:t>
      </w:r>
    </w:p>
    <w:p w14:paraId="45D6AAD7" w14:textId="77777777" w:rsidR="00465C67" w:rsidRPr="00AA46B4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4"/>
          <w:szCs w:val="24"/>
          <w:cs/>
        </w:rPr>
      </w:pPr>
    </w:p>
    <w:p w14:paraId="5764D90A" w14:textId="083E09AD" w:rsidR="009D0DD3" w:rsidRDefault="00E664E6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9D0DD3" w:rsidRPr="00176CC9">
        <w:rPr>
          <w:rFonts w:ascii="Angsana New" w:hAnsi="Angsana New"/>
          <w:b/>
          <w:bCs/>
          <w:sz w:val="30"/>
          <w:szCs w:val="30"/>
        </w:rPr>
        <w:tab/>
      </w:r>
      <w:r w:rsidR="009D0DD3">
        <w:rPr>
          <w:rFonts w:ascii="Angsana New" w:hAnsi="Angsana New" w:hint="cs"/>
          <w:b/>
          <w:bCs/>
          <w:sz w:val="30"/>
          <w:szCs w:val="30"/>
          <w:cs/>
        </w:rPr>
        <w:t xml:space="preserve">เงินปันผล </w:t>
      </w:r>
    </w:p>
    <w:p w14:paraId="52E733CA" w14:textId="77777777" w:rsidR="009D0DD3" w:rsidRPr="00AA46B4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4"/>
          <w:szCs w:val="24"/>
        </w:rPr>
      </w:pPr>
    </w:p>
    <w:p w14:paraId="0ABAC073" w14:textId="5F958270" w:rsidR="009D0DD3" w:rsidRPr="00D7267A" w:rsidRDefault="00AD1DD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="Angsana New" w:hAnsi="Angsana New"/>
          <w:sz w:val="30"/>
          <w:szCs w:val="30"/>
        </w:rPr>
        <w:t>2564</w:t>
      </w:r>
      <w:r w:rsidR="009D0DD3" w:rsidRPr="00D7267A">
        <w:rPr>
          <w:rFonts w:ascii="Angsana New" w:hAnsi="Angsana New" w:hint="cs"/>
          <w:sz w:val="30"/>
          <w:szCs w:val="30"/>
          <w:cs/>
        </w:rPr>
        <w:t xml:space="preserve"> มี</w:t>
      </w:r>
      <w:r w:rsidR="009D0DD3" w:rsidRPr="00D7267A">
        <w:rPr>
          <w:rFonts w:ascii="Angsana New" w:hAnsi="Angsana New"/>
          <w:sz w:val="30"/>
          <w:szCs w:val="30"/>
          <w:cs/>
        </w:rPr>
        <w:t>ดังนี้</w:t>
      </w:r>
      <w:r w:rsidR="009D0DD3" w:rsidRPr="00D7267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975BD1E" w14:textId="77777777" w:rsidR="007D6071" w:rsidRPr="00AA46B4" w:rsidRDefault="007D6071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4"/>
        <w:gridCol w:w="1579"/>
        <w:gridCol w:w="1588"/>
        <w:gridCol w:w="1347"/>
        <w:gridCol w:w="236"/>
        <w:gridCol w:w="1286"/>
      </w:tblGrid>
      <w:tr w:rsidR="009B3947" w:rsidRPr="000307FB" w14:paraId="55746AB7" w14:textId="77777777" w:rsidTr="000A6BAE">
        <w:tc>
          <w:tcPr>
            <w:tcW w:w="3234" w:type="dxa"/>
            <w:shd w:val="clear" w:color="auto" w:fill="auto"/>
            <w:vAlign w:val="bottom"/>
          </w:tcPr>
          <w:p w14:paraId="74E4EA5B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0CFFA9AF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71D6588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DCCECC5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9A41DA7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38127293" w14:textId="77777777"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36C24240" w14:textId="77777777" w:rsidR="009D0DD3" w:rsidRPr="008E5D3D" w:rsidDel="00D43E7A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B3947" w:rsidRPr="000307FB" w14:paraId="0CBAAEAE" w14:textId="77777777" w:rsidTr="000A6BAE">
        <w:tc>
          <w:tcPr>
            <w:tcW w:w="3234" w:type="dxa"/>
            <w:shd w:val="clear" w:color="auto" w:fill="auto"/>
          </w:tcPr>
          <w:p w14:paraId="6E2EC3AC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13158B7B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shd w:val="clear" w:color="auto" w:fill="auto"/>
          </w:tcPr>
          <w:p w14:paraId="3C94BA09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30B1C8A2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F6AAEC4" w14:textId="77777777"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2ABF6CB9" w14:textId="3CC149C2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A6B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3947" w:rsidRPr="000307FB" w14:paraId="45478274" w14:textId="77777777" w:rsidTr="000A6BAE">
        <w:tc>
          <w:tcPr>
            <w:tcW w:w="3234" w:type="dxa"/>
            <w:shd w:val="clear" w:color="auto" w:fill="auto"/>
          </w:tcPr>
          <w:p w14:paraId="09810237" w14:textId="254CE3BD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AD1DD7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D748F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14:paraId="353EA28A" w14:textId="789E3D2E" w:rsidR="009D0DD3" w:rsidRPr="008E5D3D" w:rsidRDefault="000A6BAE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88" w:type="dxa"/>
            <w:shd w:val="clear" w:color="auto" w:fill="auto"/>
          </w:tcPr>
          <w:p w14:paraId="3EEE6891" w14:textId="656F84C8" w:rsidR="009D0DD3" w:rsidRPr="008E5D3D" w:rsidRDefault="000A6BAE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5B2E53BF" w14:textId="34EA3DD0" w:rsidR="009D0DD3" w:rsidRPr="008E5D3D" w:rsidRDefault="000A6BAE" w:rsidP="008E5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0.12</w:t>
            </w:r>
          </w:p>
        </w:tc>
        <w:tc>
          <w:tcPr>
            <w:tcW w:w="236" w:type="dxa"/>
            <w:shd w:val="clear" w:color="auto" w:fill="auto"/>
          </w:tcPr>
          <w:p w14:paraId="1B4FB4C2" w14:textId="77777777"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5BD63F4E" w14:textId="79B22EC1" w:rsidR="009D0DD3" w:rsidRPr="000A6BAE" w:rsidRDefault="000A6BAE" w:rsidP="008E5D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119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.79</w:t>
            </w:r>
          </w:p>
        </w:tc>
      </w:tr>
    </w:tbl>
    <w:p w14:paraId="6364844A" w14:textId="77777777" w:rsidR="0067027B" w:rsidRPr="00AA46B4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24"/>
          <w:szCs w:val="24"/>
        </w:rPr>
      </w:pPr>
    </w:p>
    <w:p w14:paraId="2233F728" w14:textId="3188E3D3" w:rsidR="00DA46AF" w:rsidRPr="00176CC9" w:rsidRDefault="00E664E6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DA46AF" w:rsidRPr="00176CC9">
        <w:rPr>
          <w:rFonts w:ascii="Angsana New" w:hAnsi="Angsana New"/>
          <w:b/>
          <w:bCs/>
          <w:sz w:val="30"/>
          <w:szCs w:val="30"/>
        </w:rPr>
        <w:tab/>
      </w:r>
      <w:r w:rsidR="00397A42"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77777777" w:rsidR="00D71D41" w:rsidRPr="00AA46B4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highlight w:val="yellow"/>
          <w:cs/>
        </w:rPr>
      </w:pPr>
    </w:p>
    <w:p w14:paraId="3B20783B" w14:textId="77777777" w:rsidR="00D735D2" w:rsidRPr="00176CC9" w:rsidRDefault="00D735D2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76CC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B14D18" w14:textId="77777777" w:rsidR="00D735D2" w:rsidRPr="00AA46B4" w:rsidRDefault="00D735D2" w:rsidP="00176CC9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  <w:highlight w:val="cyan"/>
          <w:lang w:bidi="th-TH"/>
        </w:rPr>
      </w:pPr>
    </w:p>
    <w:p w14:paraId="718A63BC" w14:textId="38696177" w:rsidR="00FA57F7" w:rsidRPr="009A6AC5" w:rsidRDefault="009A6AC5" w:rsidP="009A6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30 </w:t>
      </w:r>
      <w:r w:rsidRPr="009A6AC5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2564 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31 </w:t>
      </w:r>
      <w:r w:rsidRPr="009A6AC5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9A6AC5">
        <w:rPr>
          <w:rFonts w:ascii="Angsana New" w:hAnsi="Angsana New"/>
          <w:spacing w:val="-6"/>
          <w:sz w:val="30"/>
          <w:szCs w:val="30"/>
        </w:rPr>
        <w:t xml:space="preserve">2563 </w:t>
      </w:r>
      <w:r w:rsidRPr="009A6AC5">
        <w:rPr>
          <w:rFonts w:ascii="Angsana New" w:hAnsi="Angsana New"/>
          <w:spacing w:val="-6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</w:t>
      </w:r>
      <w:r w:rsidRPr="009A6AC5">
        <w:rPr>
          <w:rFonts w:ascii="Angsana New" w:hAnsi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4B737EEA" w14:textId="77777777" w:rsidR="009A6AC5" w:rsidRPr="00AA46B4" w:rsidRDefault="009A6AC5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32B09FC" w14:textId="6270E5BE" w:rsidR="00E479D1" w:rsidRPr="00CE458C" w:rsidRDefault="00E664E6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E479D1" w:rsidRPr="00FD5B0B">
        <w:rPr>
          <w:rFonts w:ascii="Angsana New" w:hAnsi="Angsana New"/>
          <w:b/>
          <w:bCs/>
          <w:sz w:val="30"/>
          <w:szCs w:val="30"/>
        </w:rPr>
        <w:tab/>
      </w:r>
      <w:r w:rsidR="00E479D1"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652AEFDF" w14:textId="77777777" w:rsidR="00E479D1" w:rsidRPr="00AA46B4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CE458C" w14:paraId="0FC6203E" w14:textId="77777777" w:rsidTr="004D67BE">
        <w:trPr>
          <w:tblHeader/>
        </w:trPr>
        <w:tc>
          <w:tcPr>
            <w:tcW w:w="3367" w:type="pct"/>
          </w:tcPr>
          <w:p w14:paraId="3B412A5C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3871764F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E26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42" w:type="pct"/>
          </w:tcPr>
          <w:p w14:paraId="5E226408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14:paraId="4FE20957" w14:textId="77777777" w:rsidTr="004D67BE">
        <w:trPr>
          <w:tblHeader/>
        </w:trPr>
        <w:tc>
          <w:tcPr>
            <w:tcW w:w="3367" w:type="pct"/>
          </w:tcPr>
          <w:p w14:paraId="3ECFB65A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14:paraId="5DA0AB6A" w14:textId="77777777" w:rsidTr="004D67BE">
        <w:tc>
          <w:tcPr>
            <w:tcW w:w="3367" w:type="pct"/>
          </w:tcPr>
          <w:p w14:paraId="2D8D2380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2D6" w:rsidRPr="00CE458C" w14:paraId="601356B9" w14:textId="77777777" w:rsidTr="004D67BE">
        <w:tc>
          <w:tcPr>
            <w:tcW w:w="3367" w:type="pct"/>
          </w:tcPr>
          <w:p w14:paraId="77DCDEB7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42" w:type="pct"/>
            <w:shd w:val="clear" w:color="auto" w:fill="FFFFFF"/>
          </w:tcPr>
          <w:p w14:paraId="6F59112F" w14:textId="722E2785" w:rsidR="005222D6" w:rsidRPr="00CE458C" w:rsidRDefault="00B61846" w:rsidP="003322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B61846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B61846">
              <w:rPr>
                <w:rFonts w:ascii="Angsana New" w:hAnsi="Angsana New"/>
                <w:sz w:val="30"/>
                <w:szCs w:val="30"/>
              </w:rPr>
              <w:t>,</w:t>
            </w:r>
            <w:r w:rsidRPr="00B61846">
              <w:rPr>
                <w:rFonts w:ascii="Angsana New" w:hAnsi="Angsana New"/>
                <w:sz w:val="30"/>
                <w:szCs w:val="30"/>
                <w:cs/>
              </w:rPr>
              <w:t>626</w:t>
            </w:r>
          </w:p>
        </w:tc>
        <w:tc>
          <w:tcPr>
            <w:tcW w:w="163" w:type="pct"/>
          </w:tcPr>
          <w:p w14:paraId="46F517E8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3A30569" w14:textId="61725786" w:rsidR="005222D6" w:rsidRPr="005222D6" w:rsidRDefault="006B112B" w:rsidP="009377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6B112B">
              <w:rPr>
                <w:rFonts w:ascii="Angsana New" w:hAnsi="Angsana New"/>
                <w:sz w:val="30"/>
                <w:szCs w:val="30"/>
              </w:rPr>
              <w:t>4,626</w:t>
            </w:r>
          </w:p>
        </w:tc>
      </w:tr>
      <w:tr w:rsidR="005222D6" w:rsidRPr="00CE458C" w14:paraId="2B8CA59B" w14:textId="77777777" w:rsidTr="004D67BE">
        <w:tc>
          <w:tcPr>
            <w:tcW w:w="3367" w:type="pct"/>
          </w:tcPr>
          <w:p w14:paraId="60F2DF48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606CB275" w14:textId="063D498F" w:rsidR="005222D6" w:rsidRPr="00CE458C" w:rsidRDefault="00B61846" w:rsidP="003322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B6184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61846">
              <w:rPr>
                <w:rFonts w:ascii="Angsana New" w:hAnsi="Angsana New"/>
                <w:sz w:val="30"/>
                <w:szCs w:val="30"/>
              </w:rPr>
              <w:t>,</w:t>
            </w:r>
            <w:r w:rsidRPr="00B61846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  <w:tc>
          <w:tcPr>
            <w:tcW w:w="163" w:type="pct"/>
          </w:tcPr>
          <w:p w14:paraId="45072286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DC4375C" w14:textId="1432E8CE" w:rsidR="005222D6" w:rsidRPr="005222D6" w:rsidRDefault="006B112B" w:rsidP="009377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B112B">
              <w:rPr>
                <w:rFonts w:ascii="Angsana New" w:hAnsi="Angsana New"/>
                <w:sz w:val="30"/>
                <w:szCs w:val="30"/>
              </w:rPr>
              <w:t>2,600</w:t>
            </w:r>
          </w:p>
        </w:tc>
      </w:tr>
      <w:tr w:rsidR="005222D6" w:rsidRPr="00CE458C" w14:paraId="3E79099B" w14:textId="77777777" w:rsidTr="004D67BE">
        <w:tc>
          <w:tcPr>
            <w:tcW w:w="3367" w:type="pct"/>
          </w:tcPr>
          <w:p w14:paraId="4DB9F556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205CFC3" w14:textId="081F69B2" w:rsidR="005222D6" w:rsidRPr="00CE458C" w:rsidRDefault="00B61846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1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</w:t>
            </w:r>
            <w:r w:rsidRPr="00B618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1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226</w:t>
            </w:r>
          </w:p>
        </w:tc>
        <w:tc>
          <w:tcPr>
            <w:tcW w:w="163" w:type="pct"/>
          </w:tcPr>
          <w:p w14:paraId="64005EC7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D40EAB4" w14:textId="15E309BE" w:rsidR="005222D6" w:rsidRPr="005222D6" w:rsidRDefault="006B112B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12B">
              <w:rPr>
                <w:rFonts w:ascii="Angsana New" w:hAnsi="Angsana New"/>
                <w:b/>
                <w:bCs/>
                <w:sz w:val="30"/>
                <w:szCs w:val="30"/>
              </w:rPr>
              <w:t>7,226</w:t>
            </w:r>
          </w:p>
        </w:tc>
      </w:tr>
      <w:tr w:rsidR="005222D6" w:rsidRPr="00CE458C" w14:paraId="42A2216F" w14:textId="77777777" w:rsidTr="004D67BE">
        <w:tc>
          <w:tcPr>
            <w:tcW w:w="3367" w:type="pct"/>
          </w:tcPr>
          <w:p w14:paraId="4F4266AD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4169DA02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14DD4C6E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8C9D94D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14:paraId="6001C2D5" w14:textId="77777777" w:rsidTr="004D67BE">
        <w:tc>
          <w:tcPr>
            <w:tcW w:w="3367" w:type="pct"/>
          </w:tcPr>
          <w:p w14:paraId="60E97D95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742" w:type="pct"/>
          </w:tcPr>
          <w:p w14:paraId="7883AA4C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6E291866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999E562" w14:textId="77777777" w:rsidR="005222D6" w:rsidRPr="009D0DD3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14:paraId="1A6BD138" w14:textId="77777777" w:rsidTr="004E418C">
        <w:tc>
          <w:tcPr>
            <w:tcW w:w="3367" w:type="pct"/>
          </w:tcPr>
          <w:p w14:paraId="3E9C443D" w14:textId="77777777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42" w:type="pct"/>
            <w:shd w:val="clear" w:color="auto" w:fill="FFFFFF"/>
            <w:vAlign w:val="bottom"/>
          </w:tcPr>
          <w:p w14:paraId="0BF2B05B" w14:textId="5517CE53" w:rsidR="007D465C" w:rsidRPr="00CE458C" w:rsidRDefault="00B61846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B61846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B61846">
              <w:rPr>
                <w:rFonts w:ascii="Angsana New" w:hAnsi="Angsana New"/>
                <w:sz w:val="30"/>
                <w:szCs w:val="30"/>
              </w:rPr>
              <w:t>,</w:t>
            </w:r>
            <w:r w:rsidRPr="00B61846">
              <w:rPr>
                <w:rFonts w:ascii="Angsana New" w:hAnsi="Angsana New"/>
                <w:sz w:val="30"/>
                <w:szCs w:val="30"/>
                <w:cs/>
              </w:rPr>
              <w:t>332</w:t>
            </w:r>
          </w:p>
        </w:tc>
        <w:tc>
          <w:tcPr>
            <w:tcW w:w="163" w:type="pct"/>
            <w:vAlign w:val="bottom"/>
          </w:tcPr>
          <w:p w14:paraId="78643E84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38BF3548" w14:textId="4B5BA140" w:rsidR="007D465C" w:rsidRPr="00D945B7" w:rsidRDefault="006B112B" w:rsidP="006B112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B112B"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7D465C" w:rsidRPr="00CE458C" w14:paraId="4A4739DA" w14:textId="77777777" w:rsidTr="004D67BE">
        <w:tc>
          <w:tcPr>
            <w:tcW w:w="3367" w:type="pct"/>
          </w:tcPr>
          <w:p w14:paraId="3545FE74" w14:textId="77777777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CE45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742" w:type="pct"/>
            <w:shd w:val="clear" w:color="auto" w:fill="FFFFFF"/>
          </w:tcPr>
          <w:p w14:paraId="593F68F4" w14:textId="07657675" w:rsidR="007D465C" w:rsidRPr="00CE458C" w:rsidRDefault="00B61846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B61846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B61846">
              <w:rPr>
                <w:rFonts w:ascii="Angsana New" w:hAnsi="Angsana New"/>
                <w:sz w:val="30"/>
                <w:szCs w:val="30"/>
              </w:rPr>
              <w:t>,</w:t>
            </w:r>
            <w:r w:rsidRPr="00B61846">
              <w:rPr>
                <w:rFonts w:ascii="Angsana New" w:hAnsi="Angsana New"/>
                <w:sz w:val="30"/>
                <w:szCs w:val="30"/>
                <w:cs/>
              </w:rPr>
              <w:t>027</w:t>
            </w:r>
          </w:p>
        </w:tc>
        <w:tc>
          <w:tcPr>
            <w:tcW w:w="163" w:type="pct"/>
            <w:vAlign w:val="bottom"/>
          </w:tcPr>
          <w:p w14:paraId="70AA370C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4D0EC277" w14:textId="1D9CB279" w:rsidR="007D465C" w:rsidRPr="00D945B7" w:rsidRDefault="006B112B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B11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465C" w:rsidRPr="00CE458C" w14:paraId="391CBDC9" w14:textId="77777777" w:rsidTr="004D67BE">
        <w:tc>
          <w:tcPr>
            <w:tcW w:w="3367" w:type="pct"/>
          </w:tcPr>
          <w:p w14:paraId="29834C3E" w14:textId="77777777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10BD84" w14:textId="7C17DD1A" w:rsidR="007D465C" w:rsidRPr="00CE458C" w:rsidRDefault="00B61846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1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41</w:t>
            </w:r>
            <w:r w:rsidRPr="00B618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1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359</w:t>
            </w:r>
          </w:p>
        </w:tc>
        <w:tc>
          <w:tcPr>
            <w:tcW w:w="163" w:type="pct"/>
            <w:vAlign w:val="bottom"/>
          </w:tcPr>
          <w:p w14:paraId="7643465E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DEF870D" w14:textId="4A056FBB" w:rsidR="007D465C" w:rsidRPr="007D465C" w:rsidRDefault="006B112B" w:rsidP="006B112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112B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</w:tr>
      <w:tr w:rsidR="007D465C" w:rsidRPr="00CE458C" w14:paraId="35D35D94" w14:textId="77777777" w:rsidTr="004D67BE">
        <w:tc>
          <w:tcPr>
            <w:tcW w:w="3367" w:type="pct"/>
          </w:tcPr>
          <w:p w14:paraId="1EA9AD7A" w14:textId="77777777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6E70D28C" w14:textId="77777777" w:rsidR="007D465C" w:rsidRPr="00CE458C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794A2BA8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2D79D454" w14:textId="77777777" w:rsidR="007D465C" w:rsidRPr="009D0DD3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14:paraId="32FC0DB2" w14:textId="77777777" w:rsidTr="004D67BE">
        <w:tc>
          <w:tcPr>
            <w:tcW w:w="3367" w:type="pct"/>
          </w:tcPr>
          <w:p w14:paraId="08B9C00D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14:paraId="5909588F" w14:textId="77777777" w:rsidR="007D465C" w:rsidRPr="00CE458C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7A729D2" w14:textId="77777777" w:rsidR="007D465C" w:rsidRPr="009D0DD3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14:paraId="3DDEB34B" w14:textId="77777777" w:rsidTr="004D67BE">
        <w:tc>
          <w:tcPr>
            <w:tcW w:w="3367" w:type="pct"/>
            <w:shd w:val="clear" w:color="auto" w:fill="auto"/>
          </w:tcPr>
          <w:p w14:paraId="0AA6262E" w14:textId="77777777"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/>
          </w:tcPr>
          <w:p w14:paraId="23137540" w14:textId="57DE8AD8" w:rsidR="007D465C" w:rsidRPr="00CE458C" w:rsidRDefault="00B61846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1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</w:t>
            </w:r>
            <w:r w:rsidRPr="00B618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18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991</w:t>
            </w:r>
          </w:p>
        </w:tc>
        <w:tc>
          <w:tcPr>
            <w:tcW w:w="163" w:type="pct"/>
            <w:vAlign w:val="bottom"/>
          </w:tcPr>
          <w:p w14:paraId="3C85D71E" w14:textId="77777777"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59A5C95" w14:textId="620E6D54" w:rsidR="007D465C" w:rsidRPr="009D0DD3" w:rsidRDefault="006B112B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6B112B">
              <w:rPr>
                <w:rFonts w:ascii="Angsana New" w:hAnsi="Angsana New"/>
                <w:b/>
                <w:bCs/>
                <w:sz w:val="30"/>
                <w:szCs w:val="30"/>
              </w:rPr>
              <w:t>11,270</w:t>
            </w:r>
          </w:p>
        </w:tc>
      </w:tr>
    </w:tbl>
    <w:p w14:paraId="23912521" w14:textId="77777777" w:rsidR="00B1162C" w:rsidRPr="001251A8" w:rsidRDefault="00EB0F09" w:rsidP="00B1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22"/>
          <w:szCs w:val="22"/>
        </w:rPr>
      </w:pPr>
      <w:r w:rsidRPr="00CE458C">
        <w:rPr>
          <w:rFonts w:ascii="Angsana New" w:hAnsi="Angsana New"/>
          <w:spacing w:val="-4"/>
          <w:sz w:val="30"/>
          <w:szCs w:val="30"/>
        </w:rPr>
        <w:tab/>
      </w:r>
    </w:p>
    <w:p w14:paraId="124A3783" w14:textId="77777777" w:rsidR="00D85C31" w:rsidRPr="001251A8" w:rsidRDefault="00D85C31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2"/>
          <w:szCs w:val="22"/>
        </w:rPr>
      </w:pPr>
    </w:p>
    <w:p w14:paraId="44404BDF" w14:textId="77777777" w:rsidR="00B27A51" w:rsidRPr="001251A8" w:rsidRDefault="00B27A51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2"/>
          <w:szCs w:val="22"/>
          <w:cs/>
        </w:rPr>
      </w:pPr>
    </w:p>
    <w:sectPr w:rsidR="00B27A51" w:rsidRPr="001251A8" w:rsidSect="00621170">
      <w:headerReference w:type="default" r:id="rId15"/>
      <w:footerReference w:type="default" r:id="rId16"/>
      <w:footerReference w:type="first" r:id="rId17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75BF36" w14:textId="77777777" w:rsidR="00B00BCE" w:rsidRDefault="00B00BCE">
      <w:r>
        <w:separator/>
      </w:r>
    </w:p>
  </w:endnote>
  <w:endnote w:type="continuationSeparator" w:id="0">
    <w:p w14:paraId="5380037A" w14:textId="77777777" w:rsidR="00B00BCE" w:rsidRDefault="00B0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7A65E" w14:textId="77777777" w:rsidR="005B7F03" w:rsidRPr="007B3D4F" w:rsidRDefault="005B7F03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426BA"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5B7F03" w:rsidRPr="007B715D" w:rsidRDefault="005B7F03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161A4" w14:textId="77777777" w:rsidR="005B7F03" w:rsidRPr="00CE24D0" w:rsidRDefault="005B7F03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5B7F03" w:rsidRPr="00AC7B7C" w:rsidRDefault="005B7F03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F9860" w14:textId="77777777" w:rsidR="005B7F03" w:rsidRPr="001E26BA" w:rsidRDefault="005B7F0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5B7F03" w:rsidRPr="00E4104E" w:rsidRDefault="005B7F0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50CC4" w14:textId="7797D13B" w:rsidR="005B7F03" w:rsidRPr="004B7A13" w:rsidRDefault="005B7F03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343F0C">
      <w:rPr>
        <w:rFonts w:ascii="Angsana New" w:hAnsi="Angsana New"/>
        <w:noProof/>
        <w:sz w:val="30"/>
        <w:szCs w:val="30"/>
      </w:rPr>
      <w:t>amarint3-Q2'21-set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1EAE9" w14:textId="77777777" w:rsidR="00B00BCE" w:rsidRDefault="00B00BCE">
      <w:r>
        <w:separator/>
      </w:r>
    </w:p>
  </w:footnote>
  <w:footnote w:type="continuationSeparator" w:id="0">
    <w:p w14:paraId="1EA9114D" w14:textId="77777777" w:rsidR="00B00BCE" w:rsidRDefault="00B00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EEA3B" w14:textId="77777777" w:rsidR="005B7F03" w:rsidRDefault="005B7F03">
    <w:pPr>
      <w:pStyle w:val="Header"/>
    </w:pPr>
    <w:r>
      <w:rPr>
        <w:rFonts w:ascii="Times New Roman" w:hAnsi="Times New Roman"/>
        <w:i/>
        <w:noProof/>
        <w:sz w:val="28"/>
        <w:szCs w:val="20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5B7F03" w:rsidRDefault="005B7F0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" filled="f" stroked="f">
              <o:lock v:ext="edit" shapetype="t"/>
              <v:textbox style="mso-fit-shape-to-text:t">
                <w:txbxContent>
                  <w:p w14:paraId="0AB57D5F" w14:textId="77777777" w:rsidR="005B7F03" w:rsidRDefault="005B7F0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426BA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55732" w14:textId="77777777" w:rsidR="005B7F03" w:rsidRPr="008D22B2" w:rsidRDefault="005B7F0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59ED8C8" w14:textId="77777777" w:rsidR="005B7F03" w:rsidRDefault="005B7F0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9EF2C4E" w14:textId="06BCF260" w:rsidR="005B7F03" w:rsidRPr="008D22B2" w:rsidRDefault="005B7F03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5B7F03" w:rsidRPr="008D22B2" w:rsidRDefault="005B7F0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90067" w14:textId="77777777" w:rsidR="005B7F03" w:rsidRPr="004A6A7D" w:rsidRDefault="00A426BA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5B7F0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5B7F03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5B7F0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5B7F03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5B7F0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5B7F03" w:rsidRPr="004A6A7D" w:rsidRDefault="005B7F0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7777777" w:rsidR="005B7F03" w:rsidRPr="004A6A7D" w:rsidRDefault="005B7F0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14:paraId="02E3391A" w14:textId="77777777" w:rsidR="005B7F03" w:rsidRPr="004A6A7D" w:rsidRDefault="005B7F03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5B7F03" w:rsidRDefault="005B7F0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" filled="f" stroked="f">
              <o:lock v:ext="edit" shapetype="t"/>
              <v:textbox style="mso-fit-shape-to-text:t">
                <w:txbxContent>
                  <w:p w14:paraId="1A2FAB40" w14:textId="77777777" w:rsidR="005B7F03" w:rsidRDefault="005B7F0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426BA">
      <w:rPr>
        <w:noProof/>
        <w:sz w:val="30"/>
        <w:szCs w:val="30"/>
      </w:rPr>
      <w:pict w14:anchorId="637DD0E9">
        <v:shape id="PowerPlusWaterMarkObject7" o:spid="_x0000_s2050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5B7F03" w:rsidRDefault="005B7F0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CC469B0"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" filled="f" stroked="f">
              <o:lock v:ext="edit" shapetype="t"/>
              <v:textbox style="mso-fit-shape-to-text:t">
                <w:txbxContent>
                  <w:p w14:paraId="1AA42B4F" w14:textId="77777777" w:rsidR="005B7F03" w:rsidRDefault="005B7F0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9A5F1" w14:textId="77777777" w:rsidR="005B7F03" w:rsidRDefault="005B7F03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B9FDB35" w14:textId="77777777" w:rsidR="005B7F03" w:rsidRDefault="005B7F03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0EA943C5" w14:textId="0B545AE2" w:rsidR="005B7F03" w:rsidRPr="008D22B2" w:rsidRDefault="005B7F0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5250B2">
      <w:rPr>
        <w:rFonts w:ascii="Angsana New" w:hAnsi="Angsana New" w:cs="Angsana New"/>
        <w:sz w:val="32"/>
        <w:szCs w:val="32"/>
        <w:lang w:bidi="th-TH"/>
      </w:rPr>
      <w:t>256</w:t>
    </w:r>
    <w:r w:rsidR="00DA7D0E">
      <w:rPr>
        <w:rFonts w:ascii="Angsana New" w:hAnsi="Angsana New" w:cs="Angsana New"/>
        <w:sz w:val="32"/>
        <w:szCs w:val="32"/>
        <w:lang w:val="en-US" w:bidi="th-TH"/>
      </w:rPr>
      <w:t>4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5B7F03" w:rsidRPr="00333087" w:rsidRDefault="005B7F0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3866E" w14:textId="77777777" w:rsidR="005B7F03" w:rsidRPr="00E66B73" w:rsidRDefault="005B7F0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2A9182E" w14:textId="77777777" w:rsidR="005B7F03" w:rsidRPr="001D530E" w:rsidRDefault="005B7F0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1C379BA7" w:rsidR="005B7F03" w:rsidRPr="008D22B2" w:rsidRDefault="005B7F0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B17245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4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5B7F03" w:rsidRDefault="005B7F0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7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0"/>
  </w:num>
  <w:num w:numId="19">
    <w:abstractNumId w:val="26"/>
  </w:num>
  <w:num w:numId="20">
    <w:abstractNumId w:val="21"/>
  </w:num>
  <w:num w:numId="21">
    <w:abstractNumId w:val="25"/>
  </w:num>
  <w:num w:numId="22">
    <w:abstractNumId w:val="22"/>
  </w:num>
  <w:num w:numId="23">
    <w:abstractNumId w:val="18"/>
  </w:num>
  <w:num w:numId="24">
    <w:abstractNumId w:val="12"/>
  </w:num>
  <w:num w:numId="25">
    <w:abstractNumId w:val="27"/>
  </w:num>
  <w:num w:numId="26">
    <w:abstractNumId w:val="23"/>
  </w:num>
  <w:num w:numId="27">
    <w:abstractNumId w:val="20"/>
  </w:num>
  <w:num w:numId="2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2AF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3F0C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D9B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21FD"/>
    <w:rsid w:val="00582268"/>
    <w:rsid w:val="00582703"/>
    <w:rsid w:val="0058290E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601"/>
    <w:rsid w:val="007C165B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6BA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A03"/>
    <w:rsid w:val="00A73AEE"/>
    <w:rsid w:val="00A73E88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E1C"/>
    <w:rsid w:val="00C723CF"/>
    <w:rsid w:val="00C7289E"/>
    <w:rsid w:val="00C72975"/>
    <w:rsid w:val="00C729F7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2188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982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4A16B-C9D5-435E-967E-5CA2F405A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10</Pages>
  <Words>1866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creator>AA</dc:creator>
  <cp:lastModifiedBy>niramol</cp:lastModifiedBy>
  <cp:revision>2</cp:revision>
  <cp:lastPrinted>2020-08-10T00:31:00Z</cp:lastPrinted>
  <dcterms:created xsi:type="dcterms:W3CDTF">2021-08-10T05:51:00Z</dcterms:created>
  <dcterms:modified xsi:type="dcterms:W3CDTF">2021-08-10T05:51:00Z</dcterms:modified>
</cp:coreProperties>
</file>