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32E1A" w:rsidRPr="0008263F" w14:paraId="1265B191" w14:textId="77777777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058AEB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AF650A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DC3FA49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สารบัญ</w:t>
            </w:r>
          </w:p>
        </w:tc>
      </w:tr>
      <w:tr w:rsidR="00832E1A" w:rsidRPr="00711FB8" w14:paraId="3B18AFA4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9C2A5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D0BE9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0EA690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32E1A" w:rsidRPr="0008263F" w14:paraId="40AD1CE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16EB70" w14:textId="77777777" w:rsidR="00832E1A" w:rsidRPr="0008263F" w:rsidRDefault="00FD22F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52FEC1" w14:textId="77777777"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040E81" w14:textId="77777777"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32E1A" w:rsidRPr="0008263F" w14:paraId="354F18B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3B23BC" w14:textId="77777777" w:rsidR="00832E1A" w:rsidRPr="0008263F" w:rsidRDefault="00FD22F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D6BE43" w14:textId="77777777"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4DD773" w14:textId="77777777" w:rsidR="00832E1A" w:rsidRPr="0008263F" w:rsidRDefault="0077658B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637E7" w:rsidRPr="0008263F" w14:paraId="72DE32F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73F853" w14:textId="77777777" w:rsidR="00D637E7" w:rsidRPr="0008263F" w:rsidRDefault="00FD22F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0A6BCF" w14:textId="77777777" w:rsidR="00D637E7" w:rsidRPr="0008263F" w:rsidRDefault="00D637E7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D6AE02" w14:textId="77777777" w:rsidR="00D637E7" w:rsidRPr="0008263F" w:rsidRDefault="00FF618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B13EF" w:rsidRPr="0008263F" w14:paraId="614FB82D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56A01F" w14:textId="77777777" w:rsidR="009B13EF" w:rsidRPr="0008263F" w:rsidRDefault="00FD22F8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49B67B" w14:textId="77777777"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EA51C5" w14:textId="77777777" w:rsidR="009B13EF" w:rsidRPr="0008263F" w:rsidRDefault="00FF618F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9B13EF" w:rsidRPr="0008263F" w14:paraId="2599103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597D60" w14:textId="77777777" w:rsidR="009B13EF" w:rsidRPr="0008263F" w:rsidRDefault="00FD22F8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62B9C59" w14:textId="77777777"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19DF52" w14:textId="77777777" w:rsidR="009B13EF" w:rsidRPr="0008263F" w:rsidRDefault="00BD2A80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</w:t>
            </w:r>
            <w:r w:rsidR="00A9432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จากสถาบันการเงิน</w:t>
            </w:r>
          </w:p>
        </w:tc>
      </w:tr>
      <w:tr w:rsidR="00BD2A80" w:rsidRPr="0008263F" w14:paraId="6FB1D38C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1046D3" w14:textId="77777777" w:rsidR="00BD2A80" w:rsidRPr="0008263F" w:rsidRDefault="00FD22F8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77A10FB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EA1845" w14:textId="77777777" w:rsidR="00BD2A80" w:rsidRPr="003772AA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86904" w:rsidRPr="0008263F" w14:paraId="1AF4F3A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50F25A" w14:textId="42345CDB" w:rsidR="00D86904" w:rsidRPr="00FD22F8" w:rsidRDefault="00D86904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6E1F7E" w14:textId="77777777" w:rsidR="00D86904" w:rsidRPr="0008263F" w:rsidRDefault="00D86904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BAF27A" w14:textId="70F495B4" w:rsidR="00D86904" w:rsidRPr="003772AA" w:rsidRDefault="00D86904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D2A80" w:rsidRPr="0008263F" w14:paraId="437F71D5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0DA2D0" w14:textId="09C70E1A" w:rsidR="00BD2A80" w:rsidRPr="0008263F" w:rsidRDefault="00D86904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A2BD044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E19E37" w14:textId="77777777" w:rsidR="00BD2A80" w:rsidRPr="003664C6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D2A80" w:rsidRPr="0008263F" w14:paraId="35C2EA1B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3EC7A8" w14:textId="7967BC6C" w:rsidR="00BD2A80" w:rsidRDefault="00D86904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7E3241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5AA042" w14:textId="77777777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D2A80" w:rsidRPr="0008263F" w14:paraId="34B9331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1BEE6E" w14:textId="77777777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6D744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CD155B" w14:textId="77777777" w:rsidR="00BD2A80" w:rsidRPr="00DB5F19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D2A80" w:rsidRPr="0008263F" w14:paraId="40A3F74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EA4DC7" w14:textId="77777777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6A343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A1FE41" w14:textId="77777777" w:rsidR="00BD2A80" w:rsidRPr="00DB5F19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D2A80" w:rsidRPr="0008263F" w14:paraId="0B7DC473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533031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CC53B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D744F9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D2A80" w:rsidRPr="0008263F" w14:paraId="4745207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627E5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57E45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19DD21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2A80" w:rsidRPr="0008263F" w14:paraId="7782303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FA7DA5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300AD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2DCF9B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880B60D" w14:textId="77777777" w:rsidR="006A34F6" w:rsidRPr="006E4B1C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CD4E52A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E68714B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7CF3FCF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24CFC1E4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514E0B90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A1E74F2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D793564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E02101F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0316A73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2CD9AE9" w14:textId="77777777"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4BCD462" w14:textId="77777777" w:rsidR="006A34F6" w:rsidRDefault="006A34F6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5B2C711E" w14:textId="77777777" w:rsidR="00C41766" w:rsidRPr="003772AA" w:rsidRDefault="00832E1A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="00C41766" w:rsidRPr="004969B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C41766" w:rsidRPr="003772AA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00FE3" w:rsidRPr="003772AA">
        <w:rPr>
          <w:rFonts w:ascii="Angsana New" w:hAnsi="Angsana New"/>
          <w:sz w:val="30"/>
          <w:szCs w:val="30"/>
          <w:cs/>
        </w:rPr>
        <w:t>ระหว่างกาล</w:t>
      </w:r>
      <w:r w:rsidR="00C41766" w:rsidRPr="003772AA">
        <w:rPr>
          <w:rFonts w:ascii="Angsana New" w:hAnsi="Angsana New"/>
          <w:sz w:val="30"/>
          <w:szCs w:val="30"/>
          <w:cs/>
        </w:rPr>
        <w:t>นี้</w:t>
      </w:r>
    </w:p>
    <w:p w14:paraId="52FC6A9B" w14:textId="77777777" w:rsidR="00C41766" w:rsidRPr="00484A70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3892ACED" w14:textId="5A583243" w:rsidR="0054798C" w:rsidRPr="004969BE" w:rsidRDefault="00C41766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772AA">
        <w:rPr>
          <w:rFonts w:ascii="Angsana New" w:hAnsi="Angsana New"/>
          <w:sz w:val="30"/>
          <w:szCs w:val="30"/>
          <w:cs/>
        </w:rPr>
        <w:t>งบการเงิน</w:t>
      </w:r>
      <w:r w:rsidR="001B7203" w:rsidRPr="003772AA">
        <w:rPr>
          <w:rFonts w:ascii="Angsana New" w:hAnsi="Angsana New"/>
          <w:sz w:val="30"/>
          <w:szCs w:val="30"/>
          <w:cs/>
        </w:rPr>
        <w:t>ระหว่างกาล</w:t>
      </w:r>
      <w:r w:rsidR="0061056C" w:rsidRPr="003772AA">
        <w:rPr>
          <w:rFonts w:ascii="Angsana New" w:hAnsi="Angsana New"/>
          <w:sz w:val="30"/>
          <w:szCs w:val="30"/>
          <w:cs/>
        </w:rPr>
        <w:t>นี้</w:t>
      </w:r>
      <w:r w:rsidRPr="003772AA">
        <w:rPr>
          <w:rFonts w:ascii="Angsana New" w:hAnsi="Angsana New"/>
          <w:sz w:val="30"/>
          <w:szCs w:val="30"/>
          <w:cs/>
        </w:rPr>
        <w:t>ได้รับอนุมัติ</w:t>
      </w:r>
      <w:r w:rsidR="001B7203" w:rsidRPr="003772AA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3772AA">
        <w:rPr>
          <w:rFonts w:ascii="Angsana New" w:hAnsi="Angsana New"/>
          <w:sz w:val="30"/>
          <w:szCs w:val="30"/>
          <w:cs/>
        </w:rPr>
        <w:t>จาก</w:t>
      </w:r>
      <w:r w:rsidR="003256E1" w:rsidRPr="003772AA">
        <w:rPr>
          <w:rFonts w:ascii="Angsana New" w:hAnsi="Angsana New" w:hint="cs"/>
          <w:sz w:val="30"/>
          <w:szCs w:val="30"/>
          <w:cs/>
        </w:rPr>
        <w:t>คณะ</w:t>
      </w:r>
      <w:r w:rsidRPr="003772AA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FF618F">
        <w:rPr>
          <w:rFonts w:ascii="Angsana New" w:hAnsi="Angsana New" w:hint="cs"/>
          <w:sz w:val="30"/>
          <w:szCs w:val="30"/>
          <w:cs/>
        </w:rPr>
        <w:t xml:space="preserve"> </w:t>
      </w:r>
      <w:r w:rsidR="006E4B1C">
        <w:rPr>
          <w:rFonts w:ascii="Angsana New" w:hAnsi="Angsana New"/>
          <w:sz w:val="30"/>
          <w:szCs w:val="30"/>
        </w:rPr>
        <w:t xml:space="preserve">10 </w:t>
      </w:r>
      <w:r w:rsidR="006E4B1C">
        <w:rPr>
          <w:rFonts w:ascii="Angsana New" w:hAnsi="Angsana New" w:hint="cs"/>
          <w:sz w:val="30"/>
          <w:szCs w:val="30"/>
          <w:cs/>
        </w:rPr>
        <w:t>สิงหาคม</w:t>
      </w:r>
      <w:r w:rsidR="00FF618F">
        <w:rPr>
          <w:rFonts w:ascii="Angsana New" w:hAnsi="Angsana New" w:hint="cs"/>
          <w:sz w:val="30"/>
          <w:szCs w:val="30"/>
          <w:cs/>
        </w:rPr>
        <w:t xml:space="preserve"> </w:t>
      </w:r>
      <w:r w:rsidR="00BF1098">
        <w:rPr>
          <w:rFonts w:ascii="Angsana New" w:hAnsi="Angsana New"/>
          <w:sz w:val="30"/>
          <w:szCs w:val="30"/>
        </w:rPr>
        <w:t>2564</w:t>
      </w:r>
    </w:p>
    <w:p w14:paraId="6E00DA29" w14:textId="77777777" w:rsidR="00C41766" w:rsidRPr="00484A70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31BE3D79" w14:textId="77777777" w:rsidR="00C41766" w:rsidRPr="00AF10A0" w:rsidRDefault="00C41766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6A49180E" w14:textId="77777777" w:rsidR="00C41766" w:rsidRPr="00484A70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</w:rPr>
      </w:pPr>
    </w:p>
    <w:p w14:paraId="112CCDC5" w14:textId="77777777" w:rsidR="00C41766" w:rsidRDefault="00C4176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969BE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บริษัทดำเนินธุรกิจหลักเกี่ยวกับการผลิตและจำ</w:t>
      </w:r>
      <w:r w:rsidR="0059486A" w:rsidRPr="004969BE">
        <w:rPr>
          <w:rFonts w:ascii="Angsana New" w:hAnsi="Angsana New"/>
          <w:sz w:val="30"/>
          <w:szCs w:val="30"/>
          <w:cs/>
          <w:lang w:val="th-TH"/>
        </w:rPr>
        <w:t>หน่ายท่อทองแดงไร้ตะเข็บชนิดต่าง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t xml:space="preserve">ๆ </w:t>
      </w:r>
      <w:r w:rsidRPr="004969BE">
        <w:rPr>
          <w:rFonts w:ascii="Angsana New" w:hAnsi="Angsana New"/>
          <w:sz w:val="30"/>
          <w:szCs w:val="30"/>
          <w:cs/>
          <w:lang w:val="th-TH"/>
        </w:rPr>
        <w:t>ซึ่งเป็นส่วนประกอบที่สำคัญ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br/>
      </w:r>
      <w:r w:rsidRPr="004969BE">
        <w:rPr>
          <w:rFonts w:ascii="Angsana New" w:hAnsi="Angsana New"/>
          <w:sz w:val="30"/>
          <w:szCs w:val="30"/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14:paraId="7EDEBBA1" w14:textId="77777777" w:rsidR="00EF1D4E" w:rsidRPr="00484A70" w:rsidRDefault="00EF1D4E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41D1111D" w14:textId="77777777" w:rsidR="00EF1D4E" w:rsidRPr="00EF1D4E" w:rsidRDefault="00EF1D4E" w:rsidP="00EF1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EF1D4E">
        <w:rPr>
          <w:rFonts w:ascii="Angsana New" w:hAnsi="Angsana New"/>
          <w:sz w:val="30"/>
          <w:szCs w:val="30"/>
          <w:cs/>
        </w:rPr>
        <w:t>บริษัทใหญ่และบริษัทใหญ่ในลำดับสูงสุดในระหว่างปีได้แก่</w:t>
      </w:r>
      <w:r w:rsidR="00E0603F">
        <w:rPr>
          <w:rFonts w:ascii="Angsana New" w:hAnsi="Angsana New"/>
          <w:sz w:val="30"/>
          <w:szCs w:val="30"/>
        </w:rPr>
        <w:t xml:space="preserve"> </w:t>
      </w:r>
      <w:r w:rsidR="00E0603F" w:rsidRPr="00E0603F">
        <w:rPr>
          <w:rFonts w:asciiTheme="majorBidi" w:hAnsiTheme="majorBidi" w:cstheme="majorBidi"/>
          <w:sz w:val="30"/>
          <w:szCs w:val="30"/>
        </w:rPr>
        <w:t>CTJ Holdings2, Ltd.</w:t>
      </w:r>
      <w:r w:rsidR="00E0603F">
        <w:rPr>
          <w:rFonts w:asciiTheme="majorBidi" w:hAnsiTheme="majorBidi" w:cstheme="majorBidi"/>
          <w:sz w:val="30"/>
          <w:szCs w:val="30"/>
        </w:rPr>
        <w:t xml:space="preserve"> </w:t>
      </w:r>
      <w:r w:rsidRPr="00EF1D4E">
        <w:rPr>
          <w:rFonts w:ascii="Angsana New" w:hAnsi="Angsana New"/>
          <w:sz w:val="30"/>
          <w:szCs w:val="30"/>
        </w:rPr>
        <w:t>(</w:t>
      </w:r>
      <w:r w:rsidRPr="00EF1D4E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FD22F8" w:rsidRPr="00FD22F8">
        <w:rPr>
          <w:rFonts w:ascii="Angsana New" w:hAnsi="Angsana New"/>
          <w:sz w:val="30"/>
          <w:szCs w:val="30"/>
        </w:rPr>
        <w:t>42</w:t>
      </w:r>
      <w:r w:rsidRPr="00EF1D4E">
        <w:rPr>
          <w:rFonts w:ascii="Angsana New" w:hAnsi="Angsana New"/>
          <w:sz w:val="30"/>
          <w:szCs w:val="30"/>
        </w:rPr>
        <w:t>.</w:t>
      </w:r>
      <w:r w:rsidR="00FD22F8" w:rsidRPr="00FD22F8">
        <w:rPr>
          <w:rFonts w:ascii="Angsana New" w:hAnsi="Angsana New"/>
          <w:sz w:val="30"/>
          <w:szCs w:val="30"/>
        </w:rPr>
        <w:t>25</w:t>
      </w:r>
      <w:r w:rsidRPr="00EF1D4E">
        <w:rPr>
          <w:rFonts w:ascii="Angsana New" w:hAnsi="Angsana New"/>
          <w:sz w:val="30"/>
          <w:szCs w:val="30"/>
        </w:rPr>
        <w:t>)</w:t>
      </w:r>
      <w:r w:rsidR="00E0603F">
        <w:rPr>
          <w:rFonts w:ascii="Angsana New" w:hAnsi="Angsana New"/>
          <w:sz w:val="30"/>
          <w:szCs w:val="30"/>
        </w:rPr>
        <w:t xml:space="preserve"> </w:t>
      </w:r>
      <w:r w:rsidRPr="00EF1D4E">
        <w:rPr>
          <w:rFonts w:ascii="Angsana New" w:hAnsi="Angsana New"/>
          <w:sz w:val="30"/>
          <w:szCs w:val="30"/>
          <w:cs/>
        </w:rPr>
        <w:t>ซึ่งเป็นบริษัทที่จัดตั้งขึ้นในประเทศญี่ปุ่น</w:t>
      </w:r>
    </w:p>
    <w:p w14:paraId="0C8A68AB" w14:textId="77777777" w:rsidR="00102B46" w:rsidRPr="00484A70" w:rsidRDefault="00102B46" w:rsidP="00E06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34DE2783" w14:textId="77777777" w:rsidR="00842F07" w:rsidRPr="00AF10A0" w:rsidRDefault="0077658B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9E99B1" w14:textId="77777777" w:rsidR="0077658B" w:rsidRPr="00484A70" w:rsidRDefault="0077658B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647AF19E" w14:textId="77777777" w:rsidR="0077658B" w:rsidRPr="00AF10A0" w:rsidRDefault="0077658B" w:rsidP="00F446D4">
      <w:pPr>
        <w:pStyle w:val="BodyText2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hanging="552"/>
        <w:rPr>
          <w:rFonts w:ascii="Angsana New" w:hAnsi="Angsana New"/>
          <w:i/>
          <w:iCs/>
          <w:sz w:val="30"/>
          <w:szCs w:val="30"/>
        </w:rPr>
      </w:pPr>
      <w:r w:rsidRPr="00AF10A0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B941DD4" w14:textId="77777777" w:rsidR="001074E3" w:rsidRPr="00484A70" w:rsidRDefault="001074E3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5C492947" w14:textId="77777777" w:rsidR="00974CA7" w:rsidRPr="004969BE" w:rsidRDefault="00974CA7" w:rsidP="0097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 w:hint="cs"/>
          <w:sz w:val="30"/>
          <w:szCs w:val="30"/>
          <w:cs/>
        </w:rPr>
        <w:t>งบ</w:t>
      </w:r>
      <w:r w:rsidRPr="003772A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C62C1F">
        <w:rPr>
          <w:rFonts w:ascii="Angsana New" w:hAnsi="Angsana New" w:hint="cs"/>
          <w:sz w:val="30"/>
          <w:szCs w:val="30"/>
          <w:cs/>
        </w:rPr>
        <w:t>แบบย่อ</w:t>
      </w:r>
      <w:r w:rsidRPr="003772AA">
        <w:rPr>
          <w:rFonts w:ascii="Angsana New" w:hAnsi="Angsana New"/>
          <w:sz w:val="30"/>
          <w:szCs w:val="30"/>
          <w:cs/>
        </w:rPr>
        <w:t>นี้</w:t>
      </w:r>
      <w:r w:rsidRPr="003772AA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3772AA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3772AA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3772AA">
        <w:rPr>
          <w:rFonts w:ascii="Angsana New" w:hAnsi="Angsana New"/>
          <w:sz w:val="30"/>
          <w:szCs w:val="30"/>
          <w:cs/>
        </w:rPr>
        <w:t>จัดทำ</w:t>
      </w:r>
      <w:r w:rsidR="00C62C1F">
        <w:rPr>
          <w:rFonts w:ascii="Angsana New" w:hAnsi="Angsana New"/>
          <w:sz w:val="30"/>
          <w:szCs w:val="30"/>
          <w:cs/>
        </w:rPr>
        <w:br/>
      </w:r>
      <w:r w:rsidRPr="00C62C1F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C62C1F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="00C62C1F" w:rsidRPr="00C62C1F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C62C1F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3772AA">
        <w:rPr>
          <w:rFonts w:ascii="Angsana New" w:hAnsi="Angsana New"/>
          <w:sz w:val="30"/>
          <w:szCs w:val="30"/>
          <w:cs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34</w:t>
      </w:r>
      <w:r w:rsidRPr="003772AA">
        <w:rPr>
          <w:rFonts w:ascii="Angsana New" w:hAnsi="Angsana New"/>
          <w:sz w:val="30"/>
          <w:szCs w:val="30"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 xml:space="preserve">เรื่อง </w:t>
      </w:r>
      <w:r w:rsidRPr="003772AA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772AA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="00662F19" w:rsidRPr="003772AA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3772AA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3772AA">
        <w:rPr>
          <w:rFonts w:ascii="Angsana New" w:hAnsi="Angsana New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772AA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F64DE5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4969BE">
        <w:rPr>
          <w:rFonts w:ascii="Angsana New" w:hAnsi="Angsana New"/>
          <w:sz w:val="30"/>
          <w:szCs w:val="30"/>
        </w:rPr>
        <w:t xml:space="preserve"> </w:t>
      </w:r>
    </w:p>
    <w:p w14:paraId="7DC16BC5" w14:textId="77777777" w:rsidR="00C96B00" w:rsidRPr="00484A70" w:rsidRDefault="00C96B00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005062C0" w14:textId="77777777" w:rsidR="00B62EDB" w:rsidRPr="00484A70" w:rsidRDefault="001074E3" w:rsidP="00997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84A70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484A70">
        <w:rPr>
          <w:rFonts w:ascii="Angsana New" w:hAnsi="Angsana New"/>
          <w:sz w:val="30"/>
          <w:szCs w:val="30"/>
          <w:cs/>
        </w:rPr>
        <w:br/>
      </w:r>
      <w:r w:rsidRPr="00484A70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97EA0" w:rsidRPr="00484A70">
        <w:rPr>
          <w:rFonts w:ascii="Angsana New" w:hAnsi="Angsana New"/>
          <w:sz w:val="30"/>
          <w:szCs w:val="30"/>
        </w:rPr>
        <w:t xml:space="preserve"> </w:t>
      </w:r>
      <w:r w:rsidRPr="00484A70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FD22F8" w:rsidRPr="00484A70">
        <w:rPr>
          <w:rFonts w:ascii="Angsana New" w:hAnsi="Angsana New"/>
          <w:sz w:val="30"/>
          <w:szCs w:val="30"/>
        </w:rPr>
        <w:t>31</w:t>
      </w:r>
      <w:r w:rsidR="00FC6073" w:rsidRPr="00484A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D22F8" w:rsidRPr="00484A70">
        <w:rPr>
          <w:rFonts w:ascii="Angsana New" w:hAnsi="Angsana New"/>
          <w:sz w:val="30"/>
          <w:szCs w:val="30"/>
        </w:rPr>
        <w:t>256</w:t>
      </w:r>
      <w:r w:rsidR="00E0603F" w:rsidRPr="00484A70">
        <w:rPr>
          <w:rFonts w:ascii="Angsana New" w:hAnsi="Angsana New"/>
          <w:sz w:val="30"/>
          <w:szCs w:val="30"/>
        </w:rPr>
        <w:t>3</w:t>
      </w:r>
    </w:p>
    <w:p w14:paraId="26E90EBB" w14:textId="77777777" w:rsidR="00D637E7" w:rsidRPr="00484A70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55E6F181" w14:textId="77777777" w:rsidR="00E0603F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37E7">
        <w:rPr>
          <w:rFonts w:ascii="Angsana New" w:hAnsi="Angsana New"/>
          <w:sz w:val="30"/>
          <w:szCs w:val="30"/>
          <w:cs/>
        </w:rPr>
        <w:t>บริษัท</w:t>
      </w:r>
      <w:r w:rsidR="00484A70" w:rsidRPr="00484A70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133A51">
        <w:rPr>
          <w:rFonts w:ascii="Angsana New" w:hAnsi="Angsana New"/>
          <w:sz w:val="30"/>
          <w:szCs w:val="30"/>
        </w:rPr>
        <w:t>1</w:t>
      </w:r>
      <w:r w:rsidR="00484A70" w:rsidRPr="00484A70">
        <w:rPr>
          <w:rFonts w:ascii="Angsana New" w:hAnsi="Angsana New"/>
          <w:sz w:val="30"/>
          <w:szCs w:val="30"/>
          <w:cs/>
        </w:rPr>
        <w:t xml:space="preserve"> มกราคม </w:t>
      </w:r>
      <w:r w:rsidR="00133A51">
        <w:rPr>
          <w:rFonts w:ascii="Angsana New" w:hAnsi="Angsana New"/>
          <w:sz w:val="30"/>
          <w:szCs w:val="30"/>
        </w:rPr>
        <w:t>2564</w:t>
      </w:r>
      <w:r w:rsidR="00484A70" w:rsidRPr="00484A70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การถือปฏิบัติดังกล่าวไม่มีผลกระทบอย่างมีสาระสำคัญต่องบการเงิน</w:t>
      </w:r>
    </w:p>
    <w:p w14:paraId="17CBB45D" w14:textId="77777777" w:rsidR="00484A70" w:rsidRPr="00484A70" w:rsidRDefault="00E0603F" w:rsidP="00484A7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CD306BC" w14:textId="77777777" w:rsidR="00913D65" w:rsidRDefault="00E60026" w:rsidP="00E6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0026">
        <w:rPr>
          <w:rFonts w:ascii="Angsana New" w:hAnsi="Angsana New"/>
          <w:sz w:val="30"/>
          <w:szCs w:val="30"/>
          <w:cs/>
        </w:rPr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754134">
        <w:rPr>
          <w:rFonts w:ascii="Angsana New" w:hAnsi="Angsana New"/>
          <w:sz w:val="30"/>
          <w:szCs w:val="30"/>
        </w:rPr>
        <w:t xml:space="preserve"> </w:t>
      </w:r>
      <w:r w:rsidRPr="00E60026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  <w:r w:rsidR="00913D65">
        <w:rPr>
          <w:rFonts w:ascii="Angsana New" w:hAnsi="Angsana New"/>
          <w:sz w:val="30"/>
          <w:szCs w:val="30"/>
          <w:cs/>
        </w:rPr>
        <w:br w:type="page"/>
      </w:r>
    </w:p>
    <w:p w14:paraId="46B647EB" w14:textId="77777777" w:rsidR="00C11B13" w:rsidRPr="00AF10A0" w:rsidRDefault="008563D6" w:rsidP="00F446D4">
      <w:pPr>
        <w:pStyle w:val="BodyText2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i/>
          <w:iCs/>
          <w:sz w:val="30"/>
          <w:szCs w:val="30"/>
        </w:rPr>
      </w:pPr>
      <w:r w:rsidRPr="00AF10A0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การใช้วิจารณญาณ การประมาณการ และนโยบายการบัญชี</w:t>
      </w:r>
    </w:p>
    <w:p w14:paraId="59F1D251" w14:textId="77777777" w:rsidR="00A55125" w:rsidRPr="00072380" w:rsidRDefault="00A55125" w:rsidP="002573C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14:paraId="2D1E665D" w14:textId="77777777" w:rsidR="00F1341B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37E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D22F8" w:rsidRPr="00FD22F8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D22F8" w:rsidRPr="00FD22F8">
        <w:rPr>
          <w:rFonts w:ascii="Angsana New" w:hAnsi="Angsana New"/>
          <w:sz w:val="30"/>
          <w:szCs w:val="30"/>
        </w:rPr>
        <w:t>256</w:t>
      </w:r>
      <w:r w:rsidR="007A5AFD">
        <w:rPr>
          <w:rFonts w:ascii="Angsana New" w:hAnsi="Angsana New"/>
          <w:sz w:val="30"/>
          <w:szCs w:val="30"/>
        </w:rPr>
        <w:t>3</w:t>
      </w:r>
    </w:p>
    <w:p w14:paraId="0249B7B5" w14:textId="77777777" w:rsidR="00115133" w:rsidRPr="00072380" w:rsidRDefault="00115133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1195DE3" w14:textId="40DA89A2" w:rsidR="00484A70" w:rsidRDefault="00484A70" w:rsidP="0007238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4A70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 </w:t>
      </w:r>
      <w:r w:rsidRPr="00484A70">
        <w:rPr>
          <w:rFonts w:ascii="Angsana New" w:hAnsi="Angsana New"/>
          <w:sz w:val="30"/>
          <w:szCs w:val="30"/>
        </w:rPr>
        <w:t>COVID</w:t>
      </w:r>
      <w:r w:rsidR="00133A51">
        <w:rPr>
          <w:rFonts w:ascii="Angsana New" w:hAnsi="Angsana New"/>
          <w:sz w:val="30"/>
          <w:szCs w:val="30"/>
        </w:rPr>
        <w:t>-19</w:t>
      </w:r>
      <w:r w:rsidRPr="00484A70">
        <w:rPr>
          <w:rFonts w:ascii="Angsana New" w:hAnsi="Angsana New"/>
          <w:sz w:val="30"/>
          <w:szCs w:val="30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133A51">
        <w:rPr>
          <w:rFonts w:ascii="Angsana New" w:hAnsi="Angsana New"/>
          <w:sz w:val="30"/>
          <w:szCs w:val="30"/>
        </w:rPr>
        <w:t>2564</w:t>
      </w:r>
      <w:r w:rsidRPr="00484A70">
        <w:rPr>
          <w:rFonts w:ascii="Angsana New" w:hAnsi="Angsana New"/>
          <w:sz w:val="30"/>
          <w:szCs w:val="30"/>
          <w:cs/>
        </w:rPr>
        <w:t xml:space="preserve"> จากความไม่แน่นอนของสถานการณ์ในปี </w:t>
      </w:r>
      <w:r w:rsidR="00133A51">
        <w:rPr>
          <w:rFonts w:ascii="Angsana New" w:hAnsi="Angsana New"/>
          <w:sz w:val="30"/>
          <w:szCs w:val="30"/>
        </w:rPr>
        <w:t>2563</w:t>
      </w:r>
      <w:r w:rsidRPr="00484A70">
        <w:rPr>
          <w:rFonts w:ascii="Angsana New" w:hAnsi="Angsana New"/>
          <w:sz w:val="30"/>
          <w:szCs w:val="30"/>
          <w:cs/>
        </w:rPr>
        <w:t xml:space="preserve"> บริษัทจึงจัดทำงบการเงินสำหรับปีสิ้นสุดวันที่ </w:t>
      </w:r>
      <w:r w:rsidR="00133A51">
        <w:rPr>
          <w:rFonts w:ascii="Angsana New" w:hAnsi="Angsana New"/>
          <w:sz w:val="30"/>
          <w:szCs w:val="30"/>
        </w:rPr>
        <w:t>31</w:t>
      </w:r>
      <w:r w:rsidRPr="00484A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33A51">
        <w:rPr>
          <w:rFonts w:ascii="Angsana New" w:hAnsi="Angsana New"/>
          <w:sz w:val="30"/>
          <w:szCs w:val="30"/>
        </w:rPr>
        <w:t>2563</w:t>
      </w:r>
      <w:r w:rsidRPr="00484A70">
        <w:rPr>
          <w:rFonts w:ascii="Angsana New" w:hAnsi="Angsana New"/>
          <w:sz w:val="30"/>
          <w:szCs w:val="30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133A51">
        <w:rPr>
          <w:rFonts w:ascii="Angsana New" w:hAnsi="Angsana New"/>
          <w:sz w:val="30"/>
          <w:szCs w:val="30"/>
        </w:rPr>
        <w:t>2019</w:t>
      </w:r>
      <w:r w:rsidRPr="00484A70">
        <w:rPr>
          <w:rFonts w:ascii="Angsana New" w:hAnsi="Angsana New"/>
          <w:sz w:val="30"/>
          <w:szCs w:val="30"/>
          <w:cs/>
        </w:rPr>
        <w:t xml:space="preserve"> ในเรื่องการไม่นำสถานการณ์ </w:t>
      </w:r>
      <w:r w:rsidRPr="00484A70">
        <w:rPr>
          <w:rFonts w:ascii="Angsana New" w:hAnsi="Angsana New"/>
          <w:sz w:val="30"/>
          <w:szCs w:val="30"/>
        </w:rPr>
        <w:t>COVID-</w:t>
      </w:r>
      <w:r w:rsidR="00133A51">
        <w:rPr>
          <w:rFonts w:ascii="Angsana New" w:hAnsi="Angsana New"/>
          <w:sz w:val="30"/>
          <w:szCs w:val="30"/>
        </w:rPr>
        <w:t>19</w:t>
      </w:r>
      <w:r w:rsidRPr="00484A70">
        <w:rPr>
          <w:rFonts w:ascii="Angsana New" w:hAnsi="Angsana New"/>
          <w:sz w:val="30"/>
          <w:szCs w:val="30"/>
          <w:cs/>
        </w:rPr>
        <w:t xml:space="preserve"> มาพิจารณา</w:t>
      </w:r>
      <w:r w:rsidR="00072380" w:rsidRPr="00072380">
        <w:rPr>
          <w:rFonts w:ascii="Angsana New" w:hAnsi="Angsana New"/>
          <w:sz w:val="30"/>
          <w:szCs w:val="30"/>
          <w:cs/>
        </w:rPr>
        <w:t>การด้อยค่าของลูกหนี้การค้าตามวิธีอย่างง่าย (</w:t>
      </w:r>
      <w:r w:rsidR="00072380" w:rsidRPr="00072380">
        <w:rPr>
          <w:rFonts w:ascii="Angsana New" w:hAnsi="Angsana New"/>
          <w:sz w:val="30"/>
          <w:szCs w:val="30"/>
        </w:rPr>
        <w:t xml:space="preserve">Simplified approach) </w:t>
      </w:r>
      <w:r w:rsidR="00072380" w:rsidRPr="00072380">
        <w:rPr>
          <w:rFonts w:ascii="Angsana New" w:hAnsi="Angsana New"/>
          <w:sz w:val="30"/>
          <w:szCs w:val="30"/>
          <w:cs/>
        </w:rPr>
        <w:t>โดยใช้ข้อมูลขาดทุนด้านเครดิตในอดีตมาพิจารณาอัตราการสูญเสีย (</w:t>
      </w:r>
      <w:r w:rsidR="00072380" w:rsidRPr="00072380">
        <w:rPr>
          <w:rFonts w:ascii="Angsana New" w:hAnsi="Angsana New"/>
          <w:sz w:val="30"/>
          <w:szCs w:val="30"/>
        </w:rPr>
        <w:t xml:space="preserve">loss rate) </w:t>
      </w:r>
      <w:r w:rsidR="00072380" w:rsidRPr="00072380">
        <w:rPr>
          <w:rFonts w:ascii="Angsana New" w:hAnsi="Angsana New"/>
          <w:sz w:val="30"/>
          <w:szCs w:val="30"/>
          <w:cs/>
        </w:rPr>
        <w:t>และไม่นำข้อมูลที่มีการคาดการณ์ในอนาคต (</w:t>
      </w:r>
      <w:r w:rsidR="00072380" w:rsidRPr="00072380">
        <w:rPr>
          <w:rFonts w:ascii="Angsana New" w:hAnsi="Angsana New"/>
          <w:sz w:val="30"/>
          <w:szCs w:val="30"/>
        </w:rPr>
        <w:t xml:space="preserve">Forward-looking information) </w:t>
      </w:r>
      <w:r w:rsidR="00072380" w:rsidRPr="00072380">
        <w:rPr>
          <w:rFonts w:ascii="Angsana New" w:hAnsi="Angsana New"/>
          <w:sz w:val="30"/>
          <w:szCs w:val="30"/>
          <w:cs/>
        </w:rPr>
        <w:t>มาพิจารณา</w:t>
      </w:r>
      <w:r w:rsidR="00072380">
        <w:rPr>
          <w:rFonts w:ascii="Angsana New" w:hAnsi="Angsana New" w:hint="cs"/>
          <w:sz w:val="30"/>
          <w:szCs w:val="30"/>
          <w:cs/>
        </w:rPr>
        <w:t xml:space="preserve"> </w:t>
      </w:r>
      <w:r w:rsidR="00072380" w:rsidRPr="00072380">
        <w:rPr>
          <w:rFonts w:ascii="Angsana New" w:hAnsi="Angsana New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="002640A8">
        <w:rPr>
          <w:rFonts w:ascii="Angsana New" w:hAnsi="Angsana New"/>
          <w:sz w:val="30"/>
          <w:szCs w:val="30"/>
        </w:rPr>
        <w:br/>
      </w:r>
      <w:r w:rsidR="00133A51">
        <w:rPr>
          <w:rFonts w:ascii="Angsana New" w:hAnsi="Angsana New"/>
          <w:sz w:val="30"/>
          <w:szCs w:val="30"/>
        </w:rPr>
        <w:t>31</w:t>
      </w:r>
      <w:r w:rsidR="00072380" w:rsidRPr="0007238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33A51">
        <w:rPr>
          <w:rFonts w:ascii="Angsana New" w:hAnsi="Angsana New"/>
          <w:sz w:val="30"/>
          <w:szCs w:val="30"/>
        </w:rPr>
        <w:t>2563</w:t>
      </w:r>
      <w:r w:rsidR="00072380">
        <w:rPr>
          <w:rFonts w:ascii="Angsana New" w:hAnsi="Angsana New" w:hint="cs"/>
          <w:sz w:val="30"/>
          <w:szCs w:val="30"/>
          <w:cs/>
        </w:rPr>
        <w:t xml:space="preserve"> </w:t>
      </w:r>
      <w:r w:rsidR="00072380" w:rsidRPr="00072380">
        <w:rPr>
          <w:rFonts w:ascii="Angsana New" w:hAnsi="Angsana New"/>
          <w:sz w:val="30"/>
          <w:szCs w:val="30"/>
          <w:cs/>
        </w:rPr>
        <w:t xml:space="preserve">บริษัทได้ประเมินผลกระทบดังกล่าว ซึ่งไม่มีผลกระทบอย่างมีสาระสำคัญต่องบการเงิน ดังนั้นบริษัทจึงไม่ปรับปรุงมูลค่าลูกหนี้การค้าในปี </w:t>
      </w:r>
      <w:r w:rsidR="00133A51">
        <w:rPr>
          <w:rFonts w:ascii="Angsana New" w:hAnsi="Angsana New"/>
          <w:sz w:val="30"/>
          <w:szCs w:val="30"/>
        </w:rPr>
        <w:t>2564</w:t>
      </w:r>
    </w:p>
    <w:p w14:paraId="62F776C6" w14:textId="4A947CA5" w:rsidR="00B308BA" w:rsidRPr="00BD0102" w:rsidRDefault="00B308BA" w:rsidP="0007238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D7EA34D" w14:textId="6B733058" w:rsidR="00B308BA" w:rsidRPr="00B308BA" w:rsidRDefault="00B308BA" w:rsidP="0007238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08BA">
        <w:rPr>
          <w:rFonts w:ascii="Angsana New" w:hAnsi="Angsana New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ที่อาจมีต่อธุรกิจของบริษัท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2533C415" w14:textId="77777777" w:rsidR="00115133" w:rsidRPr="00072380" w:rsidRDefault="00115133" w:rsidP="00115133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F61259" w14:textId="77777777" w:rsidR="00842F07" w:rsidRPr="00AF10A0" w:rsidRDefault="001B47C1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742ACD6D" w14:textId="77777777" w:rsidR="00842F07" w:rsidRPr="00072380" w:rsidRDefault="00842F07" w:rsidP="00467021">
      <w:pPr>
        <w:pStyle w:val="FSBlank"/>
        <w:rPr>
          <w:sz w:val="24"/>
          <w:szCs w:val="24"/>
        </w:rPr>
      </w:pPr>
    </w:p>
    <w:p w14:paraId="2917BA6C" w14:textId="77777777" w:rsidR="00D0686C" w:rsidRPr="00F66FF9" w:rsidRDefault="00AA64E7" w:rsidP="00D0686C">
      <w:pPr>
        <w:pStyle w:val="FSBlank"/>
        <w:spacing w:line="240" w:lineRule="auto"/>
        <w:rPr>
          <w:sz w:val="30"/>
          <w:szCs w:val="30"/>
        </w:rPr>
      </w:pPr>
      <w:r w:rsidRPr="00F66FF9">
        <w:rPr>
          <w:rFonts w:hint="cs"/>
          <w:sz w:val="30"/>
          <w:szCs w:val="30"/>
          <w:cs/>
        </w:rPr>
        <w:t>บุคคลหรือกิจการที่เกี่ยว</w:t>
      </w:r>
      <w:r w:rsidR="007B6E05" w:rsidRPr="00F66FF9">
        <w:rPr>
          <w:rFonts w:hint="cs"/>
          <w:sz w:val="30"/>
          <w:szCs w:val="30"/>
          <w:cs/>
        </w:rPr>
        <w:t>ข้องกันที่มีความสัมพันธ์เปลี่ยนแปลงอย่างมีสาระสำคัญ และบริษัทมีรายการระหว่างกันที่มีนัยสำคัญในระหว่างงวดมีดังต่อไปนี้</w:t>
      </w:r>
    </w:p>
    <w:p w14:paraId="0E578366" w14:textId="77777777" w:rsidR="007B6E05" w:rsidRPr="00072380" w:rsidRDefault="007B6E05" w:rsidP="00D0686C">
      <w:pPr>
        <w:pStyle w:val="FSBlank"/>
        <w:spacing w:line="240" w:lineRule="auto"/>
        <w:rPr>
          <w:sz w:val="24"/>
          <w:szCs w:val="24"/>
        </w:rPr>
      </w:pPr>
    </w:p>
    <w:tbl>
      <w:tblPr>
        <w:tblW w:w="9522" w:type="dxa"/>
        <w:tblInd w:w="558" w:type="dxa"/>
        <w:tblLook w:val="01E0" w:firstRow="1" w:lastRow="1" w:firstColumn="1" w:lastColumn="1" w:noHBand="0" w:noVBand="0"/>
      </w:tblPr>
      <w:tblGrid>
        <w:gridCol w:w="4230"/>
        <w:gridCol w:w="1422"/>
        <w:gridCol w:w="3870"/>
      </w:tblGrid>
      <w:tr w:rsidR="00463C1E" w:rsidRPr="00C96465" w14:paraId="1A94B59C" w14:textId="77777777" w:rsidTr="00C978FE">
        <w:trPr>
          <w:tblHeader/>
        </w:trPr>
        <w:tc>
          <w:tcPr>
            <w:tcW w:w="4230" w:type="dxa"/>
          </w:tcPr>
          <w:p w14:paraId="4E58A271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395CA058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870" w:type="dxa"/>
          </w:tcPr>
          <w:p w14:paraId="31801AE6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3C1E" w:rsidRPr="00C96465" w14:paraId="01EAAB44" w14:textId="77777777" w:rsidTr="00C978FE">
        <w:trPr>
          <w:tblHeader/>
        </w:trPr>
        <w:tc>
          <w:tcPr>
            <w:tcW w:w="4230" w:type="dxa"/>
          </w:tcPr>
          <w:p w14:paraId="5607E328" w14:textId="77777777" w:rsidR="00463C1E" w:rsidRPr="00C96465" w:rsidRDefault="00463C1E" w:rsidP="00E60FA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14:paraId="07A26C4C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70" w:type="dxa"/>
          </w:tcPr>
          <w:p w14:paraId="7D214F43" w14:textId="77777777" w:rsidR="00463C1E" w:rsidRPr="00C96465" w:rsidRDefault="00463C1E" w:rsidP="00E60FA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63C1E" w:rsidRPr="00C96465" w14:paraId="578D7CA4" w14:textId="77777777" w:rsidTr="00C978FE">
        <w:tc>
          <w:tcPr>
            <w:tcW w:w="4230" w:type="dxa"/>
          </w:tcPr>
          <w:p w14:paraId="22B8EECD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</w:rPr>
              <w:t>CTJ Holding</w:t>
            </w:r>
            <w:r w:rsidRPr="007C301A">
              <w:rPr>
                <w:rFonts w:ascii="Angsana New" w:hAnsi="Angsana New"/>
                <w:sz w:val="30"/>
                <w:szCs w:val="30"/>
              </w:rPr>
              <w:t>2</w:t>
            </w:r>
            <w:r w:rsidRPr="00C96465">
              <w:rPr>
                <w:rFonts w:ascii="Angsana New" w:hAnsi="Angsana New"/>
                <w:sz w:val="30"/>
                <w:szCs w:val="30"/>
              </w:rPr>
              <w:t>, Ltd.</w:t>
            </w:r>
          </w:p>
        </w:tc>
        <w:tc>
          <w:tcPr>
            <w:tcW w:w="1422" w:type="dxa"/>
          </w:tcPr>
          <w:p w14:paraId="2BADF090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</w:tcPr>
          <w:p w14:paraId="4AF296BC" w14:textId="77777777" w:rsidR="00463C1E" w:rsidRPr="00C96465" w:rsidRDefault="00463C1E" w:rsidP="007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 ถือหุ้นร้อยละ </w:t>
            </w:r>
            <w:r w:rsidRPr="007C301A">
              <w:rPr>
                <w:rFonts w:ascii="Angsana New" w:hAnsi="Angsana New"/>
                <w:sz w:val="30"/>
                <w:szCs w:val="30"/>
              </w:rPr>
              <w:t>42</w:t>
            </w:r>
            <w:r w:rsidRPr="00C96465">
              <w:rPr>
                <w:rFonts w:ascii="Angsana New" w:hAnsi="Angsana New"/>
                <w:sz w:val="30"/>
                <w:szCs w:val="30"/>
              </w:rPr>
              <w:t>.</w:t>
            </w:r>
            <w:r w:rsidRPr="007C301A">
              <w:rPr>
                <w:rFonts w:ascii="Angsana New" w:hAnsi="Angsana New"/>
                <w:sz w:val="30"/>
                <w:szCs w:val="30"/>
              </w:rPr>
              <w:t>25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463C1E" w:rsidRPr="00C96465" w14:paraId="5213235F" w14:textId="77777777" w:rsidTr="00C978FE">
        <w:tc>
          <w:tcPr>
            <w:tcW w:w="4230" w:type="dxa"/>
          </w:tcPr>
          <w:p w14:paraId="69F39151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 w:rsidRPr="00C96465">
              <w:rPr>
                <w:rFonts w:ascii="Angsana New" w:hAnsi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964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2" w:type="dxa"/>
          </w:tcPr>
          <w:p w14:paraId="401AC64A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5E35D401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มีผู้ถือหุ้นร่วมกันและถือหุ้นร้อยละ </w:t>
            </w:r>
            <w:r w:rsidR="00072380">
              <w:rPr>
                <w:rFonts w:ascii="Angsana New" w:hAnsi="Angsana New"/>
                <w:sz w:val="30"/>
                <w:szCs w:val="30"/>
              </w:rPr>
              <w:t>9</w:t>
            </w:r>
            <w:r w:rsidRPr="00C96465">
              <w:rPr>
                <w:rFonts w:ascii="Angsana New" w:hAnsi="Angsana New"/>
                <w:sz w:val="30"/>
                <w:szCs w:val="30"/>
              </w:rPr>
              <w:t>.</w:t>
            </w:r>
            <w:r w:rsidR="00072380">
              <w:rPr>
                <w:rFonts w:ascii="Angsana New" w:hAnsi="Angsana New"/>
                <w:sz w:val="30"/>
                <w:szCs w:val="30"/>
              </w:rPr>
              <w:t>7</w:t>
            </w:r>
            <w:r w:rsidR="00133A5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63C1E" w:rsidRPr="00C96465" w14:paraId="0E69A2A8" w14:textId="77777777" w:rsidTr="00C978FE">
        <w:tc>
          <w:tcPr>
            <w:tcW w:w="4230" w:type="dxa"/>
          </w:tcPr>
          <w:p w14:paraId="4340DAC3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96465">
              <w:rPr>
                <w:rFonts w:ascii="Angsana New" w:hAnsi="Angsana New"/>
                <w:sz w:val="30"/>
                <w:szCs w:val="30"/>
              </w:rPr>
              <w:t>Daishin</w:t>
            </w:r>
            <w:proofErr w:type="spellEnd"/>
            <w:r w:rsidRPr="00C96465">
              <w:rPr>
                <w:rFonts w:ascii="Angsana New" w:hAnsi="Angsana New"/>
                <w:sz w:val="30"/>
                <w:szCs w:val="30"/>
              </w:rPr>
              <w:t xml:space="preserve"> P&amp;T Co., Ltd.</w:t>
            </w:r>
          </w:p>
        </w:tc>
        <w:tc>
          <w:tcPr>
            <w:tcW w:w="1422" w:type="dxa"/>
          </w:tcPr>
          <w:p w14:paraId="2A155038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</w:tcPr>
          <w:p w14:paraId="0EB344F8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เป็นบริษัทยย่อยของบริษัทใหญ่ </w:t>
            </w:r>
            <w:r w:rsidRPr="00C96465">
              <w:rPr>
                <w:rFonts w:ascii="Angsana New" w:hAnsi="Angsana New"/>
                <w:sz w:val="30"/>
                <w:szCs w:val="30"/>
              </w:rPr>
              <w:br/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ซึ่งบริษัทใหญ่ถือหุ้นร้อยละ </w:t>
            </w:r>
            <w:r w:rsidRPr="007C301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463C1E" w:rsidRPr="00C96465" w14:paraId="7095B506" w14:textId="77777777" w:rsidTr="00C978FE">
        <w:tc>
          <w:tcPr>
            <w:tcW w:w="4230" w:type="dxa"/>
          </w:tcPr>
          <w:p w14:paraId="0591C23A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โอคุมุระ เมทัลส์ </w:t>
            </w:r>
            <w:r w:rsidRPr="00C96465">
              <w:rPr>
                <w:rFonts w:ascii="Angsana New" w:hAnsi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96465">
              <w:rPr>
                <w:rFonts w:ascii="Angsana New" w:hAnsi="Angsana New"/>
                <w:sz w:val="30"/>
                <w:szCs w:val="30"/>
              </w:rPr>
              <w:t>)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14:paraId="43D4F194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5B4491AE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Pr="007C301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463C1E" w:rsidRPr="00C96465" w14:paraId="6A4DFF14" w14:textId="77777777" w:rsidTr="00C978FE">
        <w:tc>
          <w:tcPr>
            <w:tcW w:w="4230" w:type="dxa"/>
          </w:tcPr>
          <w:p w14:paraId="3A4E87D6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</w:rPr>
              <w:t xml:space="preserve">Okumura Metals (Malaysia) </w:t>
            </w:r>
            <w:proofErr w:type="spellStart"/>
            <w:r w:rsidRPr="00C96465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C96465">
              <w:rPr>
                <w:rFonts w:ascii="Angsana New" w:hAnsi="Angsana New"/>
                <w:sz w:val="30"/>
                <w:szCs w:val="30"/>
              </w:rPr>
              <w:t>. Bhd.</w:t>
            </w:r>
          </w:p>
        </w:tc>
        <w:tc>
          <w:tcPr>
            <w:tcW w:w="1422" w:type="dxa"/>
          </w:tcPr>
          <w:p w14:paraId="71BE02DE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870" w:type="dxa"/>
          </w:tcPr>
          <w:p w14:paraId="2180EE98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Pr="007C301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463C1E" w:rsidRPr="00C96465" w14:paraId="5DAEF4DD" w14:textId="77777777" w:rsidTr="00C978FE">
        <w:tc>
          <w:tcPr>
            <w:tcW w:w="4230" w:type="dxa"/>
          </w:tcPr>
          <w:p w14:paraId="4D3F9581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บริษัท ธานี อินเตอร์เนชั่นแนลเทรดดิ้ง จำกัด</w:t>
            </w:r>
          </w:p>
        </w:tc>
        <w:tc>
          <w:tcPr>
            <w:tcW w:w="1422" w:type="dxa"/>
          </w:tcPr>
          <w:p w14:paraId="1B575DA4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01B02603" w14:textId="77777777" w:rsidR="00463C1E" w:rsidRPr="00C96465" w:rsidRDefault="00DC3A00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463C1E" w:rsidRPr="00C96465" w14:paraId="082BF24E" w14:textId="77777777" w:rsidTr="00C978FE">
        <w:tc>
          <w:tcPr>
            <w:tcW w:w="4230" w:type="dxa"/>
          </w:tcPr>
          <w:p w14:paraId="359A151E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22" w:type="dxa"/>
          </w:tcPr>
          <w:p w14:paraId="7329014D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96465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</w:tcPr>
          <w:p w14:paraId="0723EC46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 และควบคุมกิจกรรมต่างๆของกิจการ 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8FB48A5" w14:textId="77777777" w:rsidR="00463C1E" w:rsidRPr="00C978FE" w:rsidRDefault="00463C1E" w:rsidP="00463C1E">
      <w:pPr>
        <w:pStyle w:val="FSBlank"/>
        <w:spacing w:line="240" w:lineRule="auto"/>
        <w:ind w:left="0"/>
        <w:rPr>
          <w:sz w:val="16"/>
          <w:szCs w:val="16"/>
        </w:rPr>
      </w:pPr>
    </w:p>
    <w:p w14:paraId="7B1E9F28" w14:textId="77777777" w:rsidR="00463C1E" w:rsidRDefault="00463C1E" w:rsidP="00463C1E">
      <w:pPr>
        <w:pStyle w:val="FSContent"/>
      </w:pPr>
      <w:r w:rsidRPr="0061466F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60CCAABB" w14:textId="77777777" w:rsidR="00463C1E" w:rsidRPr="00C978FE" w:rsidRDefault="00463C1E" w:rsidP="00463C1E">
      <w:pPr>
        <w:pStyle w:val="FSContent"/>
        <w:rPr>
          <w:sz w:val="16"/>
          <w:szCs w:val="16"/>
        </w:rPr>
      </w:pPr>
    </w:p>
    <w:tbl>
      <w:tblPr>
        <w:tblW w:w="9648" w:type="dxa"/>
        <w:tblInd w:w="450" w:type="dxa"/>
        <w:tblLook w:val="0000" w:firstRow="0" w:lastRow="0" w:firstColumn="0" w:lastColumn="0" w:noHBand="0" w:noVBand="0"/>
      </w:tblPr>
      <w:tblGrid>
        <w:gridCol w:w="5778"/>
        <w:gridCol w:w="3870"/>
      </w:tblGrid>
      <w:tr w:rsidR="00463C1E" w:rsidRPr="0061466F" w14:paraId="3AF7B606" w14:textId="77777777" w:rsidTr="00E60FA4">
        <w:tc>
          <w:tcPr>
            <w:tcW w:w="5778" w:type="dxa"/>
          </w:tcPr>
          <w:p w14:paraId="26BEA2AC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870" w:type="dxa"/>
          </w:tcPr>
          <w:p w14:paraId="7A73790C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6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63C1E" w:rsidRPr="0061466F" w14:paraId="484AAE14" w14:textId="77777777" w:rsidTr="00E60FA4">
        <w:tc>
          <w:tcPr>
            <w:tcW w:w="5778" w:type="dxa"/>
          </w:tcPr>
          <w:p w14:paraId="4C0ED6FA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870" w:type="dxa"/>
          </w:tcPr>
          <w:p w14:paraId="705A03A4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63C1E" w:rsidRPr="0061466F" w14:paraId="374B0478" w14:textId="77777777" w:rsidTr="00E60FA4">
        <w:tc>
          <w:tcPr>
            <w:tcW w:w="5778" w:type="dxa"/>
          </w:tcPr>
          <w:p w14:paraId="740506B6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870" w:type="dxa"/>
          </w:tcPr>
          <w:p w14:paraId="7FDF5EF6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63C1E" w:rsidRPr="0061466F" w14:paraId="649E89C6" w14:textId="77777777" w:rsidTr="00E60FA4">
        <w:tc>
          <w:tcPr>
            <w:tcW w:w="5778" w:type="dxa"/>
          </w:tcPr>
          <w:p w14:paraId="53F7483C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3870" w:type="dxa"/>
          </w:tcPr>
          <w:p w14:paraId="509AFB11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63C1E" w:rsidRPr="0061466F" w14:paraId="45464643" w14:textId="77777777" w:rsidTr="00E60FA4">
        <w:tc>
          <w:tcPr>
            <w:tcW w:w="5778" w:type="dxa"/>
          </w:tcPr>
          <w:p w14:paraId="31185F86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</w:rPr>
              <w:t>(</w:t>
            </w: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61466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ขาดทุนจากการป้องกันความเสี่ยงราคาทองแดงและค่าบริการ</w:t>
            </w:r>
          </w:p>
        </w:tc>
        <w:tc>
          <w:tcPr>
            <w:tcW w:w="3870" w:type="dxa"/>
          </w:tcPr>
          <w:p w14:paraId="0F15756B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63C1E" w:rsidRPr="0061466F" w14:paraId="554E3E77" w14:textId="77777777" w:rsidTr="00E60FA4">
        <w:tc>
          <w:tcPr>
            <w:tcW w:w="5778" w:type="dxa"/>
          </w:tcPr>
          <w:p w14:paraId="3402619D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3870" w:type="dxa"/>
          </w:tcPr>
          <w:p w14:paraId="5A67A5BE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63C1E" w:rsidRPr="0061466F" w14:paraId="0369A852" w14:textId="77777777" w:rsidTr="00E60FA4">
        <w:tc>
          <w:tcPr>
            <w:tcW w:w="5778" w:type="dxa"/>
          </w:tcPr>
          <w:p w14:paraId="35BF5045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870" w:type="dxa"/>
          </w:tcPr>
          <w:p w14:paraId="07773645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ตามที่กำหนดไว้ในสัญญา</w:t>
            </w:r>
          </w:p>
        </w:tc>
      </w:tr>
      <w:tr w:rsidR="00463C1E" w:rsidRPr="0061466F" w14:paraId="57962DB5" w14:textId="77777777" w:rsidTr="00E60FA4">
        <w:tc>
          <w:tcPr>
            <w:tcW w:w="5778" w:type="dxa"/>
          </w:tcPr>
          <w:p w14:paraId="076B0E8F" w14:textId="77777777" w:rsidR="00463C1E" w:rsidRPr="0061466F" w:rsidRDefault="00B75CFD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70411435"/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870" w:type="dxa"/>
          </w:tcPr>
          <w:p w14:paraId="311A4357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ตามที่อนุมัติโดยที่ประชุมผู้ถือหุ้น</w:t>
            </w:r>
            <w:r w:rsidR="00B75C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75CFD">
              <w:rPr>
                <w:rFonts w:ascii="Angsana New" w:hAnsi="Angsana New"/>
                <w:sz w:val="30"/>
                <w:szCs w:val="30"/>
              </w:rPr>
              <w:t>/</w:t>
            </w:r>
            <w:r w:rsidR="00B75C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75CFD"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</w:t>
            </w:r>
            <w:r w:rsidR="00B75CF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B75CF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75CFD" w:rsidRPr="0061466F">
              <w:rPr>
                <w:rFonts w:ascii="Angsana New" w:hAnsi="Angsana New"/>
                <w:sz w:val="30"/>
                <w:szCs w:val="30"/>
                <w:cs/>
              </w:rPr>
              <w:t>กำหนดไว้ในสัญญา</w:t>
            </w:r>
          </w:p>
        </w:tc>
      </w:tr>
      <w:bookmarkEnd w:id="0"/>
    </w:tbl>
    <w:p w14:paraId="37644F12" w14:textId="77777777" w:rsidR="00072380" w:rsidRPr="00C978FE" w:rsidRDefault="00072380" w:rsidP="00463C1E">
      <w:pPr>
        <w:pStyle w:val="FSContent"/>
        <w:rPr>
          <w:sz w:val="16"/>
          <w:szCs w:val="16"/>
        </w:rPr>
      </w:pPr>
    </w:p>
    <w:p w14:paraId="1E3A48F9" w14:textId="48FB704A" w:rsidR="00463C1E" w:rsidRPr="0061466F" w:rsidRDefault="00463C1E" w:rsidP="00463C1E">
      <w:pPr>
        <w:pStyle w:val="FSContent"/>
      </w:pPr>
      <w:r w:rsidRPr="0061466F">
        <w:rPr>
          <w:cs/>
        </w:rPr>
        <w:t>รายการที่สำคัญกับบุคคลหรือกิจการที่เกี่ยวข้องกันสำหรับ</w:t>
      </w:r>
      <w:r w:rsidR="006040B9">
        <w:rPr>
          <w:rFonts w:hint="cs"/>
          <w:cs/>
        </w:rPr>
        <w:t>งวดสามเดือนและหกเดือน</w:t>
      </w:r>
      <w:r w:rsidRPr="0061466F">
        <w:rPr>
          <w:cs/>
        </w:rPr>
        <w:t xml:space="preserve">สิ้นสุดวันที่ </w:t>
      </w:r>
      <w:r w:rsidRPr="007C301A">
        <w:t>3</w:t>
      </w:r>
      <w:r w:rsidR="002E4C8C">
        <w:t>0</w:t>
      </w:r>
      <w:r w:rsidR="002E4C8C">
        <w:rPr>
          <w:rFonts w:hint="cs"/>
          <w:cs/>
        </w:rPr>
        <w:t xml:space="preserve"> มิถุนายน</w:t>
      </w:r>
      <w:r w:rsidRPr="0061466F">
        <w:rPr>
          <w:cs/>
        </w:rPr>
        <w:t xml:space="preserve"> </w:t>
      </w:r>
      <w:r w:rsidR="006040B9">
        <w:rPr>
          <w:cs/>
        </w:rPr>
        <w:br/>
      </w:r>
      <w:r w:rsidRPr="0061466F">
        <w:rPr>
          <w:cs/>
        </w:rPr>
        <w:t>สรุปได้ดังนี้</w:t>
      </w:r>
    </w:p>
    <w:p w14:paraId="3D0E2D5B" w14:textId="77777777" w:rsidR="008D30D9" w:rsidRPr="00C978FE" w:rsidRDefault="008D30D9" w:rsidP="00463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450" w:type="dxa"/>
        <w:tblLook w:val="0000" w:firstRow="0" w:lastRow="0" w:firstColumn="0" w:lastColumn="0" w:noHBand="0" w:noVBand="0"/>
      </w:tblPr>
      <w:tblGrid>
        <w:gridCol w:w="6474"/>
        <w:gridCol w:w="1356"/>
        <w:gridCol w:w="236"/>
        <w:gridCol w:w="1261"/>
        <w:gridCol w:w="6"/>
      </w:tblGrid>
      <w:tr w:rsidR="008D30D9" w:rsidRPr="00D5409B" w14:paraId="36C71C7D" w14:textId="77777777" w:rsidTr="00072380">
        <w:trPr>
          <w:tblHeader/>
        </w:trPr>
        <w:tc>
          <w:tcPr>
            <w:tcW w:w="6474" w:type="dxa"/>
          </w:tcPr>
          <w:p w14:paraId="63EEDF09" w14:textId="42D13FC6" w:rsidR="008D30D9" w:rsidRPr="00D5409B" w:rsidRDefault="008D30D9" w:rsidP="00D637E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E4C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E4C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6" w:type="dxa"/>
          </w:tcPr>
          <w:p w14:paraId="5DEF5A73" w14:textId="77777777" w:rsidR="008D30D9" w:rsidRPr="00D5409B" w:rsidRDefault="00FD22F8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BF109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26DC31F" w14:textId="77777777" w:rsidR="008D30D9" w:rsidRPr="00D5409B" w:rsidRDefault="008D30D9" w:rsidP="00D637E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07E351D5" w14:textId="77777777" w:rsidR="008D30D9" w:rsidRPr="00D5409B" w:rsidRDefault="00FD22F8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BF109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D30D9" w:rsidRPr="00D5409B" w14:paraId="4F021BE4" w14:textId="77777777" w:rsidTr="00072380">
        <w:trPr>
          <w:gridAfter w:val="1"/>
          <w:wAfter w:w="6" w:type="dxa"/>
          <w:tblHeader/>
        </w:trPr>
        <w:tc>
          <w:tcPr>
            <w:tcW w:w="6474" w:type="dxa"/>
          </w:tcPr>
          <w:p w14:paraId="0F9CC586" w14:textId="77777777" w:rsidR="008D30D9" w:rsidRPr="00D5409B" w:rsidRDefault="008D30D9" w:rsidP="00D637E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14:paraId="0C525E8E" w14:textId="77777777" w:rsidR="008D30D9" w:rsidRPr="00D5409B" w:rsidRDefault="008D30D9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2380" w:rsidRPr="00D5409B" w14:paraId="17EC4847" w14:textId="77777777" w:rsidTr="00072380">
        <w:tc>
          <w:tcPr>
            <w:tcW w:w="6474" w:type="dxa"/>
          </w:tcPr>
          <w:p w14:paraId="1EF4DD69" w14:textId="77777777" w:rsidR="00072380" w:rsidRPr="0061466F" w:rsidRDefault="00072380" w:rsidP="00072380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1466F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บริษัทใหญ่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บริษัท </w:t>
            </w:r>
            <w:r w:rsidRPr="0019493E">
              <w:rPr>
                <w:rFonts w:ascii="Angsana New" w:hAnsi="Angsana New" w:cs="Angsana New"/>
                <w:b/>
                <w:bCs/>
                <w:lang w:val="en-US"/>
              </w:rPr>
              <w:t>Furukawa Electric Co., Ltd.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19493E">
              <w:rPr>
                <w:rFonts w:ascii="Angsana New" w:hAnsi="Angsana New"/>
                <w:b/>
                <w:bCs/>
              </w:rPr>
              <w:t>-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ผู้ถือหุ้นใหญ่รายเดิม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356" w:type="dxa"/>
          </w:tcPr>
          <w:p w14:paraId="32DEC7FB" w14:textId="77777777" w:rsidR="00072380" w:rsidRPr="00D5409B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AAC2EC" w14:textId="77777777" w:rsidR="00072380" w:rsidRPr="00D5409B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5D04B04C" w14:textId="77777777" w:rsidR="00072380" w:rsidRPr="00D5409B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380" w:rsidRPr="00D5409B" w14:paraId="5EBC9034" w14:textId="77777777" w:rsidTr="00072380">
        <w:tc>
          <w:tcPr>
            <w:tcW w:w="6474" w:type="dxa"/>
          </w:tcPr>
          <w:p w14:paraId="46949FC6" w14:textId="77777777" w:rsidR="00072380" w:rsidRPr="00D5409B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356" w:type="dxa"/>
          </w:tcPr>
          <w:p w14:paraId="4EC2374F" w14:textId="77777777" w:rsidR="00072380" w:rsidRPr="00673F8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D0BD60" w14:textId="77777777" w:rsidR="00072380" w:rsidRPr="00D5409B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61FDC006" w14:textId="0234B463" w:rsidR="00072380" w:rsidRPr="00673F8F" w:rsidRDefault="002E4C8C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22,428</w:t>
            </w:r>
          </w:p>
        </w:tc>
      </w:tr>
      <w:tr w:rsidR="00072380" w:rsidRPr="0037579F" w14:paraId="6202B5DC" w14:textId="77777777" w:rsidTr="00072380">
        <w:tc>
          <w:tcPr>
            <w:tcW w:w="6474" w:type="dxa"/>
          </w:tcPr>
          <w:p w14:paraId="02F4F58F" w14:textId="77777777" w:rsidR="00072380" w:rsidRPr="00B308BA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6" w:type="dxa"/>
          </w:tcPr>
          <w:p w14:paraId="0A7D1A30" w14:textId="77777777" w:rsidR="00072380" w:rsidRPr="00B308BA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C624F7F" w14:textId="77777777" w:rsidR="00072380" w:rsidRPr="00B308BA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7" w:type="dxa"/>
            <w:gridSpan w:val="2"/>
          </w:tcPr>
          <w:p w14:paraId="6290A47A" w14:textId="77777777" w:rsidR="00072380" w:rsidRPr="00B308BA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040B9" w:rsidRPr="0037579F" w14:paraId="6746E20D" w14:textId="77777777" w:rsidTr="00072380">
        <w:tc>
          <w:tcPr>
            <w:tcW w:w="6474" w:type="dxa"/>
          </w:tcPr>
          <w:p w14:paraId="22A70BFF" w14:textId="77777777" w:rsidR="006040B9" w:rsidRPr="00B308BA" w:rsidRDefault="006040B9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6" w:type="dxa"/>
          </w:tcPr>
          <w:p w14:paraId="7D83E97C" w14:textId="77777777" w:rsidR="006040B9" w:rsidRPr="00B308BA" w:rsidRDefault="006040B9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8A12E8F" w14:textId="77777777" w:rsidR="006040B9" w:rsidRPr="00B308BA" w:rsidRDefault="006040B9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7" w:type="dxa"/>
            <w:gridSpan w:val="2"/>
          </w:tcPr>
          <w:p w14:paraId="6A840F2B" w14:textId="77777777" w:rsidR="006040B9" w:rsidRPr="00B308BA" w:rsidRDefault="006040B9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040B9" w:rsidRPr="0037579F" w14:paraId="7325CA1C" w14:textId="77777777" w:rsidTr="00072380">
        <w:tc>
          <w:tcPr>
            <w:tcW w:w="6474" w:type="dxa"/>
          </w:tcPr>
          <w:p w14:paraId="2DAB14CF" w14:textId="77777777" w:rsidR="006040B9" w:rsidRPr="00B308BA" w:rsidRDefault="006040B9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6" w:type="dxa"/>
          </w:tcPr>
          <w:p w14:paraId="174A0B24" w14:textId="77777777" w:rsidR="006040B9" w:rsidRPr="00B308BA" w:rsidRDefault="006040B9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E9A1190" w14:textId="77777777" w:rsidR="006040B9" w:rsidRPr="00B308BA" w:rsidRDefault="006040B9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7" w:type="dxa"/>
            <w:gridSpan w:val="2"/>
          </w:tcPr>
          <w:p w14:paraId="47A07E9B" w14:textId="77777777" w:rsidR="006040B9" w:rsidRPr="00B308BA" w:rsidRDefault="006040B9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9728D" w:rsidRPr="0037579F" w14:paraId="3EA88906" w14:textId="77777777" w:rsidTr="00072380">
        <w:tc>
          <w:tcPr>
            <w:tcW w:w="6474" w:type="dxa"/>
          </w:tcPr>
          <w:p w14:paraId="4E7136F1" w14:textId="77777777" w:rsidR="00A9728D" w:rsidRPr="00B308BA" w:rsidRDefault="00A9728D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6" w:type="dxa"/>
          </w:tcPr>
          <w:p w14:paraId="6855A220" w14:textId="77777777" w:rsidR="00A9728D" w:rsidRPr="00B308BA" w:rsidRDefault="00A9728D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8399904" w14:textId="77777777" w:rsidR="00A9728D" w:rsidRPr="00B308BA" w:rsidRDefault="00A9728D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7" w:type="dxa"/>
            <w:gridSpan w:val="2"/>
          </w:tcPr>
          <w:p w14:paraId="14AFFDCE" w14:textId="77777777" w:rsidR="00A9728D" w:rsidRPr="00B308BA" w:rsidRDefault="00A9728D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9728D" w:rsidRPr="0037579F" w14:paraId="73FA9833" w14:textId="77777777" w:rsidTr="00072380">
        <w:tc>
          <w:tcPr>
            <w:tcW w:w="6474" w:type="dxa"/>
          </w:tcPr>
          <w:p w14:paraId="7B5EB218" w14:textId="77777777" w:rsidR="00A9728D" w:rsidRPr="00B308BA" w:rsidRDefault="00A9728D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6" w:type="dxa"/>
          </w:tcPr>
          <w:p w14:paraId="7AE32F10" w14:textId="77777777" w:rsidR="00A9728D" w:rsidRPr="00B308BA" w:rsidRDefault="00A9728D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8916BD3" w14:textId="77777777" w:rsidR="00A9728D" w:rsidRPr="00B308BA" w:rsidRDefault="00A9728D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7" w:type="dxa"/>
            <w:gridSpan w:val="2"/>
          </w:tcPr>
          <w:p w14:paraId="7DE276F5" w14:textId="77777777" w:rsidR="00A9728D" w:rsidRPr="00B308BA" w:rsidRDefault="00A9728D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040B9" w:rsidRPr="0037579F" w14:paraId="4C67C1C6" w14:textId="77777777" w:rsidTr="00072380">
        <w:tc>
          <w:tcPr>
            <w:tcW w:w="6474" w:type="dxa"/>
          </w:tcPr>
          <w:p w14:paraId="29F2FB36" w14:textId="77777777" w:rsidR="006040B9" w:rsidRPr="00B308BA" w:rsidRDefault="006040B9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6" w:type="dxa"/>
          </w:tcPr>
          <w:p w14:paraId="699C0D33" w14:textId="77777777" w:rsidR="006040B9" w:rsidRPr="00B308BA" w:rsidRDefault="006040B9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2B33B6A" w14:textId="77777777" w:rsidR="006040B9" w:rsidRPr="00B308BA" w:rsidRDefault="006040B9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7" w:type="dxa"/>
            <w:gridSpan w:val="2"/>
          </w:tcPr>
          <w:p w14:paraId="50FB1BD6" w14:textId="77777777" w:rsidR="006040B9" w:rsidRPr="00B308BA" w:rsidRDefault="006040B9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72380" w:rsidRPr="0037579F" w14:paraId="2EE9A956" w14:textId="77777777" w:rsidTr="00072380">
        <w:tc>
          <w:tcPr>
            <w:tcW w:w="6474" w:type="dxa"/>
          </w:tcPr>
          <w:p w14:paraId="1D079516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356" w:type="dxa"/>
          </w:tcPr>
          <w:p w14:paraId="46EF3081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49197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52F227B2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380" w:rsidRPr="0037579F" w14:paraId="7D3388A0" w14:textId="77777777" w:rsidTr="00072380">
        <w:tc>
          <w:tcPr>
            <w:tcW w:w="6474" w:type="dxa"/>
          </w:tcPr>
          <w:p w14:paraId="551221A1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6" w:type="dxa"/>
          </w:tcPr>
          <w:p w14:paraId="33A11214" w14:textId="49DF3274" w:rsidR="00072380" w:rsidRPr="00673F8F" w:rsidRDefault="002E4C8C" w:rsidP="00072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390,998</w:t>
            </w:r>
          </w:p>
        </w:tc>
        <w:tc>
          <w:tcPr>
            <w:tcW w:w="236" w:type="dxa"/>
          </w:tcPr>
          <w:p w14:paraId="453F5505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29AD6CCC" w14:textId="0F321E2B" w:rsidR="00072380" w:rsidRPr="00673F8F" w:rsidRDefault="002E4C8C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245,231</w:t>
            </w:r>
          </w:p>
        </w:tc>
      </w:tr>
      <w:tr w:rsidR="00072380" w:rsidRPr="0037579F" w14:paraId="58B5A613" w14:textId="77777777" w:rsidTr="00072380">
        <w:tc>
          <w:tcPr>
            <w:tcW w:w="6474" w:type="dxa"/>
          </w:tcPr>
          <w:p w14:paraId="3D0D5D02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56" w:type="dxa"/>
          </w:tcPr>
          <w:p w14:paraId="44B5EB5F" w14:textId="77777777" w:rsidR="00072380" w:rsidRPr="00444C25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136698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0D5388D9" w14:textId="70DB8C7C" w:rsidR="00072380" w:rsidRPr="00444C25" w:rsidRDefault="002E4C8C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384,679</w:t>
            </w:r>
          </w:p>
        </w:tc>
      </w:tr>
      <w:tr w:rsidR="002E4C8C" w:rsidRPr="0037579F" w14:paraId="42C31F73" w14:textId="77777777" w:rsidTr="00072380">
        <w:tc>
          <w:tcPr>
            <w:tcW w:w="6474" w:type="dxa"/>
          </w:tcPr>
          <w:p w14:paraId="0472A34C" w14:textId="7161ADFC" w:rsidR="002E4C8C" w:rsidRPr="0037579F" w:rsidRDefault="002E4C8C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356" w:type="dxa"/>
          </w:tcPr>
          <w:p w14:paraId="3CEF5EDF" w14:textId="4B5C82F9" w:rsidR="002E4C8C" w:rsidRDefault="002E4C8C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1756B2" w14:textId="77777777" w:rsidR="002E4C8C" w:rsidRPr="0037579F" w:rsidRDefault="002E4C8C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0865C1A9" w14:textId="2CED024F" w:rsidR="002E4C8C" w:rsidRDefault="002E4C8C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4,755</w:t>
            </w:r>
          </w:p>
        </w:tc>
      </w:tr>
      <w:tr w:rsidR="00072380" w:rsidRPr="0037579F" w14:paraId="2AAF81F0" w14:textId="77777777" w:rsidTr="00072380">
        <w:tc>
          <w:tcPr>
            <w:tcW w:w="6474" w:type="dxa"/>
          </w:tcPr>
          <w:p w14:paraId="4BB11E6A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6" w:type="dxa"/>
          </w:tcPr>
          <w:p w14:paraId="64E8977B" w14:textId="776F56EB" w:rsidR="00072380" w:rsidRDefault="002E4C8C" w:rsidP="002E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3,83</w:t>
            </w:r>
            <w:r w:rsidR="006E4B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A0834C1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37DCBF9B" w14:textId="5D74D241" w:rsidR="00072380" w:rsidRPr="00FD22F8" w:rsidRDefault="000F52B5" w:rsidP="000F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2E4C8C">
              <w:rPr>
                <w:rFonts w:ascii="Angsana New" w:hAnsi="Angsana New"/>
                <w:sz w:val="30"/>
                <w:szCs w:val="30"/>
              </w:rPr>
              <w:t>2,153</w:t>
            </w:r>
          </w:p>
        </w:tc>
      </w:tr>
      <w:tr w:rsidR="00072380" w:rsidRPr="0037579F" w14:paraId="18A6CDB7" w14:textId="77777777" w:rsidTr="00072380">
        <w:tc>
          <w:tcPr>
            <w:tcW w:w="6474" w:type="dxa"/>
          </w:tcPr>
          <w:p w14:paraId="2A18ABDB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6" w:type="dxa"/>
          </w:tcPr>
          <w:p w14:paraId="0F85B7F8" w14:textId="4ABB0FA5" w:rsidR="00072380" w:rsidRPr="00444C25" w:rsidRDefault="002E4C8C" w:rsidP="00072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3E2ED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7EF5C8B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54BE03DB" w14:textId="6AD7CCBA" w:rsidR="00072380" w:rsidRPr="00444C25" w:rsidRDefault="002E4C8C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3,321</w:t>
            </w:r>
          </w:p>
        </w:tc>
      </w:tr>
      <w:tr w:rsidR="00B308BA" w:rsidRPr="0037579F" w14:paraId="33E78A92" w14:textId="77777777" w:rsidTr="00072380">
        <w:tc>
          <w:tcPr>
            <w:tcW w:w="6474" w:type="dxa"/>
          </w:tcPr>
          <w:p w14:paraId="3640BB9C" w14:textId="77777777" w:rsidR="00B308BA" w:rsidRPr="006040B9" w:rsidRDefault="00B308BA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56" w:type="dxa"/>
          </w:tcPr>
          <w:p w14:paraId="6C6A2084" w14:textId="77777777" w:rsidR="00B308BA" w:rsidRPr="006040B9" w:rsidRDefault="00B308BA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E6E67C8" w14:textId="77777777" w:rsidR="00B308BA" w:rsidRPr="006040B9" w:rsidRDefault="00B308BA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7" w:type="dxa"/>
            <w:gridSpan w:val="2"/>
          </w:tcPr>
          <w:p w14:paraId="2C903900" w14:textId="77777777" w:rsidR="00B308BA" w:rsidRPr="006040B9" w:rsidRDefault="00B308BA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72380" w:rsidRPr="0037579F" w14:paraId="27AFC2A4" w14:textId="77777777" w:rsidTr="00072380">
        <w:tc>
          <w:tcPr>
            <w:tcW w:w="6474" w:type="dxa"/>
          </w:tcPr>
          <w:p w14:paraId="724A3B87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6" w:type="dxa"/>
          </w:tcPr>
          <w:p w14:paraId="24DA992A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32A21E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3E824C23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380" w:rsidRPr="0037579F" w14:paraId="153B86E1" w14:textId="77777777" w:rsidTr="00072380">
        <w:tc>
          <w:tcPr>
            <w:tcW w:w="6474" w:type="dxa"/>
          </w:tcPr>
          <w:p w14:paraId="1CCAE4F2" w14:textId="77777777" w:rsidR="00072380" w:rsidRPr="0037579F" w:rsidRDefault="00072380" w:rsidP="0007238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6" w:type="dxa"/>
          </w:tcPr>
          <w:p w14:paraId="2EBDE9D0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BF987E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3F4A0200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380" w:rsidRPr="0037579F" w14:paraId="6C1F602D" w14:textId="77777777" w:rsidTr="00072380">
        <w:tc>
          <w:tcPr>
            <w:tcW w:w="6474" w:type="dxa"/>
          </w:tcPr>
          <w:p w14:paraId="27B22727" w14:textId="77777777" w:rsidR="00072380" w:rsidRPr="0037579F" w:rsidRDefault="00072380" w:rsidP="00072380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6" w:type="dxa"/>
          </w:tcPr>
          <w:p w14:paraId="7894CC98" w14:textId="608FA34A" w:rsidR="00072380" w:rsidRPr="00673F8F" w:rsidRDefault="00072380" w:rsidP="00072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</w:t>
            </w:r>
            <w:r w:rsidR="000F52B5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36" w:type="dxa"/>
          </w:tcPr>
          <w:p w14:paraId="7F79E3B8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0221F778" w14:textId="1613E89B" w:rsidR="00072380" w:rsidRPr="00673F8F" w:rsidRDefault="000F52B5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6,743</w:t>
            </w:r>
          </w:p>
        </w:tc>
      </w:tr>
      <w:tr w:rsidR="00072380" w:rsidRPr="0037579F" w14:paraId="55A85E78" w14:textId="77777777" w:rsidTr="00072380">
        <w:tc>
          <w:tcPr>
            <w:tcW w:w="6474" w:type="dxa"/>
          </w:tcPr>
          <w:p w14:paraId="0AB9974A" w14:textId="77777777" w:rsidR="00072380" w:rsidRPr="0037579F" w:rsidRDefault="00072380" w:rsidP="00072380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</w:tcPr>
          <w:p w14:paraId="0CED9C85" w14:textId="77777777" w:rsidR="00072380" w:rsidRPr="00673F8F" w:rsidRDefault="00072380" w:rsidP="00072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36" w:type="dxa"/>
          </w:tcPr>
          <w:p w14:paraId="129A5B5B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46AF7F03" w14:textId="7ABB08D0" w:rsidR="00072380" w:rsidRPr="00673F8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40</w:t>
            </w:r>
            <w:r w:rsidR="000F52B5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72380" w:rsidRPr="0037579F" w14:paraId="792F7724" w14:textId="77777777" w:rsidTr="00072380">
        <w:tc>
          <w:tcPr>
            <w:tcW w:w="6474" w:type="dxa"/>
          </w:tcPr>
          <w:p w14:paraId="373D0D44" w14:textId="77777777" w:rsidR="00072380" w:rsidRPr="0037579F" w:rsidRDefault="00072380" w:rsidP="00072380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3C32C438" w14:textId="342CD7E3" w:rsidR="00072380" w:rsidRPr="00673F8F" w:rsidRDefault="00072380" w:rsidP="00072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F52B5">
              <w:rPr>
                <w:rFonts w:ascii="Angsana New" w:hAnsi="Angsana New"/>
                <w:b/>
                <w:bCs/>
                <w:sz w:val="30"/>
                <w:szCs w:val="30"/>
              </w:rPr>
              <w:t>,154</w:t>
            </w:r>
          </w:p>
        </w:tc>
        <w:tc>
          <w:tcPr>
            <w:tcW w:w="236" w:type="dxa"/>
          </w:tcPr>
          <w:p w14:paraId="029E5C02" w14:textId="77777777" w:rsidR="00072380" w:rsidRPr="0037579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3C6D08" w14:textId="5F08B0C1" w:rsidR="00072380" w:rsidRPr="00673F8F" w:rsidRDefault="0007238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F52B5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</w:tr>
    </w:tbl>
    <w:p w14:paraId="7864135B" w14:textId="77777777" w:rsidR="000F52B5" w:rsidRPr="00C978FE" w:rsidRDefault="000F52B5" w:rsidP="00463C1E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4"/>
          <w:szCs w:val="14"/>
          <w:lang w:val="en-US"/>
        </w:rPr>
      </w:pPr>
    </w:p>
    <w:tbl>
      <w:tblPr>
        <w:tblW w:w="9333" w:type="dxa"/>
        <w:tblInd w:w="450" w:type="dxa"/>
        <w:tblLook w:val="0000" w:firstRow="0" w:lastRow="0" w:firstColumn="0" w:lastColumn="0" w:noHBand="0" w:noVBand="0"/>
      </w:tblPr>
      <w:tblGrid>
        <w:gridCol w:w="6474"/>
        <w:gridCol w:w="1356"/>
        <w:gridCol w:w="236"/>
        <w:gridCol w:w="1261"/>
        <w:gridCol w:w="6"/>
      </w:tblGrid>
      <w:tr w:rsidR="000F52B5" w:rsidRPr="00D5409B" w14:paraId="6C8B046C" w14:textId="77777777" w:rsidTr="007B5BA7">
        <w:trPr>
          <w:tblHeader/>
        </w:trPr>
        <w:tc>
          <w:tcPr>
            <w:tcW w:w="6474" w:type="dxa"/>
          </w:tcPr>
          <w:p w14:paraId="77DD47C3" w14:textId="3563978E" w:rsidR="000F52B5" w:rsidRPr="00D5409B" w:rsidRDefault="000F52B5" w:rsidP="007B5BA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6" w:type="dxa"/>
          </w:tcPr>
          <w:p w14:paraId="7F16FCEC" w14:textId="77777777" w:rsidR="000F52B5" w:rsidRPr="00D5409B" w:rsidRDefault="000F52B5" w:rsidP="007B5BA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FF1D7F5" w14:textId="77777777" w:rsidR="000F52B5" w:rsidRPr="00D5409B" w:rsidRDefault="000F52B5" w:rsidP="007B5BA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6BF68CF8" w14:textId="77777777" w:rsidR="000F52B5" w:rsidRPr="00D5409B" w:rsidRDefault="000F52B5" w:rsidP="007B5BA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F52B5" w:rsidRPr="00D5409B" w14:paraId="5C8F99AA" w14:textId="77777777" w:rsidTr="007B5BA7">
        <w:trPr>
          <w:gridAfter w:val="1"/>
          <w:wAfter w:w="6" w:type="dxa"/>
          <w:tblHeader/>
        </w:trPr>
        <w:tc>
          <w:tcPr>
            <w:tcW w:w="6474" w:type="dxa"/>
          </w:tcPr>
          <w:p w14:paraId="2C3586AA" w14:textId="77777777" w:rsidR="000F52B5" w:rsidRPr="00D5409B" w:rsidRDefault="000F52B5" w:rsidP="007B5BA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14:paraId="1C7C0319" w14:textId="77777777" w:rsidR="000F52B5" w:rsidRPr="00D5409B" w:rsidRDefault="000F52B5" w:rsidP="007B5BA7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52B5" w:rsidRPr="00D5409B" w14:paraId="13578347" w14:textId="77777777" w:rsidTr="007B5BA7">
        <w:tc>
          <w:tcPr>
            <w:tcW w:w="6474" w:type="dxa"/>
          </w:tcPr>
          <w:p w14:paraId="0C0708D2" w14:textId="77777777" w:rsidR="000F52B5" w:rsidRPr="0061466F" w:rsidRDefault="000F52B5" w:rsidP="007B5BA7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1466F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บริษัทใหญ่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บริษัท </w:t>
            </w:r>
            <w:r w:rsidRPr="0019493E">
              <w:rPr>
                <w:rFonts w:ascii="Angsana New" w:hAnsi="Angsana New" w:cs="Angsana New"/>
                <w:b/>
                <w:bCs/>
                <w:lang w:val="en-US"/>
              </w:rPr>
              <w:t>Furukawa Electric Co., Ltd.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19493E">
              <w:rPr>
                <w:rFonts w:ascii="Angsana New" w:hAnsi="Angsana New"/>
                <w:b/>
                <w:bCs/>
              </w:rPr>
              <w:t>-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ผู้ถือหุ้นใหญ่รายเดิม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356" w:type="dxa"/>
          </w:tcPr>
          <w:p w14:paraId="04EA0FA6" w14:textId="77777777" w:rsidR="000F52B5" w:rsidRPr="00D5409B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66FEFD" w14:textId="77777777" w:rsidR="000F52B5" w:rsidRPr="00D5409B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645105C7" w14:textId="77777777" w:rsidR="000F52B5" w:rsidRPr="00D5409B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2B5" w:rsidRPr="00D5409B" w14:paraId="6522F38C" w14:textId="77777777" w:rsidTr="007B5BA7">
        <w:tc>
          <w:tcPr>
            <w:tcW w:w="6474" w:type="dxa"/>
          </w:tcPr>
          <w:p w14:paraId="1F54086C" w14:textId="77777777" w:rsidR="000F52B5" w:rsidRPr="00D5409B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6" w:type="dxa"/>
          </w:tcPr>
          <w:p w14:paraId="75D3D19A" w14:textId="77777777" w:rsidR="000F52B5" w:rsidRPr="00673F8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1CEDE4" w14:textId="77777777" w:rsidR="000F52B5" w:rsidRPr="00D5409B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22DF21DE" w14:textId="2DE97A09" w:rsidR="000F52B5" w:rsidRPr="00673F8F" w:rsidRDefault="000F52B5" w:rsidP="000F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76E6">
              <w:rPr>
                <w:rFonts w:ascii="Angsana New" w:hAnsi="Angsana New"/>
                <w:sz w:val="30"/>
                <w:szCs w:val="30"/>
              </w:rPr>
              <w:t>4,807</w:t>
            </w:r>
          </w:p>
        </w:tc>
      </w:tr>
      <w:tr w:rsidR="000F52B5" w:rsidRPr="00D5409B" w14:paraId="7618E697" w14:textId="77777777" w:rsidTr="007B5BA7">
        <w:tc>
          <w:tcPr>
            <w:tcW w:w="6474" w:type="dxa"/>
          </w:tcPr>
          <w:p w14:paraId="08E64104" w14:textId="77777777" w:rsidR="000F52B5" w:rsidRPr="00D5409B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356" w:type="dxa"/>
          </w:tcPr>
          <w:p w14:paraId="0458F34D" w14:textId="77777777" w:rsidR="000F52B5" w:rsidRPr="00673F8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7A70F7" w14:textId="77777777" w:rsidR="000F52B5" w:rsidRPr="00D5409B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6B4CA312" w14:textId="68E79343" w:rsidR="000F52B5" w:rsidRPr="00673F8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45,632</w:t>
            </w:r>
          </w:p>
        </w:tc>
      </w:tr>
      <w:tr w:rsidR="000F52B5" w:rsidRPr="0037579F" w14:paraId="445E0F68" w14:textId="77777777" w:rsidTr="007B5BA7">
        <w:tc>
          <w:tcPr>
            <w:tcW w:w="6474" w:type="dxa"/>
          </w:tcPr>
          <w:p w14:paraId="34533534" w14:textId="77777777" w:rsidR="000F52B5" w:rsidRPr="006040B9" w:rsidRDefault="000F52B5" w:rsidP="007B5BA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56" w:type="dxa"/>
          </w:tcPr>
          <w:p w14:paraId="772CD997" w14:textId="77777777" w:rsidR="000F52B5" w:rsidRPr="006040B9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EA45D8F" w14:textId="77777777" w:rsidR="000F52B5" w:rsidRPr="006040B9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7" w:type="dxa"/>
            <w:gridSpan w:val="2"/>
          </w:tcPr>
          <w:p w14:paraId="52A5F969" w14:textId="77777777" w:rsidR="000F52B5" w:rsidRPr="006040B9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F52B5" w:rsidRPr="0037579F" w14:paraId="5B597BA7" w14:textId="77777777" w:rsidTr="007B5BA7">
        <w:tc>
          <w:tcPr>
            <w:tcW w:w="6474" w:type="dxa"/>
          </w:tcPr>
          <w:p w14:paraId="6781CF96" w14:textId="77777777" w:rsidR="000F52B5" w:rsidRPr="0037579F" w:rsidRDefault="000F52B5" w:rsidP="007B5BA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6" w:type="dxa"/>
          </w:tcPr>
          <w:p w14:paraId="7A05A047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E2CE7C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4C184D47" w14:textId="77777777" w:rsidR="000F52B5" w:rsidRPr="0037579F" w:rsidRDefault="000F52B5" w:rsidP="00057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2B5" w:rsidRPr="0037579F" w14:paraId="592D43B6" w14:textId="77777777" w:rsidTr="007B5BA7">
        <w:tc>
          <w:tcPr>
            <w:tcW w:w="6474" w:type="dxa"/>
          </w:tcPr>
          <w:p w14:paraId="12E98DDD" w14:textId="77777777" w:rsidR="000F52B5" w:rsidRPr="0037579F" w:rsidRDefault="000F52B5" w:rsidP="007B5BA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6" w:type="dxa"/>
          </w:tcPr>
          <w:p w14:paraId="24F402BF" w14:textId="71F0AA52" w:rsidR="000F52B5" w:rsidRPr="00673F8F" w:rsidRDefault="00B57B3A" w:rsidP="007B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757,465</w:t>
            </w:r>
          </w:p>
        </w:tc>
        <w:tc>
          <w:tcPr>
            <w:tcW w:w="236" w:type="dxa"/>
          </w:tcPr>
          <w:p w14:paraId="401A1A5A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4471B4AE" w14:textId="202E5365" w:rsidR="000F52B5" w:rsidRPr="00673F8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702,106</w:t>
            </w:r>
          </w:p>
        </w:tc>
      </w:tr>
      <w:tr w:rsidR="000F52B5" w:rsidRPr="0037579F" w14:paraId="409104B2" w14:textId="77777777" w:rsidTr="007B5BA7">
        <w:tc>
          <w:tcPr>
            <w:tcW w:w="6474" w:type="dxa"/>
          </w:tcPr>
          <w:p w14:paraId="388B886A" w14:textId="77777777" w:rsidR="000F52B5" w:rsidRPr="0037579F" w:rsidRDefault="000F52B5" w:rsidP="007B5BA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56" w:type="dxa"/>
          </w:tcPr>
          <w:p w14:paraId="5BFD288B" w14:textId="77777777" w:rsidR="000F52B5" w:rsidRPr="00444C25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0934C4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6E39F5A1" w14:textId="61134475" w:rsidR="000F52B5" w:rsidRPr="00444C25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688,217</w:t>
            </w:r>
          </w:p>
        </w:tc>
      </w:tr>
      <w:tr w:rsidR="000F52B5" w:rsidRPr="0037579F" w14:paraId="1D2CFD14" w14:textId="77777777" w:rsidTr="007B5BA7">
        <w:tc>
          <w:tcPr>
            <w:tcW w:w="6474" w:type="dxa"/>
          </w:tcPr>
          <w:p w14:paraId="166DE706" w14:textId="77777777" w:rsidR="000F52B5" w:rsidRPr="0037579F" w:rsidRDefault="000F52B5" w:rsidP="007B5BA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356" w:type="dxa"/>
          </w:tcPr>
          <w:p w14:paraId="11449A2A" w14:textId="77777777" w:rsidR="000F52B5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DAED97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5CD97366" w14:textId="54EA2C85" w:rsidR="000F52B5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4,755</w:t>
            </w:r>
          </w:p>
        </w:tc>
      </w:tr>
      <w:tr w:rsidR="000F52B5" w:rsidRPr="0037579F" w14:paraId="609D920E" w14:textId="77777777" w:rsidTr="007B5BA7">
        <w:tc>
          <w:tcPr>
            <w:tcW w:w="6474" w:type="dxa"/>
          </w:tcPr>
          <w:p w14:paraId="61F5A6C1" w14:textId="77777777" w:rsidR="000F52B5" w:rsidRPr="0037579F" w:rsidRDefault="000F52B5" w:rsidP="007B5BA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6" w:type="dxa"/>
          </w:tcPr>
          <w:p w14:paraId="280B26B0" w14:textId="3D30BFE7" w:rsidR="000F52B5" w:rsidRDefault="00B57B3A" w:rsidP="007B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7,893</w:t>
            </w:r>
          </w:p>
        </w:tc>
        <w:tc>
          <w:tcPr>
            <w:tcW w:w="236" w:type="dxa"/>
          </w:tcPr>
          <w:p w14:paraId="4ED7E8FB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4C11C41E" w14:textId="77777777" w:rsidR="000F52B5" w:rsidRPr="00FD22F8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2,153</w:t>
            </w:r>
          </w:p>
        </w:tc>
      </w:tr>
      <w:tr w:rsidR="000F52B5" w:rsidRPr="0037579F" w14:paraId="3C649A56" w14:textId="77777777" w:rsidTr="007B5BA7">
        <w:tc>
          <w:tcPr>
            <w:tcW w:w="6474" w:type="dxa"/>
          </w:tcPr>
          <w:p w14:paraId="17F91727" w14:textId="77777777" w:rsidR="000F52B5" w:rsidRPr="0037579F" w:rsidRDefault="000F52B5" w:rsidP="007B5BA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6" w:type="dxa"/>
          </w:tcPr>
          <w:p w14:paraId="49F9F481" w14:textId="02E88017" w:rsidR="000F52B5" w:rsidRPr="00444C25" w:rsidRDefault="00B57B3A" w:rsidP="007B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</w:t>
            </w:r>
            <w:r w:rsidR="003E2ED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525E1B1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694FFB32" w14:textId="276BDE76" w:rsidR="000F52B5" w:rsidRPr="00444C25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B57B3A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B57B3A" w:rsidRPr="0037579F" w14:paraId="0D908584" w14:textId="77777777" w:rsidTr="007B5BA7">
        <w:tc>
          <w:tcPr>
            <w:tcW w:w="6474" w:type="dxa"/>
          </w:tcPr>
          <w:p w14:paraId="63F163DF" w14:textId="5CEDB4AA" w:rsidR="00B57B3A" w:rsidRPr="0037579F" w:rsidRDefault="00B57B3A" w:rsidP="007B5BA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6" w:type="dxa"/>
          </w:tcPr>
          <w:p w14:paraId="3E915301" w14:textId="46E0EEAD" w:rsidR="00B57B3A" w:rsidRDefault="00B57B3A" w:rsidP="00B57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2A23E7" w14:textId="77777777" w:rsidR="00B57B3A" w:rsidRPr="0037579F" w:rsidRDefault="00B57B3A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33B04D41" w14:textId="47DEBC0C" w:rsidR="00B57B3A" w:rsidRDefault="00B57B3A" w:rsidP="00B57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1,204</w:t>
            </w:r>
          </w:p>
        </w:tc>
      </w:tr>
      <w:tr w:rsidR="00B57B3A" w:rsidRPr="0037579F" w14:paraId="0B2FE011" w14:textId="77777777" w:rsidTr="007B5BA7">
        <w:tc>
          <w:tcPr>
            <w:tcW w:w="6474" w:type="dxa"/>
          </w:tcPr>
          <w:p w14:paraId="5D1321F2" w14:textId="77777777" w:rsidR="00B57B3A" w:rsidRPr="006040B9" w:rsidRDefault="00B57B3A" w:rsidP="007B5BA7">
            <w:pPr>
              <w:spacing w:line="240" w:lineRule="auto"/>
              <w:ind w:right="-43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6" w:type="dxa"/>
          </w:tcPr>
          <w:p w14:paraId="420A1D3A" w14:textId="77777777" w:rsidR="00B57B3A" w:rsidRPr="006040B9" w:rsidRDefault="00B57B3A" w:rsidP="007B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9100B85" w14:textId="77777777" w:rsidR="00B57B3A" w:rsidRPr="006040B9" w:rsidRDefault="00B57B3A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7" w:type="dxa"/>
            <w:gridSpan w:val="2"/>
          </w:tcPr>
          <w:p w14:paraId="1796B1CE" w14:textId="77777777" w:rsidR="00B57B3A" w:rsidRPr="006040B9" w:rsidRDefault="00B57B3A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F52B5" w:rsidRPr="0037579F" w14:paraId="029584B0" w14:textId="77777777" w:rsidTr="007B5BA7">
        <w:tc>
          <w:tcPr>
            <w:tcW w:w="6474" w:type="dxa"/>
          </w:tcPr>
          <w:p w14:paraId="7A81A1AA" w14:textId="77777777" w:rsidR="000F52B5" w:rsidRPr="0037579F" w:rsidRDefault="000F52B5" w:rsidP="007B5BA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6" w:type="dxa"/>
          </w:tcPr>
          <w:p w14:paraId="5A240173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587B02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0773DA97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2B5" w:rsidRPr="0037579F" w14:paraId="78DCFA2F" w14:textId="77777777" w:rsidTr="007B5BA7">
        <w:tc>
          <w:tcPr>
            <w:tcW w:w="6474" w:type="dxa"/>
          </w:tcPr>
          <w:p w14:paraId="3D0FFF65" w14:textId="77777777" w:rsidR="000F52B5" w:rsidRPr="0037579F" w:rsidRDefault="000F52B5" w:rsidP="007B5BA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6" w:type="dxa"/>
          </w:tcPr>
          <w:p w14:paraId="29C5AD06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8B75CE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44332345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2B5" w:rsidRPr="0037579F" w14:paraId="0BF32C2F" w14:textId="77777777" w:rsidTr="007B5BA7">
        <w:tc>
          <w:tcPr>
            <w:tcW w:w="6474" w:type="dxa"/>
          </w:tcPr>
          <w:p w14:paraId="5076E166" w14:textId="77777777" w:rsidR="000F52B5" w:rsidRPr="0037579F" w:rsidRDefault="000F52B5" w:rsidP="007B5BA7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6" w:type="dxa"/>
          </w:tcPr>
          <w:p w14:paraId="7BB1D780" w14:textId="6780A07D" w:rsidR="000F52B5" w:rsidRPr="00673F8F" w:rsidRDefault="00B57B3A" w:rsidP="007B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17,483</w:t>
            </w:r>
          </w:p>
        </w:tc>
        <w:tc>
          <w:tcPr>
            <w:tcW w:w="236" w:type="dxa"/>
          </w:tcPr>
          <w:p w14:paraId="70A53458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0CD61513" w14:textId="4AFFBFA6" w:rsidR="000F52B5" w:rsidRPr="00673F8F" w:rsidRDefault="00B57B3A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13,906</w:t>
            </w:r>
          </w:p>
        </w:tc>
      </w:tr>
      <w:tr w:rsidR="000F52B5" w:rsidRPr="0037579F" w14:paraId="755A054D" w14:textId="77777777" w:rsidTr="007B5BA7">
        <w:tc>
          <w:tcPr>
            <w:tcW w:w="6474" w:type="dxa"/>
          </w:tcPr>
          <w:p w14:paraId="0AF2B5FC" w14:textId="77777777" w:rsidR="000F52B5" w:rsidRPr="0037579F" w:rsidRDefault="000F52B5" w:rsidP="007B5BA7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</w:tcPr>
          <w:p w14:paraId="1C3C2CC9" w14:textId="70EA2656" w:rsidR="000F52B5" w:rsidRPr="00673F8F" w:rsidRDefault="00B57B3A" w:rsidP="007B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236" w:type="dxa"/>
          </w:tcPr>
          <w:p w14:paraId="4B8EE340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43B0EBFC" w14:textId="35D40C83" w:rsidR="000F52B5" w:rsidRPr="00673F8F" w:rsidRDefault="00B57B3A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801</w:t>
            </w:r>
          </w:p>
        </w:tc>
      </w:tr>
      <w:tr w:rsidR="000F52B5" w:rsidRPr="0037579F" w14:paraId="7022BAB9" w14:textId="77777777" w:rsidTr="007B5BA7">
        <w:tc>
          <w:tcPr>
            <w:tcW w:w="6474" w:type="dxa"/>
          </w:tcPr>
          <w:p w14:paraId="198A4440" w14:textId="77777777" w:rsidR="000F52B5" w:rsidRPr="0037579F" w:rsidRDefault="000F52B5" w:rsidP="007B5BA7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686906AA" w14:textId="71F9E774" w:rsidR="000F52B5" w:rsidRPr="00673F8F" w:rsidRDefault="00B57B3A" w:rsidP="007B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18,285</w:t>
            </w:r>
          </w:p>
        </w:tc>
        <w:tc>
          <w:tcPr>
            <w:tcW w:w="236" w:type="dxa"/>
          </w:tcPr>
          <w:p w14:paraId="2031A989" w14:textId="77777777" w:rsidR="000F52B5" w:rsidRPr="0037579F" w:rsidRDefault="000F52B5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41B753" w14:textId="49CC99A8" w:rsidR="000F52B5" w:rsidRPr="00673F8F" w:rsidRDefault="00B57B3A" w:rsidP="007B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14,707</w:t>
            </w:r>
          </w:p>
        </w:tc>
      </w:tr>
    </w:tbl>
    <w:p w14:paraId="2279E338" w14:textId="34C72A13" w:rsidR="00CE01E4" w:rsidRPr="003C5735" w:rsidRDefault="00B308BA" w:rsidP="00CE01E4">
      <w:pPr>
        <w:pStyle w:val="FSContent"/>
      </w:pPr>
      <w:r>
        <w:rPr>
          <w:cs/>
        </w:rPr>
        <w:br w:type="page"/>
      </w:r>
      <w:r w:rsidR="00CE01E4" w:rsidRPr="003C5735">
        <w:rPr>
          <w:cs/>
        </w:rPr>
        <w:lastRenderedPageBreak/>
        <w:t xml:space="preserve">ยอดคงเหลือกับกิจการที่เกี่ยวข้องกัน ณ วันที่ </w:t>
      </w:r>
      <w:r w:rsidR="00CE01E4" w:rsidRPr="007C301A">
        <w:t>3</w:t>
      </w:r>
      <w:r w:rsidR="00B57B3A">
        <w:t xml:space="preserve">0 </w:t>
      </w:r>
      <w:r w:rsidR="00B57B3A">
        <w:rPr>
          <w:rFonts w:hint="cs"/>
          <w:cs/>
        </w:rPr>
        <w:t>มิถุนายน</w:t>
      </w:r>
      <w:r w:rsidR="00133A51">
        <w:t xml:space="preserve"> 2564 </w:t>
      </w:r>
      <w:r w:rsidR="00133A51">
        <w:rPr>
          <w:rFonts w:hint="cs"/>
          <w:cs/>
        </w:rPr>
        <w:t xml:space="preserve">และ </w:t>
      </w:r>
      <w:r w:rsidR="00133A51">
        <w:t xml:space="preserve">31 </w:t>
      </w:r>
      <w:r w:rsidR="00133A51">
        <w:rPr>
          <w:rFonts w:hint="cs"/>
          <w:cs/>
        </w:rPr>
        <w:t xml:space="preserve">ธันวาคม </w:t>
      </w:r>
      <w:r w:rsidR="00133A51">
        <w:t>2563</w:t>
      </w:r>
      <w:r w:rsidR="00CE01E4" w:rsidRPr="003C5735">
        <w:rPr>
          <w:cs/>
        </w:rPr>
        <w:t xml:space="preserve"> มีดังนี้</w:t>
      </w:r>
    </w:p>
    <w:p w14:paraId="390EAE84" w14:textId="77777777" w:rsidR="00BF1098" w:rsidRPr="00C978FE" w:rsidRDefault="00BF1098" w:rsidP="00BF1098">
      <w:pPr>
        <w:pStyle w:val="FSBlank"/>
        <w:rPr>
          <w:sz w:val="14"/>
          <w:szCs w:val="14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36"/>
        <w:gridCol w:w="1474"/>
      </w:tblGrid>
      <w:tr w:rsidR="00CE01E4" w:rsidRPr="003C5735" w14:paraId="5F97B5FC" w14:textId="77777777" w:rsidTr="004F4704">
        <w:trPr>
          <w:tblHeader/>
        </w:trPr>
        <w:tc>
          <w:tcPr>
            <w:tcW w:w="6120" w:type="dxa"/>
          </w:tcPr>
          <w:p w14:paraId="3B1E1886" w14:textId="77777777" w:rsidR="00CE01E4" w:rsidRPr="003C5735" w:rsidRDefault="00CE01E4" w:rsidP="00E60FA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9F9B5C" w14:textId="77777777" w:rsidR="00CE01E4" w:rsidRPr="0061466F" w:rsidRDefault="00CE01E4" w:rsidP="00E60FA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01A">
              <w:rPr>
                <w:rFonts w:ascii="Angsana New" w:hAnsi="Angsana New"/>
                <w:sz w:val="30"/>
                <w:szCs w:val="30"/>
              </w:rPr>
              <w:t>256</w:t>
            </w:r>
            <w:r w:rsidR="00AF10A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217C142" w14:textId="77777777" w:rsidR="00CE01E4" w:rsidRPr="0061466F" w:rsidRDefault="00CE01E4" w:rsidP="00E60FA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45DDA97" w14:textId="77777777" w:rsidR="00CE01E4" w:rsidRPr="0061466F" w:rsidRDefault="00CE01E4" w:rsidP="00E60FA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01A">
              <w:rPr>
                <w:rFonts w:ascii="Angsana New" w:hAnsi="Angsana New"/>
                <w:sz w:val="30"/>
                <w:szCs w:val="30"/>
              </w:rPr>
              <w:t>256</w:t>
            </w:r>
            <w:r w:rsidR="00AF10A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E01E4" w:rsidRPr="003C5735" w14:paraId="7ABB8437" w14:textId="77777777" w:rsidTr="004F4704">
        <w:trPr>
          <w:cantSplit/>
          <w:tblHeader/>
        </w:trPr>
        <w:tc>
          <w:tcPr>
            <w:tcW w:w="6120" w:type="dxa"/>
          </w:tcPr>
          <w:p w14:paraId="5A2D6A4C" w14:textId="77777777" w:rsidR="00CE01E4" w:rsidRPr="003C5735" w:rsidRDefault="00CE01E4" w:rsidP="00E60FA4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B53D914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01E4" w:rsidRPr="003C5735" w14:paraId="6C7D78A6" w14:textId="77777777" w:rsidTr="004F4704">
        <w:trPr>
          <w:cantSplit/>
        </w:trPr>
        <w:tc>
          <w:tcPr>
            <w:tcW w:w="6120" w:type="dxa"/>
          </w:tcPr>
          <w:p w14:paraId="06CC3BC7" w14:textId="77777777" w:rsidR="00CE01E4" w:rsidRPr="003C5735" w:rsidRDefault="00CE01E4" w:rsidP="00E60FA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7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060" w:type="dxa"/>
            <w:gridSpan w:val="3"/>
          </w:tcPr>
          <w:p w14:paraId="641DF644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E01E4" w:rsidRPr="003C5735" w14:paraId="10E452C7" w14:textId="77777777" w:rsidTr="004F4704">
        <w:tc>
          <w:tcPr>
            <w:tcW w:w="6120" w:type="dxa"/>
            <w:vAlign w:val="bottom"/>
          </w:tcPr>
          <w:p w14:paraId="248A725D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E522F93" w14:textId="35F3B1D2" w:rsidR="00CE01E4" w:rsidRPr="003C5735" w:rsidRDefault="00B57B3A" w:rsidP="004F470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413,294</w:t>
            </w:r>
          </w:p>
        </w:tc>
        <w:tc>
          <w:tcPr>
            <w:tcW w:w="236" w:type="dxa"/>
            <w:vAlign w:val="bottom"/>
          </w:tcPr>
          <w:p w14:paraId="61F819C7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0601DF68" w14:textId="77777777" w:rsidR="00CE01E4" w:rsidRPr="003C5735" w:rsidRDefault="008E362F" w:rsidP="004F470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363,846</w:t>
            </w:r>
          </w:p>
        </w:tc>
      </w:tr>
      <w:tr w:rsidR="00CE01E4" w:rsidRPr="003C5735" w14:paraId="5A53C2F7" w14:textId="77777777" w:rsidTr="004F4704">
        <w:tc>
          <w:tcPr>
            <w:tcW w:w="6120" w:type="dxa"/>
          </w:tcPr>
          <w:p w14:paraId="22486666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  <w:bookmarkStart w:id="1" w:name="_Hlk31825080"/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8D232E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178B8A88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5F4E4FAF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CE01E4" w:rsidRPr="003C5735" w14:paraId="464C7784" w14:textId="77777777" w:rsidTr="004F4704">
        <w:tc>
          <w:tcPr>
            <w:tcW w:w="6120" w:type="dxa"/>
          </w:tcPr>
          <w:p w14:paraId="5A6B6821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65869121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A8257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54E73E43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01E4" w:rsidRPr="003C5735" w14:paraId="2EB8F8D4" w14:textId="77777777" w:rsidTr="004F4704">
        <w:tc>
          <w:tcPr>
            <w:tcW w:w="6120" w:type="dxa"/>
            <w:vAlign w:val="bottom"/>
          </w:tcPr>
          <w:p w14:paraId="7E91E15C" w14:textId="77777777" w:rsidR="00CE01E4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D7F8188" w14:textId="77777777" w:rsidR="00CE01E4" w:rsidRPr="00AF10A0" w:rsidRDefault="008E362F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10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9902AA" w14:textId="77777777" w:rsidR="00CE01E4" w:rsidRPr="00AF10A0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0C081FCF" w14:textId="77777777" w:rsidR="00CE01E4" w:rsidRPr="00AF10A0" w:rsidRDefault="008E362F" w:rsidP="004F470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10A0">
              <w:rPr>
                <w:rFonts w:ascii="Angsana New" w:hAnsi="Angsana New"/>
                <w:b/>
                <w:bCs/>
                <w:sz w:val="30"/>
                <w:szCs w:val="30"/>
              </w:rPr>
              <w:t>21,596</w:t>
            </w:r>
          </w:p>
        </w:tc>
      </w:tr>
      <w:bookmarkEnd w:id="1"/>
      <w:tr w:rsidR="00CE01E4" w:rsidRPr="003C5735" w14:paraId="34D811B9" w14:textId="77777777" w:rsidTr="004F4704">
        <w:tc>
          <w:tcPr>
            <w:tcW w:w="6120" w:type="dxa"/>
          </w:tcPr>
          <w:p w14:paraId="092EB270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F8028DC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52AC6646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3ADC69EA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CE01E4" w:rsidRPr="003C5735" w14:paraId="6580858F" w14:textId="77777777" w:rsidTr="004F4704">
        <w:tc>
          <w:tcPr>
            <w:tcW w:w="6120" w:type="dxa"/>
          </w:tcPr>
          <w:p w14:paraId="602CA645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2BF38A85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5E7E9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186E9616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01E4" w:rsidRPr="003C5735" w14:paraId="7C2876FE" w14:textId="77777777" w:rsidTr="004F4704">
        <w:tc>
          <w:tcPr>
            <w:tcW w:w="6120" w:type="dxa"/>
          </w:tcPr>
          <w:p w14:paraId="0E90A84D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E955448" w14:textId="77777777" w:rsidR="00CE01E4" w:rsidRPr="003C5735" w:rsidRDefault="00AF10A0" w:rsidP="00072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CF44D8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790E185" w14:textId="77777777" w:rsidR="00CE01E4" w:rsidRPr="003C5735" w:rsidRDefault="008E362F" w:rsidP="004F470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33,699</w:t>
            </w:r>
          </w:p>
        </w:tc>
      </w:tr>
      <w:tr w:rsidR="00CE01E4" w:rsidRPr="003C5735" w14:paraId="49A585EC" w14:textId="77777777" w:rsidTr="004F4704">
        <w:tc>
          <w:tcPr>
            <w:tcW w:w="6120" w:type="dxa"/>
          </w:tcPr>
          <w:p w14:paraId="3769D9A6" w14:textId="77777777" w:rsidR="00D72DE7" w:rsidRPr="00C978FE" w:rsidRDefault="00D72DE7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2CF7404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1BA2BEEF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D838581" w14:textId="77777777" w:rsidR="00CE01E4" w:rsidRPr="00C978FE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CE01E4" w:rsidRPr="003C5735" w14:paraId="0EDB0FE2" w14:textId="77777777" w:rsidTr="004F4704">
        <w:trPr>
          <w:trHeight w:val="461"/>
        </w:trPr>
        <w:tc>
          <w:tcPr>
            <w:tcW w:w="6120" w:type="dxa"/>
            <w:vAlign w:val="bottom"/>
          </w:tcPr>
          <w:p w14:paraId="6E0F8353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57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642E0A20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475AF2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D78D047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1E4" w:rsidRPr="003C5735" w14:paraId="5E4822FD" w14:textId="77777777" w:rsidTr="004F4704">
        <w:tc>
          <w:tcPr>
            <w:tcW w:w="6120" w:type="dxa"/>
            <w:vAlign w:val="bottom"/>
          </w:tcPr>
          <w:p w14:paraId="04FD0DA6" w14:textId="77777777" w:rsidR="00CE01E4" w:rsidRPr="003C5735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B0143C9" w14:textId="179359FC" w:rsidR="00CE01E4" w:rsidRPr="00066FBA" w:rsidRDefault="00B57B3A" w:rsidP="004F470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7,922</w:t>
            </w:r>
          </w:p>
        </w:tc>
        <w:tc>
          <w:tcPr>
            <w:tcW w:w="236" w:type="dxa"/>
            <w:vAlign w:val="bottom"/>
          </w:tcPr>
          <w:p w14:paraId="7A9275D8" w14:textId="77777777" w:rsidR="00CE01E4" w:rsidRPr="00066FBA" w:rsidRDefault="00CE01E4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5FBFDB2C" w14:textId="77777777" w:rsidR="00CE01E4" w:rsidRPr="00066FBA" w:rsidRDefault="00D72DE7" w:rsidP="004F470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FBA">
              <w:rPr>
                <w:rFonts w:ascii="Angsana New" w:hAnsi="Angsana New"/>
                <w:b/>
                <w:bCs/>
                <w:sz w:val="30"/>
                <w:szCs w:val="30"/>
              </w:rPr>
              <w:t>7,156</w:t>
            </w:r>
          </w:p>
        </w:tc>
      </w:tr>
    </w:tbl>
    <w:p w14:paraId="1073355B" w14:textId="77777777" w:rsidR="00072380" w:rsidRPr="00C978FE" w:rsidRDefault="00072380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14:paraId="2ED297B0" w14:textId="77777777" w:rsidR="001074E3" w:rsidRPr="009005FD" w:rsidRDefault="001074E3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005F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6011F42E" w14:textId="77777777" w:rsidR="001074E3" w:rsidRPr="00C978FE" w:rsidRDefault="001074E3" w:rsidP="0040129E">
      <w:pPr>
        <w:pStyle w:val="FSBlank"/>
        <w:spacing w:line="240" w:lineRule="auto"/>
        <w:rPr>
          <w:sz w:val="16"/>
          <w:szCs w:val="16"/>
        </w:rPr>
      </w:pPr>
    </w:p>
    <w:p w14:paraId="2BD18039" w14:textId="77777777" w:rsidR="007D6D31" w:rsidRPr="00B44823" w:rsidRDefault="007D6D31" w:rsidP="007D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u w:val="single"/>
        </w:rPr>
      </w:pPr>
      <w:r w:rsidRPr="00B44823">
        <w:rPr>
          <w:rFonts w:ascii="Angsana New" w:hAnsi="Angsana New"/>
          <w:sz w:val="30"/>
          <w:szCs w:val="30"/>
          <w:u w:val="single"/>
          <w:cs/>
        </w:rPr>
        <w:t>สัญญารับการช่วยเหลือทางด้านเทคนิค</w:t>
      </w:r>
    </w:p>
    <w:p w14:paraId="1F30D9AF" w14:textId="77777777" w:rsidR="007D6D31" w:rsidRPr="00C978FE" w:rsidRDefault="007D6D31" w:rsidP="007D6D31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301BD349" w14:textId="61B600AF" w:rsidR="00615A93" w:rsidRPr="00615A93" w:rsidRDefault="00072380" w:rsidP="00615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7238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33A51">
        <w:rPr>
          <w:rFonts w:ascii="Angsana New" w:hAnsi="Angsana New"/>
          <w:sz w:val="30"/>
          <w:szCs w:val="30"/>
        </w:rPr>
        <w:t>1</w:t>
      </w:r>
      <w:r w:rsidRPr="00072380">
        <w:rPr>
          <w:rFonts w:ascii="Angsana New" w:hAnsi="Angsana New"/>
          <w:sz w:val="30"/>
          <w:szCs w:val="30"/>
          <w:cs/>
        </w:rPr>
        <w:t xml:space="preserve"> เมษายน </w:t>
      </w:r>
      <w:r w:rsidR="00133A51">
        <w:rPr>
          <w:rFonts w:ascii="Angsana New" w:hAnsi="Angsana New"/>
          <w:sz w:val="30"/>
          <w:szCs w:val="30"/>
        </w:rPr>
        <w:t>256</w:t>
      </w:r>
      <w:r w:rsidR="00F162BB">
        <w:rPr>
          <w:rFonts w:ascii="Angsana New" w:hAnsi="Angsana New"/>
          <w:sz w:val="30"/>
          <w:szCs w:val="30"/>
        </w:rPr>
        <w:t>4</w:t>
      </w:r>
      <w:r w:rsidRPr="00072380">
        <w:rPr>
          <w:rFonts w:ascii="Angsana New" w:hAnsi="Angsana New"/>
          <w:sz w:val="30"/>
          <w:szCs w:val="30"/>
          <w:cs/>
        </w:rPr>
        <w:t xml:space="preserve"> บริษัทได้ทำสัญญารับการช่วยเหลือทางด้านเทคนิคกับ </w:t>
      </w:r>
      <w:proofErr w:type="spellStart"/>
      <w:r w:rsidRPr="00072380">
        <w:rPr>
          <w:rFonts w:ascii="Angsana New" w:hAnsi="Angsana New"/>
          <w:sz w:val="30"/>
          <w:szCs w:val="30"/>
        </w:rPr>
        <w:t>Daishin</w:t>
      </w:r>
      <w:proofErr w:type="spellEnd"/>
      <w:r w:rsidRPr="00072380">
        <w:rPr>
          <w:rFonts w:ascii="Angsana New" w:hAnsi="Angsana New"/>
          <w:sz w:val="30"/>
          <w:szCs w:val="30"/>
        </w:rPr>
        <w:t xml:space="preserve"> P&amp;T Co., Ltd. </w:t>
      </w:r>
      <w:r w:rsidRPr="00072380">
        <w:rPr>
          <w:rFonts w:ascii="Angsana New" w:hAnsi="Angsana New"/>
          <w:sz w:val="30"/>
          <w:szCs w:val="30"/>
          <w:cs/>
        </w:rPr>
        <w:t xml:space="preserve">ซึ่งเป็นบริษัทที่เกี่ยวข้องกัน เป็นเวลา </w:t>
      </w:r>
      <w:r w:rsidR="00133A51">
        <w:rPr>
          <w:rFonts w:ascii="Angsana New" w:hAnsi="Angsana New"/>
          <w:sz w:val="30"/>
          <w:szCs w:val="30"/>
        </w:rPr>
        <w:t>1</w:t>
      </w:r>
      <w:r w:rsidRPr="00072380">
        <w:rPr>
          <w:rFonts w:ascii="Angsana New" w:hAnsi="Angsana New"/>
          <w:sz w:val="30"/>
          <w:szCs w:val="30"/>
          <w:cs/>
        </w:rPr>
        <w:t xml:space="preserve"> ปี โดยมีผลบังคับใช้ตั้งแต่วันที่ </w:t>
      </w:r>
      <w:r w:rsidR="00133A51">
        <w:rPr>
          <w:rFonts w:ascii="Angsana New" w:hAnsi="Angsana New"/>
          <w:sz w:val="30"/>
          <w:szCs w:val="30"/>
        </w:rPr>
        <w:t>1</w:t>
      </w:r>
      <w:r w:rsidRPr="00072380">
        <w:rPr>
          <w:rFonts w:ascii="Angsana New" w:hAnsi="Angsana New"/>
          <w:sz w:val="30"/>
          <w:szCs w:val="30"/>
          <w:cs/>
        </w:rPr>
        <w:t xml:space="preserve"> เมษายน </w:t>
      </w:r>
      <w:r w:rsidR="00133A51">
        <w:rPr>
          <w:rFonts w:ascii="Angsana New" w:hAnsi="Angsana New"/>
          <w:sz w:val="30"/>
          <w:szCs w:val="30"/>
        </w:rPr>
        <w:t>256</w:t>
      </w:r>
      <w:r w:rsidR="00F162BB">
        <w:rPr>
          <w:rFonts w:ascii="Angsana New" w:hAnsi="Angsana New"/>
          <w:sz w:val="30"/>
          <w:szCs w:val="30"/>
        </w:rPr>
        <w:t>4</w:t>
      </w:r>
      <w:r w:rsidRPr="00072380">
        <w:rPr>
          <w:rFonts w:ascii="Angsana New" w:hAnsi="Angsana New"/>
          <w:sz w:val="30"/>
          <w:szCs w:val="30"/>
          <w:cs/>
        </w:rPr>
        <w:t xml:space="preserve"> และสามารถขยายเวลาของสัญญาออกไปโดยอัตโนมัติ คราวละ </w:t>
      </w:r>
      <w:r w:rsidR="00133A51">
        <w:rPr>
          <w:rFonts w:ascii="Angsana New" w:hAnsi="Angsana New"/>
          <w:sz w:val="30"/>
          <w:szCs w:val="30"/>
        </w:rPr>
        <w:t>1</w:t>
      </w:r>
      <w:r w:rsidRPr="00072380"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</w:t>
      </w:r>
      <w:proofErr w:type="spellStart"/>
      <w:r w:rsidRPr="00072380">
        <w:rPr>
          <w:rFonts w:ascii="Angsana New" w:hAnsi="Angsana New"/>
          <w:sz w:val="30"/>
          <w:szCs w:val="30"/>
        </w:rPr>
        <w:t>Daishin</w:t>
      </w:r>
      <w:proofErr w:type="spellEnd"/>
      <w:r w:rsidRPr="00072380">
        <w:rPr>
          <w:rFonts w:ascii="Angsana New" w:hAnsi="Angsana New"/>
          <w:sz w:val="30"/>
          <w:szCs w:val="30"/>
        </w:rPr>
        <w:t xml:space="preserve"> P&amp;T Co., Ltd. </w:t>
      </w:r>
      <w:r w:rsidRPr="00072380">
        <w:rPr>
          <w:rFonts w:ascii="Angsana New" w:hAnsi="Angsana New"/>
          <w:sz w:val="30"/>
          <w:szCs w:val="30"/>
          <w:cs/>
        </w:rPr>
        <w:t xml:space="preserve">จะให้ความช่วยเหลือทางด้านเทคนิคและข้อมูลเกี่ยวกับการผลิตแก่บริษัทรวมถึงสิทธิในการผลิตและจำหน่ายในประเทศที่ระบุตามสัญญา </w:t>
      </w:r>
      <w:r w:rsidR="00C978FE">
        <w:rPr>
          <w:rFonts w:ascii="Angsana New" w:hAnsi="Angsana New"/>
          <w:sz w:val="30"/>
          <w:szCs w:val="30"/>
        </w:rPr>
        <w:br/>
      </w:r>
      <w:r w:rsidRPr="00072380">
        <w:rPr>
          <w:rFonts w:ascii="Angsana New" w:hAnsi="Angsana New"/>
          <w:sz w:val="30"/>
          <w:szCs w:val="30"/>
          <w:cs/>
        </w:rPr>
        <w:t xml:space="preserve">จากการที่บริษัทได้รับความช่วยเหลือดังกล่าว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ท่อไร้ตะเข็บ (ประเภทท่อเกลียว) ในอัตรา </w:t>
      </w:r>
      <w:r w:rsidR="00133A51">
        <w:rPr>
          <w:rFonts w:ascii="Angsana New" w:hAnsi="Angsana New"/>
          <w:sz w:val="30"/>
          <w:szCs w:val="30"/>
        </w:rPr>
        <w:t>2.25</w:t>
      </w:r>
      <w:r w:rsidRPr="00072380">
        <w:rPr>
          <w:rFonts w:ascii="Angsana New" w:hAnsi="Angsana New"/>
          <w:sz w:val="30"/>
          <w:szCs w:val="30"/>
          <w:cs/>
        </w:rPr>
        <w:t xml:space="preserve"> บาทต่อกิโลกรัม</w:t>
      </w:r>
    </w:p>
    <w:p w14:paraId="14D5BEA9" w14:textId="77777777" w:rsidR="006F1274" w:rsidRDefault="006F1274" w:rsidP="00D50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 w:firstLine="144"/>
        <w:jc w:val="thaiDistribute"/>
        <w:rPr>
          <w:rFonts w:ascii="Angsana New" w:hAnsi="Angsana New"/>
          <w:sz w:val="30"/>
          <w:szCs w:val="30"/>
        </w:rPr>
      </w:pPr>
    </w:p>
    <w:p w14:paraId="368560A7" w14:textId="77777777" w:rsidR="00096CAA" w:rsidRDefault="00330632" w:rsidP="00096CA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35D9A4EF" w14:textId="77777777" w:rsidR="00C978FE" w:rsidRPr="00C978FE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69" w:type="dxa"/>
        <w:tblInd w:w="450" w:type="dxa"/>
        <w:tblLook w:val="0000" w:firstRow="0" w:lastRow="0" w:firstColumn="0" w:lastColumn="0" w:noHBand="0" w:noVBand="0"/>
      </w:tblPr>
      <w:tblGrid>
        <w:gridCol w:w="5127"/>
        <w:gridCol w:w="993"/>
        <w:gridCol w:w="1345"/>
        <w:gridCol w:w="236"/>
        <w:gridCol w:w="34"/>
        <w:gridCol w:w="1434"/>
      </w:tblGrid>
      <w:tr w:rsidR="00096CAA" w:rsidRPr="00422193" w14:paraId="0B828C4F" w14:textId="77777777" w:rsidTr="002B1215">
        <w:tc>
          <w:tcPr>
            <w:tcW w:w="5127" w:type="dxa"/>
            <w:shd w:val="clear" w:color="auto" w:fill="auto"/>
          </w:tcPr>
          <w:p w14:paraId="79993C7D" w14:textId="77777777" w:rsidR="00096CAA" w:rsidRPr="00FF5AEA" w:rsidRDefault="00096CAA" w:rsidP="00E60FA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6B2752F" w14:textId="77777777" w:rsidR="00096CAA" w:rsidRPr="00FF5AEA" w:rsidRDefault="00096CAA" w:rsidP="00F6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0746439A" w14:textId="5DC6D916" w:rsidR="00096CAA" w:rsidRPr="00FF5AEA" w:rsidRDefault="00B57B3A" w:rsidP="00E60F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2D9C0EEA" w14:textId="77777777" w:rsidR="00096CAA" w:rsidRPr="00FF5AEA" w:rsidRDefault="00096CAA" w:rsidP="00E60FA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14:paraId="56F4E1AD" w14:textId="77777777" w:rsidR="00096CAA" w:rsidRPr="00FF5AEA" w:rsidRDefault="00096CAA" w:rsidP="00E60F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96CAA" w:rsidRPr="00422193" w14:paraId="3999A016" w14:textId="77777777" w:rsidTr="002B1215">
        <w:tc>
          <w:tcPr>
            <w:tcW w:w="5127" w:type="dxa"/>
            <w:shd w:val="clear" w:color="auto" w:fill="auto"/>
          </w:tcPr>
          <w:p w14:paraId="2A4D59BD" w14:textId="77777777" w:rsidR="00096CAA" w:rsidRPr="00FF5AEA" w:rsidRDefault="00096CAA" w:rsidP="00E60FA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478737C" w14:textId="77777777" w:rsidR="00096CAA" w:rsidRPr="00FF5AEA" w:rsidRDefault="002B1215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5" w:type="dxa"/>
            <w:shd w:val="clear" w:color="auto" w:fill="auto"/>
          </w:tcPr>
          <w:p w14:paraId="4BF3555B" w14:textId="77777777" w:rsidR="00096CAA" w:rsidRPr="00FF5AEA" w:rsidRDefault="00096CAA" w:rsidP="00E60F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11E60E5" w14:textId="77777777" w:rsidR="00096CAA" w:rsidRPr="00FF5AEA" w:rsidRDefault="00096CAA" w:rsidP="00E60FA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14:paraId="15780D0E" w14:textId="77777777" w:rsidR="00096CAA" w:rsidRPr="00FF5AEA" w:rsidRDefault="00096CAA" w:rsidP="00E60F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96CAA" w:rsidRPr="00422193" w14:paraId="0FD119E3" w14:textId="77777777" w:rsidTr="002B1215">
        <w:tc>
          <w:tcPr>
            <w:tcW w:w="5127" w:type="dxa"/>
            <w:shd w:val="clear" w:color="auto" w:fill="auto"/>
          </w:tcPr>
          <w:p w14:paraId="559F4934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AC8283B" w14:textId="77777777" w:rsidR="00096CAA" w:rsidRPr="00422193" w:rsidRDefault="00096CAA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1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49" w:type="dxa"/>
            <w:gridSpan w:val="4"/>
            <w:shd w:val="clear" w:color="auto" w:fill="auto"/>
          </w:tcPr>
          <w:p w14:paraId="4BBC3F31" w14:textId="77777777" w:rsidR="00096CAA" w:rsidRPr="00422193" w:rsidRDefault="00096CAA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1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219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221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2219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6CAA" w:rsidRPr="00422193" w14:paraId="28E3D713" w14:textId="77777777" w:rsidTr="002B1215">
        <w:tc>
          <w:tcPr>
            <w:tcW w:w="5127" w:type="dxa"/>
            <w:shd w:val="clear" w:color="auto" w:fill="auto"/>
          </w:tcPr>
          <w:p w14:paraId="63DAE032" w14:textId="77777777" w:rsidR="00096CAA" w:rsidRPr="001F27E4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8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7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93" w:type="dxa"/>
            <w:shd w:val="clear" w:color="auto" w:fill="auto"/>
          </w:tcPr>
          <w:p w14:paraId="5ED7C9FC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76CB100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CF086B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0482CC4A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96CAA" w:rsidRPr="00422193" w14:paraId="3E8227B9" w14:textId="77777777" w:rsidTr="002B1215">
        <w:tc>
          <w:tcPr>
            <w:tcW w:w="5127" w:type="dxa"/>
            <w:shd w:val="clear" w:color="auto" w:fill="auto"/>
          </w:tcPr>
          <w:p w14:paraId="47BEC37A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F27E4">
              <w:rPr>
                <w:rFonts w:ascii="Angsana New" w:hAnsi="Angsana New" w:cs="Angsana New"/>
                <w:sz w:val="30"/>
                <w:szCs w:val="30"/>
                <w:cs/>
              </w:rPr>
              <w:t>ยัง</w:t>
            </w:r>
            <w:r w:rsidRPr="00422193">
              <w:rPr>
                <w:rFonts w:ascii="Angsana New" w:hAnsi="Angsana New" w:cs="Angsana New"/>
                <w:sz w:val="30"/>
                <w:szCs w:val="30"/>
                <w:cs/>
              </w:rPr>
              <w:t>ไม่ครบกำหนดชำระ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5DF569" w14:textId="77777777" w:rsidR="00096CAA" w:rsidRPr="001F27E4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3B9CB209" w14:textId="4452FBE2" w:rsidR="00096CAA" w:rsidRPr="00422193" w:rsidRDefault="00B57B3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413,294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66C489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528E7743" w14:textId="77777777" w:rsidR="00096CAA" w:rsidRPr="00422193" w:rsidRDefault="00096CAA" w:rsidP="004F470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363,846</w:t>
            </w:r>
          </w:p>
        </w:tc>
      </w:tr>
      <w:tr w:rsidR="00096CAA" w:rsidRPr="00422193" w14:paraId="2A010559" w14:textId="77777777" w:rsidTr="002B1215">
        <w:tc>
          <w:tcPr>
            <w:tcW w:w="5127" w:type="dxa"/>
            <w:shd w:val="clear" w:color="auto" w:fill="auto"/>
          </w:tcPr>
          <w:p w14:paraId="223AAAA4" w14:textId="77777777" w:rsidR="00D738F2" w:rsidRPr="00422193" w:rsidRDefault="00D738F2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3FB12587" w14:textId="77777777" w:rsidR="00096CAA" w:rsidRPr="00422193" w:rsidRDefault="00D72DE7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97E9E" w14:textId="614F2A7C" w:rsidR="00096CAA" w:rsidRPr="00422193" w:rsidRDefault="00B57B3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413,294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7B2D51" w14:textId="77777777" w:rsidR="00096CAA" w:rsidRPr="00422193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665EC" w14:textId="77777777" w:rsidR="00096CAA" w:rsidRPr="00422193" w:rsidRDefault="00096CAA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63,846</w:t>
            </w:r>
          </w:p>
        </w:tc>
      </w:tr>
      <w:tr w:rsidR="00096CAA" w:rsidRPr="00422193" w14:paraId="1A6069EA" w14:textId="77777777" w:rsidTr="002B1215">
        <w:tc>
          <w:tcPr>
            <w:tcW w:w="5127" w:type="dxa"/>
            <w:shd w:val="clear" w:color="auto" w:fill="auto"/>
          </w:tcPr>
          <w:p w14:paraId="0436EF6B" w14:textId="77777777" w:rsidR="008B589C" w:rsidRPr="00C978FE" w:rsidRDefault="008B589C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A8B854E" w14:textId="77777777" w:rsidR="00096CAA" w:rsidRPr="00C978FE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6585EC55" w14:textId="17E5DAEC" w:rsidR="00096CAA" w:rsidRPr="006475FC" w:rsidRDefault="006475FC" w:rsidP="006475F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C86167" w14:textId="77777777" w:rsidR="00096CAA" w:rsidRPr="00C978FE" w:rsidRDefault="00096CAA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6B4D952A" w14:textId="424868ED" w:rsidR="00096CAA" w:rsidRPr="006475FC" w:rsidRDefault="006475FC" w:rsidP="006475F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475FC" w:rsidRPr="00422193" w14:paraId="687D32D7" w14:textId="77777777" w:rsidTr="002B1215">
        <w:tc>
          <w:tcPr>
            <w:tcW w:w="5127" w:type="dxa"/>
            <w:shd w:val="clear" w:color="auto" w:fill="auto"/>
          </w:tcPr>
          <w:p w14:paraId="43CEB809" w14:textId="77777777" w:rsidR="006475FC" w:rsidRPr="00C978FE" w:rsidRDefault="006475FC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C7707BC" w14:textId="77777777" w:rsidR="006475FC" w:rsidRPr="00C978FE" w:rsidRDefault="006475FC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2D70A8AA" w14:textId="14667BFE" w:rsidR="006475FC" w:rsidRPr="006475FC" w:rsidRDefault="006475FC" w:rsidP="006475F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0354DA" w14:textId="77777777" w:rsidR="006475FC" w:rsidRPr="00C978FE" w:rsidRDefault="006475FC" w:rsidP="00E60FA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58DB19E4" w14:textId="273CE2C3" w:rsidR="006475FC" w:rsidRPr="00C978FE" w:rsidRDefault="006475FC" w:rsidP="006475F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475FC" w:rsidRPr="00422193" w14:paraId="6E9144BD" w14:textId="77777777" w:rsidTr="00A85852">
        <w:tc>
          <w:tcPr>
            <w:tcW w:w="5127" w:type="dxa"/>
            <w:shd w:val="clear" w:color="auto" w:fill="auto"/>
          </w:tcPr>
          <w:p w14:paraId="29F8ADD8" w14:textId="77777777" w:rsidR="006475FC" w:rsidRPr="00C978FE" w:rsidRDefault="006475FC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4320399" w14:textId="4B38F666" w:rsidR="006475FC" w:rsidRPr="006475FC" w:rsidRDefault="006475FC" w:rsidP="00647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49" w:type="dxa"/>
            <w:gridSpan w:val="4"/>
            <w:shd w:val="clear" w:color="auto" w:fill="auto"/>
          </w:tcPr>
          <w:p w14:paraId="653CF509" w14:textId="04BED948" w:rsidR="006475FC" w:rsidRPr="00F304A9" w:rsidRDefault="006475FC" w:rsidP="006475F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304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04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304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B589C" w:rsidRPr="00422193" w14:paraId="68503D7F" w14:textId="77777777" w:rsidTr="002B1215">
        <w:tc>
          <w:tcPr>
            <w:tcW w:w="5127" w:type="dxa"/>
            <w:shd w:val="clear" w:color="auto" w:fill="auto"/>
          </w:tcPr>
          <w:p w14:paraId="7FCC0102" w14:textId="77777777" w:rsidR="008B589C" w:rsidRPr="001F27E4" w:rsidRDefault="008B589C" w:rsidP="008B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27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93" w:type="dxa"/>
            <w:shd w:val="clear" w:color="auto" w:fill="auto"/>
          </w:tcPr>
          <w:p w14:paraId="504FA31C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A314CE7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600AB0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2F86FACC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B589C" w:rsidRPr="00422193" w14:paraId="7EC3E3FE" w14:textId="77777777" w:rsidTr="002B1215">
        <w:tc>
          <w:tcPr>
            <w:tcW w:w="5127" w:type="dxa"/>
            <w:shd w:val="clear" w:color="auto" w:fill="auto"/>
          </w:tcPr>
          <w:p w14:paraId="695425B9" w14:textId="77777777" w:rsidR="008B589C" w:rsidRPr="00422193" w:rsidRDefault="008B589C" w:rsidP="008B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221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3" w:type="dxa"/>
            <w:shd w:val="clear" w:color="auto" w:fill="auto"/>
          </w:tcPr>
          <w:p w14:paraId="5C381C52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6FA36821" w14:textId="5BDEB9DD" w:rsidR="008B589C" w:rsidRPr="001F27E4" w:rsidRDefault="00C1752B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1,478,007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DE9ADE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78E8319A" w14:textId="77777777" w:rsidR="008B589C" w:rsidRPr="001F27E4" w:rsidRDefault="00C1752B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27E4">
              <w:rPr>
                <w:rFonts w:ascii="Angsana New" w:hAnsi="Angsana New" w:cs="Angsana New"/>
                <w:sz w:val="30"/>
                <w:szCs w:val="30"/>
                <w:lang w:val="en-US"/>
              </w:rPr>
              <w:t>1,162,32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</w:tr>
      <w:tr w:rsidR="008B589C" w:rsidRPr="00422193" w14:paraId="08BC851B" w14:textId="77777777" w:rsidTr="002B1215">
        <w:tc>
          <w:tcPr>
            <w:tcW w:w="5127" w:type="dxa"/>
            <w:shd w:val="clear" w:color="auto" w:fill="auto"/>
          </w:tcPr>
          <w:p w14:paraId="3C0E7BA3" w14:textId="77777777" w:rsidR="008B589C" w:rsidRPr="00422193" w:rsidRDefault="008B589C" w:rsidP="008B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221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3" w:type="dxa"/>
            <w:shd w:val="clear" w:color="auto" w:fill="auto"/>
          </w:tcPr>
          <w:p w14:paraId="12A9F981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DD582D0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081AD7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08FA6334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B589C" w:rsidRPr="00422193" w14:paraId="7E727EDC" w14:textId="77777777" w:rsidTr="002B1215">
        <w:tc>
          <w:tcPr>
            <w:tcW w:w="5127" w:type="dxa"/>
            <w:shd w:val="clear" w:color="auto" w:fill="auto"/>
          </w:tcPr>
          <w:p w14:paraId="434B0DA9" w14:textId="77777777" w:rsidR="008B589C" w:rsidRPr="00422193" w:rsidRDefault="008B589C" w:rsidP="008B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22193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42219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C301A">
              <w:rPr>
                <w:rFonts w:ascii="Angsana New" w:hAnsi="Angsana New"/>
                <w:sz w:val="30"/>
                <w:szCs w:val="30"/>
              </w:rPr>
              <w:t>3</w:t>
            </w:r>
            <w:r w:rsidRPr="00422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219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3" w:type="dxa"/>
            <w:shd w:val="clear" w:color="auto" w:fill="auto"/>
          </w:tcPr>
          <w:p w14:paraId="3157F6B8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6A0C105" w14:textId="64C6D945" w:rsidR="008B589C" w:rsidRPr="001F27E4" w:rsidRDefault="00B57B3A" w:rsidP="00B57B3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8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199DEE" w14:textId="77777777" w:rsidR="008B589C" w:rsidRPr="001F27E4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61CC8761" w14:textId="77777777" w:rsidR="008B589C" w:rsidRPr="001F27E4" w:rsidRDefault="008B589C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27E4">
              <w:rPr>
                <w:rFonts w:ascii="Angsana New" w:hAnsi="Angsana New" w:cs="Angsana New"/>
                <w:sz w:val="30"/>
                <w:szCs w:val="30"/>
                <w:lang w:val="en-US"/>
              </w:rPr>
              <w:t>5,994</w:t>
            </w:r>
          </w:p>
        </w:tc>
      </w:tr>
      <w:tr w:rsidR="008B589C" w:rsidRPr="00422193" w14:paraId="5E3DD989" w14:textId="77777777" w:rsidTr="002B1215">
        <w:tc>
          <w:tcPr>
            <w:tcW w:w="5127" w:type="dxa"/>
            <w:shd w:val="clear" w:color="auto" w:fill="auto"/>
          </w:tcPr>
          <w:p w14:paraId="0979A9F9" w14:textId="77777777" w:rsidR="008B589C" w:rsidRPr="00422193" w:rsidRDefault="008B589C" w:rsidP="008B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1B7A663D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0EF27" w14:textId="317C843B" w:rsidR="008B589C" w:rsidRPr="00422193" w:rsidRDefault="00B57B3A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1,478,007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D37F76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DB8F8" w14:textId="77777777" w:rsidR="008B589C" w:rsidRPr="00422193" w:rsidRDefault="008B589C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8B589C" w:rsidRPr="00422193" w14:paraId="7722ADCA" w14:textId="77777777" w:rsidTr="002B1215">
        <w:tc>
          <w:tcPr>
            <w:tcW w:w="5127" w:type="dxa"/>
            <w:shd w:val="clear" w:color="auto" w:fill="auto"/>
          </w:tcPr>
          <w:p w14:paraId="05CF35A3" w14:textId="77777777" w:rsidR="008B589C" w:rsidRPr="00DE07C8" w:rsidRDefault="008B589C" w:rsidP="008B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auto"/>
          </w:tcPr>
          <w:p w14:paraId="79497206" w14:textId="77777777" w:rsidR="008B589C" w:rsidRPr="00DE07C8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11A838C8" w14:textId="77777777" w:rsidR="008B589C" w:rsidRPr="00DE07C8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971A02" w14:textId="77777777" w:rsidR="008B589C" w:rsidRPr="00DE07C8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"/>
                <w:szCs w:val="2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28CDB843" w14:textId="77777777" w:rsidR="008B589C" w:rsidRPr="00DE07C8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"/>
                <w:szCs w:val="2"/>
                <w:lang w:val="en-US"/>
              </w:rPr>
            </w:pPr>
          </w:p>
        </w:tc>
      </w:tr>
      <w:tr w:rsidR="008B589C" w:rsidRPr="00422193" w14:paraId="30B459D2" w14:textId="77777777" w:rsidTr="002B1215">
        <w:tc>
          <w:tcPr>
            <w:tcW w:w="5127" w:type="dxa"/>
            <w:shd w:val="clear" w:color="auto" w:fill="auto"/>
          </w:tcPr>
          <w:p w14:paraId="08721B38" w14:textId="77777777" w:rsidR="008B589C" w:rsidRPr="00DE07C8" w:rsidRDefault="008B589C" w:rsidP="008B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07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14:paraId="1C8AD823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14:paraId="15927150" w14:textId="2FEF4A6D" w:rsidR="008B589C" w:rsidRDefault="008B589C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</w:t>
            </w:r>
            <w:r w:rsidR="00B57B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891,301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11BF30" w14:textId="77777777" w:rsidR="008B589C" w:rsidRPr="00422193" w:rsidRDefault="008B589C" w:rsidP="008B58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auto"/>
          </w:tcPr>
          <w:p w14:paraId="79E065F5" w14:textId="77777777" w:rsidR="008B589C" w:rsidRPr="007C301A" w:rsidRDefault="008B589C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</w:t>
            </w:r>
            <w:r w:rsidR="00EC0D2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532,169</w:t>
            </w:r>
          </w:p>
        </w:tc>
      </w:tr>
    </w:tbl>
    <w:p w14:paraId="11E6A3D6" w14:textId="77777777" w:rsidR="008B589C" w:rsidRPr="00583FA2" w:rsidRDefault="008B589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27F459" w14:textId="5362E5C5" w:rsidR="006526C5" w:rsidRDefault="006526C5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622D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B57B3A">
        <w:rPr>
          <w:rFonts w:asciiTheme="majorBidi" w:hAnsiTheme="majorBidi" w:cstheme="majorBidi"/>
          <w:sz w:val="30"/>
          <w:szCs w:val="30"/>
        </w:rPr>
        <w:t xml:space="preserve">30 </w:t>
      </w:r>
      <w:r w:rsidR="00B57B3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862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8622D">
        <w:rPr>
          <w:rFonts w:asciiTheme="majorBidi" w:hAnsiTheme="majorBidi" w:cstheme="majorBidi"/>
          <w:sz w:val="30"/>
          <w:szCs w:val="30"/>
        </w:rPr>
        <w:t xml:space="preserve">2564 </w:t>
      </w:r>
      <w:r w:rsidRPr="00E8622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E8622D">
        <w:rPr>
          <w:rFonts w:asciiTheme="majorBidi" w:hAnsiTheme="majorBidi" w:cstheme="majorBidi"/>
          <w:sz w:val="30"/>
          <w:szCs w:val="30"/>
        </w:rPr>
        <w:t xml:space="preserve">31 </w:t>
      </w:r>
      <w:r w:rsidRPr="00E8622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E8622D">
        <w:rPr>
          <w:rFonts w:asciiTheme="majorBidi" w:hAnsiTheme="majorBidi" w:cstheme="majorBidi"/>
          <w:sz w:val="30"/>
          <w:szCs w:val="30"/>
        </w:rPr>
        <w:t xml:space="preserve">2563 </w:t>
      </w:r>
      <w:r w:rsidRPr="00E8622D">
        <w:rPr>
          <w:rFonts w:asciiTheme="majorBidi" w:hAnsiTheme="majorBidi" w:cstheme="majorBidi" w:hint="cs"/>
          <w:sz w:val="30"/>
          <w:szCs w:val="30"/>
          <w:cs/>
        </w:rPr>
        <w:t>บริษัทไม่มีผลขาดทุนจากการด้อยค่าของลูกหนี้การค้า</w:t>
      </w:r>
    </w:p>
    <w:p w14:paraId="0FD5EF99" w14:textId="2103FCCD" w:rsidR="00C978FE" w:rsidRPr="00583FA2" w:rsidRDefault="00C978FE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05F6E7" w14:textId="75ED43C8" w:rsidR="006E4B1C" w:rsidRPr="00583FA2" w:rsidRDefault="006E4B1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สัญญาขายลดลูกหนี้</w:t>
      </w:r>
    </w:p>
    <w:p w14:paraId="2A4E36AF" w14:textId="1594A820" w:rsidR="006E4B1C" w:rsidRPr="00583FA2" w:rsidRDefault="006E4B1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029138" w14:textId="456666C7" w:rsidR="006E4B1C" w:rsidRPr="00583FA2" w:rsidRDefault="006E4B1C" w:rsidP="00CE60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83FA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583FA2">
        <w:rPr>
          <w:rFonts w:asciiTheme="majorBidi" w:hAnsiTheme="majorBidi" w:cstheme="majorBidi"/>
          <w:sz w:val="30"/>
          <w:szCs w:val="30"/>
        </w:rPr>
        <w:t>30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583FA2">
        <w:rPr>
          <w:rFonts w:asciiTheme="majorBidi" w:hAnsiTheme="majorBidi" w:cstheme="majorBidi"/>
          <w:sz w:val="30"/>
          <w:szCs w:val="30"/>
        </w:rPr>
        <w:t xml:space="preserve"> 2564 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ได้โอนสิทธิเรียกร้องที่จะได้รับชำระหนี้จากลูกหนี้จำนวนเงิน </w:t>
      </w:r>
      <w:r w:rsidR="00912D9A" w:rsidRPr="00583FA2">
        <w:rPr>
          <w:rFonts w:asciiTheme="majorBidi" w:hAnsiTheme="majorBidi" w:cstheme="majorBidi"/>
          <w:sz w:val="30"/>
          <w:szCs w:val="30"/>
        </w:rPr>
        <w:t xml:space="preserve">180.50 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912D9A"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12D9A"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2563 : 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ไม่มี) 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5D7FE5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โดยบริษัทได้รับเงินจาก</w:t>
      </w:r>
      <w:r w:rsidR="005D7FE5">
        <w:rPr>
          <w:rFonts w:asciiTheme="majorBidi" w:hAnsiTheme="majorBidi" w:cstheme="majorBidi"/>
          <w:sz w:val="30"/>
          <w:szCs w:val="30"/>
        </w:rPr>
        <w:br/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สถาบันการเงิน </w:t>
      </w:r>
      <w:r w:rsidR="00912D9A" w:rsidRPr="00583FA2">
        <w:rPr>
          <w:rFonts w:asciiTheme="majorBidi" w:hAnsiTheme="majorBidi" w:cstheme="majorBidi"/>
          <w:sz w:val="30"/>
          <w:szCs w:val="30"/>
        </w:rPr>
        <w:t xml:space="preserve">180.36 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ล้านบาท ทั้งนี้ </w:t>
      </w:r>
      <w:r w:rsidR="00CC2112" w:rsidRPr="00CC2112">
        <w:rPr>
          <w:rFonts w:asciiTheme="majorBidi" w:hAnsiTheme="majorBidi"/>
          <w:sz w:val="30"/>
          <w:szCs w:val="30"/>
          <w:cs/>
        </w:rPr>
        <w:t>การโอนสิทธิดังกล่าวหากสถาบันการเงินซึ่งเป็นผู้รับโอนไม่สามารถเรียกเก็บหนี้จากลูกหนี้ที่บรัษัทโอนสิทธิได้ สถาบันการเงินดังกล่าวก็ไม่สามารถเรียกเก็บหนี้จากบริษัทได้อีกในภายหลัง</w:t>
      </w:r>
    </w:p>
    <w:p w14:paraId="43975E28" w14:textId="77777777" w:rsidR="006E4B1C" w:rsidRPr="00583FA2" w:rsidRDefault="006E4B1C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D557E53" w14:textId="77777777" w:rsidR="00096CAA" w:rsidRDefault="00D72DE7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72DE7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73DC0367" w14:textId="77777777" w:rsidR="00C978FE" w:rsidRPr="00583FA2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75" w:type="dxa"/>
        <w:tblInd w:w="450" w:type="dxa"/>
        <w:tblLook w:val="0000" w:firstRow="0" w:lastRow="0" w:firstColumn="0" w:lastColumn="0" w:noHBand="0" w:noVBand="0"/>
      </w:tblPr>
      <w:tblGrid>
        <w:gridCol w:w="5019"/>
        <w:gridCol w:w="1101"/>
        <w:gridCol w:w="1347"/>
        <w:gridCol w:w="270"/>
        <w:gridCol w:w="1438"/>
      </w:tblGrid>
      <w:tr w:rsidR="002B1215" w:rsidRPr="00422193" w14:paraId="47EB6CB6" w14:textId="77777777" w:rsidTr="002B1215">
        <w:tc>
          <w:tcPr>
            <w:tcW w:w="5019" w:type="dxa"/>
          </w:tcPr>
          <w:p w14:paraId="5A7B6AAC" w14:textId="77777777" w:rsidR="002B1215" w:rsidRPr="00DE07C8" w:rsidRDefault="002B1215" w:rsidP="002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1" w:type="dxa"/>
          </w:tcPr>
          <w:p w14:paraId="4BB823D2" w14:textId="77777777" w:rsidR="002B1215" w:rsidRPr="00422193" w:rsidRDefault="002B1215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</w:tcPr>
          <w:p w14:paraId="7243193C" w14:textId="3C17B50A" w:rsidR="002B1215" w:rsidRPr="00FF5AEA" w:rsidRDefault="00B57B3A" w:rsidP="002B12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32C0CDC" w14:textId="77777777" w:rsidR="002B1215" w:rsidRPr="00FF5AEA" w:rsidRDefault="002B1215" w:rsidP="002B1215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BF6035B" w14:textId="77777777" w:rsidR="002B1215" w:rsidRPr="00FF5AEA" w:rsidRDefault="002B1215" w:rsidP="002B12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B1215" w:rsidRPr="00422193" w14:paraId="4518C8ED" w14:textId="77777777" w:rsidTr="002B1215">
        <w:tc>
          <w:tcPr>
            <w:tcW w:w="5019" w:type="dxa"/>
          </w:tcPr>
          <w:p w14:paraId="2DB653DE" w14:textId="77777777" w:rsidR="002B1215" w:rsidRDefault="002B1215" w:rsidP="002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</w:tcPr>
          <w:p w14:paraId="46BC25A5" w14:textId="77777777" w:rsidR="002B1215" w:rsidRPr="00422193" w:rsidRDefault="002B1215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7" w:type="dxa"/>
          </w:tcPr>
          <w:p w14:paraId="3AFCF50C" w14:textId="77777777" w:rsidR="002B1215" w:rsidRPr="00FF5AEA" w:rsidRDefault="002B1215" w:rsidP="002B12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551997D" w14:textId="77777777" w:rsidR="002B1215" w:rsidRPr="00FF5AEA" w:rsidRDefault="002B1215" w:rsidP="002B1215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67A18DD" w14:textId="77777777" w:rsidR="002B1215" w:rsidRPr="00FF5AEA" w:rsidRDefault="002B1215" w:rsidP="002B12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5AE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72DE7" w:rsidRPr="00F17C44" w14:paraId="24E81071" w14:textId="77777777" w:rsidTr="002B1215">
        <w:tc>
          <w:tcPr>
            <w:tcW w:w="5019" w:type="dxa"/>
          </w:tcPr>
          <w:p w14:paraId="62E102A3" w14:textId="77777777" w:rsidR="00D72DE7" w:rsidRPr="00F17C44" w:rsidRDefault="00D72DE7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D2F1F8C" w14:textId="77777777" w:rsidR="00D72DE7" w:rsidRPr="00F17C44" w:rsidRDefault="00D72DE7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5" w:type="dxa"/>
            <w:gridSpan w:val="3"/>
          </w:tcPr>
          <w:p w14:paraId="43DA331F" w14:textId="77777777" w:rsidR="00D72DE7" w:rsidRPr="00F17C44" w:rsidRDefault="00D72DE7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5AEA" w:rsidRPr="00F17C44" w14:paraId="2EF1A22B" w14:textId="77777777" w:rsidTr="002B1215">
        <w:tc>
          <w:tcPr>
            <w:tcW w:w="5019" w:type="dxa"/>
          </w:tcPr>
          <w:p w14:paraId="75CB9344" w14:textId="77777777" w:rsidR="00FF5AEA" w:rsidRPr="008B589C" w:rsidRDefault="00FF5AEA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58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  <w:p w14:paraId="1DDD9E34" w14:textId="77777777" w:rsidR="00B2624A" w:rsidRPr="008B589C" w:rsidRDefault="00B2624A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01" w:type="dxa"/>
          </w:tcPr>
          <w:p w14:paraId="5A0AE62A" w14:textId="77777777" w:rsidR="00FF5AEA" w:rsidRPr="00F17C44" w:rsidRDefault="00FF5AEA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6F2CB8B7" w14:textId="77777777" w:rsidR="00FF5AEA" w:rsidRPr="00F17C44" w:rsidRDefault="00FF5AEA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72E0E" w14:textId="77777777" w:rsidR="00FF5AEA" w:rsidRPr="00F17C44" w:rsidRDefault="00FF5AEA" w:rsidP="00F17C4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B6EA662" w14:textId="77777777" w:rsidR="00FF5AEA" w:rsidRPr="00F17C44" w:rsidRDefault="00FF5AEA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2DE7" w:rsidRPr="00F17C44" w14:paraId="63903476" w14:textId="77777777" w:rsidTr="002B1215">
        <w:trPr>
          <w:cantSplit/>
        </w:trPr>
        <w:tc>
          <w:tcPr>
            <w:tcW w:w="5019" w:type="dxa"/>
          </w:tcPr>
          <w:p w14:paraId="06E717AD" w14:textId="77777777" w:rsidR="00D72DE7" w:rsidRPr="00096CAA" w:rsidRDefault="00D72DE7" w:rsidP="0009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6C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1" w:type="dxa"/>
          </w:tcPr>
          <w:p w14:paraId="6A840955" w14:textId="77777777" w:rsidR="00D72DE7" w:rsidRPr="00F17C44" w:rsidRDefault="00D72DE7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6666F8A3" w14:textId="7CB4F4C1" w:rsidR="00D72DE7" w:rsidRPr="002B1215" w:rsidRDefault="00B57B3A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880</w:t>
            </w:r>
            <w:r w:rsidR="00D72DE7" w:rsidRPr="002B121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175D8199" w14:textId="77777777" w:rsidR="00D72DE7" w:rsidRPr="00656B08" w:rsidRDefault="00D72DE7" w:rsidP="00656B08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14:paraId="79419223" w14:textId="77777777" w:rsidR="00D72DE7" w:rsidRPr="00656B08" w:rsidRDefault="00656B08" w:rsidP="002B12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6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825,000</w:t>
            </w:r>
          </w:p>
        </w:tc>
      </w:tr>
    </w:tbl>
    <w:p w14:paraId="2E397480" w14:textId="77777777" w:rsidR="00444C25" w:rsidRPr="00583FA2" w:rsidRDefault="00444C25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D371FF9" w14:textId="77777777" w:rsidR="000C4AA8" w:rsidRPr="00F17C44" w:rsidRDefault="000C4AA8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6D28C9D" w14:textId="77777777" w:rsidR="000C4AA8" w:rsidRPr="002E1130" w:rsidRDefault="000C4AA8" w:rsidP="00F17C44">
      <w:pPr>
        <w:pStyle w:val="FSBlank"/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605B96AC" w14:textId="0601DF1C" w:rsidR="00B57B3A" w:rsidRPr="00FA472A" w:rsidRDefault="000C4AA8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2E11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B57B3A">
        <w:rPr>
          <w:rFonts w:ascii="Angsana New" w:hAnsi="Angsana New"/>
          <w:spacing w:val="-2"/>
          <w:sz w:val="30"/>
          <w:szCs w:val="30"/>
        </w:rPr>
        <w:t xml:space="preserve">30 </w:t>
      </w:r>
      <w:r w:rsidR="00B57B3A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F17C44" w:rsidRPr="002E113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803D6" w:rsidRPr="002E1130">
        <w:rPr>
          <w:rFonts w:ascii="Angsana New" w:hAnsi="Angsana New"/>
          <w:spacing w:val="-2"/>
          <w:sz w:val="30"/>
          <w:szCs w:val="30"/>
        </w:rPr>
        <w:t>2564</w:t>
      </w:r>
      <w:r w:rsidR="00F17C44" w:rsidRPr="002E1130">
        <w:rPr>
          <w:rFonts w:ascii="Angsana New" w:hAnsi="Angsana New"/>
          <w:spacing w:val="-2"/>
          <w:sz w:val="30"/>
          <w:szCs w:val="30"/>
        </w:rPr>
        <w:t xml:space="preserve"> </w:t>
      </w:r>
      <w:r w:rsidR="00FA69F2" w:rsidRPr="002E1130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เงินกู้ยืมระยะสั้นจากสถาบันการเงิน</w:t>
      </w:r>
      <w:r w:rsidRPr="002E1130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656B08" w:rsidRPr="002E11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57B3A">
        <w:rPr>
          <w:rFonts w:asciiTheme="majorBidi" w:hAnsiTheme="majorBidi" w:cstheme="majorBidi"/>
          <w:spacing w:val="-2"/>
          <w:sz w:val="30"/>
          <w:szCs w:val="30"/>
        </w:rPr>
        <w:t>880</w:t>
      </w:r>
      <w:r w:rsidRPr="002E11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E1130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="004858DE" w:rsidRPr="002E1130">
        <w:rPr>
          <w:rFonts w:asciiTheme="majorBidi" w:hAnsiTheme="majorBidi" w:cstheme="majorBidi"/>
          <w:spacing w:val="-2"/>
          <w:sz w:val="30"/>
          <w:szCs w:val="30"/>
          <w:cs/>
        </w:rPr>
        <w:t>บาทมีกำหนดชำระคืน</w:t>
      </w:r>
      <w:r w:rsidR="00C82358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="004858DE" w:rsidRPr="002E113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E6074">
        <w:rPr>
          <w:rFonts w:asciiTheme="majorBidi" w:hAnsiTheme="majorBidi" w:cstheme="majorBidi"/>
          <w:spacing w:val="-2"/>
          <w:sz w:val="30"/>
          <w:szCs w:val="30"/>
        </w:rPr>
        <w:br/>
      </w:r>
      <w:r w:rsidR="004858DE" w:rsidRPr="002E1130">
        <w:rPr>
          <w:rFonts w:asciiTheme="majorBidi" w:hAnsiTheme="majorBidi" w:cstheme="majorBidi"/>
          <w:spacing w:val="-2"/>
          <w:sz w:val="30"/>
          <w:szCs w:val="30"/>
          <w:cs/>
        </w:rPr>
        <w:t>ซึ่งเงินกู้ยืมดังกล่าวมีดอกเบี้ยในอัตราร้อยล</w:t>
      </w:r>
      <w:r w:rsidR="00656B08" w:rsidRPr="002E113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656B08" w:rsidRPr="002E1130">
        <w:rPr>
          <w:rFonts w:asciiTheme="majorBidi" w:hAnsiTheme="majorBidi" w:cstheme="majorBidi"/>
          <w:spacing w:val="-2"/>
          <w:sz w:val="30"/>
          <w:szCs w:val="30"/>
        </w:rPr>
        <w:t>1.08</w:t>
      </w:r>
      <w:r w:rsidR="004858DE" w:rsidRPr="002E11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58DE" w:rsidRPr="002E1130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Pr="002E113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D22F8"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4803D6"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656B08"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C0405" w:rsidRPr="002E113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="00656B08"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1.08</w:t>
      </w:r>
      <w:r w:rsidR="007C0405"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C0405" w:rsidRPr="002E113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126D3FCB" w14:textId="77777777" w:rsidR="008C3D67" w:rsidRPr="00F17C44" w:rsidRDefault="008C3D67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วงเงินสินเชื่อที่ยังไม่ได้เบิกใช้</w:t>
      </w:r>
    </w:p>
    <w:p w14:paraId="0434FC9B" w14:textId="77777777" w:rsidR="00875C81" w:rsidRPr="00F17C44" w:rsidRDefault="00875C81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CB8013" w14:textId="48BE59FA" w:rsidR="006E5CA4" w:rsidRPr="006E5CA4" w:rsidRDefault="00875C81" w:rsidP="006E5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B57B3A">
        <w:rPr>
          <w:rFonts w:ascii="Angsana New" w:hAnsi="Angsana New"/>
          <w:spacing w:val="-2"/>
          <w:sz w:val="30"/>
          <w:szCs w:val="30"/>
        </w:rPr>
        <w:t xml:space="preserve">30 </w:t>
      </w:r>
      <w:r w:rsidR="00B57B3A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B57B3A" w:rsidRPr="002E113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803D6">
        <w:rPr>
          <w:rFonts w:ascii="Angsana New" w:hAnsi="Angsana New"/>
          <w:sz w:val="30"/>
          <w:szCs w:val="30"/>
        </w:rPr>
        <w:t>2564</w:t>
      </w:r>
      <w:r w:rsidR="00F17C44" w:rsidRPr="009005FD">
        <w:rPr>
          <w:rFonts w:ascii="Angsana New" w:hAnsi="Angsana New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Pr="00F17C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656B08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F17C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="00656B08">
        <w:rPr>
          <w:rFonts w:asciiTheme="majorBidi" w:hAnsiTheme="majorBidi" w:cstheme="majorBidi"/>
          <w:sz w:val="30"/>
          <w:szCs w:val="30"/>
        </w:rPr>
        <w:t xml:space="preserve"> </w:t>
      </w:r>
      <w:r w:rsidR="00B57B3A">
        <w:rPr>
          <w:rFonts w:asciiTheme="majorBidi" w:hAnsiTheme="majorBidi" w:cstheme="majorBidi"/>
          <w:sz w:val="30"/>
          <w:szCs w:val="30"/>
        </w:rPr>
        <w:t>1,687</w:t>
      </w:r>
      <w:r w:rsidR="00656B08">
        <w:rPr>
          <w:rFonts w:asciiTheme="majorBidi" w:hAnsiTheme="majorBidi" w:cstheme="majorBidi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D22F8" w:rsidRPr="00FD22F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4803D6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56B08">
        <w:rPr>
          <w:rFonts w:asciiTheme="majorBidi" w:hAnsiTheme="majorBidi" w:cstheme="majorBidi"/>
          <w:i/>
          <w:iCs/>
          <w:sz w:val="30"/>
          <w:szCs w:val="30"/>
        </w:rPr>
        <w:t xml:space="preserve"> 1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 แล</w:t>
      </w:r>
      <w:r w:rsidR="00656B0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656B08">
        <w:rPr>
          <w:rFonts w:asciiTheme="majorBidi" w:hAnsiTheme="majorBidi" w:cstheme="majorBidi"/>
          <w:i/>
          <w:iCs/>
          <w:sz w:val="30"/>
          <w:szCs w:val="30"/>
        </w:rPr>
        <w:t>2,622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17C44">
        <w:rPr>
          <w:rFonts w:asciiTheme="majorBidi" w:hAnsiTheme="majorBidi" w:cstheme="majorBidi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C34E9C7" w14:textId="77777777" w:rsidR="005C42B4" w:rsidRDefault="005C42B4" w:rsidP="0065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432CC" w14:textId="2FE76E1D" w:rsidR="00FA472A" w:rsidRPr="00FA472A" w:rsidRDefault="00BE7E43" w:rsidP="00CE607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801FF8" w:rsidRPr="00E5036B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45122506" w14:textId="77777777" w:rsidR="00FA472A" w:rsidRDefault="00FA472A" w:rsidP="007B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right" w:tblpY="-52"/>
        <w:tblW w:w="9105" w:type="dxa"/>
        <w:tblLayout w:type="fixed"/>
        <w:tblLook w:val="04A0" w:firstRow="1" w:lastRow="0" w:firstColumn="1" w:lastColumn="0" w:noHBand="0" w:noVBand="1"/>
      </w:tblPr>
      <w:tblGrid>
        <w:gridCol w:w="3901"/>
        <w:gridCol w:w="1107"/>
        <w:gridCol w:w="268"/>
        <w:gridCol w:w="1096"/>
        <w:gridCol w:w="268"/>
        <w:gridCol w:w="1107"/>
        <w:gridCol w:w="253"/>
        <w:gridCol w:w="1105"/>
      </w:tblGrid>
      <w:tr w:rsidR="007B5BA7" w14:paraId="286A4E59" w14:textId="77777777" w:rsidTr="00CE6074">
        <w:tc>
          <w:tcPr>
            <w:tcW w:w="2142" w:type="pct"/>
          </w:tcPr>
          <w:p w14:paraId="5340B895" w14:textId="77777777" w:rsidR="007B5BA7" w:rsidRPr="00860C33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hideMark/>
          </w:tcPr>
          <w:p w14:paraId="74F5FC00" w14:textId="6DA47DAC" w:rsidR="007B5BA7" w:rsidRPr="00860C33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47" w:type="pct"/>
          </w:tcPr>
          <w:p w14:paraId="1BD17DF8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4" w:type="pct"/>
            <w:gridSpan w:val="3"/>
            <w:hideMark/>
          </w:tcPr>
          <w:p w14:paraId="4EDA5135" w14:textId="3192F3EC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หก</w:t>
            </w: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เดือนสิ้นสุด</w:t>
            </w:r>
          </w:p>
        </w:tc>
      </w:tr>
      <w:tr w:rsidR="007B5BA7" w14:paraId="7FD7226F" w14:textId="77777777" w:rsidTr="00CE6074">
        <w:tc>
          <w:tcPr>
            <w:tcW w:w="2142" w:type="pct"/>
          </w:tcPr>
          <w:p w14:paraId="114C7BFC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hideMark/>
          </w:tcPr>
          <w:p w14:paraId="3E3D293F" w14:textId="2C036F08" w:rsidR="007B5BA7" w:rsidRPr="00B57B3A" w:rsidRDefault="00C838FE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7B5BA7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 w:rsidR="007B5BA7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4B64204A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4" w:type="pct"/>
            <w:gridSpan w:val="3"/>
            <w:hideMark/>
          </w:tcPr>
          <w:p w14:paraId="5B379EE2" w14:textId="613461A5" w:rsidR="007B5BA7" w:rsidRPr="00B57B3A" w:rsidRDefault="00C838FE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7B5BA7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 w:rsidR="007B5BA7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7B5BA7" w14:paraId="7C2854DB" w14:textId="77777777" w:rsidTr="00CD0F1E">
        <w:tc>
          <w:tcPr>
            <w:tcW w:w="2142" w:type="pct"/>
          </w:tcPr>
          <w:p w14:paraId="7B50F076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hideMark/>
          </w:tcPr>
          <w:p w14:paraId="6B25CDAF" w14:textId="33BE148B" w:rsidR="007B5BA7" w:rsidRPr="00B57B3A" w:rsidRDefault="00C838FE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2450A54B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44E1E552" w14:textId="5FE51B88" w:rsidR="007B5BA7" w:rsidRPr="00B57B3A" w:rsidRDefault="00C838FE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92741AC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hideMark/>
          </w:tcPr>
          <w:p w14:paraId="620F36E1" w14:textId="18F1C88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C838FE">
              <w:rPr>
                <w:rFonts w:asciiTheme="majorBidi" w:eastAsia="MS Mincho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39" w:type="pct"/>
          </w:tcPr>
          <w:p w14:paraId="7CB935F1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hideMark/>
          </w:tcPr>
          <w:p w14:paraId="68576771" w14:textId="0A28EB83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C838FE">
              <w:rPr>
                <w:rFonts w:asciiTheme="majorBidi" w:eastAsia="MS Mincho" w:hAnsiTheme="majorBidi" w:cstheme="majorBidi"/>
                <w:sz w:val="30"/>
                <w:szCs w:val="30"/>
              </w:rPr>
              <w:t>563</w:t>
            </w:r>
          </w:p>
        </w:tc>
      </w:tr>
      <w:tr w:rsidR="007B5BA7" w14:paraId="4B9BF803" w14:textId="77777777" w:rsidTr="00CE6074">
        <w:tc>
          <w:tcPr>
            <w:tcW w:w="2142" w:type="pct"/>
          </w:tcPr>
          <w:p w14:paraId="324C4A99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8" w:type="pct"/>
            <w:gridSpan w:val="7"/>
            <w:hideMark/>
          </w:tcPr>
          <w:p w14:paraId="33D69EEF" w14:textId="0F01F7D5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="00C838FE"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B5BA7" w14:paraId="34494C36" w14:textId="77777777" w:rsidTr="00CE6074">
        <w:tc>
          <w:tcPr>
            <w:tcW w:w="2142" w:type="pct"/>
            <w:hideMark/>
          </w:tcPr>
          <w:p w14:paraId="398665FB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858" w:type="pct"/>
            <w:gridSpan w:val="7"/>
          </w:tcPr>
          <w:p w14:paraId="74030E52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B5BA7" w14:paraId="3C884012" w14:textId="77777777" w:rsidTr="00CE6074">
        <w:tc>
          <w:tcPr>
            <w:tcW w:w="2142" w:type="pct"/>
            <w:hideMark/>
          </w:tcPr>
          <w:p w14:paraId="7AFD8729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2858" w:type="pct"/>
            <w:gridSpan w:val="7"/>
          </w:tcPr>
          <w:p w14:paraId="6B371E09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B5BA7" w14:paraId="1F83745C" w14:textId="77777777" w:rsidTr="00CD0F1E">
        <w:trPr>
          <w:trHeight w:val="74"/>
        </w:trPr>
        <w:tc>
          <w:tcPr>
            <w:tcW w:w="2142" w:type="pct"/>
            <w:vAlign w:val="bottom"/>
            <w:hideMark/>
          </w:tcPr>
          <w:p w14:paraId="520ED5AB" w14:textId="77777777" w:rsidR="007B5BA7" w:rsidRPr="00B57B3A" w:rsidRDefault="007B5BA7" w:rsidP="00CE6074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8" w:type="pct"/>
            <w:vAlign w:val="bottom"/>
            <w:hideMark/>
          </w:tcPr>
          <w:p w14:paraId="1E27E6E0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1,075,764</w:t>
            </w:r>
          </w:p>
        </w:tc>
        <w:tc>
          <w:tcPr>
            <w:tcW w:w="147" w:type="pct"/>
            <w:vAlign w:val="bottom"/>
          </w:tcPr>
          <w:p w14:paraId="7BD0EC79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190CDAA4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504,937</w:t>
            </w:r>
          </w:p>
        </w:tc>
        <w:tc>
          <w:tcPr>
            <w:tcW w:w="147" w:type="pct"/>
            <w:vAlign w:val="bottom"/>
          </w:tcPr>
          <w:p w14:paraId="1D2C82A6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vAlign w:val="bottom"/>
            <w:hideMark/>
          </w:tcPr>
          <w:p w14:paraId="4F9CCF34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</w:rPr>
              <w:t>2,104,226</w:t>
            </w:r>
          </w:p>
        </w:tc>
        <w:tc>
          <w:tcPr>
            <w:tcW w:w="139" w:type="pct"/>
            <w:vAlign w:val="bottom"/>
          </w:tcPr>
          <w:p w14:paraId="4DC5E0DF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vAlign w:val="bottom"/>
            <w:hideMark/>
          </w:tcPr>
          <w:p w14:paraId="3B50A2D4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</w:rPr>
              <w:t>1,505,093</w:t>
            </w:r>
          </w:p>
        </w:tc>
      </w:tr>
      <w:tr w:rsidR="007B5BA7" w14:paraId="52377329" w14:textId="77777777" w:rsidTr="00CD0F1E">
        <w:tc>
          <w:tcPr>
            <w:tcW w:w="2142" w:type="pct"/>
            <w:vAlign w:val="bottom"/>
            <w:hideMark/>
          </w:tcPr>
          <w:p w14:paraId="1113C2FE" w14:textId="77777777" w:rsidR="007B5BA7" w:rsidRPr="00B57B3A" w:rsidRDefault="007B5BA7" w:rsidP="00CE6074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08" w:type="pct"/>
            <w:vAlign w:val="bottom"/>
            <w:hideMark/>
          </w:tcPr>
          <w:p w14:paraId="3E2C4E62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</w:rPr>
              <w:t>137,576</w:t>
            </w:r>
          </w:p>
        </w:tc>
        <w:tc>
          <w:tcPr>
            <w:tcW w:w="147" w:type="pct"/>
            <w:vAlign w:val="bottom"/>
          </w:tcPr>
          <w:p w14:paraId="44C7E3B6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  <w:hideMark/>
          </w:tcPr>
          <w:p w14:paraId="43779C5A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</w:rPr>
              <w:t>70,723</w:t>
            </w:r>
          </w:p>
        </w:tc>
        <w:tc>
          <w:tcPr>
            <w:tcW w:w="147" w:type="pct"/>
            <w:vAlign w:val="bottom"/>
          </w:tcPr>
          <w:p w14:paraId="5EB5FD5D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  <w:hideMark/>
          </w:tcPr>
          <w:p w14:paraId="06C5BC5E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</w:rPr>
              <w:t>315,613</w:t>
            </w:r>
          </w:p>
        </w:tc>
        <w:tc>
          <w:tcPr>
            <w:tcW w:w="139" w:type="pct"/>
            <w:vAlign w:val="bottom"/>
          </w:tcPr>
          <w:p w14:paraId="6AD824FB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vAlign w:val="bottom"/>
            <w:hideMark/>
          </w:tcPr>
          <w:p w14:paraId="010FB24A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</w:rPr>
              <w:t>202,604</w:t>
            </w:r>
          </w:p>
        </w:tc>
      </w:tr>
      <w:tr w:rsidR="007B5BA7" w14:paraId="1FDE573A" w14:textId="77777777" w:rsidTr="00CD0F1E">
        <w:tc>
          <w:tcPr>
            <w:tcW w:w="2142" w:type="pct"/>
            <w:vAlign w:val="bottom"/>
            <w:hideMark/>
          </w:tcPr>
          <w:p w14:paraId="3449C12A" w14:textId="77777777" w:rsidR="007B5BA7" w:rsidRPr="00B57B3A" w:rsidRDefault="007B5BA7" w:rsidP="00CE6074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08" w:type="pct"/>
            <w:vAlign w:val="bottom"/>
            <w:hideMark/>
          </w:tcPr>
          <w:p w14:paraId="0C844253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</w:rPr>
              <w:t>103,446</w:t>
            </w:r>
          </w:p>
        </w:tc>
        <w:tc>
          <w:tcPr>
            <w:tcW w:w="147" w:type="pct"/>
            <w:vAlign w:val="bottom"/>
          </w:tcPr>
          <w:p w14:paraId="48F12A5E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  <w:hideMark/>
          </w:tcPr>
          <w:p w14:paraId="66F3252C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</w:rPr>
              <w:t>23,815</w:t>
            </w:r>
          </w:p>
        </w:tc>
        <w:tc>
          <w:tcPr>
            <w:tcW w:w="147" w:type="pct"/>
            <w:vAlign w:val="bottom"/>
          </w:tcPr>
          <w:p w14:paraId="18E5FEB3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  <w:hideMark/>
          </w:tcPr>
          <w:p w14:paraId="4A68DA37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</w:rPr>
              <w:t>172,627</w:t>
            </w:r>
          </w:p>
        </w:tc>
        <w:tc>
          <w:tcPr>
            <w:tcW w:w="139" w:type="pct"/>
            <w:vAlign w:val="bottom"/>
          </w:tcPr>
          <w:p w14:paraId="33884ADF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vAlign w:val="bottom"/>
            <w:hideMark/>
          </w:tcPr>
          <w:p w14:paraId="0EAD0D27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</w:rPr>
              <w:t>46,302</w:t>
            </w:r>
          </w:p>
        </w:tc>
      </w:tr>
      <w:tr w:rsidR="007B5BA7" w14:paraId="7E80F773" w14:textId="77777777" w:rsidTr="00CD0F1E">
        <w:tc>
          <w:tcPr>
            <w:tcW w:w="2142" w:type="pct"/>
            <w:vAlign w:val="bottom"/>
            <w:hideMark/>
          </w:tcPr>
          <w:p w14:paraId="18AC4B30" w14:textId="77777777" w:rsidR="007B5BA7" w:rsidRPr="00B57B3A" w:rsidRDefault="007B5BA7" w:rsidP="00CE6074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CD34A0" w14:textId="59357BF2" w:rsidR="007B5BA7" w:rsidRPr="00B57B3A" w:rsidRDefault="00CD0F1E" w:rsidP="00CE607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500,330</w:t>
            </w:r>
          </w:p>
        </w:tc>
        <w:tc>
          <w:tcPr>
            <w:tcW w:w="147" w:type="pct"/>
          </w:tcPr>
          <w:p w14:paraId="6F689CD6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55BF39" w14:textId="5B2AB1F4" w:rsidR="007B5BA7" w:rsidRPr="00B57B3A" w:rsidRDefault="00CD0F1E" w:rsidP="00CE607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200,092</w:t>
            </w:r>
          </w:p>
        </w:tc>
        <w:tc>
          <w:tcPr>
            <w:tcW w:w="147" w:type="pct"/>
            <w:vAlign w:val="bottom"/>
          </w:tcPr>
          <w:p w14:paraId="43959C63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9D6205" w14:textId="738A2D7C" w:rsidR="007B5BA7" w:rsidRPr="00B57B3A" w:rsidRDefault="00CD0F1E" w:rsidP="00CE607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964,945</w:t>
            </w:r>
          </w:p>
        </w:tc>
        <w:tc>
          <w:tcPr>
            <w:tcW w:w="139" w:type="pct"/>
          </w:tcPr>
          <w:p w14:paraId="79C654C5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AF0C8A" w14:textId="00BEE1B7" w:rsidR="007B5BA7" w:rsidRPr="00B57B3A" w:rsidRDefault="00CD0F1E" w:rsidP="00CE607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582,040</w:t>
            </w:r>
          </w:p>
        </w:tc>
      </w:tr>
      <w:tr w:rsidR="007B5BA7" w14:paraId="39D85A15" w14:textId="77777777" w:rsidTr="00CD0F1E">
        <w:tc>
          <w:tcPr>
            <w:tcW w:w="2142" w:type="pct"/>
            <w:vAlign w:val="bottom"/>
            <w:hideMark/>
          </w:tcPr>
          <w:p w14:paraId="34A1F781" w14:textId="77777777" w:rsidR="007B5BA7" w:rsidRPr="00B57B3A" w:rsidRDefault="007B5BA7" w:rsidP="00CE6074">
            <w:pPr>
              <w:tabs>
                <w:tab w:val="left" w:pos="16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A0EC1A" w14:textId="2CEDCF7C" w:rsidR="007B5BA7" w:rsidRPr="00B57B3A" w:rsidRDefault="007B5BA7" w:rsidP="00583FA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1,817,116</w:t>
            </w:r>
          </w:p>
        </w:tc>
        <w:tc>
          <w:tcPr>
            <w:tcW w:w="147" w:type="pct"/>
            <w:vAlign w:val="bottom"/>
          </w:tcPr>
          <w:p w14:paraId="6C8E6BEC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ECF2BB4" w14:textId="785E9FF6" w:rsidR="007B5BA7" w:rsidRPr="00B57B3A" w:rsidRDefault="007B5BA7" w:rsidP="00583FA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B57B3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799,567</w:t>
            </w:r>
          </w:p>
        </w:tc>
        <w:tc>
          <w:tcPr>
            <w:tcW w:w="147" w:type="pct"/>
            <w:vAlign w:val="bottom"/>
          </w:tcPr>
          <w:p w14:paraId="5CCC72AE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585255" w14:textId="77777777" w:rsidR="007B5BA7" w:rsidRPr="00B57B3A" w:rsidRDefault="007B5BA7" w:rsidP="00583FA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57B3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3,557,411</w:t>
            </w:r>
          </w:p>
        </w:tc>
        <w:tc>
          <w:tcPr>
            <w:tcW w:w="139" w:type="pct"/>
            <w:vAlign w:val="bottom"/>
          </w:tcPr>
          <w:p w14:paraId="195B478B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D46FF8" w14:textId="77777777" w:rsidR="007B5BA7" w:rsidRPr="00B57B3A" w:rsidRDefault="007B5BA7" w:rsidP="00583FA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57B3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2,336,039</w:t>
            </w:r>
          </w:p>
        </w:tc>
      </w:tr>
      <w:tr w:rsidR="007B5BA7" w14:paraId="38B0C651" w14:textId="77777777" w:rsidTr="00CE6074">
        <w:tc>
          <w:tcPr>
            <w:tcW w:w="2142" w:type="pct"/>
          </w:tcPr>
          <w:p w14:paraId="3C049B11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BDA0F0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858" w:type="pct"/>
            <w:gridSpan w:val="7"/>
          </w:tcPr>
          <w:p w14:paraId="60D3CEC8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B5BA7" w14:paraId="1D5EA47E" w14:textId="77777777" w:rsidTr="00CD0F1E">
        <w:trPr>
          <w:trHeight w:val="74"/>
        </w:trPr>
        <w:tc>
          <w:tcPr>
            <w:tcW w:w="2142" w:type="pct"/>
            <w:vAlign w:val="bottom"/>
            <w:hideMark/>
          </w:tcPr>
          <w:p w14:paraId="70B4EE56" w14:textId="77777777" w:rsidR="007B5BA7" w:rsidRPr="00B57B3A" w:rsidRDefault="007B5BA7" w:rsidP="00CE6074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83C12" w14:textId="77777777" w:rsidR="007B5BA7" w:rsidRPr="00B57B3A" w:rsidRDefault="007B5BA7" w:rsidP="00583FA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1,817,116</w:t>
            </w:r>
          </w:p>
        </w:tc>
        <w:tc>
          <w:tcPr>
            <w:tcW w:w="147" w:type="pct"/>
            <w:vAlign w:val="bottom"/>
          </w:tcPr>
          <w:p w14:paraId="6A956EDB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AAC1E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799,567</w:t>
            </w:r>
          </w:p>
        </w:tc>
        <w:tc>
          <w:tcPr>
            <w:tcW w:w="147" w:type="pct"/>
            <w:vAlign w:val="bottom"/>
          </w:tcPr>
          <w:p w14:paraId="5739A53B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4BA53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hAnsiTheme="majorBidi" w:cstheme="majorBidi"/>
                <w:sz w:val="30"/>
                <w:szCs w:val="30"/>
              </w:rPr>
              <w:t>3,557,411</w:t>
            </w:r>
          </w:p>
        </w:tc>
        <w:tc>
          <w:tcPr>
            <w:tcW w:w="139" w:type="pct"/>
            <w:vAlign w:val="bottom"/>
          </w:tcPr>
          <w:p w14:paraId="53ECF697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BCE309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2,336,039</w:t>
            </w:r>
          </w:p>
        </w:tc>
      </w:tr>
      <w:tr w:rsidR="007B5BA7" w14:paraId="282E371E" w14:textId="77777777" w:rsidTr="00CD0F1E">
        <w:tc>
          <w:tcPr>
            <w:tcW w:w="2142" w:type="pct"/>
            <w:vAlign w:val="bottom"/>
            <w:hideMark/>
          </w:tcPr>
          <w:p w14:paraId="52D92F8B" w14:textId="77777777" w:rsidR="007B5BA7" w:rsidRPr="00B57B3A" w:rsidRDefault="007B5BA7" w:rsidP="00CE6074">
            <w:pP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01C30E" w14:textId="058DD33F" w:rsidR="007B5BA7" w:rsidRPr="00B57B3A" w:rsidRDefault="007B5BA7" w:rsidP="00583FA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583FA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57B3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1,817,116</w:t>
            </w:r>
          </w:p>
        </w:tc>
        <w:tc>
          <w:tcPr>
            <w:tcW w:w="147" w:type="pct"/>
            <w:vAlign w:val="bottom"/>
          </w:tcPr>
          <w:p w14:paraId="6BA4EEF0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F5AF5" w14:textId="39459F97" w:rsidR="007B5BA7" w:rsidRPr="00B57B3A" w:rsidRDefault="007B5BA7" w:rsidP="00583FA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B57B3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799,567</w:t>
            </w:r>
          </w:p>
        </w:tc>
        <w:tc>
          <w:tcPr>
            <w:tcW w:w="147" w:type="pct"/>
            <w:vAlign w:val="bottom"/>
          </w:tcPr>
          <w:p w14:paraId="180146E4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096329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7B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3,557,411</w:t>
            </w:r>
          </w:p>
        </w:tc>
        <w:tc>
          <w:tcPr>
            <w:tcW w:w="139" w:type="pct"/>
            <w:vAlign w:val="bottom"/>
          </w:tcPr>
          <w:p w14:paraId="772DD68F" w14:textId="77777777" w:rsidR="007B5BA7" w:rsidRPr="00B57B3A" w:rsidRDefault="007B5BA7" w:rsidP="00CE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8D34C5" w14:textId="77777777" w:rsidR="007B5BA7" w:rsidRPr="00B57B3A" w:rsidRDefault="007B5BA7" w:rsidP="00CE607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2,336,039</w:t>
            </w:r>
          </w:p>
        </w:tc>
      </w:tr>
    </w:tbl>
    <w:p w14:paraId="5CAE75CA" w14:textId="77777777" w:rsidR="00FA472A" w:rsidRDefault="00FA472A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14667BE" w14:textId="77777777" w:rsidR="00FA472A" w:rsidRDefault="00FA472A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038673E" w14:textId="7EDD7369" w:rsidR="00FA472A" w:rsidRDefault="00FA472A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0A184B3" w14:textId="1F6C7CC1" w:rsidR="00FA472A" w:rsidRDefault="00FA472A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FFAB4A8" w14:textId="6FF161E0" w:rsidR="00FA472A" w:rsidRDefault="00FA472A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A44CE35" w14:textId="5CA7763C" w:rsidR="00FA472A" w:rsidRDefault="00FA472A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392ED17" w14:textId="4F040D0C" w:rsidR="00CD0F1E" w:rsidRDefault="00CD0F1E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C0BF14C" w14:textId="4506C821" w:rsidR="00C838FE" w:rsidRDefault="007B5BA7" w:rsidP="00C838F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00CE7EC2" w14:textId="77777777" w:rsidR="00C838FE" w:rsidRPr="00C838FE" w:rsidRDefault="00C838FE" w:rsidP="00C83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58233181" w14:textId="25DCC3A7" w:rsidR="007B5BA7" w:rsidRDefault="00C838FE" w:rsidP="00C83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24"/>
          <w:szCs w:val="24"/>
        </w:rPr>
        <w:tab/>
      </w:r>
      <w:r w:rsidR="007B5BA7" w:rsidRPr="007B5BA7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003968A" w14:textId="77777777" w:rsidR="007B5BA7" w:rsidRPr="007B5BA7" w:rsidRDefault="007B5BA7" w:rsidP="007B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1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64"/>
        <w:gridCol w:w="1890"/>
        <w:gridCol w:w="1379"/>
        <w:gridCol w:w="234"/>
        <w:gridCol w:w="1717"/>
      </w:tblGrid>
      <w:tr w:rsidR="007B5BA7" w:rsidRPr="007B5BA7" w14:paraId="74C8BC58" w14:textId="77777777" w:rsidTr="007B5BA7">
        <w:tc>
          <w:tcPr>
            <w:tcW w:w="2070" w:type="dxa"/>
          </w:tcPr>
          <w:p w14:paraId="330F54CA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  <w:hideMark/>
          </w:tcPr>
          <w:p w14:paraId="6E34A35F" w14:textId="2A1FB101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B5B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2DAC683E" w14:textId="77777777" w:rsid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  <w:p w14:paraId="746C531E" w14:textId="2EF95130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379" w:type="dxa"/>
            <w:vAlign w:val="bottom"/>
            <w:hideMark/>
          </w:tcPr>
          <w:p w14:paraId="7ABD9D68" w14:textId="39138D6D" w:rsidR="007B5BA7" w:rsidRPr="007B5BA7" w:rsidRDefault="007B5BA7" w:rsidP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อัตราเงินปันผลต่อหุ้น</w:t>
            </w:r>
            <w:r w:rsidRPr="007B5BA7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574C9431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2FDE0DEB" w14:textId="4E6EEF6B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7B5BA7" w:rsidRPr="007B5BA7" w14:paraId="64B124F9" w14:textId="77777777" w:rsidTr="007B5BA7">
        <w:tc>
          <w:tcPr>
            <w:tcW w:w="2070" w:type="dxa"/>
          </w:tcPr>
          <w:p w14:paraId="53EE8337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002CA994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C724903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  <w:hideMark/>
          </w:tcPr>
          <w:p w14:paraId="5767E569" w14:textId="755DC44F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BA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B5BA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47D8D5E5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6492897B" w14:textId="72149755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7B5BA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B5BA7" w:rsidRPr="007B5BA7" w14:paraId="4C0EBF11" w14:textId="77777777" w:rsidTr="007B5BA7">
        <w:tc>
          <w:tcPr>
            <w:tcW w:w="2070" w:type="dxa"/>
            <w:vAlign w:val="bottom"/>
            <w:hideMark/>
          </w:tcPr>
          <w:p w14:paraId="7AE456DF" w14:textId="45766B90" w:rsidR="007B5BA7" w:rsidRPr="007B5BA7" w:rsidRDefault="00C838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64" w:type="dxa"/>
            <w:vAlign w:val="bottom"/>
          </w:tcPr>
          <w:p w14:paraId="24E590DD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5F33ED6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2FBE5556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33DC838F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2DAFCB15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5BA7" w:rsidRPr="007B5BA7" w14:paraId="770B1400" w14:textId="77777777" w:rsidTr="007B5BA7">
        <w:tc>
          <w:tcPr>
            <w:tcW w:w="2070" w:type="dxa"/>
            <w:hideMark/>
          </w:tcPr>
          <w:p w14:paraId="6CC4D23B" w14:textId="3BA3B34D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เงินปันผลประจำปี</w:t>
            </w:r>
          </w:p>
        </w:tc>
        <w:tc>
          <w:tcPr>
            <w:tcW w:w="1864" w:type="dxa"/>
            <w:vAlign w:val="bottom"/>
            <w:hideMark/>
          </w:tcPr>
          <w:p w14:paraId="55C20038" w14:textId="0C6096B1" w:rsidR="007B5BA7" w:rsidRPr="00C838FE" w:rsidRDefault="00D332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B5BA7" w:rsidRPr="007B5B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38F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เมษายน</w:t>
            </w:r>
            <w:r w:rsidR="007B5BA7" w:rsidRPr="007B5B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38FE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  <w:vAlign w:val="bottom"/>
            <w:hideMark/>
          </w:tcPr>
          <w:p w14:paraId="0E8F35A5" w14:textId="32C0DD97" w:rsidR="007B5BA7" w:rsidRPr="007B5BA7" w:rsidRDefault="00C838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พฤษภาคม</w:t>
            </w:r>
            <w:r w:rsidR="007B5BA7" w:rsidRPr="007B5B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09B17E" w14:textId="77777777" w:rsidR="007B5BA7" w:rsidRPr="007B5BA7" w:rsidRDefault="007B5BA7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BA7">
              <w:rPr>
                <w:rFonts w:ascii="Angsana New" w:hAnsi="Angsana New" w:cs="Angsana New"/>
                <w:sz w:val="30"/>
                <w:szCs w:val="30"/>
              </w:rPr>
              <w:t>1.625</w:t>
            </w:r>
          </w:p>
        </w:tc>
        <w:tc>
          <w:tcPr>
            <w:tcW w:w="234" w:type="dxa"/>
            <w:vAlign w:val="bottom"/>
          </w:tcPr>
          <w:p w14:paraId="39EAEB3E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4F7368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BA7">
              <w:rPr>
                <w:rFonts w:ascii="Angsana New" w:hAnsi="Angsana New" w:cs="Angsana New"/>
                <w:sz w:val="30"/>
                <w:szCs w:val="30"/>
              </w:rPr>
              <w:t>78,000</w:t>
            </w:r>
          </w:p>
        </w:tc>
      </w:tr>
      <w:tr w:rsidR="007B5BA7" w:rsidRPr="007B5BA7" w14:paraId="5C203870" w14:textId="77777777" w:rsidTr="007B5BA7">
        <w:tc>
          <w:tcPr>
            <w:tcW w:w="2070" w:type="dxa"/>
          </w:tcPr>
          <w:p w14:paraId="7F0B3F2E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6D83B93A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165C71A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9412F9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3A8D544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0A6061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5BA7" w:rsidRPr="007B5BA7" w14:paraId="7896EEF6" w14:textId="77777777" w:rsidTr="007B5BA7">
        <w:tc>
          <w:tcPr>
            <w:tcW w:w="2070" w:type="dxa"/>
            <w:hideMark/>
          </w:tcPr>
          <w:p w14:paraId="5B21FA4D" w14:textId="33C75936" w:rsidR="007B5BA7" w:rsidRPr="007B5BA7" w:rsidRDefault="00C838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64" w:type="dxa"/>
            <w:vAlign w:val="bottom"/>
          </w:tcPr>
          <w:p w14:paraId="418C3F1A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C5DAE33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0F0A7A0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5B5BA1CE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655B3F44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5BA7" w:rsidRPr="007B5BA7" w14:paraId="34AFA754" w14:textId="77777777" w:rsidTr="007B5BA7">
        <w:tc>
          <w:tcPr>
            <w:tcW w:w="2070" w:type="dxa"/>
            <w:hideMark/>
          </w:tcPr>
          <w:p w14:paraId="515A5CB6" w14:textId="51CD270F" w:rsidR="007B5BA7" w:rsidRPr="007B5BA7" w:rsidRDefault="00C838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เงินปันผลประจำปี</w:t>
            </w:r>
          </w:p>
        </w:tc>
        <w:tc>
          <w:tcPr>
            <w:tcW w:w="1864" w:type="dxa"/>
            <w:vAlign w:val="bottom"/>
            <w:hideMark/>
          </w:tcPr>
          <w:p w14:paraId="12A38A03" w14:textId="1C7BE591" w:rsidR="007B5BA7" w:rsidRPr="00C838FE" w:rsidRDefault="007527B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7B5BA7" w:rsidRPr="007B5B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38F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เมษายน</w:t>
            </w:r>
            <w:r w:rsidR="007B5BA7" w:rsidRPr="007B5B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38FE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90" w:type="dxa"/>
            <w:vAlign w:val="bottom"/>
            <w:hideMark/>
          </w:tcPr>
          <w:p w14:paraId="26F24B0A" w14:textId="2B7C0B63" w:rsidR="007B5BA7" w:rsidRPr="00C838FE" w:rsidRDefault="00C838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พฤษภาคม</w:t>
            </w:r>
            <w:r w:rsidR="007B5BA7" w:rsidRPr="007B5B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8359015" w14:textId="77777777" w:rsidR="007B5BA7" w:rsidRPr="007B5BA7" w:rsidRDefault="007B5BA7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BA7">
              <w:rPr>
                <w:rFonts w:ascii="Angsana New" w:hAnsi="Angsana New" w:cs="Angsana New"/>
                <w:sz w:val="30"/>
                <w:szCs w:val="30"/>
              </w:rPr>
              <w:t>1.625</w:t>
            </w:r>
          </w:p>
        </w:tc>
        <w:tc>
          <w:tcPr>
            <w:tcW w:w="234" w:type="dxa"/>
            <w:vAlign w:val="bottom"/>
          </w:tcPr>
          <w:p w14:paraId="79E53A1C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F3451F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BA7">
              <w:rPr>
                <w:rFonts w:ascii="Angsana New" w:hAnsi="Angsana New" w:cs="Angsana New"/>
                <w:sz w:val="30"/>
                <w:szCs w:val="30"/>
              </w:rPr>
              <w:t>78,000</w:t>
            </w:r>
          </w:p>
        </w:tc>
      </w:tr>
    </w:tbl>
    <w:p w14:paraId="25B290DC" w14:textId="13E02436" w:rsidR="00C978FE" w:rsidRDefault="00C978FE" w:rsidP="003E6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43C30CB" w14:textId="244CE422" w:rsidR="00293947" w:rsidRDefault="00293947" w:rsidP="00330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E6C1DB7" w14:textId="1031093D" w:rsidR="00293947" w:rsidRDefault="00293947" w:rsidP="00330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  <w:sectPr w:rsidR="00293947" w:rsidSect="00EE52F4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gNumType w:start="11"/>
          <w:cols w:space="720"/>
          <w:docGrid w:linePitch="245"/>
        </w:sectPr>
      </w:pPr>
    </w:p>
    <w:p w14:paraId="3CDA7B06" w14:textId="4CB3864F" w:rsidR="0059655D" w:rsidRPr="00166199" w:rsidRDefault="0059655D" w:rsidP="0059655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4" w:name="_Hlk14918793"/>
      <w:r w:rsidRPr="0016619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166199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7A4AAFE1" w14:textId="77777777" w:rsidR="00C978FE" w:rsidRPr="00426768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0"/>
          <w:szCs w:val="10"/>
          <w:cs/>
          <w:lang w:val="en-GB"/>
        </w:rPr>
      </w:pPr>
    </w:p>
    <w:p w14:paraId="1E4A5176" w14:textId="77777777" w:rsidR="00C978FE" w:rsidRPr="00E8622D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423E620" w14:textId="77777777" w:rsidR="00C978FE" w:rsidRPr="00426768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0"/>
          <w:szCs w:val="10"/>
        </w:rPr>
      </w:pPr>
    </w:p>
    <w:p w14:paraId="02A0FB8D" w14:textId="54A20294" w:rsidR="00426768" w:rsidRDefault="00C978FE" w:rsidP="0042676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6649BE9B" w14:textId="77777777" w:rsidR="00426768" w:rsidRPr="00426768" w:rsidRDefault="00426768" w:rsidP="0042676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</w:p>
    <w:tbl>
      <w:tblPr>
        <w:tblW w:w="146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51"/>
        <w:gridCol w:w="236"/>
        <w:gridCol w:w="1543"/>
        <w:gridCol w:w="236"/>
        <w:gridCol w:w="1093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426768" w:rsidRPr="00293947" w14:paraId="19535968" w14:textId="77777777" w:rsidTr="00411918">
        <w:trPr>
          <w:trHeight w:val="261"/>
          <w:tblHeader/>
        </w:trPr>
        <w:tc>
          <w:tcPr>
            <w:tcW w:w="5670" w:type="dxa"/>
            <w:vAlign w:val="bottom"/>
          </w:tcPr>
          <w:p w14:paraId="3E2D5E9E" w14:textId="77777777" w:rsidR="00426768" w:rsidRPr="00426768" w:rsidRDefault="00426768" w:rsidP="00426768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59" w:type="dxa"/>
            <w:gridSpan w:val="5"/>
          </w:tcPr>
          <w:p w14:paraId="2CC64CB1" w14:textId="62DB3B3A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E78DE65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0E5CCDE4" w14:textId="0F7C0BE5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93947" w:rsidRPr="00293947" w14:paraId="5D760914" w14:textId="77777777" w:rsidTr="00293947">
        <w:trPr>
          <w:trHeight w:val="261"/>
          <w:tblHeader/>
        </w:trPr>
        <w:tc>
          <w:tcPr>
            <w:tcW w:w="5670" w:type="dxa"/>
            <w:vAlign w:val="bottom"/>
            <w:hideMark/>
          </w:tcPr>
          <w:p w14:paraId="0EB79D84" w14:textId="3EDBF3FF" w:rsidR="00293947" w:rsidRPr="00426768" w:rsidRDefault="00293947" w:rsidP="00E60FA4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551" w:type="dxa"/>
          </w:tcPr>
          <w:p w14:paraId="1D503E18" w14:textId="18EBBF8D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2053E0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A066FB" w14:textId="1F959F18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0E9BA1CC" w14:textId="77777777" w:rsidR="00293947" w:rsidRPr="00426768" w:rsidRDefault="00293947" w:rsidP="00E60FA4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  <w:hideMark/>
          </w:tcPr>
          <w:p w14:paraId="039AD745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6412278" w14:textId="4915D41B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BD43C78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  <w:hideMark/>
          </w:tcPr>
          <w:p w14:paraId="3022DB22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43D720E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044D609A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277F9B6F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657AC099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313B8E2A" w14:textId="77777777" w:rsidR="00293947" w:rsidRPr="00426768" w:rsidRDefault="00293947" w:rsidP="00E60FA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  <w:hideMark/>
          </w:tcPr>
          <w:p w14:paraId="54C9C044" w14:textId="77777777" w:rsidR="00293947" w:rsidRPr="00426768" w:rsidRDefault="00293947" w:rsidP="00E60FA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5AE1D6D4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4FB72F6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6768" w:rsidRPr="00293947" w14:paraId="20D7E759" w14:textId="77777777" w:rsidTr="0051414F">
        <w:trPr>
          <w:trHeight w:val="261"/>
          <w:tblHeader/>
        </w:trPr>
        <w:tc>
          <w:tcPr>
            <w:tcW w:w="5670" w:type="dxa"/>
            <w:vAlign w:val="bottom"/>
          </w:tcPr>
          <w:p w14:paraId="755883F6" w14:textId="77777777" w:rsidR="00426768" w:rsidRPr="00426768" w:rsidRDefault="00426768" w:rsidP="00E60FA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79" w:type="dxa"/>
            <w:gridSpan w:val="13"/>
          </w:tcPr>
          <w:p w14:paraId="577439BD" w14:textId="6FF2A82D" w:rsidR="00426768" w:rsidRPr="00426768" w:rsidRDefault="00426768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293947" w:rsidRPr="00293947" w14:paraId="0BA27AD6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57F2D926" w14:textId="77777777" w:rsidR="00293947" w:rsidRPr="00426768" w:rsidRDefault="00293947" w:rsidP="00E60FA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1A817733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3C6A4AF" w14:textId="77777777" w:rsidR="00293947" w:rsidRPr="00426768" w:rsidRDefault="00293947" w:rsidP="00E60FA4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26A8C084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2EE5402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7BA0C4E9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1AF22BE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6D4C165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B0C0885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7AFC570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D361B8D" w14:textId="77777777" w:rsidR="00293947" w:rsidRPr="00426768" w:rsidRDefault="00293947" w:rsidP="00E60FA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FCBBD1A" w14:textId="77777777" w:rsidR="00293947" w:rsidRPr="00426768" w:rsidRDefault="00293947" w:rsidP="00E60FA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6224FDC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D5E745A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93947" w:rsidRPr="00293947" w14:paraId="430511C7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4A2E3917" w14:textId="4C9F2EEB" w:rsidR="00293947" w:rsidRPr="00426768" w:rsidRDefault="00293947" w:rsidP="00293947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6A5110DA" w14:textId="22222215" w:rsidR="00293947" w:rsidRPr="00426768" w:rsidRDefault="00293947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5,373</w:t>
            </w:r>
          </w:p>
        </w:tc>
        <w:tc>
          <w:tcPr>
            <w:tcW w:w="236" w:type="dxa"/>
          </w:tcPr>
          <w:p w14:paraId="430071CF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031ADA49" w14:textId="3B0DDC09" w:rsidR="00293947" w:rsidRPr="00426768" w:rsidRDefault="00293947" w:rsidP="0029394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834CBF5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74BC7EDD" w14:textId="50D640F6" w:rsidR="00293947" w:rsidRPr="00426768" w:rsidRDefault="00293947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5,373</w:t>
            </w:r>
          </w:p>
        </w:tc>
        <w:tc>
          <w:tcPr>
            <w:tcW w:w="236" w:type="dxa"/>
          </w:tcPr>
          <w:p w14:paraId="7E5BCFBB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33D250F" w14:textId="77777777" w:rsidR="00293947" w:rsidRPr="00426768" w:rsidRDefault="00293947" w:rsidP="00293947">
            <w:pPr>
              <w:pStyle w:val="acctfourfigures"/>
              <w:tabs>
                <w:tab w:val="left" w:pos="343"/>
                <w:tab w:val="left" w:pos="468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BC3681E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7E4588" w14:textId="174C303E" w:rsidR="00293947" w:rsidRPr="00426768" w:rsidRDefault="00293947" w:rsidP="00293947">
            <w:pPr>
              <w:pStyle w:val="acctfourfigures"/>
              <w:tabs>
                <w:tab w:val="clear" w:pos="765"/>
                <w:tab w:val="decimal" w:pos="192"/>
                <w:tab w:val="left" w:pos="552"/>
              </w:tabs>
              <w:spacing w:line="240" w:lineRule="atLeast"/>
              <w:ind w:left="-43" w:right="-1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5,373</w:t>
            </w:r>
          </w:p>
        </w:tc>
        <w:tc>
          <w:tcPr>
            <w:tcW w:w="236" w:type="dxa"/>
          </w:tcPr>
          <w:p w14:paraId="113E24FC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81DA254" w14:textId="77777777" w:rsidR="00293947" w:rsidRPr="00426768" w:rsidRDefault="00293947" w:rsidP="00293947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E92EA2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3AEC694" w14:textId="1FB4B992" w:rsidR="00293947" w:rsidRPr="00426768" w:rsidRDefault="00293947" w:rsidP="0029394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5,373</w:t>
            </w:r>
          </w:p>
        </w:tc>
      </w:tr>
      <w:tr w:rsidR="00293947" w:rsidRPr="00293947" w14:paraId="5EC03D33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3487DC5B" w14:textId="77777777" w:rsidR="00293947" w:rsidRPr="00426768" w:rsidRDefault="00293947" w:rsidP="0029394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5B1D5976" w14:textId="218E84B3" w:rsidR="00293947" w:rsidRPr="00426768" w:rsidRDefault="00293947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16,284</w:t>
            </w:r>
          </w:p>
        </w:tc>
        <w:tc>
          <w:tcPr>
            <w:tcW w:w="236" w:type="dxa"/>
          </w:tcPr>
          <w:p w14:paraId="0FFDEBDF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1B4E81FC" w14:textId="77777777" w:rsidR="00293947" w:rsidRPr="00426768" w:rsidRDefault="00293947" w:rsidP="004267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DDD6E53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340E2B8" w14:textId="3D6CB708" w:rsidR="00293947" w:rsidRPr="00426768" w:rsidRDefault="00293947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16,284</w:t>
            </w:r>
          </w:p>
        </w:tc>
        <w:tc>
          <w:tcPr>
            <w:tcW w:w="236" w:type="dxa"/>
          </w:tcPr>
          <w:p w14:paraId="2B46930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D8403E8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C96BF3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E33467A" w14:textId="5507CF1E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16,284</w:t>
            </w:r>
          </w:p>
        </w:tc>
        <w:tc>
          <w:tcPr>
            <w:tcW w:w="236" w:type="dxa"/>
          </w:tcPr>
          <w:p w14:paraId="30237C74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C6A4894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6F38D1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9E3AF12" w14:textId="7386A5FD" w:rsidR="00293947" w:rsidRPr="00426768" w:rsidRDefault="00293947" w:rsidP="00293947">
            <w:pPr>
              <w:pStyle w:val="acctfourfigures"/>
              <w:tabs>
                <w:tab w:val="left" w:pos="641"/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16,284</w:t>
            </w:r>
          </w:p>
        </w:tc>
      </w:tr>
      <w:tr w:rsidR="00293947" w:rsidRPr="00293947" w14:paraId="087A3990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0FF8AA71" w14:textId="77777777" w:rsidR="00293947" w:rsidRPr="00426768" w:rsidRDefault="00293947" w:rsidP="00293947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51AF6D84" w14:textId="358638E4" w:rsidR="00293947" w:rsidRPr="00426768" w:rsidRDefault="00293947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21,657</w:t>
            </w:r>
          </w:p>
        </w:tc>
        <w:tc>
          <w:tcPr>
            <w:tcW w:w="236" w:type="dxa"/>
          </w:tcPr>
          <w:p w14:paraId="52095132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CC8C0" w14:textId="77777777" w:rsidR="00293947" w:rsidRPr="00426768" w:rsidRDefault="00293947" w:rsidP="004267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02E4292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270D9" w14:textId="67A471C7" w:rsidR="00293947" w:rsidRPr="00426768" w:rsidRDefault="00293947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21,657</w:t>
            </w:r>
          </w:p>
        </w:tc>
        <w:tc>
          <w:tcPr>
            <w:tcW w:w="236" w:type="dxa"/>
          </w:tcPr>
          <w:p w14:paraId="50200C0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87B12AE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48893C0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698EE04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3EFCAF2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149884C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CFE920A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D357FF1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93947" w:rsidRPr="00293947" w14:paraId="747D5085" w14:textId="77777777" w:rsidTr="00293947">
        <w:trPr>
          <w:trHeight w:val="141"/>
          <w:tblHeader/>
        </w:trPr>
        <w:tc>
          <w:tcPr>
            <w:tcW w:w="5670" w:type="dxa"/>
            <w:vAlign w:val="bottom"/>
          </w:tcPr>
          <w:p w14:paraId="53FF0A46" w14:textId="77777777" w:rsidR="00293947" w:rsidRPr="00426768" w:rsidRDefault="00293947" w:rsidP="00293947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</w:tcPr>
          <w:p w14:paraId="7A3A0BC6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FE29DCC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  <w:vAlign w:val="bottom"/>
          </w:tcPr>
          <w:p w14:paraId="53CC601E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29043E6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3786390A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346F9B8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4E6CD74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564AB29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20743C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4BC0C545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3D5CD1F1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CEED747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1C598A1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293947" w:rsidRPr="00293947" w14:paraId="036B8E73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0686FE13" w14:textId="77777777" w:rsidR="00293947" w:rsidRPr="00426768" w:rsidRDefault="00293947" w:rsidP="0029394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03CDC6D8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851F8D4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4BC3A4DF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B98E045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36D4AE90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839A4D4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6751CA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5D9F384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55FBA57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7C559A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0ECBF0E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56A21DA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3A170A7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93947" w:rsidRPr="00293947" w14:paraId="1763E3BB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33CDA73C" w14:textId="349D961A" w:rsidR="00293947" w:rsidRPr="00426768" w:rsidRDefault="00293947" w:rsidP="00293947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73957E70" w14:textId="3896BB1F" w:rsidR="00293947" w:rsidRPr="00426768" w:rsidRDefault="00293947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(95)</w:t>
            </w:r>
          </w:p>
        </w:tc>
        <w:tc>
          <w:tcPr>
            <w:tcW w:w="236" w:type="dxa"/>
          </w:tcPr>
          <w:p w14:paraId="49208021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7EE04C20" w14:textId="7C6CD555" w:rsidR="00293947" w:rsidRPr="00426768" w:rsidRDefault="00293947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(5,708)</w:t>
            </w:r>
          </w:p>
        </w:tc>
        <w:tc>
          <w:tcPr>
            <w:tcW w:w="236" w:type="dxa"/>
          </w:tcPr>
          <w:p w14:paraId="7DD5552B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0DA21967" w14:textId="6F0A44AB" w:rsidR="00293947" w:rsidRPr="00426768" w:rsidRDefault="00293947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(5,803)</w:t>
            </w:r>
          </w:p>
        </w:tc>
        <w:tc>
          <w:tcPr>
            <w:tcW w:w="236" w:type="dxa"/>
          </w:tcPr>
          <w:p w14:paraId="1EB532F3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8706667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B1533E3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7748DB0" w14:textId="2F2E13A1" w:rsidR="00293947" w:rsidRPr="00426768" w:rsidRDefault="00293947" w:rsidP="00293947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(5,803)</w:t>
            </w:r>
          </w:p>
        </w:tc>
        <w:tc>
          <w:tcPr>
            <w:tcW w:w="236" w:type="dxa"/>
          </w:tcPr>
          <w:p w14:paraId="4D6C8D73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87B6000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1EB712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561E391" w14:textId="532ACCD1" w:rsidR="00293947" w:rsidRPr="00426768" w:rsidRDefault="00293947" w:rsidP="00293947">
            <w:pPr>
              <w:pStyle w:val="acctfourfigures"/>
              <w:tabs>
                <w:tab w:val="clear" w:pos="765"/>
              </w:tabs>
              <w:spacing w:line="240" w:lineRule="atLeast"/>
              <w:ind w:left="-43" w:right="-20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(5,803)</w:t>
            </w:r>
          </w:p>
        </w:tc>
      </w:tr>
      <w:tr w:rsidR="00293947" w:rsidRPr="00293947" w14:paraId="44D918FA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6E243D4B" w14:textId="77777777" w:rsidR="00293947" w:rsidRPr="00426768" w:rsidRDefault="00293947" w:rsidP="0029394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7F506792" w14:textId="6C216383" w:rsidR="00293947" w:rsidRPr="00426768" w:rsidRDefault="00293947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(7,649)</w:t>
            </w:r>
          </w:p>
        </w:tc>
        <w:tc>
          <w:tcPr>
            <w:tcW w:w="236" w:type="dxa"/>
          </w:tcPr>
          <w:p w14:paraId="4AA239A9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C8AD858" w14:textId="77777777" w:rsidR="00293947" w:rsidRPr="00426768" w:rsidRDefault="00293947" w:rsidP="004267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59A7A8B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5FACCBB7" w14:textId="0B064319" w:rsidR="00293947" w:rsidRPr="00426768" w:rsidRDefault="00293947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(7,649)</w:t>
            </w:r>
          </w:p>
        </w:tc>
        <w:tc>
          <w:tcPr>
            <w:tcW w:w="236" w:type="dxa"/>
          </w:tcPr>
          <w:p w14:paraId="0310167B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B3B2ED9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880FD38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77F3BA4" w14:textId="083FF5A0" w:rsidR="00293947" w:rsidRPr="00426768" w:rsidRDefault="00293947" w:rsidP="00293947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(7,649)</w:t>
            </w:r>
          </w:p>
        </w:tc>
        <w:tc>
          <w:tcPr>
            <w:tcW w:w="236" w:type="dxa"/>
          </w:tcPr>
          <w:p w14:paraId="071FC472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8BFEFED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643EE0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ECCE0CD" w14:textId="526C1B8C" w:rsidR="00293947" w:rsidRPr="00426768" w:rsidRDefault="00293947" w:rsidP="00293947">
            <w:pPr>
              <w:pStyle w:val="acctfourfigures"/>
              <w:tabs>
                <w:tab w:val="clear" w:pos="765"/>
              </w:tabs>
              <w:spacing w:line="240" w:lineRule="atLeast"/>
              <w:ind w:left="-43" w:right="-20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(7,649)</w:t>
            </w:r>
          </w:p>
        </w:tc>
      </w:tr>
      <w:tr w:rsidR="00293947" w:rsidRPr="00293947" w14:paraId="57337064" w14:textId="77777777" w:rsidTr="00293947">
        <w:trPr>
          <w:trHeight w:val="254"/>
          <w:tblHeader/>
        </w:trPr>
        <w:tc>
          <w:tcPr>
            <w:tcW w:w="5670" w:type="dxa"/>
            <w:vAlign w:val="bottom"/>
          </w:tcPr>
          <w:p w14:paraId="579FF613" w14:textId="77777777" w:rsidR="00293947" w:rsidRPr="00426768" w:rsidRDefault="00293947" w:rsidP="00293947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2EB02D24" w14:textId="74366F50" w:rsidR="00293947" w:rsidRPr="00426768" w:rsidRDefault="00293947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(7,744)</w:t>
            </w:r>
          </w:p>
        </w:tc>
        <w:tc>
          <w:tcPr>
            <w:tcW w:w="236" w:type="dxa"/>
          </w:tcPr>
          <w:p w14:paraId="37C089AE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EBC9D" w14:textId="43FB7523" w:rsidR="00293947" w:rsidRPr="00426768" w:rsidRDefault="00293947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  (5,708)</w:t>
            </w:r>
          </w:p>
        </w:tc>
        <w:tc>
          <w:tcPr>
            <w:tcW w:w="236" w:type="dxa"/>
          </w:tcPr>
          <w:p w14:paraId="6346BC28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CA8AA" w14:textId="4A3DC705" w:rsidR="00293947" w:rsidRPr="00426768" w:rsidRDefault="00293947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(13,452)</w:t>
            </w:r>
          </w:p>
        </w:tc>
        <w:tc>
          <w:tcPr>
            <w:tcW w:w="236" w:type="dxa"/>
          </w:tcPr>
          <w:p w14:paraId="777F4C9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9AAE81E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C97B305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BBA4C7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3AD3797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73A78C5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937DA09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EB45526" w14:textId="77777777" w:rsidR="00293947" w:rsidRPr="00426768" w:rsidRDefault="00293947" w:rsidP="0029394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4"/>
    </w:tbl>
    <w:p w14:paraId="6B6B8125" w14:textId="77777777" w:rsidR="00330632" w:rsidRPr="00330632" w:rsidRDefault="00330632" w:rsidP="00330632">
      <w:pPr>
        <w:sectPr w:rsidR="00330632" w:rsidRPr="00330632" w:rsidSect="00EE52F4">
          <w:pgSz w:w="16834" w:h="11909" w:orient="landscape" w:code="9"/>
          <w:pgMar w:top="1152" w:right="691" w:bottom="1152" w:left="720" w:header="720" w:footer="720" w:gutter="0"/>
          <w:pgNumType w:start="20"/>
          <w:cols w:space="720"/>
          <w:docGrid w:linePitch="272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36"/>
        <w:gridCol w:w="1564"/>
        <w:gridCol w:w="236"/>
        <w:gridCol w:w="1114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426768" w:rsidRPr="00D33292" w14:paraId="762850D7" w14:textId="77777777" w:rsidTr="004855B8">
        <w:trPr>
          <w:trHeight w:val="261"/>
          <w:tblHeader/>
        </w:trPr>
        <w:tc>
          <w:tcPr>
            <w:tcW w:w="5760" w:type="dxa"/>
            <w:vAlign w:val="bottom"/>
          </w:tcPr>
          <w:p w14:paraId="56FEE7C9" w14:textId="77777777" w:rsidR="00426768" w:rsidRPr="00426768" w:rsidRDefault="00426768" w:rsidP="00426768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5"/>
          </w:tcPr>
          <w:p w14:paraId="20F2032D" w14:textId="55A1CF0B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F70884C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77DD0C28" w14:textId="3B90BE86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26768" w:rsidRPr="00D33292" w14:paraId="4F47B838" w14:textId="77777777" w:rsidTr="00426768">
        <w:trPr>
          <w:trHeight w:val="261"/>
          <w:tblHeader/>
        </w:trPr>
        <w:tc>
          <w:tcPr>
            <w:tcW w:w="5760" w:type="dxa"/>
            <w:vAlign w:val="bottom"/>
            <w:hideMark/>
          </w:tcPr>
          <w:p w14:paraId="4EDF9F77" w14:textId="77777777" w:rsidR="00426768" w:rsidRPr="00426768" w:rsidRDefault="00426768" w:rsidP="00426768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14:paraId="383DB07B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A833F5" w14:textId="77777777" w:rsidR="00426768" w:rsidRPr="00426768" w:rsidRDefault="00426768" w:rsidP="009846A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DECDCE" w14:textId="1CDDFD3F" w:rsidR="00426768" w:rsidRPr="00426768" w:rsidRDefault="00426768" w:rsidP="009846A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6D8A27EF" w14:textId="77777777" w:rsidR="00426768" w:rsidRPr="00426768" w:rsidRDefault="00426768" w:rsidP="00426768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  <w:hideMark/>
          </w:tcPr>
          <w:p w14:paraId="0E52E649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F5380EB" w14:textId="1D593AD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6BA87858" w14:textId="77777777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391DAEFF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2CF3D2F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236B1808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E85AA38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48E012D7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73F9C8B" w14:textId="77777777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  <w:hideMark/>
          </w:tcPr>
          <w:p w14:paraId="3E65638D" w14:textId="77777777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52A8F702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718D8F3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6768" w:rsidRPr="00D33292" w14:paraId="57F5ACED" w14:textId="77777777" w:rsidTr="0012545F">
        <w:trPr>
          <w:trHeight w:val="261"/>
          <w:tblHeader/>
        </w:trPr>
        <w:tc>
          <w:tcPr>
            <w:tcW w:w="5760" w:type="dxa"/>
            <w:vAlign w:val="bottom"/>
          </w:tcPr>
          <w:p w14:paraId="1832CCD5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0" w:type="dxa"/>
            <w:gridSpan w:val="13"/>
          </w:tcPr>
          <w:p w14:paraId="400697AD" w14:textId="68CD30E8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426768" w:rsidRPr="00D33292" w14:paraId="6EFC517C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40A93601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6898DA5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60BBF24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1BB0BDDE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C83EBAA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BF4C1CF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7BBEF2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FD2738D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7A7AD8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6B914E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5646566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792AE5C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137AAA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F9AC173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26768" w:rsidRPr="00D33292" w14:paraId="4C206E88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60CEF3DC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6E3BD3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87,483</w:t>
            </w:r>
          </w:p>
        </w:tc>
        <w:tc>
          <w:tcPr>
            <w:tcW w:w="236" w:type="dxa"/>
          </w:tcPr>
          <w:p w14:paraId="65FA05FC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3C489F6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91084E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EF858A1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87,483</w:t>
            </w:r>
          </w:p>
        </w:tc>
        <w:tc>
          <w:tcPr>
            <w:tcW w:w="236" w:type="dxa"/>
          </w:tcPr>
          <w:p w14:paraId="686CC61E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FF95E7E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CAAC95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EFABF9D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87,483</w:t>
            </w:r>
          </w:p>
        </w:tc>
        <w:tc>
          <w:tcPr>
            <w:tcW w:w="236" w:type="dxa"/>
          </w:tcPr>
          <w:p w14:paraId="44959592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997C9F9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2C1753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98771AB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87,483</w:t>
            </w:r>
          </w:p>
        </w:tc>
      </w:tr>
      <w:tr w:rsidR="00426768" w:rsidRPr="00D33292" w14:paraId="3B8AF82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133D4734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E149AB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87,483</w:t>
            </w:r>
          </w:p>
        </w:tc>
        <w:tc>
          <w:tcPr>
            <w:tcW w:w="236" w:type="dxa"/>
          </w:tcPr>
          <w:p w14:paraId="4DD3EC4D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D353D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53A7A0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8375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87,483</w:t>
            </w:r>
          </w:p>
        </w:tc>
        <w:tc>
          <w:tcPr>
            <w:tcW w:w="236" w:type="dxa"/>
          </w:tcPr>
          <w:p w14:paraId="6F8A13A4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F206940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9727AAA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7D8B15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F18FBF3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C8677EA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DB30F4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95E8E6E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26768" w:rsidRPr="00D33292" w14:paraId="4C10E073" w14:textId="77777777" w:rsidTr="00426768">
        <w:trPr>
          <w:trHeight w:val="141"/>
          <w:tblHeader/>
        </w:trPr>
        <w:tc>
          <w:tcPr>
            <w:tcW w:w="5760" w:type="dxa"/>
            <w:vAlign w:val="bottom"/>
          </w:tcPr>
          <w:p w14:paraId="5D5F33CE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85349CB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</w:tcPr>
          <w:p w14:paraId="1E42B010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7F691BF1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BC1B44F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12F1E82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07B2129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58092AF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408828C4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90B9A0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452E0179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4" w:type="dxa"/>
            <w:vAlign w:val="bottom"/>
          </w:tcPr>
          <w:p w14:paraId="10FB4A57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135F94BF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4DA0C26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426768" w:rsidRPr="00D33292" w14:paraId="0936A8E7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3E7F8307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CD288E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3DB965B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4A240BFB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CF4A8F9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3103474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5D23B11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D30F7EE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AA44FDB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C988210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1C2832B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E2EDCEA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6DDE41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984DD9D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26768" w:rsidRPr="00D33292" w14:paraId="236812E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1ACEC5A4" w14:textId="29060E5F" w:rsidR="00426768" w:rsidRPr="00426768" w:rsidRDefault="00426768" w:rsidP="00FF618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0980ED69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(7,608)</w:t>
            </w:r>
          </w:p>
        </w:tc>
        <w:tc>
          <w:tcPr>
            <w:tcW w:w="236" w:type="dxa"/>
          </w:tcPr>
          <w:p w14:paraId="32209DE7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285668B5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(500)</w:t>
            </w:r>
          </w:p>
        </w:tc>
        <w:tc>
          <w:tcPr>
            <w:tcW w:w="236" w:type="dxa"/>
            <w:vAlign w:val="bottom"/>
          </w:tcPr>
          <w:p w14:paraId="39A49B83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7AEEB37F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8)</w:t>
            </w:r>
          </w:p>
        </w:tc>
        <w:tc>
          <w:tcPr>
            <w:tcW w:w="236" w:type="dxa"/>
          </w:tcPr>
          <w:p w14:paraId="32691735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4AC20B4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A6F41B3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9386596" w14:textId="77777777" w:rsidR="00426768" w:rsidRPr="00426768" w:rsidRDefault="00426768" w:rsidP="00FF618F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8)</w:t>
            </w:r>
          </w:p>
        </w:tc>
        <w:tc>
          <w:tcPr>
            <w:tcW w:w="236" w:type="dxa"/>
          </w:tcPr>
          <w:p w14:paraId="039E2B79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5F67DB9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4207F6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C383578" w14:textId="77777777" w:rsidR="00426768" w:rsidRPr="00426768" w:rsidRDefault="00426768" w:rsidP="00FF618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8)</w:t>
            </w:r>
          </w:p>
        </w:tc>
      </w:tr>
      <w:tr w:rsidR="00426768" w:rsidRPr="00D33292" w14:paraId="3993F3D6" w14:textId="77777777" w:rsidTr="00426768">
        <w:trPr>
          <w:trHeight w:val="254"/>
          <w:tblHeader/>
        </w:trPr>
        <w:tc>
          <w:tcPr>
            <w:tcW w:w="5760" w:type="dxa"/>
            <w:vAlign w:val="bottom"/>
          </w:tcPr>
          <w:p w14:paraId="6AAA5812" w14:textId="77777777" w:rsidR="00426768" w:rsidRPr="00426768" w:rsidRDefault="00426768" w:rsidP="00FF618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01AC2B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(125,097)</w:t>
            </w:r>
          </w:p>
        </w:tc>
        <w:tc>
          <w:tcPr>
            <w:tcW w:w="236" w:type="dxa"/>
          </w:tcPr>
          <w:p w14:paraId="6F36AA3C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F2DBDFA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0EDA688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81A8414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(125,097)</w:t>
            </w:r>
          </w:p>
        </w:tc>
        <w:tc>
          <w:tcPr>
            <w:tcW w:w="236" w:type="dxa"/>
          </w:tcPr>
          <w:p w14:paraId="1C49B07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20447E2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4683D8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13CA7AB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(125,097)</w:t>
            </w:r>
          </w:p>
        </w:tc>
        <w:tc>
          <w:tcPr>
            <w:tcW w:w="236" w:type="dxa"/>
          </w:tcPr>
          <w:p w14:paraId="3EF93FC9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B10D4D0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C124C0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3FABB6E3" w14:textId="77777777" w:rsidR="00426768" w:rsidRPr="00426768" w:rsidRDefault="00426768" w:rsidP="00FF618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(125,097)</w:t>
            </w:r>
          </w:p>
        </w:tc>
      </w:tr>
      <w:tr w:rsidR="00426768" w:rsidRPr="00D33292" w14:paraId="0317472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7BFE3C9E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687E78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(132,705)</w:t>
            </w:r>
          </w:p>
        </w:tc>
        <w:tc>
          <w:tcPr>
            <w:tcW w:w="236" w:type="dxa"/>
          </w:tcPr>
          <w:p w14:paraId="3AC8B236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99BAE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  (500)</w:t>
            </w:r>
          </w:p>
        </w:tc>
        <w:tc>
          <w:tcPr>
            <w:tcW w:w="236" w:type="dxa"/>
            <w:vAlign w:val="bottom"/>
          </w:tcPr>
          <w:p w14:paraId="450674E9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FF107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(133,205)</w:t>
            </w:r>
          </w:p>
        </w:tc>
        <w:tc>
          <w:tcPr>
            <w:tcW w:w="236" w:type="dxa"/>
          </w:tcPr>
          <w:p w14:paraId="158E5FFA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04C9C6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CBD5D23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7AAE7FF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2930B23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E1F0DF6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6784D1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65EEF84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</w:tbl>
    <w:p w14:paraId="2F11D02E" w14:textId="77777777" w:rsidR="00E8622D" w:rsidRDefault="00E8622D" w:rsidP="00E8622D">
      <w:pPr>
        <w:pStyle w:val="FSBlank"/>
        <w:ind w:left="0"/>
        <w:rPr>
          <w:b/>
          <w:bCs/>
          <w:sz w:val="30"/>
          <w:szCs w:val="30"/>
          <w:cs/>
        </w:rPr>
        <w:sectPr w:rsidR="00E8622D" w:rsidSect="00E8622D">
          <w:headerReference w:type="default" r:id="rId10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596C37D9" w14:textId="77777777" w:rsidR="009C5045" w:rsidRPr="00195830" w:rsidRDefault="009C5045" w:rsidP="00DE68A1">
      <w:pPr>
        <w:pStyle w:val="FSContent"/>
        <w:ind w:left="450" w:firstLine="90"/>
        <w:rPr>
          <w:b/>
          <w:bCs/>
          <w:i/>
          <w:iCs/>
          <w:cs/>
        </w:rPr>
      </w:pPr>
      <w:r w:rsidRPr="00195830">
        <w:rPr>
          <w:rFonts w:hint="cs"/>
          <w:b/>
          <w:bCs/>
          <w:i/>
          <w:iCs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7A76716" w14:textId="77777777" w:rsidR="009C5045" w:rsidRPr="002544AA" w:rsidRDefault="009C5045" w:rsidP="00546F86">
      <w:pPr>
        <w:pStyle w:val="FSContent"/>
        <w:ind w:left="540"/>
        <w:rPr>
          <w:sz w:val="16"/>
          <w:szCs w:val="16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7111D9" w:rsidRPr="005D08DD" w14:paraId="22FF4F2C" w14:textId="77777777" w:rsidTr="00484F1E">
        <w:trPr>
          <w:tblHeader/>
        </w:trPr>
        <w:tc>
          <w:tcPr>
            <w:tcW w:w="2340" w:type="dxa"/>
          </w:tcPr>
          <w:p w14:paraId="5C2A7601" w14:textId="77777777" w:rsidR="007111D9" w:rsidRPr="00A41284" w:rsidRDefault="007111D9" w:rsidP="005F67DF">
            <w:pPr>
              <w:pStyle w:val="block"/>
              <w:spacing w:after="0" w:line="240" w:lineRule="atLeast"/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3FDFB59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1A07042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111D9" w:rsidRPr="005D08DD" w14:paraId="1BB3F769" w14:textId="77777777" w:rsidTr="00484F1E">
        <w:tc>
          <w:tcPr>
            <w:tcW w:w="2340" w:type="dxa"/>
          </w:tcPr>
          <w:p w14:paraId="378D117E" w14:textId="77777777" w:rsidR="007111D9" w:rsidRPr="00A41284" w:rsidRDefault="007111D9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5F67DF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39E4E5B1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D4C85C1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A41284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7111D9" w:rsidRPr="005D08DD" w14:paraId="0595098F" w14:textId="77777777" w:rsidTr="00484F1E">
        <w:tc>
          <w:tcPr>
            <w:tcW w:w="2340" w:type="dxa"/>
          </w:tcPr>
          <w:p w14:paraId="622736C2" w14:textId="77777777" w:rsidR="007111D9" w:rsidRPr="00A41284" w:rsidRDefault="00EA0B4B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156C927C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013C6901" w14:textId="77777777" w:rsidR="007111D9" w:rsidRPr="00A41284" w:rsidRDefault="00DB6743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419C5D49" w14:textId="77777777" w:rsidR="00330632" w:rsidRPr="00962FFF" w:rsidRDefault="00330632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22"/>
          <w:szCs w:val="22"/>
        </w:rPr>
      </w:pPr>
    </w:p>
    <w:p w14:paraId="26B3908C" w14:textId="77777777" w:rsidR="00330632" w:rsidRPr="00D301A8" w:rsidRDefault="00330632" w:rsidP="0027552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sz w:val="30"/>
          <w:szCs w:val="30"/>
        </w:rPr>
      </w:pPr>
      <w:r w:rsidRPr="00D301A8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51BD08F9" w14:textId="77777777" w:rsidR="0066016B" w:rsidRPr="00962FFF" w:rsidRDefault="0066016B" w:rsidP="003153C0">
      <w:pPr>
        <w:pStyle w:val="FSBlank"/>
        <w:rPr>
          <w:sz w:val="22"/>
          <w:szCs w:val="22"/>
        </w:rPr>
      </w:pPr>
    </w:p>
    <w:tbl>
      <w:tblPr>
        <w:tblW w:w="9452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6696"/>
        <w:gridCol w:w="1260"/>
        <w:gridCol w:w="236"/>
        <w:gridCol w:w="1254"/>
        <w:gridCol w:w="6"/>
      </w:tblGrid>
      <w:tr w:rsidR="00CF1E9F" w:rsidRPr="00484F1E" w14:paraId="3147AF56" w14:textId="77777777" w:rsidTr="000B3FFC">
        <w:trPr>
          <w:tblHeader/>
        </w:trPr>
        <w:tc>
          <w:tcPr>
            <w:tcW w:w="6696" w:type="dxa"/>
          </w:tcPr>
          <w:p w14:paraId="5C0E288C" w14:textId="77777777" w:rsidR="00CF1E9F" w:rsidRPr="00484F1E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3678E0" w14:textId="24C72B4D" w:rsidR="00CF1E9F" w:rsidRPr="00484F1E" w:rsidRDefault="00FD22F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F1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704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0A70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2C7E013" w14:textId="77777777" w:rsidR="00CF1E9F" w:rsidRPr="00484F1E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8EC034F" w14:textId="77777777" w:rsidR="00CF1E9F" w:rsidRPr="00484F1E" w:rsidRDefault="00FD22F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F1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1E9F" w:rsidRPr="00484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1E9F" w:rsidRPr="00484F1E" w14:paraId="04217CDB" w14:textId="77777777" w:rsidTr="000B3FFC">
        <w:trPr>
          <w:tblHeader/>
        </w:trPr>
        <w:tc>
          <w:tcPr>
            <w:tcW w:w="6696" w:type="dxa"/>
          </w:tcPr>
          <w:p w14:paraId="261E5494" w14:textId="77777777" w:rsidR="00CF1E9F" w:rsidRPr="00484F1E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F7F8A" w14:textId="77777777" w:rsidR="00CF1E9F" w:rsidRPr="00484F1E" w:rsidRDefault="00E8622D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F1E">
              <w:rPr>
                <w:rFonts w:asciiTheme="majorBidi" w:hAnsiTheme="majorBidi" w:cstheme="majorBidi" w:hint="cs"/>
                <w:sz w:val="30"/>
                <w:szCs w:val="30"/>
                <w:cs/>
              </w:rPr>
              <w:t>2564</w:t>
            </w:r>
          </w:p>
        </w:tc>
        <w:tc>
          <w:tcPr>
            <w:tcW w:w="236" w:type="dxa"/>
          </w:tcPr>
          <w:p w14:paraId="25ECBFCE" w14:textId="77777777" w:rsidR="00CF1E9F" w:rsidRPr="00484F1E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6870041" w14:textId="77777777" w:rsidR="00CF1E9F" w:rsidRPr="00484F1E" w:rsidRDefault="00E8622D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4F1E"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</w:tr>
      <w:tr w:rsidR="00752EF5" w:rsidRPr="00484F1E" w14:paraId="5AF098E2" w14:textId="77777777" w:rsidTr="000B3FFC">
        <w:trPr>
          <w:gridAfter w:val="1"/>
          <w:wAfter w:w="6" w:type="dxa"/>
          <w:cantSplit/>
          <w:tblHeader/>
        </w:trPr>
        <w:tc>
          <w:tcPr>
            <w:tcW w:w="6696" w:type="dxa"/>
          </w:tcPr>
          <w:p w14:paraId="13BF9CBA" w14:textId="77777777" w:rsidR="00752EF5" w:rsidRPr="00484F1E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38EC43C4" w14:textId="77777777" w:rsidR="00752EF5" w:rsidRPr="00484F1E" w:rsidRDefault="00752EF5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622D" w:rsidRPr="00484F1E" w14:paraId="49763A26" w14:textId="77777777" w:rsidTr="000B3FFC">
        <w:tc>
          <w:tcPr>
            <w:tcW w:w="6696" w:type="dxa"/>
          </w:tcPr>
          <w:p w14:paraId="5B25F868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5AB7939C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69BBE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5B19A38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622D" w:rsidRPr="00484F1E" w14:paraId="773EB6F1" w14:textId="77777777" w:rsidTr="000B3FFC">
        <w:tc>
          <w:tcPr>
            <w:tcW w:w="6696" w:type="dxa"/>
          </w:tcPr>
          <w:p w14:paraId="57A19B8B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DD9183B" w14:textId="1C7390CB" w:rsidR="00E8622D" w:rsidRPr="00484F1E" w:rsidRDefault="000A7047" w:rsidP="009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36" w:type="dxa"/>
          </w:tcPr>
          <w:p w14:paraId="3C838F7D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247239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E8622D" w:rsidRPr="00484F1E" w14:paraId="3ED5B91B" w14:textId="77777777" w:rsidTr="000B3FFC">
        <w:tc>
          <w:tcPr>
            <w:tcW w:w="6696" w:type="dxa"/>
          </w:tcPr>
          <w:p w14:paraId="3BFD2B45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71C94F" w14:textId="3159E0BC" w:rsidR="00E8622D" w:rsidRPr="00484F1E" w:rsidRDefault="000A7047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14:paraId="7A44D455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D92ABCD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484F1E"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</w:tr>
      <w:tr w:rsidR="00E8622D" w:rsidRPr="00484F1E" w14:paraId="35530A57" w14:textId="77777777" w:rsidTr="000B3FFC">
        <w:tc>
          <w:tcPr>
            <w:tcW w:w="6696" w:type="dxa"/>
          </w:tcPr>
          <w:p w14:paraId="282B0E49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CFD951" w14:textId="1D2B29A3" w:rsidR="00E8622D" w:rsidRPr="00484F1E" w:rsidRDefault="00822A87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0A7047">
              <w:rPr>
                <w:rFonts w:ascii="Angsana New" w:hAnsi="Angsana New"/>
                <w:b/>
                <w:bCs/>
                <w:sz w:val="30"/>
                <w:szCs w:val="30"/>
              </w:rPr>
              <w:t>573</w:t>
            </w:r>
          </w:p>
        </w:tc>
        <w:tc>
          <w:tcPr>
            <w:tcW w:w="236" w:type="dxa"/>
          </w:tcPr>
          <w:p w14:paraId="3ED0C740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78BF62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4F1E">
              <w:rPr>
                <w:rFonts w:ascii="Angsana New" w:hAnsi="Angsana New"/>
                <w:b/>
                <w:bCs/>
                <w:sz w:val="30"/>
                <w:szCs w:val="30"/>
              </w:rPr>
              <w:t>13,559</w:t>
            </w:r>
          </w:p>
        </w:tc>
      </w:tr>
    </w:tbl>
    <w:p w14:paraId="4DC0691F" w14:textId="77777777" w:rsidR="004D0040" w:rsidRPr="00962FFF" w:rsidRDefault="004D0040" w:rsidP="004D0040">
      <w:pPr>
        <w:pStyle w:val="FSBlank"/>
        <w:rPr>
          <w:sz w:val="22"/>
          <w:szCs w:val="22"/>
        </w:rPr>
      </w:pPr>
    </w:p>
    <w:p w14:paraId="698DA8F8" w14:textId="77777777" w:rsidR="004D0040" w:rsidRPr="004D0040" w:rsidRDefault="004D0040" w:rsidP="004D0040">
      <w:pPr>
        <w:pStyle w:val="FSBlank"/>
        <w:rPr>
          <w:b/>
          <w:bCs/>
          <w:i/>
          <w:iCs/>
          <w:sz w:val="30"/>
          <w:szCs w:val="30"/>
        </w:rPr>
      </w:pPr>
      <w:r w:rsidRPr="004D0040">
        <w:rPr>
          <w:b/>
          <w:bCs/>
          <w:i/>
          <w:iCs/>
          <w:sz w:val="30"/>
          <w:szCs w:val="30"/>
          <w:cs/>
        </w:rPr>
        <w:t>สัญญาสำคัญกับกิจการที่ไม่เกี่ยวข้องกัน</w:t>
      </w:r>
    </w:p>
    <w:p w14:paraId="7A9822B5" w14:textId="77777777" w:rsidR="004D0040" w:rsidRPr="00962FFF" w:rsidRDefault="004D0040" w:rsidP="004D0040">
      <w:pPr>
        <w:pStyle w:val="FSBlank"/>
        <w:rPr>
          <w:sz w:val="22"/>
          <w:szCs w:val="22"/>
        </w:rPr>
      </w:pPr>
    </w:p>
    <w:p w14:paraId="39787A2F" w14:textId="77777777" w:rsidR="004D0040" w:rsidRPr="00962FFF" w:rsidRDefault="004D0040" w:rsidP="004D0040">
      <w:pPr>
        <w:pStyle w:val="FSBlank"/>
        <w:rPr>
          <w:sz w:val="30"/>
          <w:szCs w:val="30"/>
          <w:u w:val="single"/>
        </w:rPr>
      </w:pPr>
      <w:r w:rsidRPr="00962FFF">
        <w:rPr>
          <w:sz w:val="30"/>
          <w:szCs w:val="30"/>
          <w:u w:val="single"/>
          <w:cs/>
        </w:rPr>
        <w:t>สัญญาป้องกันความเสี่ยง</w:t>
      </w:r>
    </w:p>
    <w:p w14:paraId="5DF41D70" w14:textId="77777777" w:rsidR="004D0040" w:rsidRDefault="004D0040" w:rsidP="004D0040">
      <w:pPr>
        <w:pStyle w:val="FSBlank"/>
        <w:rPr>
          <w:sz w:val="22"/>
          <w:szCs w:val="22"/>
        </w:rPr>
      </w:pPr>
    </w:p>
    <w:p w14:paraId="791A2CA6" w14:textId="77777777" w:rsidR="00913D65" w:rsidRPr="00913D65" w:rsidRDefault="00913D65" w:rsidP="004D0040">
      <w:pPr>
        <w:pStyle w:val="FSBlank"/>
        <w:rPr>
          <w:sz w:val="30"/>
          <w:szCs w:val="30"/>
        </w:rPr>
      </w:pPr>
      <w:r w:rsidRPr="00913D65">
        <w:rPr>
          <w:sz w:val="30"/>
          <w:szCs w:val="30"/>
          <w:cs/>
        </w:rPr>
        <w:t>บริษัทได้ตกลงสิ้นสุดสัญญา</w:t>
      </w:r>
      <w:r w:rsidRPr="004D0040">
        <w:rPr>
          <w:sz w:val="30"/>
          <w:szCs w:val="30"/>
          <w:cs/>
        </w:rPr>
        <w:t>ป้องกันความเสี่ยง</w:t>
      </w:r>
      <w:r w:rsidRPr="00913D65">
        <w:rPr>
          <w:sz w:val="30"/>
          <w:szCs w:val="30"/>
          <w:cs/>
        </w:rPr>
        <w:t xml:space="preserve">ลงวันที่ </w:t>
      </w:r>
      <w:r>
        <w:rPr>
          <w:sz w:val="30"/>
          <w:szCs w:val="30"/>
        </w:rPr>
        <w:t>1</w:t>
      </w:r>
      <w:r w:rsidRPr="00913D65">
        <w:rPr>
          <w:sz w:val="30"/>
          <w:szCs w:val="30"/>
        </w:rPr>
        <w:t xml:space="preserve"> </w:t>
      </w:r>
      <w:r w:rsidRPr="00913D65">
        <w:rPr>
          <w:sz w:val="30"/>
          <w:szCs w:val="30"/>
          <w:cs/>
        </w:rPr>
        <w:t xml:space="preserve">มีนาคม </w:t>
      </w:r>
      <w:r>
        <w:rPr>
          <w:sz w:val="30"/>
          <w:szCs w:val="30"/>
        </w:rPr>
        <w:t>2558</w:t>
      </w:r>
      <w:r w:rsidRPr="00913D65">
        <w:rPr>
          <w:sz w:val="30"/>
          <w:szCs w:val="30"/>
        </w:rPr>
        <w:t xml:space="preserve"> </w:t>
      </w:r>
      <w:r w:rsidRPr="00913D65">
        <w:rPr>
          <w:sz w:val="30"/>
          <w:szCs w:val="30"/>
          <w:cs/>
        </w:rPr>
        <w:t xml:space="preserve">กับบริษัท </w:t>
      </w:r>
      <w:r w:rsidRPr="00913D65">
        <w:rPr>
          <w:sz w:val="30"/>
          <w:szCs w:val="30"/>
        </w:rPr>
        <w:t>Furukawa Electric Co., Ltd.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ซึ่งเป็น</w:t>
      </w:r>
      <w:r w:rsidRPr="00913D65">
        <w:rPr>
          <w:sz w:val="30"/>
          <w:szCs w:val="30"/>
          <w:cs/>
        </w:rPr>
        <w:t>ผู้ถือหุ้นใหญ่รายเดิม</w:t>
      </w:r>
      <w:r w:rsidR="008D7940">
        <w:rPr>
          <w:rFonts w:hint="cs"/>
          <w:sz w:val="30"/>
          <w:szCs w:val="30"/>
          <w:cs/>
        </w:rPr>
        <w:t xml:space="preserve">ในเดือนมกราคม </w:t>
      </w:r>
      <w:r w:rsidR="008D7940">
        <w:rPr>
          <w:sz w:val="30"/>
          <w:szCs w:val="30"/>
        </w:rPr>
        <w:t>256</w:t>
      </w:r>
      <w:r w:rsidR="00EC0D26">
        <w:rPr>
          <w:sz w:val="30"/>
          <w:szCs w:val="30"/>
        </w:rPr>
        <w:t>4</w:t>
      </w:r>
    </w:p>
    <w:p w14:paraId="7C2FC9C6" w14:textId="77777777" w:rsidR="00913D65" w:rsidRPr="00962FFF" w:rsidRDefault="00913D65" w:rsidP="004D0040">
      <w:pPr>
        <w:pStyle w:val="FSBlank"/>
        <w:rPr>
          <w:sz w:val="22"/>
          <w:szCs w:val="22"/>
        </w:rPr>
      </w:pPr>
    </w:p>
    <w:p w14:paraId="505C994E" w14:textId="77777777" w:rsidR="00BC0A42" w:rsidRDefault="004D0040" w:rsidP="004D0040">
      <w:pPr>
        <w:pStyle w:val="FSBlank"/>
        <w:rPr>
          <w:sz w:val="30"/>
          <w:szCs w:val="30"/>
        </w:rPr>
      </w:pPr>
      <w:r w:rsidRPr="004D0040">
        <w:rPr>
          <w:sz w:val="30"/>
          <w:szCs w:val="30"/>
          <w:cs/>
        </w:rPr>
        <w:t xml:space="preserve">บริษัทได้ทำสัญญาป้องกันความเสี่ยงกับกิจการที่ไม่เกี่ยวข้องกันได้แก่ บริษัท </w:t>
      </w:r>
      <w:r w:rsidRPr="004D0040">
        <w:rPr>
          <w:sz w:val="30"/>
          <w:szCs w:val="30"/>
        </w:rPr>
        <w:t xml:space="preserve">Toyota Tsusho Metals Ltd. </w:t>
      </w:r>
      <w:r w:rsidRPr="004D0040">
        <w:rPr>
          <w:sz w:val="30"/>
          <w:szCs w:val="30"/>
          <w:cs/>
        </w:rPr>
        <w:t>ซึ่งเป็นบริษัทหลักทรัพย์ (</w:t>
      </w:r>
      <w:r w:rsidRPr="004D0040">
        <w:rPr>
          <w:sz w:val="30"/>
          <w:szCs w:val="30"/>
        </w:rPr>
        <w:t xml:space="preserve">Broker) </w:t>
      </w:r>
      <w:r w:rsidRPr="004D0040">
        <w:rPr>
          <w:sz w:val="30"/>
          <w:szCs w:val="30"/>
          <w:cs/>
        </w:rPr>
        <w:t xml:space="preserve"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บริษัทหลักทรัพย์ดังกล่าวจะให้บริการกับบริษัทโดยเข้าทำสัญญาป้องกันความเสี่ยงกับ </w:t>
      </w:r>
      <w:r w:rsidRPr="004D0040">
        <w:rPr>
          <w:sz w:val="30"/>
          <w:szCs w:val="30"/>
        </w:rPr>
        <w:t xml:space="preserve">London Metal Exchange market </w:t>
      </w:r>
      <w:r w:rsidRPr="004D0040">
        <w:rPr>
          <w:sz w:val="30"/>
          <w:szCs w:val="30"/>
          <w:cs/>
        </w:rPr>
        <w:t>ภายใต้เงื่อนไขและข้อตกลงตามที่ระบุไว้ในแต่ละแบบคำขอจากบริษัท ในการนี้บริษัทมีภาระผูกพันที่จะต้องจ่ายค่าบริการในอัตราตามที่ระบุในสัญญาและ</w:t>
      </w:r>
      <w:r w:rsidR="00913D65">
        <w:rPr>
          <w:sz w:val="30"/>
          <w:szCs w:val="30"/>
          <w:cs/>
        </w:rPr>
        <w:br/>
      </w:r>
      <w:r w:rsidR="00913D65">
        <w:rPr>
          <w:sz w:val="30"/>
          <w:szCs w:val="30"/>
          <w:cs/>
        </w:rPr>
        <w:br/>
      </w:r>
      <w:r w:rsidR="007D081F">
        <w:rPr>
          <w:rFonts w:hint="cs"/>
          <w:sz w:val="30"/>
          <w:szCs w:val="30"/>
          <w:cs/>
        </w:rPr>
        <w:lastRenderedPageBreak/>
        <w:t>รวมถึง</w:t>
      </w:r>
      <w:r w:rsidRPr="004D0040">
        <w:rPr>
          <w:sz w:val="30"/>
          <w:szCs w:val="30"/>
          <w:cs/>
        </w:rPr>
        <w:t>ผลต่างระหว่างราคาที่ป้องกันความเสี่ยงกับราคาตลาดจ่ายชำระโดยบริษัทหรือบริษัทหลักทรัพย์ดังกล่าวแล้วแต่กรณีเมื่อสิ้นสุดแต่ละรอบระยะเวลาที่ป้องกันความเสี่ยง หรือ</w:t>
      </w:r>
      <w:r w:rsidR="007D081F">
        <w:rPr>
          <w:rFonts w:hint="cs"/>
          <w:sz w:val="30"/>
          <w:szCs w:val="30"/>
          <w:cs/>
        </w:rPr>
        <w:t>ตามที่ระบุในสัญญา</w:t>
      </w:r>
      <w:r w:rsidRPr="004D0040">
        <w:rPr>
          <w:sz w:val="30"/>
          <w:szCs w:val="30"/>
          <w:cs/>
        </w:rPr>
        <w:t xml:space="preserve">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</w:t>
      </w:r>
    </w:p>
    <w:p w14:paraId="0B72203A" w14:textId="77777777" w:rsidR="00913D65" w:rsidRDefault="00913D65" w:rsidP="004D0040">
      <w:pPr>
        <w:pStyle w:val="FSBlank"/>
        <w:rPr>
          <w:sz w:val="30"/>
          <w:szCs w:val="30"/>
        </w:rPr>
      </w:pPr>
    </w:p>
    <w:p w14:paraId="344B1136" w14:textId="77777777" w:rsidR="00913D65" w:rsidRPr="00EB2DB5" w:rsidRDefault="00913D65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u w:val="single"/>
        </w:rPr>
      </w:pPr>
      <w:r w:rsidRPr="00EB2DB5">
        <w:rPr>
          <w:rFonts w:ascii="Angsana New" w:hAnsi="Angsana New" w:hint="cs"/>
          <w:sz w:val="30"/>
          <w:szCs w:val="30"/>
          <w:u w:val="single"/>
          <w:cs/>
        </w:rPr>
        <w:t>สัญญาซื้อขายทองแดงระยะยาว</w:t>
      </w:r>
    </w:p>
    <w:p w14:paraId="3EE00AAD" w14:textId="77777777" w:rsidR="00913D65" w:rsidRPr="00EB2DB5" w:rsidRDefault="00913D65" w:rsidP="00913D65">
      <w:pPr>
        <w:pStyle w:val="FSBlank"/>
        <w:rPr>
          <w:sz w:val="30"/>
          <w:szCs w:val="30"/>
        </w:rPr>
      </w:pPr>
    </w:p>
    <w:p w14:paraId="34066252" w14:textId="77777777" w:rsidR="00913D65" w:rsidRDefault="00913D65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13D65">
        <w:rPr>
          <w:rFonts w:ascii="Angsana New" w:hAnsi="Angsana New"/>
          <w:sz w:val="30"/>
          <w:szCs w:val="30"/>
          <w:cs/>
        </w:rPr>
        <w:t>บริษัทได้ตกลงสิ้นสุด</w:t>
      </w:r>
      <w:r w:rsidRPr="00EB2DB5">
        <w:rPr>
          <w:rFonts w:ascii="Angsana New" w:hAnsi="Angsana New" w:hint="cs"/>
          <w:sz w:val="30"/>
          <w:szCs w:val="30"/>
          <w:cs/>
        </w:rPr>
        <w:t>สัญญาซื้อขายทองแดงระยะยาว</w:t>
      </w:r>
      <w:r w:rsidRPr="00EB2DB5">
        <w:rPr>
          <w:rFonts w:ascii="Angsana New" w:hAnsi="Angsana New"/>
          <w:sz w:val="30"/>
          <w:szCs w:val="30"/>
          <w:cs/>
        </w:rPr>
        <w:t xml:space="preserve">กับ </w:t>
      </w:r>
      <w:r w:rsidRPr="00EB2DB5">
        <w:rPr>
          <w:rFonts w:ascii="Angsana New" w:hAnsi="Angsana New"/>
          <w:sz w:val="30"/>
          <w:szCs w:val="30"/>
        </w:rPr>
        <w:t xml:space="preserve">Furukawa Electric Singapore Pte. Ltd. </w:t>
      </w:r>
      <w:r w:rsidRPr="00913D65">
        <w:rPr>
          <w:rFonts w:ascii="Angsana New" w:hAnsi="Angsana New"/>
          <w:sz w:val="30"/>
          <w:szCs w:val="30"/>
          <w:cs/>
        </w:rPr>
        <w:t>ซึ่ง</w:t>
      </w:r>
      <w:r w:rsidR="00654C26">
        <w:rPr>
          <w:rFonts w:ascii="Angsana New" w:hAnsi="Angsana New" w:hint="cs"/>
          <w:sz w:val="30"/>
          <w:szCs w:val="30"/>
          <w:cs/>
        </w:rPr>
        <w:t>เดิม</w:t>
      </w:r>
      <w:r w:rsidRPr="00913D65">
        <w:rPr>
          <w:rFonts w:ascii="Angsana New" w:hAnsi="Angsana New"/>
          <w:sz w:val="30"/>
          <w:szCs w:val="30"/>
          <w:cs/>
        </w:rPr>
        <w:t>เป็นสมาชิก</w:t>
      </w:r>
      <w:r w:rsidR="00670969">
        <w:rPr>
          <w:rFonts w:ascii="Angsana New" w:hAnsi="Angsana New"/>
          <w:sz w:val="30"/>
          <w:szCs w:val="30"/>
          <w:cs/>
        </w:rPr>
        <w:br/>
      </w:r>
      <w:r w:rsidRPr="00913D65">
        <w:rPr>
          <w:rFonts w:ascii="Angsana New" w:hAnsi="Angsana New"/>
          <w:sz w:val="30"/>
          <w:szCs w:val="30"/>
          <w:cs/>
        </w:rPr>
        <w:t>ในกลุ่มของกิจการที่ให้บริการด้านผู้บริหารสำคัญแก่บริษัท</w:t>
      </w:r>
      <w:r w:rsidR="008D7940" w:rsidRPr="00913D65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="008D7940">
        <w:rPr>
          <w:rFonts w:ascii="Angsana New" w:hAnsi="Angsana New"/>
          <w:sz w:val="30"/>
          <w:szCs w:val="30"/>
        </w:rPr>
        <w:t>256</w:t>
      </w:r>
      <w:r w:rsidR="00EC0D26">
        <w:rPr>
          <w:rFonts w:ascii="Angsana New" w:hAnsi="Angsana New"/>
          <w:sz w:val="30"/>
          <w:szCs w:val="30"/>
        </w:rPr>
        <w:t>4</w:t>
      </w:r>
    </w:p>
    <w:p w14:paraId="73F6A499" w14:textId="77777777" w:rsidR="00FF363A" w:rsidRDefault="00FF363A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815865B" w14:textId="77777777" w:rsidR="00FF363A" w:rsidRDefault="00FF363A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u w:val="single"/>
          <w:cs/>
        </w:rPr>
        <w:t>ข้อตกลง</w:t>
      </w:r>
      <w:r w:rsidRPr="00EB2DB5">
        <w:rPr>
          <w:rFonts w:ascii="Angsana New" w:hAnsi="Angsana New" w:hint="cs"/>
          <w:sz w:val="30"/>
          <w:szCs w:val="30"/>
          <w:u w:val="single"/>
          <w:cs/>
        </w:rPr>
        <w:t>ซื้อขายทองแดง</w:t>
      </w:r>
    </w:p>
    <w:p w14:paraId="4CD025CD" w14:textId="77777777" w:rsidR="00FF363A" w:rsidRDefault="00FF363A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8471405" w14:textId="34D328A4" w:rsidR="00FF363A" w:rsidRPr="00EC0D26" w:rsidRDefault="00FF363A" w:rsidP="00EC0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บริษัทได้ทำข้อตกลงซื้อขายทองแดงกับ</w:t>
      </w:r>
      <w:r w:rsidR="08C43FE0">
        <w:rPr>
          <w:rFonts w:ascii="Angsana New" w:hAnsi="Angsana New"/>
          <w:sz w:val="30"/>
          <w:szCs w:val="30"/>
          <w:cs/>
        </w:rPr>
        <w:t>ผู้</w:t>
      </w:r>
      <w:r w:rsidR="00751ED7">
        <w:rPr>
          <w:rFonts w:ascii="Angsana New" w:hAnsi="Angsana New" w:hint="cs"/>
          <w:sz w:val="30"/>
          <w:szCs w:val="30"/>
          <w:cs/>
        </w:rPr>
        <w:t>ผลิต</w:t>
      </w:r>
      <w:r w:rsidR="0080651F">
        <w:rPr>
          <w:rFonts w:ascii="Angsana New" w:hAnsi="Angsana New" w:hint="cs"/>
          <w:sz w:val="30"/>
          <w:szCs w:val="30"/>
          <w:cs/>
        </w:rPr>
        <w:t>และจำหน่ายทองแดง</w:t>
      </w:r>
      <w:r w:rsidR="1D765A0F">
        <w:rPr>
          <w:rFonts w:ascii="Angsana New" w:hAnsi="Angsana New"/>
          <w:sz w:val="30"/>
          <w:szCs w:val="30"/>
          <w:cs/>
        </w:rPr>
        <w:t>ในประเทศ</w:t>
      </w:r>
      <w:r w:rsidR="00D33292">
        <w:rPr>
          <w:rFonts w:ascii="Angsana New" w:hAnsi="Angsana New" w:hint="cs"/>
          <w:sz w:val="30"/>
          <w:szCs w:val="30"/>
          <w:cs/>
        </w:rPr>
        <w:t>หลายราย</w:t>
      </w:r>
      <w:r w:rsidR="30A4CDD3">
        <w:rPr>
          <w:rFonts w:ascii="Angsana New" w:hAnsi="Angsana New"/>
          <w:sz w:val="30"/>
          <w:szCs w:val="30"/>
          <w:cs/>
        </w:rPr>
        <w:t xml:space="preserve"> </w:t>
      </w:r>
      <w:r w:rsidR="00EC0D26" w:rsidRPr="00EC0D26">
        <w:rPr>
          <w:rFonts w:ascii="Angsana New" w:hAnsi="Angsana New"/>
          <w:sz w:val="30"/>
          <w:szCs w:val="30"/>
          <w:cs/>
        </w:rPr>
        <w:t>โดยบริษัทตกลงที่จะซื้อทองแดงจากกิจการดังกล่าวตามราคาตลาดถัวเฉลี่ยของเดือนที่ได้มีการจัดส่งสินค้าบวกด้วยอัตราที่ตกลงร่วมกัน</w:t>
      </w:r>
      <w:r w:rsidR="00A31F1E">
        <w:rPr>
          <w:rFonts w:ascii="Angsana New" w:hAnsi="Angsana New" w:hint="cs"/>
          <w:sz w:val="30"/>
          <w:szCs w:val="30"/>
          <w:cs/>
        </w:rPr>
        <w:t>หรืออัตราที่ตกลงกันตามสัญญา</w:t>
      </w:r>
    </w:p>
    <w:p w14:paraId="09D7E8E6" w14:textId="77777777" w:rsidR="00913D65" w:rsidRDefault="00913D65" w:rsidP="004D0040">
      <w:pPr>
        <w:pStyle w:val="FSBlank"/>
        <w:rPr>
          <w:sz w:val="30"/>
          <w:szCs w:val="30"/>
        </w:rPr>
      </w:pPr>
    </w:p>
    <w:sectPr w:rsidR="00913D65" w:rsidSect="00EE52F4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720" w:left="1152" w:header="720" w:footer="720" w:gutter="0"/>
      <w:pgNumType w:start="2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44920" w14:textId="77777777" w:rsidR="003B1E06" w:rsidRDefault="003B1E06">
      <w:r>
        <w:separator/>
      </w:r>
    </w:p>
  </w:endnote>
  <w:endnote w:type="continuationSeparator" w:id="0">
    <w:p w14:paraId="22C48681" w14:textId="77777777" w:rsidR="003B1E06" w:rsidRDefault="003B1E06">
      <w:r>
        <w:continuationSeparator/>
      </w:r>
    </w:p>
  </w:endnote>
  <w:endnote w:type="continuationNotice" w:id="1">
    <w:p w14:paraId="16895DDD" w14:textId="77777777" w:rsidR="003B1E06" w:rsidRDefault="003B1E0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F21DB" w14:textId="77777777" w:rsidR="00293947" w:rsidRPr="00890FC5" w:rsidRDefault="00293947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7C301A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093C6" w14:textId="77777777" w:rsidR="00293947" w:rsidRPr="001C2877" w:rsidRDefault="00293947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FD22F8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F11C641" w14:textId="77777777" w:rsidR="00293947" w:rsidRPr="00C70DC4" w:rsidRDefault="00293947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0322B" w14:textId="77777777" w:rsidR="00293947" w:rsidRPr="00C70DC4" w:rsidRDefault="00293947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FD22F8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2911602F" w14:textId="77777777" w:rsidR="00293947" w:rsidRPr="00C70DC4" w:rsidRDefault="00293947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B9CA2" w14:textId="77777777" w:rsidR="003B1E06" w:rsidRDefault="003B1E06">
      <w:r>
        <w:separator/>
      </w:r>
    </w:p>
  </w:footnote>
  <w:footnote w:type="continuationSeparator" w:id="0">
    <w:p w14:paraId="49B34A6B" w14:textId="77777777" w:rsidR="003B1E06" w:rsidRDefault="003B1E06">
      <w:r>
        <w:continuationSeparator/>
      </w:r>
    </w:p>
  </w:footnote>
  <w:footnote w:type="continuationNotice" w:id="1">
    <w:p w14:paraId="30D29DB2" w14:textId="77777777" w:rsidR="003B1E06" w:rsidRDefault="003B1E0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8F88E" w14:textId="77777777" w:rsidR="00293947" w:rsidRPr="00A81676" w:rsidRDefault="00293947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2" w:name="_Hlk68857696"/>
    <w:bookmarkStart w:id="3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44445CCB" w14:textId="77777777" w:rsidR="00293947" w:rsidRPr="006C5D17" w:rsidRDefault="00293947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DA89F3B" w14:textId="31F3052F" w:rsidR="00293947" w:rsidRPr="00A86E49" w:rsidRDefault="00293947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D22F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D22F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2"/>
  <w:bookmarkEnd w:id="3"/>
  <w:p w14:paraId="18F158DA" w14:textId="77777777" w:rsidR="00293947" w:rsidRPr="00AB510F" w:rsidRDefault="00293947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B5CAA" w14:textId="77777777" w:rsidR="00293947" w:rsidRPr="00A81676" w:rsidRDefault="00293947" w:rsidP="00E862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7FEEC3F0" w14:textId="77777777" w:rsidR="00293947" w:rsidRPr="006C5D17" w:rsidRDefault="00293947" w:rsidP="00FF61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C323A38" w14:textId="77777777" w:rsidR="00293947" w:rsidRDefault="00293947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D22F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D22F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232375E" w14:textId="77777777" w:rsidR="00293947" w:rsidRPr="00AB510F" w:rsidRDefault="00293947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61529" w14:textId="77777777" w:rsidR="00293947" w:rsidRPr="00A81676" w:rsidRDefault="00293947" w:rsidP="006709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C4699F7" w14:textId="77777777" w:rsidR="00293947" w:rsidRPr="006C5D17" w:rsidRDefault="00293947" w:rsidP="006709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CE2E629" w14:textId="77777777" w:rsidR="00293947" w:rsidRPr="00A86E49" w:rsidRDefault="00293947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D22F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D22F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B4BE9E7" w14:textId="060767E0" w:rsidR="00293947" w:rsidRPr="00484F1E" w:rsidRDefault="00293947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F48BF" w14:textId="77777777" w:rsidR="00293947" w:rsidRPr="00A81676" w:rsidRDefault="00293947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45A6BB3A" w14:textId="77777777" w:rsidR="00293947" w:rsidRPr="006C5D17" w:rsidRDefault="00293947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0687D78" w14:textId="642027FC" w:rsidR="00293947" w:rsidRDefault="00293947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D22F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D22F8">
      <w:rPr>
        <w:rFonts w:ascii="Angsana New" w:hAnsi="Angsana New"/>
        <w:b/>
        <w:bCs/>
        <w:sz w:val="32"/>
        <w:szCs w:val="32"/>
        <w:cs/>
      </w:rPr>
      <w:t>256</w:t>
    </w:r>
    <w:r>
      <w:rPr>
        <w:rFonts w:ascii="Angsana New" w:hAnsi="Angsana New"/>
        <w:b/>
        <w:bCs/>
        <w:sz w:val="32"/>
        <w:szCs w:val="32"/>
        <w:cs/>
      </w:rPr>
      <w:t>4</w:t>
    </w:r>
    <w:r w:rsidRPr="00A86E49">
      <w:rPr>
        <w:rFonts w:ascii="Angsana New" w:hAnsi="Angsana New"/>
        <w:b/>
        <w:bCs/>
        <w:sz w:val="32"/>
        <w:szCs w:val="32"/>
        <w:cs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D6B032A" w14:textId="69626846" w:rsidR="00293947" w:rsidRPr="00AB510F" w:rsidRDefault="00293947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6"/>
  </w:num>
  <w:num w:numId="15">
    <w:abstractNumId w:val="18"/>
  </w:num>
  <w:num w:numId="16">
    <w:abstractNumId w:val="24"/>
  </w:num>
  <w:num w:numId="17">
    <w:abstractNumId w:val="21"/>
  </w:num>
  <w:num w:numId="18">
    <w:abstractNumId w:val="12"/>
  </w:num>
  <w:num w:numId="19">
    <w:abstractNumId w:val="22"/>
  </w:num>
  <w:num w:numId="20">
    <w:abstractNumId w:val="25"/>
  </w:num>
  <w:num w:numId="21">
    <w:abstractNumId w:val="20"/>
  </w:num>
  <w:num w:numId="22">
    <w:abstractNumId w:val="10"/>
  </w:num>
  <w:num w:numId="23">
    <w:abstractNumId w:val="26"/>
  </w:num>
  <w:num w:numId="24">
    <w:abstractNumId w:val="19"/>
  </w:num>
  <w:num w:numId="25">
    <w:abstractNumId w:val="15"/>
  </w:num>
  <w:num w:numId="26">
    <w:abstractNumId w:val="11"/>
  </w:num>
  <w:num w:numId="27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DC1"/>
    <w:rsid w:val="0005189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576"/>
    <w:rsid w:val="000A4F17"/>
    <w:rsid w:val="000A4FE3"/>
    <w:rsid w:val="000A50D5"/>
    <w:rsid w:val="000A51A2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52B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C73"/>
    <w:rsid w:val="00163454"/>
    <w:rsid w:val="001637EB"/>
    <w:rsid w:val="001640D1"/>
    <w:rsid w:val="00165C39"/>
    <w:rsid w:val="00166199"/>
    <w:rsid w:val="001662E7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3573"/>
    <w:rsid w:val="001B47C1"/>
    <w:rsid w:val="001B616A"/>
    <w:rsid w:val="001B71DB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A7"/>
    <w:rsid w:val="001D60D1"/>
    <w:rsid w:val="001D6492"/>
    <w:rsid w:val="001D64EF"/>
    <w:rsid w:val="001E11D2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3D20"/>
    <w:rsid w:val="00214BF1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CB6"/>
    <w:rsid w:val="00271D80"/>
    <w:rsid w:val="002724C5"/>
    <w:rsid w:val="00272E6A"/>
    <w:rsid w:val="00275527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2E8"/>
    <w:rsid w:val="002C6897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130"/>
    <w:rsid w:val="002E1A20"/>
    <w:rsid w:val="002E1E38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F7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15D1"/>
    <w:rsid w:val="00322FB7"/>
    <w:rsid w:val="00324867"/>
    <w:rsid w:val="00325572"/>
    <w:rsid w:val="003256E1"/>
    <w:rsid w:val="00326634"/>
    <w:rsid w:val="00326CD8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70104"/>
    <w:rsid w:val="0037055C"/>
    <w:rsid w:val="0037365C"/>
    <w:rsid w:val="00374B43"/>
    <w:rsid w:val="003757A2"/>
    <w:rsid w:val="00375D12"/>
    <w:rsid w:val="003762C4"/>
    <w:rsid w:val="003772AA"/>
    <w:rsid w:val="00377A88"/>
    <w:rsid w:val="00377EA8"/>
    <w:rsid w:val="003814A6"/>
    <w:rsid w:val="003824DF"/>
    <w:rsid w:val="0038287C"/>
    <w:rsid w:val="00384E79"/>
    <w:rsid w:val="003850B5"/>
    <w:rsid w:val="00391D68"/>
    <w:rsid w:val="00391FFC"/>
    <w:rsid w:val="00392D29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1E06"/>
    <w:rsid w:val="003B3018"/>
    <w:rsid w:val="003B52C9"/>
    <w:rsid w:val="003B58DB"/>
    <w:rsid w:val="003B6B95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4550"/>
    <w:rsid w:val="00425859"/>
    <w:rsid w:val="004259D8"/>
    <w:rsid w:val="004262B0"/>
    <w:rsid w:val="00426768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44"/>
    <w:rsid w:val="00480EE8"/>
    <w:rsid w:val="00481110"/>
    <w:rsid w:val="00481B37"/>
    <w:rsid w:val="00481E65"/>
    <w:rsid w:val="00482BC8"/>
    <w:rsid w:val="00484A4A"/>
    <w:rsid w:val="00484A70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50E7"/>
    <w:rsid w:val="004C54D8"/>
    <w:rsid w:val="004C567E"/>
    <w:rsid w:val="004C6E5A"/>
    <w:rsid w:val="004C70B4"/>
    <w:rsid w:val="004C7CC5"/>
    <w:rsid w:val="004D0040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71E8"/>
    <w:rsid w:val="0051797F"/>
    <w:rsid w:val="005205C8"/>
    <w:rsid w:val="00521487"/>
    <w:rsid w:val="00521EC1"/>
    <w:rsid w:val="00522B8D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96B45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22E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4125"/>
    <w:rsid w:val="007C4E20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A87"/>
    <w:rsid w:val="00823918"/>
    <w:rsid w:val="0082446D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55BC"/>
    <w:rsid w:val="0086788A"/>
    <w:rsid w:val="00870A79"/>
    <w:rsid w:val="00871008"/>
    <w:rsid w:val="00871350"/>
    <w:rsid w:val="0087135A"/>
    <w:rsid w:val="00871576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68F2"/>
    <w:rsid w:val="008B693A"/>
    <w:rsid w:val="008B709E"/>
    <w:rsid w:val="008B710B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1A67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D9A"/>
    <w:rsid w:val="00913D65"/>
    <w:rsid w:val="00914D8E"/>
    <w:rsid w:val="009167BB"/>
    <w:rsid w:val="00916A5B"/>
    <w:rsid w:val="00916F5F"/>
    <w:rsid w:val="00916F7E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65FA"/>
    <w:rsid w:val="009F676F"/>
    <w:rsid w:val="00A00439"/>
    <w:rsid w:val="00A00658"/>
    <w:rsid w:val="00A008C0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3F5B"/>
    <w:rsid w:val="00A26163"/>
    <w:rsid w:val="00A26303"/>
    <w:rsid w:val="00A26CCD"/>
    <w:rsid w:val="00A308FD"/>
    <w:rsid w:val="00A31F1E"/>
    <w:rsid w:val="00A33C2B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64E7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D80"/>
    <w:rsid w:val="00AD0D8A"/>
    <w:rsid w:val="00AD14D5"/>
    <w:rsid w:val="00AD22D0"/>
    <w:rsid w:val="00AD367B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08BA"/>
    <w:rsid w:val="00B32AC4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285"/>
    <w:rsid w:val="00BC1D30"/>
    <w:rsid w:val="00BC2AB6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752B"/>
    <w:rsid w:val="00C1797A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62AE"/>
    <w:rsid w:val="00C96577"/>
    <w:rsid w:val="00C96B00"/>
    <w:rsid w:val="00C9785B"/>
    <w:rsid w:val="00C978FE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112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8EE"/>
    <w:rsid w:val="00D64AE2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435A"/>
    <w:rsid w:val="00D9494D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A2F"/>
    <w:rsid w:val="00DE7DCF"/>
    <w:rsid w:val="00DF073E"/>
    <w:rsid w:val="00DF0B5E"/>
    <w:rsid w:val="00DF10CA"/>
    <w:rsid w:val="00DF15DD"/>
    <w:rsid w:val="00DF2A13"/>
    <w:rsid w:val="00DF2BEF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603F"/>
    <w:rsid w:val="00E10E68"/>
    <w:rsid w:val="00E128C5"/>
    <w:rsid w:val="00E147E8"/>
    <w:rsid w:val="00E158DF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72"/>
    <w:rsid w:val="00E8269E"/>
    <w:rsid w:val="00E831E1"/>
    <w:rsid w:val="00E84539"/>
    <w:rsid w:val="00E8622D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19B"/>
    <w:rsid w:val="00EB526D"/>
    <w:rsid w:val="00EB54A4"/>
    <w:rsid w:val="00EB73D8"/>
    <w:rsid w:val="00EB77C7"/>
    <w:rsid w:val="00EC0913"/>
    <w:rsid w:val="00EC0D26"/>
    <w:rsid w:val="00EC153A"/>
    <w:rsid w:val="00EC1966"/>
    <w:rsid w:val="00EC3952"/>
    <w:rsid w:val="00EC4EF2"/>
    <w:rsid w:val="00EC5D21"/>
    <w:rsid w:val="00EC6749"/>
    <w:rsid w:val="00EC6AC9"/>
    <w:rsid w:val="00EC724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E52F4"/>
    <w:rsid w:val="00EF0CE7"/>
    <w:rsid w:val="00EF1173"/>
    <w:rsid w:val="00EF1474"/>
    <w:rsid w:val="00EF14FB"/>
    <w:rsid w:val="00EF1D4E"/>
    <w:rsid w:val="00EF203E"/>
    <w:rsid w:val="00EF2486"/>
    <w:rsid w:val="00EF2D34"/>
    <w:rsid w:val="00EF4CAD"/>
    <w:rsid w:val="00EF4F46"/>
    <w:rsid w:val="00EF58A9"/>
    <w:rsid w:val="00EF5ADC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4A9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AB"/>
    <w:rsid w:val="00F446D4"/>
    <w:rsid w:val="00F459B3"/>
    <w:rsid w:val="00F46A3C"/>
    <w:rsid w:val="00F46D3E"/>
    <w:rsid w:val="00F470D1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902D7"/>
    <w:rsid w:val="00F90AA2"/>
    <w:rsid w:val="00F91D52"/>
    <w:rsid w:val="00F91D79"/>
    <w:rsid w:val="00F93008"/>
    <w:rsid w:val="00F95596"/>
    <w:rsid w:val="00F95C73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6101"/>
    <w:rsid w:val="00FA69F2"/>
    <w:rsid w:val="00FB13F5"/>
    <w:rsid w:val="00FB1451"/>
    <w:rsid w:val="00FB39A8"/>
    <w:rsid w:val="00FB5130"/>
    <w:rsid w:val="00FB5144"/>
    <w:rsid w:val="00FB61FB"/>
    <w:rsid w:val="00FB6D6B"/>
    <w:rsid w:val="00FB789A"/>
    <w:rsid w:val="00FC28B0"/>
    <w:rsid w:val="00FC359C"/>
    <w:rsid w:val="00FC3C5D"/>
    <w:rsid w:val="00FC4522"/>
    <w:rsid w:val="00FC4AC0"/>
    <w:rsid w:val="00FC6073"/>
    <w:rsid w:val="00FC642D"/>
    <w:rsid w:val="00FC7209"/>
    <w:rsid w:val="00FD0569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145A"/>
    <w:rsid w:val="00FF1CFB"/>
    <w:rsid w:val="00FF2804"/>
    <w:rsid w:val="00FF2AF9"/>
    <w:rsid w:val="00FF363A"/>
    <w:rsid w:val="00FF388C"/>
    <w:rsid w:val="00FF3C0D"/>
    <w:rsid w:val="00FF3CE0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D28C13D"/>
  <w15:chartTrackingRefBased/>
  <w15:docId w15:val="{B8ACB0F7-68B3-48AA-960C-3A9173A6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C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13</Pages>
  <Words>2160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Jinnipa, Deethonglang</cp:lastModifiedBy>
  <cp:revision>4</cp:revision>
  <cp:lastPrinted>2021-07-23T07:47:00Z</cp:lastPrinted>
  <dcterms:created xsi:type="dcterms:W3CDTF">2021-07-29T10:21:00Z</dcterms:created>
  <dcterms:modified xsi:type="dcterms:W3CDTF">2021-08-05T01:56:00Z</dcterms:modified>
</cp:coreProperties>
</file>