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6A5BE" w14:textId="77777777" w:rsidR="004B392E" w:rsidRPr="00A9056A" w:rsidRDefault="004B392E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Title"/>
    </w:p>
    <w:p w14:paraId="3F4F7C15" w14:textId="45FF6F1E" w:rsidR="00B1375A" w:rsidRPr="00A9056A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A9056A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A9056A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A9056A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581249" w14:textId="77777777" w:rsidR="006F7AC4" w:rsidRPr="00A9056A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</w:rPr>
      </w:pPr>
    </w:p>
    <w:p w14:paraId="38C2607F" w14:textId="77777777" w:rsidR="000649CB" w:rsidRPr="00A9056A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2DEE623D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1C330C" w:rsidRPr="00A9056A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</w:p>
    <w:p w14:paraId="4A016935" w14:textId="52021441" w:rsidR="00E21A0E" w:rsidRPr="00A9056A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="004D7D63" w:rsidRPr="00A9056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D7D63" w:rsidRPr="00A9056A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275F506" w14:textId="77777777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A9056A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10A0D002" w:rsidR="00E76390" w:rsidRPr="00A9056A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65797C"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เงินให้สินเชื่ออื่น</w:t>
      </w:r>
    </w:p>
    <w:p w14:paraId="59238A9D" w14:textId="4E2D2AE2" w:rsidR="00737967" w:rsidRPr="00A9056A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  <w:r w:rsidR="00263454"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และการร่วมค้า</w:t>
      </w:r>
    </w:p>
    <w:p w14:paraId="6421DE60" w14:textId="77777777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4260C1E9" w14:textId="77777777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4432DD" w14:textId="19C8AE91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A9056A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56B6304" w14:textId="103045C5" w:rsidR="00DA4BD9" w:rsidRPr="00A9056A" w:rsidRDefault="00B620B1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ขาดทุน) </w:t>
      </w:r>
      <w:r w:rsidR="00DA4BD9" w:rsidRPr="00A9056A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3C28139" w14:textId="77777777" w:rsidR="007118EE" w:rsidRPr="00A9056A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7E4296B" w14:textId="42E76D30" w:rsidR="00284F2F" w:rsidRPr="00A9056A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715D32D" w14:textId="22D6CBE8" w:rsidR="00DA4BD9" w:rsidRPr="00A9056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A9056A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A9056A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A9056A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342B9539" w14:textId="63B26D20" w:rsidR="00504211" w:rsidRPr="00A9056A" w:rsidRDefault="00AD2EC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</w:t>
      </w:r>
      <w:r w:rsidR="000809F0"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>อ</w:t>
      </w:r>
      <w:r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>บระยะเวลารายงาน</w:t>
      </w:r>
    </w:p>
    <w:p w14:paraId="50D7729F" w14:textId="6BF840BD" w:rsidR="00E326F3" w:rsidRPr="00A9056A" w:rsidRDefault="00E326F3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14574BBF" w14:textId="5CF30B16" w:rsidR="00B1375A" w:rsidRPr="00A9056A" w:rsidRDefault="00267AAB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A9056A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1C330C" w:rsidRPr="00A9056A">
        <w:rPr>
          <w:rFonts w:ascii="Angsana New" w:hAnsi="Angsana New"/>
          <w:sz w:val="28"/>
          <w:szCs w:val="28"/>
          <w:cs/>
        </w:rPr>
        <w:t>ระหว่างกาล</w:t>
      </w:r>
      <w:r w:rsidR="00B1375A" w:rsidRPr="00A9056A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40188A5" w14:textId="77777777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18A4F062" w:rsidR="00B1375A" w:rsidRPr="00A9056A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C330C" w:rsidRPr="00A9056A">
        <w:rPr>
          <w:rFonts w:ascii="Angsana New" w:hAnsi="Angsana New"/>
          <w:sz w:val="28"/>
          <w:szCs w:val="28"/>
          <w:cs/>
        </w:rPr>
        <w:t>ระหว่างกาล</w:t>
      </w:r>
      <w:r w:rsidRPr="00A9056A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</w:t>
      </w:r>
      <w:r w:rsidR="00EE132C" w:rsidRPr="00A9056A">
        <w:rPr>
          <w:rFonts w:asciiTheme="majorBidi" w:hAnsiTheme="majorBidi" w:cstheme="majorBidi"/>
          <w:sz w:val="28"/>
          <w:szCs w:val="28"/>
          <w:cs/>
        </w:rPr>
        <w:t>คณะ</w:t>
      </w:r>
      <w:r w:rsidRPr="00A9056A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267AAB" w:rsidRPr="00A905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58A6" w:rsidRPr="00A9056A">
        <w:rPr>
          <w:rFonts w:ascii="Angsana New" w:eastAsia="Times New Roman" w:hAnsi="Angsana New"/>
          <w:sz w:val="28"/>
          <w:szCs w:val="28"/>
        </w:rPr>
        <w:t>10</w:t>
      </w:r>
      <w:r w:rsidR="00174ABB" w:rsidRPr="00A9056A">
        <w:rPr>
          <w:rFonts w:ascii="Angsana New" w:eastAsia="Times New Roman" w:hAnsi="Angsana New"/>
          <w:sz w:val="28"/>
          <w:szCs w:val="28"/>
          <w:cs/>
        </w:rPr>
        <w:t xml:space="preserve"> สิงหาคม</w:t>
      </w:r>
      <w:r w:rsidR="00A90B93" w:rsidRPr="00A905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B82" w:rsidRPr="00A9056A">
        <w:rPr>
          <w:rFonts w:asciiTheme="majorBidi" w:hAnsiTheme="majorBidi" w:cstheme="majorBidi"/>
          <w:sz w:val="28"/>
          <w:szCs w:val="28"/>
        </w:rPr>
        <w:t>256</w:t>
      </w:r>
      <w:r w:rsidR="00201D56" w:rsidRPr="00A9056A">
        <w:rPr>
          <w:rFonts w:asciiTheme="majorBidi" w:hAnsiTheme="majorBidi" w:cstheme="majorBidi"/>
          <w:sz w:val="28"/>
          <w:szCs w:val="28"/>
        </w:rPr>
        <w:t>4</w:t>
      </w:r>
    </w:p>
    <w:p w14:paraId="3CCE5BEB" w14:textId="77777777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5E7789C0" w:rsidR="007118EE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A9056A">
        <w:rPr>
          <w:rFonts w:asciiTheme="majorBidi" w:hAnsiTheme="majorBidi" w:cstheme="majorBidi"/>
          <w:sz w:val="28"/>
          <w:szCs w:val="28"/>
        </w:rPr>
        <w:t>“</w:t>
      </w:r>
      <w:r w:rsidRPr="00A9056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9056A">
        <w:rPr>
          <w:rFonts w:asciiTheme="majorBidi" w:hAnsiTheme="majorBidi" w:cstheme="majorBidi"/>
          <w:sz w:val="28"/>
          <w:szCs w:val="28"/>
        </w:rPr>
        <w:t>”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A9056A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A9056A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132A08" w:rsidRPr="00A9056A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="00132A08" w:rsidRPr="00A9056A">
        <w:rPr>
          <w:rFonts w:asciiTheme="majorBidi" w:hAnsiTheme="majorBidi" w:cstheme="majorBidi"/>
          <w:sz w:val="28"/>
          <w:szCs w:val="28"/>
        </w:rPr>
        <w:t xml:space="preserve">) </w:t>
      </w:r>
      <w:r w:rsidR="00132A08" w:rsidRPr="00A9056A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A905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 w:rsidRPr="00A9056A">
        <w:rPr>
          <w:rFonts w:asciiTheme="majorBidi" w:hAnsiTheme="majorBidi" w:cstheme="majorBidi"/>
          <w:sz w:val="28"/>
          <w:szCs w:val="28"/>
        </w:rPr>
        <w:t>2562</w:t>
      </w:r>
      <w:r w:rsidR="0081442F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A9056A">
        <w:rPr>
          <w:rFonts w:asciiTheme="majorBidi" w:hAnsiTheme="majorBidi" w:cstheme="majorBidi"/>
          <w:sz w:val="28"/>
          <w:szCs w:val="28"/>
          <w:cs/>
        </w:rPr>
        <w:t>โดย</w:t>
      </w:r>
      <w:r w:rsidRPr="00A9056A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A9056A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 w:rsidRPr="00A9056A">
        <w:rPr>
          <w:rFonts w:asciiTheme="majorBidi" w:hAnsiTheme="majorBidi" w:cstheme="majorBidi"/>
          <w:sz w:val="28"/>
          <w:szCs w:val="28"/>
        </w:rPr>
        <w:t>895-6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 w:rsidRPr="00A9056A">
        <w:rPr>
          <w:rFonts w:asciiTheme="majorBidi" w:hAnsiTheme="majorBidi" w:cstheme="majorBidi"/>
          <w:sz w:val="28"/>
          <w:szCs w:val="28"/>
        </w:rPr>
        <w:t>5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</w:t>
      </w:r>
      <w:r w:rsidR="00661C9D" w:rsidRPr="00A9056A">
        <w:rPr>
          <w:rFonts w:asciiTheme="majorBidi" w:hAnsiTheme="majorBidi" w:cstheme="majorBidi"/>
          <w:sz w:val="28"/>
          <w:szCs w:val="28"/>
          <w:cs/>
        </w:rPr>
        <w:br/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>ตำบลสำโรงเหนือ อำเภอเมืองสมุทรปราการ จังหวัดสมุทรปราการ</w:t>
      </w:r>
    </w:p>
    <w:p w14:paraId="1143AB68" w14:textId="77777777" w:rsidR="007118EE" w:rsidRPr="00A9056A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102F4308" w:rsidR="00B1375A" w:rsidRPr="00A9056A" w:rsidRDefault="00661C9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A9056A">
        <w:rPr>
          <w:rFonts w:asciiTheme="majorBidi" w:hAnsiTheme="majorBidi" w:cstheme="majorBidi"/>
          <w:sz w:val="28"/>
          <w:szCs w:val="28"/>
        </w:rPr>
        <w:t xml:space="preserve">30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ผู้ถือหุ้นรายใหญ่</w:t>
      </w:r>
      <w:r w:rsidR="007118EE" w:rsidRPr="00A9056A">
        <w:rPr>
          <w:rFonts w:asciiTheme="majorBidi" w:hAnsiTheme="majorBidi" w:cstheme="majorBidi"/>
          <w:sz w:val="28"/>
          <w:szCs w:val="28"/>
          <w:cs/>
        </w:rPr>
        <w:t>ได้</w:t>
      </w:r>
      <w:r w:rsidR="00EE132C" w:rsidRPr="00A9056A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5F457" w14:textId="56241DDB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>จำหน่ายและ</w:t>
      </w:r>
      <w:r w:rsidRPr="00A9056A">
        <w:rPr>
          <w:rFonts w:asciiTheme="majorBidi" w:hAnsiTheme="majorBidi" w:cstheme="majorBidi"/>
          <w:sz w:val="28"/>
          <w:szCs w:val="28"/>
          <w:cs/>
        </w:rPr>
        <w:t>ให้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>บริการสินเชื่อ</w:t>
      </w:r>
      <w:r w:rsidRPr="00A9056A">
        <w:rPr>
          <w:rFonts w:asciiTheme="majorBidi" w:hAnsiTheme="majorBidi" w:cstheme="majorBidi"/>
          <w:sz w:val="28"/>
          <w:szCs w:val="28"/>
          <w:cs/>
        </w:rPr>
        <w:t>เช่า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>ซื้อรถยนต์</w:t>
      </w:r>
      <w:r w:rsidR="00EE132C" w:rsidRPr="00A905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19AA" w:rsidRPr="00A9056A">
        <w:rPr>
          <w:rFonts w:asciiTheme="majorBidi" w:hAnsiTheme="majorBidi" w:cstheme="majorBidi"/>
          <w:sz w:val="28"/>
          <w:szCs w:val="28"/>
          <w:cs/>
        </w:rPr>
        <w:t>และการซื้อสิทธิเรียกร้อง</w:t>
      </w:r>
      <w:r w:rsidR="00475615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32A08" w:rsidRPr="00A9056A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r w:rsidR="00475615" w:rsidRPr="00A9056A">
        <w:rPr>
          <w:rFonts w:asciiTheme="majorBidi" w:hAnsiTheme="majorBidi" w:cstheme="majorBidi" w:hint="cs"/>
          <w:sz w:val="28"/>
          <w:szCs w:val="28"/>
          <w:cs/>
        </w:rPr>
        <w:t>การให้บริการ</w:t>
      </w:r>
      <w:r w:rsidR="00132A08" w:rsidRPr="00A9056A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</w:t>
      </w:r>
    </w:p>
    <w:p w14:paraId="12BB7431" w14:textId="77777777" w:rsidR="00125C3D" w:rsidRPr="00A9056A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53353" w14:textId="59307C6D" w:rsidR="00B1375A" w:rsidRPr="00A9056A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Pr="00A9056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1C330C" w:rsidRPr="00A9056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16EC17C" w14:textId="77777777" w:rsidR="00290967" w:rsidRPr="00A9056A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16CB7" w14:textId="77777777" w:rsidR="00290967" w:rsidRPr="00A9056A" w:rsidRDefault="00290967" w:rsidP="005B33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0EB48AF1" w14:textId="77777777" w:rsidR="00290967" w:rsidRPr="00A9056A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2E697" w14:textId="391F83CB" w:rsidR="00347B39" w:rsidRPr="00A9056A" w:rsidRDefault="00347B39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A9056A">
        <w:rPr>
          <w:rFonts w:asciiTheme="majorBidi" w:eastAsia="Times New Roman" w:hAnsiTheme="majorBidi" w:cstheme="majorBidi"/>
          <w:sz w:val="28"/>
          <w:szCs w:val="28"/>
          <w:cs/>
        </w:rPr>
        <w:t>งบการเงิน</w:t>
      </w:r>
      <w:r w:rsidR="001C330C" w:rsidRPr="00A9056A">
        <w:rPr>
          <w:rFonts w:ascii="Angsana New" w:hAnsi="Angsana New"/>
          <w:sz w:val="28"/>
          <w:szCs w:val="28"/>
          <w:cs/>
        </w:rPr>
        <w:t>ระหว่างกาล</w:t>
      </w:r>
      <w:r w:rsidR="00833411" w:rsidRPr="00A9056A">
        <w:rPr>
          <w:rFonts w:ascii="Angsana New" w:hAnsi="Angsana New" w:hint="cs"/>
          <w:sz w:val="28"/>
          <w:szCs w:val="28"/>
          <w:cs/>
        </w:rPr>
        <w:t>แบบย่อ</w:t>
      </w:r>
      <w:r w:rsidRPr="00A9056A">
        <w:rPr>
          <w:rFonts w:asciiTheme="majorBidi" w:eastAsia="Times New Roman" w:hAnsiTheme="majorBidi" w:cstheme="majorBidi"/>
          <w:sz w:val="28"/>
          <w:szCs w:val="28"/>
          <w:cs/>
        </w:rPr>
        <w:t>นี้</w:t>
      </w:r>
      <w:r w:rsidR="00833411" w:rsidRPr="00A9056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33411" w:rsidRPr="00A9056A">
        <w:rPr>
          <w:rFonts w:asciiTheme="majorBidi" w:eastAsia="Times New Roman" w:hAnsiTheme="majorBidi" w:cstheme="majorBidi"/>
          <w:sz w:val="28"/>
          <w:szCs w:val="28"/>
        </w:rPr>
        <w:t xml:space="preserve">34 </w:t>
      </w:r>
      <w:r w:rsidR="00833411" w:rsidRPr="00A9056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เรื่อง </w:t>
      </w:r>
      <w:r w:rsidR="00833411" w:rsidRPr="00A9056A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833411" w:rsidRPr="00A9056A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="00833411" w:rsidRPr="00A9056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A9056A">
        <w:rPr>
          <w:rFonts w:asciiTheme="majorBidi" w:eastAsia="Times New Roman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EB255A" w:rsidRPr="00A9056A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494FAB0" w14:textId="77777777" w:rsidR="00F42906" w:rsidRPr="00A9056A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261DE85" w14:textId="66263259" w:rsidR="00F42906" w:rsidRPr="00A9056A" w:rsidRDefault="009A6A64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pacing w:val="-4"/>
          <w:sz w:val="28"/>
          <w:szCs w:val="28"/>
          <w:lang w:val="en-GB"/>
        </w:rPr>
      </w:pPr>
      <w:r w:rsidRPr="00A9056A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</w:t>
      </w:r>
      <w:r w:rsidRPr="00A9056A">
        <w:rPr>
          <w:rFonts w:asciiTheme="majorBidi" w:eastAsia="Calibri" w:hAnsiTheme="majorBidi" w:cstheme="majorBidi"/>
          <w:sz w:val="28"/>
          <w:szCs w:val="28"/>
          <w:lang w:val="en-GB"/>
        </w:rPr>
        <w:br/>
      </w:r>
      <w:r w:rsidRPr="00A9056A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9056A">
        <w:rPr>
          <w:rFonts w:asciiTheme="majorBidi" w:eastAsia="Calibri" w:hAnsiTheme="majorBidi" w:cstheme="majorBidi"/>
          <w:sz w:val="28"/>
          <w:szCs w:val="28"/>
          <w:lang w:val="en-GB"/>
        </w:rPr>
        <w:br/>
      </w:r>
      <w:r w:rsidRPr="00A9056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A9056A">
        <w:rPr>
          <w:rFonts w:asciiTheme="majorBidi" w:eastAsia="Calibri" w:hAnsiTheme="majorBidi" w:cstheme="majorBidi" w:hint="cs"/>
          <w:sz w:val="28"/>
          <w:szCs w:val="28"/>
          <w:cs/>
        </w:rPr>
        <w:t xml:space="preserve">ธันวาคม </w:t>
      </w:r>
      <w:r w:rsidRPr="00A9056A">
        <w:rPr>
          <w:rFonts w:asciiTheme="majorBidi" w:eastAsia="Calibri" w:hAnsiTheme="majorBidi" w:cstheme="majorBidi"/>
          <w:sz w:val="28"/>
          <w:szCs w:val="28"/>
        </w:rPr>
        <w:t>2563</w:t>
      </w:r>
      <w:r w:rsidR="00055CEC" w:rsidRPr="00A9056A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</w:p>
    <w:p w14:paraId="5FA27113" w14:textId="77777777" w:rsidR="00F42906" w:rsidRPr="00A9056A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D7BDAA2" w14:textId="7BA65BA8" w:rsidR="0012633D" w:rsidRPr="00A9056A" w:rsidRDefault="00FC77B5" w:rsidP="00FC77B5">
      <w:pPr>
        <w:pStyle w:val="block"/>
        <w:spacing w:after="0" w:line="360" w:lineRule="exact"/>
        <w:ind w:left="540" w:hanging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/>
          <w:lang w:bidi="th-TH"/>
        </w:rPr>
      </w:pPr>
      <w:r w:rsidRPr="00A9056A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(</w:t>
      </w:r>
      <w:r w:rsidR="00F67969" w:rsidRPr="00A9056A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ข</w:t>
      </w:r>
      <w:r w:rsidR="00276814" w:rsidRPr="00A9056A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)</w:t>
      </w:r>
      <w:r w:rsidRPr="00A9056A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ab/>
      </w:r>
      <w:r w:rsidR="00AB3585" w:rsidRPr="00A9056A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</w:t>
      </w:r>
      <w:r w:rsidR="00AB3585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B3585" w:rsidRPr="00A9056A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</w:t>
      </w:r>
      <w:r w:rsidR="00AB3585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>ร และนโยบายการบัญชี</w:t>
      </w:r>
    </w:p>
    <w:p w14:paraId="037F3938" w14:textId="77777777" w:rsidR="00276814" w:rsidRPr="00A9056A" w:rsidRDefault="00276814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E0FB2AB" w14:textId="3D01773D" w:rsidR="00A6311D" w:rsidRPr="00A9056A" w:rsidRDefault="00AB3585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9056A">
        <w:rPr>
          <w:rFonts w:asciiTheme="majorBidi" w:eastAsia="Times New Roman" w:hAnsiTheme="majorBidi" w:cstheme="majorBidi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9112C6" w:rsidRPr="00A9056A">
        <w:rPr>
          <w:rFonts w:asciiTheme="majorBidi" w:eastAsia="Times New Roman" w:hAnsiTheme="majorBidi" w:cstheme="majorBidi"/>
          <w:sz w:val="28"/>
          <w:szCs w:val="28"/>
        </w:rPr>
        <w:br/>
      </w:r>
      <w:r w:rsidRPr="00A9056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A9056A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A9056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ธันวาคม </w:t>
      </w:r>
      <w:r w:rsidR="00E64D61" w:rsidRPr="00A9056A">
        <w:rPr>
          <w:rFonts w:asciiTheme="majorBidi" w:eastAsia="Times New Roman" w:hAnsiTheme="majorBidi" w:cstheme="majorBidi"/>
          <w:sz w:val="28"/>
          <w:szCs w:val="28"/>
        </w:rPr>
        <w:t>2563</w:t>
      </w:r>
    </w:p>
    <w:p w14:paraId="575D71C3" w14:textId="77777777" w:rsidR="00A6311D" w:rsidRPr="00A9056A" w:rsidRDefault="00A6311D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13EDD041" w14:textId="37F3C66A" w:rsidR="00FD508C" w:rsidRPr="00A9056A" w:rsidRDefault="00A33CA7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A9056A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08C" w:rsidRPr="00A9056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FD508C" w:rsidRPr="00A9056A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FD508C" w:rsidRPr="00A9056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FD508C" w:rsidRPr="00A9056A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55AFBC5" w14:textId="77777777" w:rsidR="00FD508C" w:rsidRPr="00A9056A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834DFE" w14:textId="7D00A7D7" w:rsidR="005E4843" w:rsidRPr="00A9056A" w:rsidRDefault="00556FF1" w:rsidP="00AC4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Pr="00A9056A">
        <w:rPr>
          <w:rFonts w:asciiTheme="majorBidi" w:hAnsiTheme="majorBidi" w:cstheme="majorBidi"/>
          <w:sz w:val="28"/>
          <w:szCs w:val="28"/>
        </w:rPr>
        <w:t xml:space="preserve">COVID-19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A9056A">
        <w:rPr>
          <w:rFonts w:asciiTheme="majorBidi" w:hAnsiTheme="majorBidi" w:cstheme="majorBidi"/>
          <w:sz w:val="28"/>
          <w:szCs w:val="28"/>
        </w:rPr>
        <w:t>1</w:t>
      </w:r>
      <w:r w:rsidR="00BA659C" w:rsidRPr="00A9056A">
        <w:rPr>
          <w:rFonts w:asciiTheme="majorBidi" w:hAnsiTheme="majorBidi" w:cstheme="majorBidi"/>
          <w:sz w:val="28"/>
          <w:szCs w:val="28"/>
        </w:rPr>
        <w:t>4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BA659C" w:rsidRPr="00A9056A">
        <w:rPr>
          <w:rFonts w:asciiTheme="majorBidi" w:hAnsiTheme="majorBidi" w:cstheme="majorBidi" w:hint="cs"/>
          <w:sz w:val="28"/>
          <w:szCs w:val="28"/>
          <w:cs/>
        </w:rPr>
        <w:t>พ</w:t>
      </w:r>
      <w:r w:rsidR="00505B9C" w:rsidRPr="00A9056A">
        <w:rPr>
          <w:rFonts w:asciiTheme="majorBidi" w:hAnsiTheme="majorBidi" w:cstheme="majorBidi" w:hint="cs"/>
          <w:sz w:val="28"/>
          <w:szCs w:val="28"/>
          <w:cs/>
        </w:rPr>
        <w:t>ฤษภาคม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ธนาคารแห่งประเทศไทย </w:t>
      </w:r>
      <w:r w:rsidRPr="00A9056A">
        <w:rPr>
          <w:rFonts w:asciiTheme="majorBidi" w:hAnsiTheme="majorBidi" w:cstheme="majorBidi"/>
          <w:sz w:val="28"/>
          <w:szCs w:val="28"/>
        </w:rPr>
        <w:t>(“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ธปท</w:t>
      </w:r>
      <w:r w:rsidRPr="00A9056A">
        <w:rPr>
          <w:rFonts w:asciiTheme="majorBidi" w:hAnsiTheme="majorBidi" w:cstheme="majorBidi"/>
          <w:sz w:val="28"/>
          <w:szCs w:val="28"/>
        </w:rPr>
        <w:t xml:space="preserve">.”)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ได้ออกหนังสือเวียนที่ ธปท</w:t>
      </w:r>
      <w:r w:rsidRPr="00A9056A">
        <w:rPr>
          <w:rFonts w:asciiTheme="majorBidi" w:hAnsiTheme="majorBidi" w:cstheme="majorBidi"/>
          <w:sz w:val="28"/>
          <w:szCs w:val="28"/>
        </w:rPr>
        <w:t xml:space="preserve">.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กปน</w:t>
      </w:r>
      <w:r w:rsidRPr="00A9056A">
        <w:rPr>
          <w:rFonts w:asciiTheme="majorBidi" w:hAnsiTheme="majorBidi" w:cstheme="majorBidi"/>
          <w:sz w:val="28"/>
          <w:szCs w:val="28"/>
        </w:rPr>
        <w:t xml:space="preserve">.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ว</w:t>
      </w:r>
      <w:r w:rsidRPr="00A9056A">
        <w:rPr>
          <w:rFonts w:asciiTheme="majorBidi" w:hAnsiTheme="majorBidi" w:cstheme="majorBidi"/>
          <w:sz w:val="28"/>
          <w:szCs w:val="28"/>
        </w:rPr>
        <w:t xml:space="preserve">. </w:t>
      </w:r>
      <w:r w:rsidR="00505B9C" w:rsidRPr="00A9056A">
        <w:rPr>
          <w:rFonts w:asciiTheme="majorBidi" w:hAnsiTheme="majorBidi" w:cstheme="majorBidi"/>
          <w:sz w:val="28"/>
          <w:szCs w:val="28"/>
        </w:rPr>
        <w:t>480</w:t>
      </w:r>
      <w:r w:rsidRPr="00A9056A">
        <w:rPr>
          <w:rFonts w:asciiTheme="majorBidi" w:hAnsiTheme="majorBidi" w:cstheme="majorBidi"/>
          <w:sz w:val="28"/>
          <w:szCs w:val="28"/>
        </w:rPr>
        <w:t xml:space="preserve">/2564 </w:t>
      </w:r>
      <w:r w:rsidR="004D5C52"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="004D5C52" w:rsidRPr="00A9056A">
        <w:rPr>
          <w:rFonts w:asciiTheme="majorBidi" w:hAnsiTheme="majorBidi" w:cstheme="majorBidi"/>
          <w:sz w:val="28"/>
          <w:szCs w:val="28"/>
          <w:cs/>
        </w:rPr>
        <w:t>มาตรการ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ให้ความช่วยเหลือลูกหนี้</w:t>
      </w:r>
      <w:r w:rsidR="004D5C52" w:rsidRPr="00A9056A">
        <w:rPr>
          <w:rFonts w:asciiTheme="majorBidi" w:hAnsiTheme="majorBidi" w:cstheme="majorBidi"/>
          <w:sz w:val="28"/>
          <w:szCs w:val="28"/>
          <w:cs/>
        </w:rPr>
        <w:t>รายย่อยในช่วง</w:t>
      </w:r>
      <w:bookmarkStart w:id="1" w:name="_Hlk78569913"/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สถานการณ์การระบาดของโรคติดเชื้อไวรัสโคโรนา </w:t>
      </w:r>
      <w:r w:rsidRPr="00A9056A">
        <w:rPr>
          <w:rFonts w:asciiTheme="majorBidi" w:hAnsiTheme="majorBidi" w:cstheme="majorBidi"/>
          <w:sz w:val="28"/>
          <w:szCs w:val="28"/>
        </w:rPr>
        <w:t xml:space="preserve">2019 </w:t>
      </w:r>
      <w:r w:rsidR="00AF6F8B"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/>
          <w:sz w:val="28"/>
          <w:szCs w:val="28"/>
        </w:rPr>
        <w:t xml:space="preserve">(COVID-19) </w:t>
      </w:r>
      <w:r w:rsidR="004D5C52" w:rsidRPr="00A9056A">
        <w:rPr>
          <w:rFonts w:asciiTheme="majorBidi" w:hAnsiTheme="majorBidi" w:cstheme="majorBidi"/>
          <w:sz w:val="28"/>
          <w:szCs w:val="28"/>
          <w:cs/>
        </w:rPr>
        <w:t xml:space="preserve">ระยะที่ </w:t>
      </w:r>
      <w:r w:rsidR="004D5C52" w:rsidRPr="00A9056A">
        <w:rPr>
          <w:rFonts w:asciiTheme="majorBidi" w:hAnsiTheme="majorBidi" w:cstheme="majorBidi"/>
          <w:sz w:val="28"/>
          <w:szCs w:val="28"/>
        </w:rPr>
        <w:t xml:space="preserve">3 </w:t>
      </w:r>
      <w:bookmarkEnd w:id="1"/>
      <w:r w:rsidR="00B551D3" w:rsidRPr="00A9056A">
        <w:rPr>
          <w:rFonts w:asciiTheme="majorBidi" w:hAnsiTheme="majorBidi" w:cstheme="majorBidi"/>
          <w:sz w:val="28"/>
          <w:szCs w:val="28"/>
          <w:cs/>
        </w:rPr>
        <w:t>เพื่อบรรเทาความเดือดร้อนให้แก่ลูกหนี้ที่ได้รับผลกระทบ โดยยกระดับมาตรการเดิมให้ตอบสนองต่อสถานการณ์ที่รุนแรงขึ้น</w:t>
      </w:r>
      <w:r w:rsidR="00B551D3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ขยายเวลา</w:t>
      </w:r>
      <w:r w:rsidR="007C0193" w:rsidRPr="00A9056A">
        <w:rPr>
          <w:rFonts w:asciiTheme="majorBidi" w:hAnsiTheme="majorBidi" w:cstheme="majorBidi"/>
          <w:sz w:val="28"/>
          <w:szCs w:val="28"/>
          <w:cs/>
        </w:rPr>
        <w:t xml:space="preserve">เพื่อให้ลูกหนี้สามารถแจ้งความประสงค์ขอรับความช่วยเหลือจนถึงวันที่ </w:t>
      </w:r>
      <w:r w:rsidR="007C0193" w:rsidRPr="00A9056A">
        <w:rPr>
          <w:rFonts w:asciiTheme="majorBidi" w:hAnsiTheme="majorBidi" w:cstheme="majorBidi"/>
          <w:sz w:val="28"/>
          <w:szCs w:val="28"/>
        </w:rPr>
        <w:t xml:space="preserve">31 </w:t>
      </w:r>
      <w:r w:rsidR="007C0193" w:rsidRPr="00A9056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C0193" w:rsidRPr="00A9056A">
        <w:rPr>
          <w:rFonts w:asciiTheme="majorBidi" w:hAnsiTheme="majorBidi" w:cstheme="majorBidi"/>
          <w:sz w:val="28"/>
          <w:szCs w:val="28"/>
        </w:rPr>
        <w:t>2564</w:t>
      </w:r>
      <w:r w:rsidR="007C0193" w:rsidRPr="00A9056A">
        <w:rPr>
          <w:rFonts w:asciiTheme="majorBidi" w:hAnsiTheme="majorBidi" w:cstheme="majorBidi" w:hint="cs"/>
          <w:sz w:val="28"/>
          <w:szCs w:val="28"/>
          <w:cs/>
        </w:rPr>
        <w:t xml:space="preserve"> ทั้งนี้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กลุ่มบริษัทดำเนินการตามมาตรการให้ความช่วยเหลือแก่</w:t>
      </w:r>
      <w:r w:rsidRPr="00A9056A">
        <w:rPr>
          <w:rFonts w:asciiTheme="majorBidi" w:hAnsiTheme="majorBidi" w:cstheme="majorBidi"/>
          <w:sz w:val="28"/>
          <w:szCs w:val="28"/>
          <w:cs/>
        </w:rPr>
        <w:t>ลูกหนี้ที่ไม่ถูกจัดชั้นเป็น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ด้อยคุณภาพ </w:t>
      </w:r>
      <w:r w:rsidRPr="00A9056A">
        <w:rPr>
          <w:rFonts w:asciiTheme="majorBidi" w:hAnsiTheme="majorBidi" w:cstheme="majorBidi"/>
          <w:sz w:val="28"/>
          <w:szCs w:val="28"/>
        </w:rPr>
        <w:t>(Non-performing loans: NPL)</w:t>
      </w:r>
      <w:r w:rsidR="004E19C3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A9056A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 xml:space="preserve">เดือนมกราคม </w:t>
      </w:r>
      <w:r w:rsidR="005E4843"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 xml:space="preserve">ถึงเดือนกันยายน </w:t>
      </w:r>
      <w:r w:rsidR="005E4843" w:rsidRPr="00A9056A">
        <w:rPr>
          <w:rFonts w:asciiTheme="majorBidi" w:hAnsiTheme="majorBidi" w:cstheme="majorBidi"/>
          <w:sz w:val="28"/>
          <w:szCs w:val="28"/>
        </w:rPr>
        <w:t>2564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="005E4843" w:rsidRPr="00A9056A">
        <w:rPr>
          <w:rFonts w:asciiTheme="majorBidi" w:hAnsiTheme="majorBidi" w:cstheme="majorBidi"/>
          <w:sz w:val="28"/>
          <w:szCs w:val="28"/>
        </w:rPr>
        <w:t xml:space="preserve"> </w:t>
      </w:r>
      <w:bookmarkStart w:id="2" w:name="_Hlk78569934"/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5E4843" w:rsidRPr="00A9056A">
        <w:rPr>
          <w:rFonts w:asciiTheme="majorBidi" w:hAnsiTheme="majorBidi" w:cstheme="majorBidi"/>
          <w:sz w:val="28"/>
          <w:szCs w:val="28"/>
          <w:cs/>
        </w:rPr>
        <w:t>ดังนี้</w:t>
      </w:r>
      <w:bookmarkEnd w:id="2"/>
    </w:p>
    <w:p w14:paraId="05D86CCD" w14:textId="77777777" w:rsidR="005E4843" w:rsidRPr="00A9056A" w:rsidRDefault="005E4843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64341A02" w14:textId="715EC79E" w:rsidR="00556FF1" w:rsidRPr="00A9056A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-</w:t>
      </w:r>
      <w:r w:rsidRPr="00A9056A">
        <w:rPr>
          <w:rFonts w:asciiTheme="majorBidi" w:hAnsiTheme="majorBidi" w:cstheme="majorBidi"/>
          <w:sz w:val="28"/>
          <w:szCs w:val="28"/>
          <w:cs/>
        </w:rPr>
        <w:tab/>
        <w:t>ให้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Pr="00A9056A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A9056A">
        <w:rPr>
          <w:rFonts w:asciiTheme="majorBidi" w:hAnsiTheme="majorBidi" w:cstheme="majorBidi"/>
          <w:sz w:val="28"/>
          <w:szCs w:val="28"/>
        </w:rPr>
        <w:t xml:space="preserve">50 </w:t>
      </w:r>
      <w:r w:rsidRPr="00A9056A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A9056A">
        <w:rPr>
          <w:rFonts w:asciiTheme="majorBidi" w:hAnsiTheme="majorBidi" w:cstheme="majorBidi"/>
          <w:sz w:val="28"/>
          <w:szCs w:val="28"/>
          <w:cs/>
        </w:rPr>
        <w:t>ให้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สิทธิชำระหนี้บางส่วน เดือนละไม่ต่ำกว่า </w:t>
      </w:r>
      <w:r w:rsidR="00E81B47"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/>
          <w:sz w:val="28"/>
          <w:szCs w:val="28"/>
        </w:rPr>
        <w:t xml:space="preserve">6,000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E81B47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Pr="00A9056A">
        <w:rPr>
          <w:rFonts w:asciiTheme="majorBidi" w:hAnsiTheme="majorBidi" w:cstheme="majorBidi"/>
          <w:sz w:val="28"/>
          <w:szCs w:val="28"/>
        </w:rPr>
        <w:t xml:space="preserve">2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3DD6AB39" w14:textId="77777777" w:rsidR="00556FF1" w:rsidRPr="00A9056A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71704241"/>
      <w:r w:rsidRPr="00A9056A">
        <w:rPr>
          <w:rFonts w:asciiTheme="majorBidi" w:hAnsiTheme="majorBidi" w:cstheme="majorBidi"/>
          <w:sz w:val="28"/>
          <w:szCs w:val="28"/>
        </w:rPr>
        <w:t xml:space="preserve">-    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  <w:bookmarkEnd w:id="3"/>
    </w:p>
    <w:p w14:paraId="6F738425" w14:textId="77777777" w:rsidR="00556FF1" w:rsidRPr="00A9056A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</w:rPr>
        <w:t xml:space="preserve">-    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A9056A">
        <w:rPr>
          <w:rFonts w:asciiTheme="majorBidi" w:hAnsiTheme="majorBidi" w:cstheme="majorBidi"/>
          <w:sz w:val="28"/>
          <w:szCs w:val="28"/>
        </w:rPr>
        <w:t xml:space="preserve">2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งวด สำหรับลูกหนี้กรณีเป็นผู้ป่วย </w:t>
      </w:r>
      <w:r w:rsidRPr="00A9056A">
        <w:rPr>
          <w:rFonts w:asciiTheme="majorBidi" w:hAnsiTheme="majorBidi" w:cstheme="majorBidi"/>
          <w:sz w:val="28"/>
          <w:szCs w:val="28"/>
        </w:rPr>
        <w:t>COVID-19</w:t>
      </w:r>
    </w:p>
    <w:p w14:paraId="3DA1627F" w14:textId="77777777" w:rsidR="00556FF1" w:rsidRPr="00A9056A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1B094" w14:textId="09856952" w:rsidR="005E4843" w:rsidRPr="00A9056A" w:rsidRDefault="00AC43FD" w:rsidP="005E4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78570360"/>
      <w:r w:rsidRPr="00A9056A">
        <w:rPr>
          <w:rFonts w:asciiTheme="majorBidi" w:hAnsiTheme="majorBidi" w:cstheme="majorBidi" w:hint="cs"/>
          <w:sz w:val="28"/>
          <w:szCs w:val="28"/>
          <w:cs/>
        </w:rPr>
        <w:t>กลุ่มบริษัทได้ออก</w:t>
      </w:r>
      <w:r w:rsidR="005E4843" w:rsidRPr="00A9056A">
        <w:rPr>
          <w:rFonts w:asciiTheme="majorBidi" w:hAnsiTheme="majorBidi" w:cstheme="majorBidi"/>
          <w:sz w:val="28"/>
          <w:szCs w:val="28"/>
          <w:cs/>
        </w:rPr>
        <w:t>มาตรการให้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5E4843" w:rsidRPr="00A9056A">
        <w:rPr>
          <w:rFonts w:asciiTheme="majorBidi" w:hAnsiTheme="majorBidi" w:cstheme="majorBidi"/>
          <w:sz w:val="28"/>
          <w:szCs w:val="28"/>
          <w:cs/>
        </w:rPr>
        <w:t>ช่วยเหลือ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>เพิ่มเติ</w:t>
      </w:r>
      <w:r w:rsidR="005B01C3" w:rsidRPr="00A9056A">
        <w:rPr>
          <w:rFonts w:asciiTheme="majorBidi" w:hAnsiTheme="majorBidi" w:cstheme="majorBidi" w:hint="cs"/>
          <w:sz w:val="28"/>
          <w:szCs w:val="28"/>
          <w:cs/>
        </w:rPr>
        <w:t>ม</w:t>
      </w:r>
      <w:r w:rsidR="006111C9" w:rsidRPr="00A9056A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="00551CB0" w:rsidRPr="00A9056A">
        <w:rPr>
          <w:rFonts w:asciiTheme="majorBidi" w:hAnsiTheme="majorBidi" w:cstheme="majorBidi" w:hint="cs"/>
          <w:sz w:val="28"/>
          <w:szCs w:val="28"/>
          <w:cs/>
        </w:rPr>
        <w:t>ช่วยเหลือลูกหนี้ที่ได้รับผลกระทบจาก</w:t>
      </w:r>
      <w:r w:rsidR="007A5579" w:rsidRPr="00A9056A">
        <w:rPr>
          <w:rFonts w:asciiTheme="majorBidi" w:hAnsiTheme="majorBidi" w:cstheme="majorBidi" w:hint="cs"/>
          <w:sz w:val="28"/>
          <w:szCs w:val="28"/>
          <w:cs/>
        </w:rPr>
        <w:t>สถานการณ์การแพร่ระ</w:t>
      </w:r>
      <w:r w:rsidR="00A74D44"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บาดระยะที่ </w:t>
      </w:r>
      <w:r w:rsidR="00A74D44" w:rsidRPr="00A9056A">
        <w:rPr>
          <w:rFonts w:asciiTheme="majorBidi" w:hAnsiTheme="majorBidi" w:cstheme="majorBidi"/>
          <w:sz w:val="28"/>
          <w:szCs w:val="28"/>
        </w:rPr>
        <w:t>3</w:t>
      </w:r>
      <w:r w:rsidR="00A74D44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A9056A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 xml:space="preserve">เดือนพฤษภาคม </w:t>
      </w:r>
      <w:r w:rsidR="005E4843"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 xml:space="preserve">ถึงเดือนกันยายน </w:t>
      </w:r>
      <w:r w:rsidR="005E4843" w:rsidRPr="00A9056A">
        <w:rPr>
          <w:rFonts w:asciiTheme="majorBidi" w:hAnsiTheme="majorBidi" w:cstheme="majorBidi"/>
          <w:sz w:val="28"/>
          <w:szCs w:val="28"/>
        </w:rPr>
        <w:t>2564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="005E4843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5E4843" w:rsidRPr="00A9056A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5E4843" w:rsidRPr="00A9056A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4"/>
    <w:p w14:paraId="35983891" w14:textId="77777777" w:rsidR="004B142F" w:rsidRPr="00A9056A" w:rsidRDefault="004B142F" w:rsidP="005E4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8A6C63" w14:textId="73DA629C" w:rsidR="004B142F" w:rsidRPr="00A9056A" w:rsidRDefault="004B142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</w:rPr>
        <w:t xml:space="preserve">- </w:t>
      </w:r>
      <w:r w:rsidR="009956FF" w:rsidRPr="00A9056A">
        <w:rPr>
          <w:rFonts w:asciiTheme="majorBidi" w:hAnsiTheme="majorBidi" w:cstheme="majorBidi"/>
          <w:sz w:val="28"/>
          <w:szCs w:val="28"/>
        </w:rPr>
        <w:t xml:space="preserve">   </w:t>
      </w:r>
      <w:r w:rsidR="009956FF" w:rsidRPr="00A9056A">
        <w:rPr>
          <w:rFonts w:asciiTheme="majorBidi" w:hAnsiTheme="majorBidi" w:cstheme="majorBidi"/>
          <w:sz w:val="28"/>
          <w:szCs w:val="28"/>
          <w:cs/>
        </w:rPr>
        <w:t>ให้</w:t>
      </w:r>
      <w:r w:rsidR="009956FF" w:rsidRPr="00A9056A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="009956FF" w:rsidRPr="00A9056A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="009956FF" w:rsidRPr="00A9056A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="009956FF" w:rsidRPr="00A9056A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955720" w:rsidRPr="00A9056A">
        <w:rPr>
          <w:rFonts w:asciiTheme="majorBidi" w:hAnsiTheme="majorBidi" w:cstheme="majorBidi"/>
          <w:sz w:val="28"/>
          <w:szCs w:val="28"/>
        </w:rPr>
        <w:t>80</w:t>
      </w:r>
      <w:r w:rsidR="009956FF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9956FF" w:rsidRPr="00A9056A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="00D9297F" w:rsidRPr="00A9056A">
        <w:rPr>
          <w:rFonts w:asciiTheme="majorBidi" w:hAnsiTheme="majorBidi" w:cstheme="majorBidi" w:hint="cs"/>
          <w:sz w:val="28"/>
          <w:szCs w:val="28"/>
          <w:cs/>
        </w:rPr>
        <w:t>แต่</w:t>
      </w:r>
      <w:r w:rsidR="00AE06A3" w:rsidRPr="00A9056A">
        <w:rPr>
          <w:rFonts w:asciiTheme="majorBidi" w:hAnsiTheme="majorBidi" w:cstheme="majorBidi" w:hint="cs"/>
          <w:sz w:val="28"/>
          <w:szCs w:val="28"/>
          <w:cs/>
        </w:rPr>
        <w:t>ไ</w:t>
      </w:r>
      <w:r w:rsidR="009956FF" w:rsidRPr="00A9056A">
        <w:rPr>
          <w:rFonts w:asciiTheme="majorBidi" w:hAnsiTheme="majorBidi" w:cstheme="majorBidi" w:hint="cs"/>
          <w:sz w:val="28"/>
          <w:szCs w:val="28"/>
          <w:cs/>
        </w:rPr>
        <w:t xml:space="preserve">ม่ต่ำกว่า </w:t>
      </w:r>
      <w:r w:rsidR="00D9297F" w:rsidRPr="00A9056A">
        <w:rPr>
          <w:rFonts w:asciiTheme="majorBidi" w:hAnsiTheme="majorBidi" w:cstheme="majorBidi"/>
          <w:sz w:val="28"/>
          <w:szCs w:val="28"/>
        </w:rPr>
        <w:t>4</w:t>
      </w:r>
      <w:r w:rsidR="009956FF" w:rsidRPr="00A9056A">
        <w:rPr>
          <w:rFonts w:asciiTheme="majorBidi" w:hAnsiTheme="majorBidi" w:cstheme="majorBidi"/>
          <w:sz w:val="28"/>
          <w:szCs w:val="28"/>
        </w:rPr>
        <w:t xml:space="preserve">,000 </w:t>
      </w:r>
      <w:r w:rsidR="009956FF" w:rsidRPr="00A9056A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9956FF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9956FF" w:rsidRPr="00A9056A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="009956FF" w:rsidRPr="00A9056A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="009956FF" w:rsidRPr="00A9056A">
        <w:rPr>
          <w:rFonts w:asciiTheme="majorBidi" w:hAnsiTheme="majorBidi" w:cstheme="majorBidi"/>
          <w:sz w:val="28"/>
          <w:szCs w:val="28"/>
        </w:rPr>
        <w:t xml:space="preserve">2 </w:t>
      </w:r>
      <w:r w:rsidR="009956FF" w:rsidRPr="00A9056A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1AF83FAE" w14:textId="5D388BF0" w:rsidR="009A5F18" w:rsidRPr="00A9056A" w:rsidRDefault="009A5F18" w:rsidP="009A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</w:rPr>
        <w:t xml:space="preserve">-    </w:t>
      </w:r>
      <w:r w:rsidR="007C77CB" w:rsidRPr="00A9056A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="007C77CB" w:rsidRPr="00A9056A">
        <w:rPr>
          <w:rFonts w:asciiTheme="majorBidi" w:hAnsiTheme="majorBidi" w:cstheme="majorBidi"/>
          <w:sz w:val="28"/>
          <w:szCs w:val="28"/>
        </w:rPr>
        <w:t xml:space="preserve">2 </w:t>
      </w:r>
      <w:r w:rsidR="007C77CB" w:rsidRPr="00A9056A">
        <w:rPr>
          <w:rFonts w:asciiTheme="majorBidi" w:hAnsiTheme="majorBidi" w:cstheme="majorBidi" w:hint="cs"/>
          <w:sz w:val="28"/>
          <w:szCs w:val="28"/>
          <w:cs/>
        </w:rPr>
        <w:t>งวด สำหรับลูกหนี้</w:t>
      </w:r>
      <w:r w:rsidR="00D1575C" w:rsidRPr="00A9056A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92BE6" w:rsidRPr="00A9056A">
        <w:rPr>
          <w:rFonts w:asciiTheme="majorBidi" w:hAnsiTheme="majorBidi" w:cstheme="majorBidi" w:hint="eastAsia"/>
          <w:sz w:val="28"/>
          <w:szCs w:val="28"/>
          <w:cs/>
        </w:rPr>
        <w:t>เป็นกลุ่มเสี่ยงสูง</w:t>
      </w:r>
      <w:r w:rsidR="004D78B3" w:rsidRPr="00A9056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92BE6" w:rsidRPr="00A9056A">
        <w:rPr>
          <w:rFonts w:asciiTheme="majorBidi" w:hAnsiTheme="majorBidi" w:cstheme="majorBidi" w:hint="eastAsia"/>
          <w:sz w:val="28"/>
          <w:szCs w:val="28"/>
          <w:cs/>
        </w:rPr>
        <w:t>มี</w:t>
      </w:r>
      <w:r w:rsidR="004D78B3" w:rsidRPr="00A9056A">
        <w:rPr>
          <w:rFonts w:asciiTheme="majorBidi" w:hAnsiTheme="majorBidi" w:cstheme="majorBidi" w:hint="cs"/>
          <w:sz w:val="28"/>
          <w:szCs w:val="28"/>
          <w:cs/>
        </w:rPr>
        <w:t>คำสั่งให้</w:t>
      </w:r>
      <w:r w:rsidR="00A92BE6" w:rsidRPr="00A9056A">
        <w:rPr>
          <w:rFonts w:asciiTheme="majorBidi" w:hAnsiTheme="majorBidi" w:cstheme="majorBidi" w:hint="eastAsia"/>
          <w:sz w:val="28"/>
          <w:szCs w:val="28"/>
          <w:cs/>
        </w:rPr>
        <w:t>กักตัว</w:t>
      </w:r>
    </w:p>
    <w:p w14:paraId="1F1DD5A5" w14:textId="77777777" w:rsidR="00C107BB" w:rsidRPr="00A9056A" w:rsidRDefault="00C107BB" w:rsidP="009A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51254" w14:textId="77777777" w:rsidR="00CE5EA8" w:rsidRPr="00A9056A" w:rsidRDefault="00CE5EA8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3C4BFB" w14:textId="77777777" w:rsidR="001D331F" w:rsidRPr="00A9056A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0880CB" w14:textId="77777777" w:rsidR="001D331F" w:rsidRPr="00A9056A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867666" w14:textId="77777777" w:rsidR="001D331F" w:rsidRPr="00A9056A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C51B9E" w14:textId="77777777" w:rsidR="001D331F" w:rsidRPr="00A9056A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DB380" w14:textId="77777777" w:rsidR="001D331F" w:rsidRPr="00A9056A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35BA99" w14:textId="77777777" w:rsidR="006B5788" w:rsidRPr="00A9056A" w:rsidRDefault="006B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FCACD13" w14:textId="468B4729" w:rsidR="00B1375A" w:rsidRPr="00A9056A" w:rsidRDefault="00AB7240" w:rsidP="00AB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 w:hanging="549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1375A" w:rsidRPr="00A9056A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A9056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5B0B8FCB" w:rsidR="00B1375A" w:rsidRPr="00A9056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1BC843C7" w14:textId="444FAE9F" w:rsidR="00072321" w:rsidRPr="00A9056A" w:rsidRDefault="00072321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9056A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Pr="00A9056A">
        <w:rPr>
          <w:rFonts w:asciiTheme="majorBidi" w:hAnsiTheme="majorBidi" w:cstheme="majorBidi"/>
          <w:bCs/>
          <w:sz w:val="28"/>
          <w:szCs w:val="28"/>
        </w:rPr>
        <w:t xml:space="preserve"> 7</w:t>
      </w:r>
    </w:p>
    <w:p w14:paraId="6CDCF651" w14:textId="77777777" w:rsidR="00072321" w:rsidRPr="00A9056A" w:rsidRDefault="00072321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3E27723" w14:textId="77777777" w:rsidR="00072321" w:rsidRPr="00A9056A" w:rsidRDefault="00072321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</w:t>
      </w:r>
    </w:p>
    <w:p w14:paraId="2168A6D0" w14:textId="77777777" w:rsidR="006E2CBC" w:rsidRPr="00A9056A" w:rsidRDefault="006E2CBC" w:rsidP="0085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tbl>
      <w:tblPr>
        <w:tblW w:w="9281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038"/>
        <w:gridCol w:w="1179"/>
        <w:gridCol w:w="284"/>
        <w:gridCol w:w="1001"/>
        <w:gridCol w:w="287"/>
        <w:gridCol w:w="1105"/>
        <w:gridCol w:w="236"/>
        <w:gridCol w:w="1140"/>
        <w:gridCol w:w="11"/>
      </w:tblGrid>
      <w:tr w:rsidR="002C114B" w:rsidRPr="00A9056A" w14:paraId="7E95E8AF" w14:textId="77777777" w:rsidTr="00ED7CD5">
        <w:trPr>
          <w:gridAfter w:val="1"/>
          <w:wAfter w:w="11" w:type="dxa"/>
          <w:trHeight w:val="290"/>
          <w:tblHeader/>
        </w:trPr>
        <w:tc>
          <w:tcPr>
            <w:tcW w:w="4038" w:type="dxa"/>
          </w:tcPr>
          <w:p w14:paraId="0D79586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64" w:type="dxa"/>
            <w:gridSpan w:val="3"/>
          </w:tcPr>
          <w:p w14:paraId="0340E87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6C230BE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1" w:type="dxa"/>
            <w:gridSpan w:val="3"/>
          </w:tcPr>
          <w:p w14:paraId="178C5B43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14B" w:rsidRPr="00A9056A" w14:paraId="23EB6F3E" w14:textId="77777777" w:rsidTr="00ED7CD5">
        <w:trPr>
          <w:gridAfter w:val="1"/>
          <w:wAfter w:w="11" w:type="dxa"/>
          <w:trHeight w:val="403"/>
          <w:tblHeader/>
        </w:trPr>
        <w:tc>
          <w:tcPr>
            <w:tcW w:w="4038" w:type="dxa"/>
          </w:tcPr>
          <w:p w14:paraId="580C8F7D" w14:textId="14750AF6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9056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9" w:type="dxa"/>
          </w:tcPr>
          <w:p w14:paraId="74E9897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3E4ACED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56EE658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12B9A7D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76894A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21AE72B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5D2307B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</w:tr>
      <w:tr w:rsidR="002C114B" w:rsidRPr="00A9056A" w14:paraId="05214538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1A1768C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7"/>
          </w:tcPr>
          <w:p w14:paraId="0F1A75AE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114B" w:rsidRPr="00A9056A" w14:paraId="5B2979EC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686920E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9" w:type="dxa"/>
          </w:tcPr>
          <w:p w14:paraId="241F1FA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0ECB5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9BE23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2241F30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715435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C5146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4ABBAC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52E4162C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613748D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14:paraId="20F18452" w14:textId="0281F90B" w:rsidR="002C114B" w:rsidRPr="00A9056A" w:rsidRDefault="0D7A895C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84" w:type="dxa"/>
          </w:tcPr>
          <w:p w14:paraId="6C6E041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539F0EEA" w14:textId="0AA69D92" w:rsidR="002C114B" w:rsidRPr="00A9056A" w:rsidRDefault="651AF9B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87" w:type="dxa"/>
          </w:tcPr>
          <w:p w14:paraId="180C01E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FB194B2" w14:textId="1BA3C6B2" w:rsidR="002C114B" w:rsidRPr="00A9056A" w:rsidRDefault="57DBD09C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7AA236B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3C1A2AAD" w14:textId="5FBD0E48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127</w:t>
            </w:r>
          </w:p>
        </w:tc>
      </w:tr>
      <w:tr w:rsidR="002C114B" w:rsidRPr="00A9056A" w14:paraId="56BAD830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13338255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3A1BC36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234B8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315A4CE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10604B1B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92DFD3C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8CA0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D4A4EB8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26D0542A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5904804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รายได้จากการขายรถยึด</w:t>
            </w:r>
          </w:p>
        </w:tc>
        <w:tc>
          <w:tcPr>
            <w:tcW w:w="1179" w:type="dxa"/>
          </w:tcPr>
          <w:p w14:paraId="1CBA11A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437EFF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D6BBBE1" w14:textId="1474D780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491365E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8392D7B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92840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3DED64E" w14:textId="57D4A96E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59EBA1CF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2139A35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3B3B9FB6" w14:textId="7DF2F9D7" w:rsidR="002C114B" w:rsidRPr="00A9056A" w:rsidRDefault="1B89D6F8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96AECEB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60FF17A" w14:textId="617C0A9C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CAFA3C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92A9D39" w14:textId="55BE6759" w:rsidR="002C114B" w:rsidRPr="00A9056A" w:rsidRDefault="6E387E30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151,862</w:t>
            </w:r>
          </w:p>
        </w:tc>
        <w:tc>
          <w:tcPr>
            <w:tcW w:w="236" w:type="dxa"/>
          </w:tcPr>
          <w:p w14:paraId="72DE79D5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BF4D065" w14:textId="6EAFFCF4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C114B" w:rsidRPr="00A9056A" w14:paraId="546F353F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3FAB6A5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E1BC49B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5233D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E9BAE86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7583286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3B24D43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AECC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769E47C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0EEC26BC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495AA7A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9" w:type="dxa"/>
          </w:tcPr>
          <w:p w14:paraId="35DF600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72DD2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29A21DE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5E12042F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437644D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0FC70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452FE21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560704BD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1496BF9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764177D2" w14:textId="6176ACF2" w:rsidR="002C114B" w:rsidRPr="00A9056A" w:rsidRDefault="62FA236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89E9D5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805E0CE" w14:textId="70880743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48DF10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464DAEF" w14:textId="0B84734C" w:rsidR="002C114B" w:rsidRPr="00A9056A" w:rsidRDefault="0BFF4B22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36" w:type="dxa"/>
          </w:tcPr>
          <w:p w14:paraId="1C2FD58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22023B6" w14:textId="2D8B8176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C114B" w:rsidRPr="00A9056A" w14:paraId="06B09461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664D97CE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9C5AF2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DE160F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6010694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0664065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DC13A5B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8A2D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FBB7CD3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294610C9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3F390C1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</w:t>
            </w:r>
            <w:r w:rsidRPr="00A9056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บริการพื้นที่สำนักงาน</w:t>
            </w:r>
          </w:p>
        </w:tc>
        <w:tc>
          <w:tcPr>
            <w:tcW w:w="1179" w:type="dxa"/>
          </w:tcPr>
          <w:p w14:paraId="0A922A8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7516F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FDD5FF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707653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1C1BC3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5DE19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CA461BA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378D285A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7FFEBE4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6AD723D4" w14:textId="5E0277B9" w:rsidR="002C114B" w:rsidRPr="00A9056A" w:rsidRDefault="30E57CBE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A865B1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61BB40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1359790B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A8558F6" w14:textId="13C4C8FA" w:rsidR="002C114B" w:rsidRPr="00A9056A" w:rsidRDefault="7D7346C7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18B2B78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B376793" w14:textId="5A201639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792</w:t>
            </w:r>
          </w:p>
        </w:tc>
      </w:tr>
      <w:tr w:rsidR="002C114B" w:rsidRPr="00A9056A" w14:paraId="5E47C73A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3D51D625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รการร่วมค้า </w:t>
            </w:r>
          </w:p>
        </w:tc>
        <w:tc>
          <w:tcPr>
            <w:tcW w:w="1179" w:type="dxa"/>
          </w:tcPr>
          <w:p w14:paraId="07910DEE" w14:textId="17FEC30F" w:rsidR="002C114B" w:rsidRPr="00A9056A" w:rsidRDefault="1C2EF829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84" w:type="dxa"/>
          </w:tcPr>
          <w:p w14:paraId="62D017AF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4298590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7" w:type="dxa"/>
          </w:tcPr>
          <w:p w14:paraId="27F5E23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F45051" w14:textId="46E4643F" w:rsidR="002C114B" w:rsidRPr="00A9056A" w:rsidRDefault="514C58A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1DBA025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3F80E43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2C114B" w:rsidRPr="00A9056A" w14:paraId="09DE7E47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02B2E05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54AB5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3E04A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0441457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6ECD198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D588125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F381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AF7A76A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09E471FB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379F2B8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9" w:type="dxa"/>
          </w:tcPr>
          <w:p w14:paraId="7054D92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1C104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9A93C8D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C84AF03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93AE2FE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22FDD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0702913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45C4ACD8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1BF566E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30787E29" w14:textId="1DB9D5DA" w:rsidR="002C114B" w:rsidRPr="00A9056A" w:rsidRDefault="30036175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98CBC1F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719A0D7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D3C3F0F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B4BEBF4" w14:textId="1C3748E0" w:rsidR="002C114B" w:rsidRPr="00A9056A" w:rsidRDefault="25DF654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3AA7D0C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30018CF" w14:textId="5F635513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600</w:t>
            </w:r>
          </w:p>
        </w:tc>
      </w:tr>
      <w:tr w:rsidR="002C114B" w:rsidRPr="00A9056A" w14:paraId="099B6D0E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2527A6A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D31E3E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0129CC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AD7451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52540EFB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DCF9EED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0F1F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21E9088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38B0D6D9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2AB355AE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9" w:type="dxa"/>
          </w:tcPr>
          <w:p w14:paraId="3CEAB26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2CAEA1E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844C6E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2774CF0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7375327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DD29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</w:tcPr>
          <w:p w14:paraId="6603BE85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C114B" w:rsidRPr="00A9056A" w14:paraId="3BA6686B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732F1733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14:paraId="7099ED98" w14:textId="7EBD1A6E" w:rsidR="002C114B" w:rsidRPr="00A9056A" w:rsidRDefault="1D8001FD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84" w:type="dxa"/>
          </w:tcPr>
          <w:p w14:paraId="5C3CD9F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5832C1B" w14:textId="34F7A5D5" w:rsidR="002C114B" w:rsidRPr="00A9056A" w:rsidRDefault="1B2FEAE2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308770FE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87" w:type="dxa"/>
          </w:tcPr>
          <w:p w14:paraId="343FCAF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E59762A" w14:textId="2EACD6ED" w:rsidR="002C114B" w:rsidRPr="00A9056A" w:rsidRDefault="58F0F9F6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36" w:type="dxa"/>
          </w:tcPr>
          <w:p w14:paraId="1916F15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0356668" w14:textId="7F8332E8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765</w:t>
            </w:r>
          </w:p>
        </w:tc>
      </w:tr>
      <w:tr w:rsidR="002C114B" w:rsidRPr="00A9056A" w14:paraId="78C6A6BA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7A00930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031582A9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B423E7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76380D2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6F51F98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6DF09A3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1784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2EFE8E6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7F97B27D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77F7326A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9" w:type="dxa"/>
          </w:tcPr>
          <w:p w14:paraId="61560EA8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7D308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6BA86CE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CD23A5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8141914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3046E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29DECF2" w14:textId="77777777" w:rsidR="002C114B" w:rsidRPr="00A9056A" w:rsidRDefault="002C11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C114B" w:rsidRPr="00A9056A" w14:paraId="2DA66337" w14:textId="77777777" w:rsidTr="00ED7CD5">
        <w:trPr>
          <w:gridAfter w:val="1"/>
          <w:wAfter w:w="11" w:type="dxa"/>
          <w:trHeight w:val="354"/>
        </w:trPr>
        <w:tc>
          <w:tcPr>
            <w:tcW w:w="4038" w:type="dxa"/>
          </w:tcPr>
          <w:p w14:paraId="79A7568D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14:paraId="23B05AC8" w14:textId="2B4F2F0E" w:rsidR="002C114B" w:rsidRPr="00A9056A" w:rsidRDefault="12712330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84" w:type="dxa"/>
          </w:tcPr>
          <w:p w14:paraId="3F97725D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00B2D1B" w14:textId="3986445B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87" w:type="dxa"/>
          </w:tcPr>
          <w:p w14:paraId="37CE3E0D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E2F3902" w14:textId="10ED8FAF" w:rsidR="002C114B" w:rsidRPr="00A9056A" w:rsidRDefault="3F0636F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74AAFC15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E95A34B" w14:textId="5EDB81B9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27</w:t>
            </w:r>
          </w:p>
        </w:tc>
      </w:tr>
      <w:tr w:rsidR="002C114B" w:rsidRPr="00A9056A" w14:paraId="0846833B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63390F31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9" w:type="dxa"/>
          </w:tcPr>
          <w:p w14:paraId="1F08BF51" w14:textId="5249329F" w:rsidR="002C114B" w:rsidRPr="00A9056A" w:rsidRDefault="27AE5CA0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84" w:type="dxa"/>
          </w:tcPr>
          <w:p w14:paraId="2DA04B3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97226B6" w14:textId="1321EEF1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87" w:type="dxa"/>
          </w:tcPr>
          <w:p w14:paraId="2B441AFD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ECC33F3" w14:textId="7143EA89" w:rsidR="002C114B" w:rsidRPr="00A9056A" w:rsidRDefault="5E4C8802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2AF1DB8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B7F9366" w14:textId="50777FE1" w:rsidR="002C114B" w:rsidRPr="00A9056A" w:rsidRDefault="00AB66BD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</w:tr>
      <w:tr w:rsidR="002C114B" w:rsidRPr="00A9056A" w14:paraId="4102CE16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14251360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D651267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7FF30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9B25E4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7096736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EC92BC2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05A3D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0B2A8CE" w14:textId="77777777" w:rsidR="002C114B" w:rsidRPr="00A9056A" w:rsidRDefault="002C114B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7B0B0A" w:rsidRPr="00A9056A" w14:paraId="2961420C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08AC33C9" w14:textId="77777777" w:rsidR="007B0B0A" w:rsidRPr="00A9056A" w:rsidRDefault="007B0B0A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14B5333" w14:textId="77777777" w:rsidR="007B0B0A" w:rsidRPr="00A9056A" w:rsidRDefault="007B0B0A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3B9AC" w14:textId="77777777" w:rsidR="007B0B0A" w:rsidRPr="00A9056A" w:rsidRDefault="007B0B0A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CB6D5C6" w14:textId="77777777" w:rsidR="007B0B0A" w:rsidRPr="00A9056A" w:rsidRDefault="007B0B0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D33E20C" w14:textId="77777777" w:rsidR="007B0B0A" w:rsidRPr="00A9056A" w:rsidRDefault="007B0B0A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A73CD62" w14:textId="77777777" w:rsidR="007B0B0A" w:rsidRPr="00A9056A" w:rsidRDefault="007B0B0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B1F83" w14:textId="77777777" w:rsidR="007B0B0A" w:rsidRPr="00A9056A" w:rsidRDefault="007B0B0A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514C89F" w14:textId="77777777" w:rsidR="007B0B0A" w:rsidRPr="00A9056A" w:rsidRDefault="007B0B0A" w:rsidP="0038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E81315" w:rsidRPr="00A9056A" w14:paraId="45F3100E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133747CF" w14:textId="77777777" w:rsidR="00E81315" w:rsidRPr="00A9056A" w:rsidRDefault="00E81315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ACA7B6F" w14:textId="77777777" w:rsidR="00E81315" w:rsidRPr="00A9056A" w:rsidRDefault="00E81315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4EE23BF" w14:textId="77777777" w:rsidR="00E81315" w:rsidRPr="00A9056A" w:rsidRDefault="00E81315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DE28BB" w14:textId="77777777" w:rsidR="00E81315" w:rsidRPr="00A9056A" w:rsidRDefault="00E81315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3BCD7FAD" w14:textId="77777777" w:rsidR="00E81315" w:rsidRPr="00A9056A" w:rsidRDefault="00E81315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5A7DF58" w14:textId="77777777" w:rsidR="00E81315" w:rsidRPr="00A9056A" w:rsidRDefault="00E81315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02875" w14:textId="77777777" w:rsidR="00E81315" w:rsidRPr="00A9056A" w:rsidRDefault="00E81315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68CE326" w14:textId="77777777" w:rsidR="00E81315" w:rsidRPr="00A9056A" w:rsidRDefault="00E81315" w:rsidP="0038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E313A" w:rsidRPr="00A9056A" w14:paraId="08DC7DE3" w14:textId="77777777" w:rsidTr="00C4016D">
        <w:trPr>
          <w:gridAfter w:val="1"/>
          <w:wAfter w:w="11" w:type="dxa"/>
          <w:trHeight w:val="382"/>
        </w:trPr>
        <w:tc>
          <w:tcPr>
            <w:tcW w:w="4038" w:type="dxa"/>
          </w:tcPr>
          <w:p w14:paraId="16BFE0C9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7"/>
          </w:tcPr>
          <w:p w14:paraId="3164F374" w14:textId="6174160D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313A" w:rsidRPr="00A9056A" w14:paraId="7CFDC8FB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23A9075F" w14:textId="5BADA746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9" w:type="dxa"/>
          </w:tcPr>
          <w:p w14:paraId="268C9823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B53B45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5AFCDFD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147E2992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70D8487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21B9D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20A3772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E313A" w:rsidRPr="00A9056A" w14:paraId="18A4052E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2F144AB5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3882CF9B" w14:textId="4FE88ED6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D633C96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31800B6" w14:textId="1371C703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AE02520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3FD22C1" w14:textId="3151F15B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612B0FB1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4C05E160" w14:textId="41191D14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754</w:t>
            </w:r>
          </w:p>
        </w:tc>
      </w:tr>
      <w:tr w:rsidR="00DE313A" w:rsidRPr="00A9056A" w14:paraId="60B6856D" w14:textId="77777777" w:rsidTr="00ED7CD5">
        <w:trPr>
          <w:trHeight w:val="382"/>
        </w:trPr>
        <w:tc>
          <w:tcPr>
            <w:tcW w:w="4038" w:type="dxa"/>
          </w:tcPr>
          <w:p w14:paraId="0F296110" w14:textId="646AF565" w:rsidR="00DE313A" w:rsidRPr="00A9056A" w:rsidRDefault="00DE313A" w:rsidP="00DE313A">
            <w:pPr>
              <w:spacing w:line="240" w:lineRule="auto"/>
              <w:rPr>
                <w:rFonts w:ascii="Angsana New" w:eastAsia="Angsana New" w:hAnsi="Angsana New"/>
                <w:sz w:val="28"/>
                <w:szCs w:val="28"/>
              </w:rPr>
            </w:pPr>
            <w:r w:rsidRPr="00A9056A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9" w:type="dxa"/>
          </w:tcPr>
          <w:p w14:paraId="5DDCAC00" w14:textId="153EA704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84" w:type="dxa"/>
          </w:tcPr>
          <w:p w14:paraId="713939EA" w14:textId="5C1ABA61" w:rsidR="00DE313A" w:rsidRPr="00A9056A" w:rsidRDefault="00DE313A" w:rsidP="00DE313A">
            <w:pPr>
              <w:spacing w:line="240" w:lineRule="auto"/>
            </w:pPr>
          </w:p>
        </w:tc>
        <w:tc>
          <w:tcPr>
            <w:tcW w:w="1001" w:type="dxa"/>
          </w:tcPr>
          <w:p w14:paraId="355E40B6" w14:textId="3CE5864B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87" w:type="dxa"/>
          </w:tcPr>
          <w:p w14:paraId="63314D17" w14:textId="01055501" w:rsidR="00DE313A" w:rsidRPr="00A9056A" w:rsidRDefault="00DE313A" w:rsidP="00DE313A">
            <w:pPr>
              <w:spacing w:line="240" w:lineRule="auto"/>
            </w:pPr>
          </w:p>
        </w:tc>
        <w:tc>
          <w:tcPr>
            <w:tcW w:w="1105" w:type="dxa"/>
          </w:tcPr>
          <w:p w14:paraId="43301E7A" w14:textId="5513EBBB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0965" w14:textId="56E6B92F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gridSpan w:val="2"/>
          </w:tcPr>
          <w:p w14:paraId="685E70C6" w14:textId="7D774AA1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DE313A" w:rsidRPr="00A9056A" w14:paraId="43F0FFA4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67677F5D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9" w:type="dxa"/>
          </w:tcPr>
          <w:p w14:paraId="088E01D5" w14:textId="4F7EFC5F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84" w:type="dxa"/>
          </w:tcPr>
          <w:p w14:paraId="4AE90333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82C858E" w14:textId="38EF580C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87" w:type="dxa"/>
          </w:tcPr>
          <w:p w14:paraId="0F0C841D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E34F2BF" w14:textId="784A7BF4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36" w:type="dxa"/>
          </w:tcPr>
          <w:p w14:paraId="00517BA8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1018FA8" w14:textId="6C372FAF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682</w:t>
            </w:r>
          </w:p>
        </w:tc>
      </w:tr>
      <w:tr w:rsidR="00DE313A" w:rsidRPr="00A9056A" w14:paraId="25524C02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0F8C161D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0C3920B8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A8DF94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795F51A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EE8B318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02B98F3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79E95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AABA127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E313A" w:rsidRPr="00A9056A" w14:paraId="51BE603B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613A9F7F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9" w:type="dxa"/>
          </w:tcPr>
          <w:p w14:paraId="2105C2E0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11C8E3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654B18A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3A2BC563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C404107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B9020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EA4C24A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E313A" w:rsidRPr="00A9056A" w14:paraId="5CF57673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0F7E9EFD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9" w:type="dxa"/>
          </w:tcPr>
          <w:p w14:paraId="07A60470" w14:textId="4F518ED5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8,324</w:t>
            </w:r>
          </w:p>
        </w:tc>
        <w:tc>
          <w:tcPr>
            <w:tcW w:w="284" w:type="dxa"/>
          </w:tcPr>
          <w:p w14:paraId="0704FCD4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5641712" w14:textId="5ED17D3F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8,351</w:t>
            </w:r>
          </w:p>
        </w:tc>
        <w:tc>
          <w:tcPr>
            <w:tcW w:w="287" w:type="dxa"/>
          </w:tcPr>
          <w:p w14:paraId="4BD6075F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CE5AEB0" w14:textId="4E86F38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5,664</w:t>
            </w:r>
          </w:p>
        </w:tc>
        <w:tc>
          <w:tcPr>
            <w:tcW w:w="236" w:type="dxa"/>
          </w:tcPr>
          <w:p w14:paraId="426B7459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F5B4F14" w14:textId="6B20490C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6,521</w:t>
            </w:r>
          </w:p>
        </w:tc>
      </w:tr>
      <w:tr w:rsidR="00DE313A" w:rsidRPr="00A9056A" w14:paraId="7DAF7FE4" w14:textId="77777777" w:rsidTr="00ED7CD5">
        <w:trPr>
          <w:gridAfter w:val="1"/>
          <w:wAfter w:w="11" w:type="dxa"/>
          <w:trHeight w:val="382"/>
        </w:trPr>
        <w:tc>
          <w:tcPr>
            <w:tcW w:w="4038" w:type="dxa"/>
          </w:tcPr>
          <w:p w14:paraId="4FCDFEDB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9" w:type="dxa"/>
          </w:tcPr>
          <w:p w14:paraId="2CB6F2AC" w14:textId="29E2A715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84" w:type="dxa"/>
          </w:tcPr>
          <w:p w14:paraId="01888588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D776C19" w14:textId="22600C33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87" w:type="dxa"/>
          </w:tcPr>
          <w:p w14:paraId="197AF60B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D3DC5DC" w14:textId="7AB479DD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65DC55CC" w14:textId="77777777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0D45AE2" w14:textId="3DB94235" w:rsidR="00DE313A" w:rsidRPr="00A9056A" w:rsidRDefault="00DE313A" w:rsidP="00DE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115</w:t>
            </w:r>
          </w:p>
        </w:tc>
      </w:tr>
    </w:tbl>
    <w:p w14:paraId="7892AABA" w14:textId="77777777" w:rsidR="00FE2DAD" w:rsidRPr="00A9056A" w:rsidRDefault="00FE2DAD" w:rsidP="002C1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CC3C4E2" w14:textId="4EC6CF0D" w:rsidR="001C330C" w:rsidRPr="00A9056A" w:rsidRDefault="001C330C" w:rsidP="001C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4D64B95D" w14:textId="77777777" w:rsidR="001C330C" w:rsidRPr="00A9056A" w:rsidRDefault="001C330C" w:rsidP="001C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C280585" w14:textId="77777777" w:rsidR="001C330C" w:rsidRPr="00A9056A" w:rsidRDefault="001C330C" w:rsidP="001C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Pr="00A9056A">
        <w:rPr>
          <w:rFonts w:asciiTheme="majorBidi" w:hAnsiTheme="majorBidi" w:cstheme="majorBidi"/>
          <w:sz w:val="28"/>
          <w:szCs w:val="28"/>
        </w:rPr>
        <w:t>90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166885E7" w14:textId="77777777" w:rsidR="001C330C" w:rsidRPr="00A9056A" w:rsidRDefault="001C330C" w:rsidP="001C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5A19EB6" w14:textId="557BDC74" w:rsidR="001C330C" w:rsidRPr="00A9056A" w:rsidRDefault="001C330C" w:rsidP="00A23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กลุ่มบริษัทจ่ายค่าตอบแทนกรรมการสำหรับงวด</w:t>
      </w:r>
      <w:r w:rsidRPr="00A9056A">
        <w:rPr>
          <w:rFonts w:asciiTheme="majorBidi" w:eastAsia="Times New Roman" w:hAnsiTheme="majorBidi" w:cstheme="majorBidi"/>
          <w:sz w:val="28"/>
          <w:szCs w:val="28"/>
          <w:cs/>
        </w:rPr>
        <w:t xml:space="preserve">หกเดือนสิ้นสุดวันที่ </w:t>
      </w:r>
      <w:r w:rsidRPr="00A9056A">
        <w:rPr>
          <w:rFonts w:asciiTheme="majorBidi" w:eastAsia="Times New Roman" w:hAnsiTheme="majorBidi" w:cstheme="majorBidi"/>
          <w:sz w:val="28"/>
          <w:szCs w:val="28"/>
        </w:rPr>
        <w:t>30</w:t>
      </w:r>
      <w:r w:rsidRPr="00A9056A">
        <w:rPr>
          <w:rFonts w:asciiTheme="majorBidi" w:eastAsia="Times New Roman" w:hAnsiTheme="majorBidi" w:cstheme="majorBidi"/>
          <w:sz w:val="28"/>
          <w:szCs w:val="28"/>
          <w:cs/>
        </w:rPr>
        <w:t xml:space="preserve"> มิถุนายน </w:t>
      </w:r>
      <w:r w:rsidRPr="00A9056A">
        <w:rPr>
          <w:rFonts w:asciiTheme="majorBidi" w:eastAsia="Times New Roman" w:hAnsiTheme="majorBidi" w:cstheme="majorBidi"/>
          <w:sz w:val="28"/>
          <w:szCs w:val="28"/>
        </w:rPr>
        <w:t>2564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9056A">
        <w:rPr>
          <w:rFonts w:asciiTheme="majorBidi" w:hAnsiTheme="majorBidi" w:cstheme="majorBidi"/>
          <w:sz w:val="28"/>
          <w:szCs w:val="28"/>
        </w:rPr>
        <w:t>2563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666B81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6B81" w:rsidRPr="00A9056A">
        <w:rPr>
          <w:rFonts w:asciiTheme="majorBidi" w:hAnsiTheme="majorBidi" w:cstheme="majorBidi"/>
          <w:sz w:val="28"/>
          <w:szCs w:val="28"/>
        </w:rPr>
        <w:t>0.76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A9056A">
        <w:rPr>
          <w:rFonts w:asciiTheme="majorBidi" w:hAnsiTheme="majorBidi" w:cstheme="majorBidi"/>
          <w:sz w:val="28"/>
          <w:szCs w:val="28"/>
        </w:rPr>
        <w:t xml:space="preserve"> 0.72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6C44062C" w14:textId="77777777" w:rsidR="00BE1897" w:rsidRPr="00A9056A" w:rsidRDefault="00BE1897" w:rsidP="00A23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14CE7579" w:rsidR="004C0F9E" w:rsidRPr="00A9056A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FA69DE" w:rsidRPr="00A9056A">
        <w:rPr>
          <w:rFonts w:asciiTheme="majorBidi" w:hAnsiTheme="majorBidi" w:cstheme="majorBidi"/>
          <w:sz w:val="28"/>
          <w:szCs w:val="28"/>
        </w:rPr>
        <w:t>30</w:t>
      </w:r>
      <w:r w:rsidR="00FA69DE" w:rsidRPr="00A9056A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A69DE" w:rsidRPr="00A9056A">
        <w:rPr>
          <w:rFonts w:asciiTheme="majorBidi" w:hAnsiTheme="majorBidi" w:cstheme="majorBidi"/>
          <w:sz w:val="28"/>
          <w:szCs w:val="28"/>
        </w:rPr>
        <w:t>2564</w:t>
      </w:r>
      <w:r w:rsidR="00FA69DE" w:rsidRPr="00A9056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9056A">
        <w:rPr>
          <w:rFonts w:asciiTheme="majorBidi" w:hAnsiTheme="majorBidi" w:cstheme="majorBidi"/>
          <w:sz w:val="28"/>
          <w:szCs w:val="28"/>
        </w:rPr>
        <w:t xml:space="preserve">31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9056A">
        <w:rPr>
          <w:rFonts w:asciiTheme="majorBidi" w:hAnsiTheme="majorBidi" w:cstheme="majorBidi"/>
          <w:sz w:val="28"/>
          <w:szCs w:val="28"/>
        </w:rPr>
        <w:t>2563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A9056A" w:rsidRDefault="004C0F9E" w:rsidP="004C0F9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A9056A" w14:paraId="11E9E198" w14:textId="77777777" w:rsidTr="00042681">
        <w:trPr>
          <w:tblHeader/>
        </w:trPr>
        <w:tc>
          <w:tcPr>
            <w:tcW w:w="3573" w:type="dxa"/>
          </w:tcPr>
          <w:p w14:paraId="2908398F" w14:textId="77777777" w:rsidR="004C0F9E" w:rsidRPr="00A9056A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A9056A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A9056A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A9056A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9DE" w:rsidRPr="00A9056A" w14:paraId="4A057AFC" w14:textId="77777777" w:rsidTr="00042681">
        <w:trPr>
          <w:tblHeader/>
        </w:trPr>
        <w:tc>
          <w:tcPr>
            <w:tcW w:w="3573" w:type="dxa"/>
          </w:tcPr>
          <w:p w14:paraId="58DA9B23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72E193AE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125F86A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52EB6D73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2A4661D" w14:textId="2CD2BCB4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7EE2DB8" w14:textId="2B9E1CC2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75CB4C0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6BC2105F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A69DE" w:rsidRPr="00A9056A" w14:paraId="6441709E" w14:textId="77777777" w:rsidTr="00042681">
        <w:trPr>
          <w:tblHeader/>
        </w:trPr>
        <w:tc>
          <w:tcPr>
            <w:tcW w:w="3573" w:type="dxa"/>
          </w:tcPr>
          <w:p w14:paraId="4140D4DD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30902" w14:textId="74355B36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3ED930E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F4758" w14:textId="19C35E81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CD0CAD7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028C12" w14:textId="52D3CD74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9C472F1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7A70AD" w14:textId="4CEDC356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A69DE" w:rsidRPr="00A9056A" w14:paraId="51166B29" w14:textId="77777777" w:rsidTr="00042681">
        <w:trPr>
          <w:tblHeader/>
        </w:trPr>
        <w:tc>
          <w:tcPr>
            <w:tcW w:w="3573" w:type="dxa"/>
          </w:tcPr>
          <w:p w14:paraId="4F4C0231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69DE" w:rsidRPr="00A9056A" w14:paraId="3B7173A8" w14:textId="77777777" w:rsidTr="00042681">
        <w:tc>
          <w:tcPr>
            <w:tcW w:w="3573" w:type="dxa"/>
          </w:tcPr>
          <w:p w14:paraId="7B04B9DF" w14:textId="78C9F0EF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ลูกหนี้รายได้ค่าบริการพื้นที่สำนักงานค้างรับ</w:t>
            </w:r>
          </w:p>
        </w:tc>
        <w:tc>
          <w:tcPr>
            <w:tcW w:w="1170" w:type="dxa"/>
          </w:tcPr>
          <w:p w14:paraId="7F5BA4EE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A9056A" w14:paraId="2BDC6B90" w14:textId="77777777" w:rsidTr="00042681">
        <w:tc>
          <w:tcPr>
            <w:tcW w:w="3573" w:type="dxa"/>
          </w:tcPr>
          <w:p w14:paraId="349AF7E7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121737C4" w:rsidR="00FA69DE" w:rsidRPr="00A9056A" w:rsidRDefault="14D81CA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063B665D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3B66C086" w:rsidR="00FA69DE" w:rsidRPr="00A9056A" w:rsidRDefault="2F3D8A9A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5EF0BDE0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2AFE6D03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B2ECE" w:rsidRPr="00A9056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A69DE" w:rsidRPr="00A9056A" w14:paraId="794A924C" w14:textId="77777777" w:rsidTr="00042681">
        <w:tc>
          <w:tcPr>
            <w:tcW w:w="3573" w:type="dxa"/>
          </w:tcPr>
          <w:p w14:paraId="4217412A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BB789" w14:textId="1764E01E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CBCFD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5B14EC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E6180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2F3514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42857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C76E8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A69DE" w:rsidRPr="00A9056A" w14:paraId="07A8F5C1" w14:textId="77777777" w:rsidTr="00042681">
        <w:tc>
          <w:tcPr>
            <w:tcW w:w="3573" w:type="dxa"/>
          </w:tcPr>
          <w:p w14:paraId="3CDB5CA7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A9056A" w14:paraId="6A0A765D" w14:textId="77777777" w:rsidTr="00042681">
        <w:tc>
          <w:tcPr>
            <w:tcW w:w="3573" w:type="dxa"/>
          </w:tcPr>
          <w:p w14:paraId="77E898DE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13D7FD9" w14:textId="0123A342" w:rsidR="00FA69DE" w:rsidRPr="00A9056A" w:rsidRDefault="25E4C2BD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1F5E83C5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3F82B90C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7CBEDDB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24BC591D" w:rsidR="00FA69DE" w:rsidRPr="00A9056A" w:rsidRDefault="4EE67FE4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27BFEE74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611789D0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9B2ECE" w:rsidRPr="00A9056A" w14:paraId="3F147895" w14:textId="77777777" w:rsidTr="00042681">
        <w:tc>
          <w:tcPr>
            <w:tcW w:w="3573" w:type="dxa"/>
          </w:tcPr>
          <w:p w14:paraId="6A6F5438" w14:textId="77777777" w:rsidR="009B2ECE" w:rsidRPr="00A9056A" w:rsidRDefault="009B2EC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FEE300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575E1B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C1E2E4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9F755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023BB0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B8B78A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5F27E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B2ECE" w:rsidRPr="00A9056A" w14:paraId="2D12F51C" w14:textId="77777777" w:rsidTr="00042681">
        <w:tc>
          <w:tcPr>
            <w:tcW w:w="3573" w:type="dxa"/>
          </w:tcPr>
          <w:p w14:paraId="068BAD89" w14:textId="66727134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78D0902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F59F5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E9BD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5DA6A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C8FDC8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CC35D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F9B3A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ECE" w:rsidRPr="00A9056A" w14:paraId="3439CE78" w14:textId="77777777" w:rsidTr="00042681">
        <w:tc>
          <w:tcPr>
            <w:tcW w:w="3573" w:type="dxa"/>
          </w:tcPr>
          <w:p w14:paraId="6506C592" w14:textId="11335FCF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65851" w14:textId="271FE304" w:rsidR="009B2ECE" w:rsidRPr="00A9056A" w:rsidRDefault="4BF9A2F5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6F2F1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2E762" w14:textId="5B08EB78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380BB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BE4F83" w14:textId="57262F88" w:rsidR="009B2ECE" w:rsidRPr="00A9056A" w:rsidRDefault="09D7F1E5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4,760</w:t>
            </w:r>
          </w:p>
        </w:tc>
        <w:tc>
          <w:tcPr>
            <w:tcW w:w="270" w:type="dxa"/>
          </w:tcPr>
          <w:p w14:paraId="3AFD3CAA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D2B10" w14:textId="720EA2B6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3313" w:rsidRPr="00A9056A" w14:paraId="586BBE50" w14:textId="77777777" w:rsidTr="00042681">
        <w:tc>
          <w:tcPr>
            <w:tcW w:w="3573" w:type="dxa"/>
          </w:tcPr>
          <w:p w14:paraId="0E156A39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98C7AC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10FD1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881D9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A08CC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903EF7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8729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6A0C6F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313" w:rsidRPr="00A9056A" w14:paraId="06A234D8" w14:textId="77777777" w:rsidTr="00042681">
        <w:tc>
          <w:tcPr>
            <w:tcW w:w="3573" w:type="dxa"/>
          </w:tcPr>
          <w:p w14:paraId="2714BD49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AE668B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0D835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9350CF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FC9E0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406473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A73F5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1F523A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ECE" w:rsidRPr="00A9056A" w14:paraId="17F1FD76" w14:textId="77777777" w:rsidTr="00042681">
        <w:tc>
          <w:tcPr>
            <w:tcW w:w="3573" w:type="dxa"/>
          </w:tcPr>
          <w:p w14:paraId="00899F6B" w14:textId="4525EE1E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AB56FB0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A8608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4D712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B922D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238A83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585FB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19F1D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ECE" w:rsidRPr="00A9056A" w14:paraId="0328BB2A" w14:textId="77777777" w:rsidTr="00042681">
        <w:tc>
          <w:tcPr>
            <w:tcW w:w="3573" w:type="dxa"/>
          </w:tcPr>
          <w:p w14:paraId="7BAEAB8C" w14:textId="2C0CDF66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F80D05" w14:textId="239843E7" w:rsidR="009B2ECE" w:rsidRPr="00A9056A" w:rsidRDefault="3E2A16B4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88010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F5BA68" w14:textId="003E534F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D0464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9E5DA6" w14:textId="0638073A" w:rsidR="009B2ECE" w:rsidRPr="00A9056A" w:rsidRDefault="082AB56D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1,979</w:t>
            </w:r>
          </w:p>
        </w:tc>
        <w:tc>
          <w:tcPr>
            <w:tcW w:w="270" w:type="dxa"/>
          </w:tcPr>
          <w:p w14:paraId="4F7B83AB" w14:textId="77777777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71335" w14:textId="368515FB" w:rsidR="009B2ECE" w:rsidRPr="00A9056A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3313" w:rsidRPr="00A9056A" w14:paraId="4C876092" w14:textId="77777777" w:rsidTr="00042681">
        <w:tc>
          <w:tcPr>
            <w:tcW w:w="3573" w:type="dxa"/>
          </w:tcPr>
          <w:p w14:paraId="3601D94F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FA756D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7CC9C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F159CE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F2B92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076412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6CCD2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3C7CAB" w14:textId="77777777" w:rsidR="00EA3313" w:rsidRPr="00A9056A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A9056A" w14:paraId="6A566062" w14:textId="77777777" w:rsidTr="00042681">
        <w:tc>
          <w:tcPr>
            <w:tcW w:w="3573" w:type="dxa"/>
          </w:tcPr>
          <w:p w14:paraId="346FF02D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A9056A" w14:paraId="5B5AB02C" w14:textId="77777777" w:rsidTr="00042681">
        <w:tc>
          <w:tcPr>
            <w:tcW w:w="3573" w:type="dxa"/>
          </w:tcPr>
          <w:p w14:paraId="0EBC8AC9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35197C1A" w:rsidR="00FA69DE" w:rsidRPr="00A9056A" w:rsidRDefault="29BC4DBB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70" w:type="dxa"/>
          </w:tcPr>
          <w:p w14:paraId="1250D4F2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050930C5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7ACEF9E5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1AD86120" w:rsidR="00FA69DE" w:rsidRPr="00A9056A" w:rsidRDefault="652D3A5A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70" w:type="dxa"/>
          </w:tcPr>
          <w:p w14:paraId="7F44C97E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59405781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17D7349B" w:rsidRPr="00A9056A" w14:paraId="2CC63EBA" w14:textId="77777777" w:rsidTr="00016C61">
        <w:trPr>
          <w:trHeight w:val="300"/>
        </w:trPr>
        <w:tc>
          <w:tcPr>
            <w:tcW w:w="3573" w:type="dxa"/>
          </w:tcPr>
          <w:p w14:paraId="1DA7CDC1" w14:textId="111905C1" w:rsidR="4937AD35" w:rsidRPr="00A9056A" w:rsidRDefault="4937AD35" w:rsidP="17D7349B">
            <w:pPr>
              <w:spacing w:line="240" w:lineRule="auto"/>
              <w:rPr>
                <w:rFonts w:ascii="Angsana New" w:eastAsia="Angsana New" w:hAnsi="Angsana New"/>
                <w:sz w:val="28"/>
                <w:szCs w:val="28"/>
              </w:rPr>
            </w:pPr>
            <w:r w:rsidRPr="00A9056A">
              <w:rPr>
                <w:rFonts w:ascii="Angsana New" w:eastAsia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056B58A" w14:textId="2CB039DA" w:rsidR="0853B546" w:rsidRPr="00A9056A" w:rsidRDefault="0853B546" w:rsidP="0061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134AF8E8" w14:textId="54C4EEA3" w:rsidR="17D7349B" w:rsidRPr="00A9056A" w:rsidRDefault="17D7349B" w:rsidP="17D7349B">
            <w:pPr>
              <w:spacing w:line="240" w:lineRule="auto"/>
            </w:pPr>
          </w:p>
        </w:tc>
        <w:tc>
          <w:tcPr>
            <w:tcW w:w="1260" w:type="dxa"/>
          </w:tcPr>
          <w:p w14:paraId="20A9355D" w14:textId="25E3C245" w:rsidR="0853B546" w:rsidRPr="00A9056A" w:rsidRDefault="0853B546" w:rsidP="0061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D89250" w14:textId="627DBBAB" w:rsidR="17D7349B" w:rsidRPr="00A9056A" w:rsidRDefault="17D7349B" w:rsidP="17D7349B">
            <w:pPr>
              <w:spacing w:line="240" w:lineRule="auto"/>
            </w:pPr>
          </w:p>
        </w:tc>
        <w:tc>
          <w:tcPr>
            <w:tcW w:w="1204" w:type="dxa"/>
          </w:tcPr>
          <w:p w14:paraId="6EC3F1FC" w14:textId="75FEAA20" w:rsidR="4937AD35" w:rsidRPr="00A9056A" w:rsidRDefault="4937AD35" w:rsidP="0061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0C603553" w14:textId="13225C12" w:rsidR="17D7349B" w:rsidRPr="00A9056A" w:rsidRDefault="17D7349B" w:rsidP="17D7349B">
            <w:pPr>
              <w:spacing w:line="240" w:lineRule="auto"/>
            </w:pPr>
          </w:p>
        </w:tc>
        <w:tc>
          <w:tcPr>
            <w:tcW w:w="1170" w:type="dxa"/>
          </w:tcPr>
          <w:p w14:paraId="22B30BAC" w14:textId="41BB52EE" w:rsidR="4937AD35" w:rsidRPr="00A9056A" w:rsidRDefault="4937AD35" w:rsidP="0061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9DE" w:rsidRPr="00A9056A" w14:paraId="6A184AA2" w14:textId="77777777" w:rsidTr="00042681">
        <w:tc>
          <w:tcPr>
            <w:tcW w:w="3573" w:type="dxa"/>
          </w:tcPr>
          <w:p w14:paraId="412572AF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AD703A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733F2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507A58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25AFC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19474B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0E89B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784C69" w14:textId="77777777" w:rsidR="00FA69DE" w:rsidRPr="00A9056A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A69DE" w:rsidRPr="00A9056A" w14:paraId="76506809" w14:textId="77777777" w:rsidTr="00042681">
        <w:tc>
          <w:tcPr>
            <w:tcW w:w="3573" w:type="dxa"/>
          </w:tcPr>
          <w:p w14:paraId="40F417AC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FA69DE" w:rsidRPr="00A9056A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A77" w:rsidRPr="00A9056A" w14:paraId="41009BF7" w14:textId="77777777" w:rsidTr="00042681">
        <w:tc>
          <w:tcPr>
            <w:tcW w:w="3573" w:type="dxa"/>
          </w:tcPr>
          <w:p w14:paraId="719707A4" w14:textId="5399402E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0D1CD5" w14:textId="5FA78339" w:rsidR="00E66A77" w:rsidRPr="00A9056A" w:rsidRDefault="0F068E0E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7F3C3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7E9E" w14:textId="642945D5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FD95A20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635897" w14:textId="2B6CA6FB" w:rsidR="00E66A77" w:rsidRPr="00A9056A" w:rsidRDefault="062110D9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6E4A5FF6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048AB" w14:textId="1E68E62E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66A77" w:rsidRPr="00A9056A" w14:paraId="27816F14" w14:textId="77777777" w:rsidTr="00042681">
        <w:tc>
          <w:tcPr>
            <w:tcW w:w="3573" w:type="dxa"/>
          </w:tcPr>
          <w:p w14:paraId="2D92E022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76AD42E7" w14:textId="12740DAE" w:rsidR="00E66A77" w:rsidRPr="00A9056A" w:rsidRDefault="0F068E0E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FEC8DDA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AE0CD" w14:textId="4A98DBA2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95EF502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EA3414" w14:textId="286E84F6" w:rsidR="00E66A77" w:rsidRPr="00A9056A" w:rsidRDefault="4FC4AABC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5DCC1E7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77E34" w14:textId="3DF23BF2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47398" w:rsidRPr="00A9056A" w14:paraId="6A8FBA22" w14:textId="77777777" w:rsidTr="17D7349B">
        <w:tc>
          <w:tcPr>
            <w:tcW w:w="3573" w:type="dxa"/>
          </w:tcPr>
          <w:p w14:paraId="059B28F1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7E56EE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9B6D7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48096F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EAB0F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154014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8331B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D659C" w14:textId="77777777" w:rsidR="00747398" w:rsidRPr="00A9056A" w:rsidRDefault="00747398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66A77" w:rsidRPr="00A9056A" w14:paraId="41F8D519" w14:textId="77777777" w:rsidTr="00042681">
        <w:tc>
          <w:tcPr>
            <w:tcW w:w="3573" w:type="dxa"/>
          </w:tcPr>
          <w:p w14:paraId="56B1BCE4" w14:textId="77777777" w:rsidR="00E66A77" w:rsidRPr="00A9056A" w:rsidRDefault="00E66A77" w:rsidP="00E66A77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A77" w:rsidRPr="00A9056A" w14:paraId="292C8CF2" w14:textId="77777777" w:rsidTr="00042681">
        <w:tc>
          <w:tcPr>
            <w:tcW w:w="3573" w:type="dxa"/>
          </w:tcPr>
          <w:p w14:paraId="0213E804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2879E7C3" w:rsidR="00E66A77" w:rsidRPr="00A9056A" w:rsidRDefault="4C8F438F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4BD4A270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21CD71ED" w:rsidR="00E66A77" w:rsidRPr="00A9056A" w:rsidRDefault="6C63E285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0E99D981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42510DD5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E66A77" w:rsidRPr="00A9056A" w14:paraId="078F6769" w14:textId="77777777" w:rsidTr="00042681">
        <w:tc>
          <w:tcPr>
            <w:tcW w:w="3573" w:type="dxa"/>
          </w:tcPr>
          <w:p w14:paraId="2D27DA82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6DC9A430" w:rsidR="00E66A77" w:rsidRPr="00A9056A" w:rsidRDefault="000B549E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E7A601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3DE89F71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2F3F57C4" w:rsidR="00E66A77" w:rsidRPr="00A9056A" w:rsidRDefault="77E5F27D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024FB81" w14:textId="77777777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38BF33F1" w:rsidR="00E66A77" w:rsidRPr="00A9056A" w:rsidRDefault="00E66A77" w:rsidP="00E6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56C9A" w:rsidRPr="00A9056A" w14:paraId="5A6A22ED" w14:textId="77777777" w:rsidTr="007168F4">
        <w:trPr>
          <w:trHeight w:val="146"/>
        </w:trPr>
        <w:tc>
          <w:tcPr>
            <w:tcW w:w="3573" w:type="dxa"/>
          </w:tcPr>
          <w:p w14:paraId="3EC50E79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C92069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D1790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ADCABA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70C1F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EA8F734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035C5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BBA308" w14:textId="77777777" w:rsidR="00B56C9A" w:rsidRPr="00A9056A" w:rsidRDefault="00B56C9A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56C9A" w:rsidRPr="00A9056A" w14:paraId="20668537" w14:textId="77777777" w:rsidTr="00042681">
        <w:tc>
          <w:tcPr>
            <w:tcW w:w="3573" w:type="dxa"/>
          </w:tcPr>
          <w:p w14:paraId="33C5B890" w14:textId="5B6EB722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3463BD0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1752F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993B2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3E4D1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BDCE89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948D7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C4F99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C9A" w:rsidRPr="00A9056A" w14:paraId="226189DC" w14:textId="77777777" w:rsidTr="00042681">
        <w:tc>
          <w:tcPr>
            <w:tcW w:w="3573" w:type="dxa"/>
          </w:tcPr>
          <w:p w14:paraId="10B0E270" w14:textId="41747356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CEBAAB1" w14:textId="2B7977DF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270" w:type="dxa"/>
          </w:tcPr>
          <w:p w14:paraId="2800377F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DCBE5" w14:textId="6DF86061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36" w:type="dxa"/>
          </w:tcPr>
          <w:p w14:paraId="4863D1FA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5018" w14:textId="6C96562E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C6E40" w14:textId="77777777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E7CAA" w14:textId="5E75271C" w:rsidR="00B56C9A" w:rsidRPr="00A9056A" w:rsidRDefault="00B56C9A" w:rsidP="00B5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6C33309" w14:textId="5B34A715" w:rsidR="00B1494F" w:rsidRPr="00A9056A" w:rsidRDefault="00B1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8F526BC" w14:textId="4493265F" w:rsidR="002A15FF" w:rsidRPr="00A9056A" w:rsidRDefault="002A15FF" w:rsidP="002A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A9056A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A9056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กิจการที่เกี่ยวข้องกันสำหรับงวดหกเดือนสิ้นสุดวันที่</w:t>
      </w:r>
      <w:r w:rsidRPr="00A9056A">
        <w:rPr>
          <w:rFonts w:asciiTheme="majorBidi" w:hAnsiTheme="majorBidi" w:cstheme="majorBidi"/>
          <w:sz w:val="28"/>
          <w:szCs w:val="28"/>
        </w:rPr>
        <w:t xml:space="preserve"> 30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A9056A">
        <w:rPr>
          <w:rFonts w:asciiTheme="majorBidi" w:hAnsiTheme="majorBidi" w:cstheme="majorBidi"/>
          <w:sz w:val="28"/>
          <w:szCs w:val="28"/>
        </w:rPr>
        <w:t>2564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CA0712C" w14:textId="77777777" w:rsidR="002A15FF" w:rsidRPr="00A9056A" w:rsidRDefault="002A15FF" w:rsidP="00B1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2A15FF" w:rsidRPr="00A9056A" w14:paraId="176BE905" w14:textId="77777777" w:rsidTr="0059740C">
        <w:trPr>
          <w:tblHeader/>
        </w:trPr>
        <w:tc>
          <w:tcPr>
            <w:tcW w:w="973" w:type="pct"/>
          </w:tcPr>
          <w:p w14:paraId="0EF6BD70" w14:textId="77777777" w:rsidR="002A15FF" w:rsidRPr="00A9056A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ACE3580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3E731BD" w14:textId="15AC85D3" w:rsidR="002A15FF" w:rsidRPr="00A9056A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251D16"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A15FF" w:rsidRPr="00A9056A" w14:paraId="16149B1E" w14:textId="77777777" w:rsidTr="0059740C">
        <w:trPr>
          <w:tblHeader/>
        </w:trPr>
        <w:tc>
          <w:tcPr>
            <w:tcW w:w="973" w:type="pct"/>
          </w:tcPr>
          <w:p w14:paraId="21D711A0" w14:textId="77777777" w:rsidR="002A15FF" w:rsidRPr="00A9056A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2CBF26D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5202E7D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8" w:type="pct"/>
          </w:tcPr>
          <w:p w14:paraId="6EA46B04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34AA712A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09C423B7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49AD396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2B3EC80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B849728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8A7BD44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A15FF" w:rsidRPr="00A9056A" w14:paraId="59F17B4F" w14:textId="77777777" w:rsidTr="0059740C">
        <w:trPr>
          <w:tblHeader/>
        </w:trPr>
        <w:tc>
          <w:tcPr>
            <w:tcW w:w="973" w:type="pct"/>
          </w:tcPr>
          <w:p w14:paraId="2F8F9754" w14:textId="6E83A4EC" w:rsidR="002A15FF" w:rsidRPr="00A9056A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640" w:type="pct"/>
          </w:tcPr>
          <w:p w14:paraId="32AD4BA8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3D3C3337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49858DE3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3A10D31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7483CE77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F9497DF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029354E7" w14:textId="57611E9B" w:rsidR="002A15FF" w:rsidRPr="00A9056A" w:rsidRDefault="01287448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  <w:r w:rsidR="002A15FF"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47" w:type="pct"/>
          </w:tcPr>
          <w:p w14:paraId="692CE461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423B7F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2A15FF" w:rsidRPr="00A9056A" w14:paraId="53275448" w14:textId="77777777" w:rsidTr="0059740C">
        <w:trPr>
          <w:tblHeader/>
        </w:trPr>
        <w:tc>
          <w:tcPr>
            <w:tcW w:w="973" w:type="pct"/>
          </w:tcPr>
          <w:p w14:paraId="20146F6D" w14:textId="77777777" w:rsidR="002A15FF" w:rsidRPr="00A9056A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B036763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5CA2230B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15FF" w:rsidRPr="00A9056A" w14:paraId="39CA04E4" w14:textId="77777777" w:rsidTr="0059740C">
        <w:trPr>
          <w:tblHeader/>
        </w:trPr>
        <w:tc>
          <w:tcPr>
            <w:tcW w:w="973" w:type="pct"/>
          </w:tcPr>
          <w:p w14:paraId="26D92E97" w14:textId="01AF5BC6" w:rsidR="002A15FF" w:rsidRPr="00A9056A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ริษัทย่อย</w:t>
            </w:r>
          </w:p>
        </w:tc>
        <w:tc>
          <w:tcPr>
            <w:tcW w:w="640" w:type="pct"/>
          </w:tcPr>
          <w:p w14:paraId="74DD27ED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63519D77" w14:textId="670D6C2A" w:rsidR="002A15FF" w:rsidRPr="00A9056A" w:rsidRDefault="37514C48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4D12CD80" w14:textId="1E23806E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65627739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D84A9BD" w14:textId="6B953DE3" w:rsidR="002A15FF" w:rsidRPr="00A9056A" w:rsidRDefault="75EBEB35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707DF2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79C6EED" w14:textId="45E9EB83" w:rsidR="002A15FF" w:rsidRPr="00A9056A" w:rsidRDefault="75EBEB35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47" w:type="pct"/>
          </w:tcPr>
          <w:p w14:paraId="075854EA" w14:textId="77777777" w:rsidR="002A15FF" w:rsidRPr="00A9056A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BE4E2D" w14:textId="4740A5BF" w:rsidR="002A15FF" w:rsidRPr="00A9056A" w:rsidRDefault="166A985D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99189C1" w14:textId="77777777" w:rsidR="00FD424A" w:rsidRPr="00A9056A" w:rsidRDefault="00FD424A" w:rsidP="00B1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DC70B" w14:textId="77777777" w:rsidR="00C4016D" w:rsidRPr="00A9056A" w:rsidRDefault="00C4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ECF9748" w14:textId="29D1C4B2" w:rsidR="00B1494F" w:rsidRPr="00A9056A" w:rsidRDefault="00B1494F" w:rsidP="00B1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งวดหกเดือนสิ้นสุดวันที่</w:t>
      </w:r>
      <w:r w:rsidRPr="00A9056A">
        <w:rPr>
          <w:rFonts w:asciiTheme="majorBidi" w:hAnsiTheme="majorBidi" w:cstheme="majorBidi"/>
          <w:sz w:val="28"/>
          <w:szCs w:val="28"/>
        </w:rPr>
        <w:t xml:space="preserve"> 30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A9056A">
        <w:rPr>
          <w:rFonts w:asciiTheme="majorBidi" w:hAnsiTheme="majorBidi" w:cstheme="majorBidi"/>
          <w:sz w:val="28"/>
          <w:szCs w:val="28"/>
        </w:rPr>
        <w:t>2564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CEB570F" w14:textId="77777777" w:rsidR="00B1494F" w:rsidRPr="00A9056A" w:rsidRDefault="00B1494F" w:rsidP="00B1494F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B1494F" w:rsidRPr="00A9056A" w14:paraId="272F2E35" w14:textId="77777777" w:rsidTr="00B1494F">
        <w:trPr>
          <w:tblHeader/>
        </w:trPr>
        <w:tc>
          <w:tcPr>
            <w:tcW w:w="973" w:type="pct"/>
          </w:tcPr>
          <w:p w14:paraId="7B77B33C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A240E5E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1447F282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494F" w:rsidRPr="00A9056A" w14:paraId="71778262" w14:textId="77777777" w:rsidTr="00B1494F">
        <w:trPr>
          <w:tblHeader/>
        </w:trPr>
        <w:tc>
          <w:tcPr>
            <w:tcW w:w="973" w:type="pct"/>
          </w:tcPr>
          <w:p w14:paraId="580C7DF2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72488CD2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644F414F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8" w:type="pct"/>
          </w:tcPr>
          <w:p w14:paraId="4F8958A1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6319E5A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738C880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14BED4D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8DBA4F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D54C3FD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7EFB173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1494F" w:rsidRPr="00A9056A" w14:paraId="4011C998" w14:textId="77777777" w:rsidTr="00B1494F">
        <w:trPr>
          <w:tblHeader/>
        </w:trPr>
        <w:tc>
          <w:tcPr>
            <w:tcW w:w="973" w:type="pct"/>
          </w:tcPr>
          <w:p w14:paraId="10D1E23D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5EE102B8" w14:textId="0AE6AA6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79322E66" w14:textId="37379AAE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152AEBEE" w14:textId="0B84555D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AA9BA17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4C54D9C6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E335D77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3958495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A0C26C3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F37F07E" w14:textId="1407A8B3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1494F" w:rsidRPr="00A9056A" w14:paraId="5DA3E359" w14:textId="77777777" w:rsidTr="00B1494F">
        <w:trPr>
          <w:tblHeader/>
        </w:trPr>
        <w:tc>
          <w:tcPr>
            <w:tcW w:w="973" w:type="pct"/>
          </w:tcPr>
          <w:p w14:paraId="056FB26D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91CA9C9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BAA419C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494F" w:rsidRPr="00A9056A" w14:paraId="5E0B9885" w14:textId="77777777" w:rsidTr="00B1494F">
        <w:trPr>
          <w:tblHeader/>
        </w:trPr>
        <w:tc>
          <w:tcPr>
            <w:tcW w:w="973" w:type="pct"/>
          </w:tcPr>
          <w:p w14:paraId="7355B9D3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3AC6D474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8D14945" w14:textId="55473AAC" w:rsidR="00B1494F" w:rsidRPr="00A9056A" w:rsidRDefault="76E94172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0FF4C1D3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3BBC628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51D2C63" w14:textId="03048613" w:rsidR="00B1494F" w:rsidRPr="00A9056A" w:rsidRDefault="231E938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0B3CAD28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1CB8D2E" w14:textId="7302841F" w:rsidR="00B1494F" w:rsidRPr="00A9056A" w:rsidRDefault="231E938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47" w:type="pct"/>
          </w:tcPr>
          <w:p w14:paraId="68F3F9A5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2BD2A45" w14:textId="53227D24" w:rsidR="00B1494F" w:rsidRPr="00A9056A" w:rsidRDefault="231E938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B1494F" w:rsidRPr="00A9056A" w14:paraId="50797528" w14:textId="77777777" w:rsidTr="00B1494F">
        <w:trPr>
          <w:tblHeader/>
        </w:trPr>
        <w:tc>
          <w:tcPr>
            <w:tcW w:w="973" w:type="pct"/>
          </w:tcPr>
          <w:p w14:paraId="7DE6FF1A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21D59204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94F69D0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69B198C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72FC030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5DECD158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2809FD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81413C3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470C6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1B3F98D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494F" w:rsidRPr="00A9056A" w14:paraId="7C4870D9" w14:textId="77777777" w:rsidTr="00B1494F">
        <w:trPr>
          <w:tblHeader/>
        </w:trPr>
        <w:tc>
          <w:tcPr>
            <w:tcW w:w="973" w:type="pct"/>
          </w:tcPr>
          <w:p w14:paraId="5E905EB0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38D7A00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58E39B3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4F" w:rsidRPr="00A9056A" w14:paraId="2810123C" w14:textId="77777777" w:rsidTr="00B1494F">
        <w:trPr>
          <w:tblHeader/>
        </w:trPr>
        <w:tc>
          <w:tcPr>
            <w:tcW w:w="973" w:type="pct"/>
          </w:tcPr>
          <w:p w14:paraId="021E3976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C8F0476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5AAFD3B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8" w:type="pct"/>
          </w:tcPr>
          <w:p w14:paraId="3BC1B386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110F586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52A7C0FD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8A3834E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3F0EF34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154348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3C2ED22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left="-110"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1494F" w:rsidRPr="00A9056A" w14:paraId="778079D7" w14:textId="77777777" w:rsidTr="00B1494F">
        <w:trPr>
          <w:tblHeader/>
        </w:trPr>
        <w:tc>
          <w:tcPr>
            <w:tcW w:w="973" w:type="pct"/>
          </w:tcPr>
          <w:p w14:paraId="0B985C52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6F1A6511" w14:textId="5066DD69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62A42E9E" w14:textId="2723A0C8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4F9D3D89" w14:textId="77AE3752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E4E9E50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91C5256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1E8F569B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BFA35F9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48F57E1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CF393F9" w14:textId="06962308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1494F" w:rsidRPr="00A9056A" w14:paraId="2DDF9924" w14:textId="77777777" w:rsidTr="00B1494F">
        <w:trPr>
          <w:tblHeader/>
        </w:trPr>
        <w:tc>
          <w:tcPr>
            <w:tcW w:w="973" w:type="pct"/>
          </w:tcPr>
          <w:p w14:paraId="16CF2AC3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4A845D8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668C427D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494F" w:rsidRPr="00A9056A" w14:paraId="1CFA5E30" w14:textId="77777777" w:rsidTr="00B1494F">
        <w:trPr>
          <w:tblHeader/>
        </w:trPr>
        <w:tc>
          <w:tcPr>
            <w:tcW w:w="973" w:type="pct"/>
          </w:tcPr>
          <w:p w14:paraId="7602CAD9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642CDFB1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591" w:type="pct"/>
          </w:tcPr>
          <w:p w14:paraId="288E62B1" w14:textId="0E8805C8" w:rsidR="00B1494F" w:rsidRPr="00A9056A" w:rsidRDefault="7D631071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638" w:type="pct"/>
          </w:tcPr>
          <w:p w14:paraId="796CEE86" w14:textId="76E3B1C3" w:rsidR="00B1494F" w:rsidRPr="00A9056A" w:rsidRDefault="00B35B7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47" w:type="pct"/>
          </w:tcPr>
          <w:p w14:paraId="63077CCB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14B6A2A" w14:textId="1C262E6D" w:rsidR="00B1494F" w:rsidRPr="00A9056A" w:rsidRDefault="1AF26987" w:rsidP="0099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348EBF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C5505C9" w14:textId="6B4873C5" w:rsidR="00B1494F" w:rsidRPr="00A9056A" w:rsidRDefault="1AF26987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(2,000)</w:t>
            </w:r>
          </w:p>
        </w:tc>
        <w:tc>
          <w:tcPr>
            <w:tcW w:w="147" w:type="pct"/>
          </w:tcPr>
          <w:p w14:paraId="24CBC60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8793531" w14:textId="368C726A" w:rsidR="00B1494F" w:rsidRPr="00A9056A" w:rsidRDefault="7A30E60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B1494F" w:rsidRPr="00A9056A" w14:paraId="2194C74C" w14:textId="77777777" w:rsidTr="00B1494F">
        <w:trPr>
          <w:tblHeader/>
        </w:trPr>
        <w:tc>
          <w:tcPr>
            <w:tcW w:w="973" w:type="pct"/>
          </w:tcPr>
          <w:p w14:paraId="4BFC128E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2060B77E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396C1173" w14:textId="6EF82C92" w:rsidR="00B1494F" w:rsidRPr="00A9056A" w:rsidRDefault="067CF14D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1E636DB" w14:textId="34B94509" w:rsidR="00B1494F" w:rsidRPr="00A9056A" w:rsidRDefault="00B35B7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1494F" w:rsidRPr="00A9056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77D32D5F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B809018" w14:textId="68B005A8" w:rsidR="00B1494F" w:rsidRPr="00A9056A" w:rsidRDefault="1AF26987" w:rsidP="0099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E24DFEF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AF8700" w14:textId="41AEFDE1" w:rsidR="00B1494F" w:rsidRPr="00A9056A" w:rsidRDefault="1AF26987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47" w:type="pct"/>
          </w:tcPr>
          <w:p w14:paraId="63DAE729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FE2F9C4" w14:textId="4EDBE4C0" w:rsidR="00B1494F" w:rsidRPr="00A9056A" w:rsidRDefault="22939422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94F" w:rsidRPr="00A9056A" w14:paraId="40A0B810" w14:textId="77777777" w:rsidTr="00B1494F">
        <w:trPr>
          <w:tblHeader/>
        </w:trPr>
        <w:tc>
          <w:tcPr>
            <w:tcW w:w="973" w:type="pct"/>
          </w:tcPr>
          <w:p w14:paraId="63AE6215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</w:tcPr>
          <w:p w14:paraId="33F5B7A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493CE25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5585607" w14:textId="3898D396" w:rsidR="00B1494F" w:rsidRPr="00A9056A" w:rsidRDefault="00B35B7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B1494F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1494F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" w:type="pct"/>
          </w:tcPr>
          <w:p w14:paraId="08E93CAA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6C8EB5E" w14:textId="0DF0AAB1" w:rsidR="00B1494F" w:rsidRPr="00A9056A" w:rsidRDefault="5549877F" w:rsidP="0099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4FA7C66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8830349" w14:textId="43669A7C" w:rsidR="00B1494F" w:rsidRPr="00A9056A" w:rsidRDefault="5549877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(27,000)</w:t>
            </w:r>
          </w:p>
        </w:tc>
        <w:tc>
          <w:tcPr>
            <w:tcW w:w="147" w:type="pct"/>
          </w:tcPr>
          <w:p w14:paraId="0521E423" w14:textId="77777777" w:rsidR="00B1494F" w:rsidRPr="00A9056A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39B350" w14:textId="610268E1" w:rsidR="00B1494F" w:rsidRPr="00A9056A" w:rsidRDefault="5549877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7,000</w:t>
            </w:r>
          </w:p>
        </w:tc>
      </w:tr>
    </w:tbl>
    <w:p w14:paraId="62880F10" w14:textId="77777777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F5E5FA4" w:rsidR="00F10F18" w:rsidRPr="00A9056A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A9056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A9056A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19326" w14:textId="2D6A8389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บริษัทลงนามในสัญญาให้บริการพื้นที่สำนักงานกับบริษัทย่อยและกิจการร่วมค้าหลายฉบับ โดยมีระยะเวลาใน</w:t>
      </w:r>
      <w:r w:rsidR="0061766B"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การให้บริการ </w:t>
      </w:r>
      <w:r w:rsidRPr="00A9056A">
        <w:rPr>
          <w:rFonts w:asciiTheme="majorBidi" w:hAnsiTheme="majorBidi" w:cstheme="majorBidi"/>
          <w:sz w:val="28"/>
          <w:szCs w:val="28"/>
        </w:rPr>
        <w:t>1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</w:rPr>
        <w:t>- 3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A9056A">
        <w:rPr>
          <w:rFonts w:asciiTheme="majorBidi" w:hAnsiTheme="majorBidi" w:cstheme="majorBidi"/>
          <w:sz w:val="28"/>
          <w:szCs w:val="28"/>
        </w:rPr>
        <w:t>1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A9056A">
        <w:rPr>
          <w:rFonts w:asciiTheme="majorBidi" w:hAnsiTheme="majorBidi" w:cstheme="majorBidi"/>
          <w:sz w:val="28"/>
          <w:szCs w:val="28"/>
        </w:rPr>
        <w:t xml:space="preserve">2562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A9056A">
        <w:rPr>
          <w:rFonts w:asciiTheme="majorBidi" w:hAnsiTheme="majorBidi" w:cstheme="majorBidi"/>
          <w:sz w:val="28"/>
          <w:szCs w:val="28"/>
        </w:rPr>
        <w:t xml:space="preserve">31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9056A">
        <w:rPr>
          <w:rFonts w:asciiTheme="majorBidi" w:hAnsiTheme="majorBidi" w:cstheme="majorBidi"/>
          <w:sz w:val="28"/>
          <w:szCs w:val="28"/>
        </w:rPr>
        <w:t>2565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726E29C" w14:textId="77777777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4A0DF6DB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บริษัทลงนามในสัญญาให้บริการแก่บริษัทย่อย ขอบเขตการให้บริการประกอบด้วยงานการบัญชีและการเงิน งานด้านกฎหมาย งานทรัพยากรบุคคล และงานเทคโนโลยีสารสนเทศ โดยมีระยะเวลาในการให้บริการตั้งแต่วันที่ </w:t>
      </w:r>
      <w:r w:rsidRPr="00A9056A">
        <w:rPr>
          <w:rFonts w:asciiTheme="majorBidi" w:hAnsiTheme="majorBidi" w:cstheme="majorBidi"/>
          <w:sz w:val="28"/>
          <w:szCs w:val="28"/>
        </w:rPr>
        <w:t xml:space="preserve">1 </w:t>
      </w:r>
      <w:r w:rsidRPr="00A9056A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A9056A">
        <w:rPr>
          <w:rFonts w:asciiTheme="majorBidi" w:hAnsiTheme="majorBidi" w:cstheme="majorBidi"/>
          <w:sz w:val="28"/>
          <w:szCs w:val="28"/>
        </w:rPr>
        <w:t xml:space="preserve"> 256</w:t>
      </w:r>
      <w:r w:rsidR="009128AB" w:rsidRPr="00A9056A">
        <w:rPr>
          <w:rFonts w:asciiTheme="majorBidi" w:hAnsiTheme="majorBidi" w:cstheme="majorBidi"/>
          <w:sz w:val="28"/>
          <w:szCs w:val="28"/>
        </w:rPr>
        <w:t>4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A9056A">
        <w:rPr>
          <w:rFonts w:asciiTheme="majorBidi" w:hAnsiTheme="majorBidi" w:cstheme="majorBidi"/>
          <w:sz w:val="28"/>
          <w:szCs w:val="28"/>
        </w:rPr>
        <w:t xml:space="preserve">31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9056A">
        <w:rPr>
          <w:rFonts w:asciiTheme="majorBidi" w:hAnsiTheme="majorBidi" w:cstheme="majorBidi"/>
          <w:sz w:val="28"/>
          <w:szCs w:val="28"/>
        </w:rPr>
        <w:t>256</w:t>
      </w:r>
      <w:r w:rsidR="009128AB" w:rsidRPr="00A9056A">
        <w:rPr>
          <w:rFonts w:asciiTheme="majorBidi" w:hAnsiTheme="majorBidi" w:cstheme="majorBidi"/>
          <w:sz w:val="28"/>
          <w:szCs w:val="28"/>
        </w:rPr>
        <w:t>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  <w:r w:rsidR="005368C3" w:rsidRPr="00A9056A">
        <w:rPr>
          <w:rFonts w:asciiTheme="majorBidi" w:hAnsiTheme="majorBidi" w:cstheme="majorBidi"/>
          <w:sz w:val="28"/>
          <w:szCs w:val="28"/>
        </w:rPr>
        <w:t xml:space="preserve"> </w:t>
      </w:r>
    </w:p>
    <w:p w14:paraId="17CB5CD3" w14:textId="77777777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3C47CE80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กลุ่มบริษัทลงนามในสัญญาเช่าอาคารและพื้นที่สำนักงานหลายฉบับกับบุคคลหรือกิจการที่เกี่ยวข้องกัน โดยมีระยะเวลาเช่าภายใน </w:t>
      </w:r>
      <w:r w:rsidRPr="00A9056A">
        <w:rPr>
          <w:rFonts w:asciiTheme="majorBidi" w:hAnsiTheme="majorBidi" w:cstheme="majorBidi"/>
          <w:sz w:val="28"/>
          <w:szCs w:val="28"/>
        </w:rPr>
        <w:t>1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="3DE1C7DE" w:rsidRPr="00A9056A">
        <w:rPr>
          <w:rFonts w:asciiTheme="majorBidi" w:hAnsiTheme="majorBidi" w:cstheme="majorBidi"/>
          <w:sz w:val="28"/>
          <w:szCs w:val="28"/>
        </w:rPr>
        <w:t>1</w:t>
      </w:r>
      <w:r w:rsidR="00F40F26" w:rsidRPr="00A9056A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3DE1C7DE" w:rsidRPr="00A9056A">
        <w:rPr>
          <w:rFonts w:asciiTheme="majorBidi" w:hAnsiTheme="majorBidi" w:cstheme="majorBidi"/>
          <w:sz w:val="28"/>
          <w:szCs w:val="28"/>
        </w:rPr>
        <w:t>2564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A748C8" w:rsidRPr="00A9056A">
        <w:rPr>
          <w:rFonts w:asciiTheme="majorBidi" w:hAnsiTheme="majorBidi" w:cstheme="majorBidi"/>
          <w:sz w:val="28"/>
          <w:szCs w:val="28"/>
          <w:cs/>
        </w:rPr>
        <w:t>31 พฤษภาคม 256</w:t>
      </w:r>
      <w:r w:rsidR="30E196AC" w:rsidRPr="00A9056A">
        <w:rPr>
          <w:rFonts w:asciiTheme="majorBidi" w:hAnsiTheme="majorBidi" w:cstheme="majorBidi"/>
          <w:sz w:val="28"/>
          <w:szCs w:val="28"/>
          <w:cs/>
        </w:rPr>
        <w:t>5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76CC172" w14:textId="77777777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14:paraId="7245D5DA" w14:textId="1D9239BD" w:rsidR="0049278D" w:rsidRPr="00A9056A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62587A7A" w14:textId="77777777" w:rsidR="00A23F35" w:rsidRPr="00A9056A" w:rsidRDefault="00A23F35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637D2B" w14:textId="77777777" w:rsidR="00FD424A" w:rsidRPr="00A9056A" w:rsidRDefault="00FD424A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4E2B8F9" w14:textId="77777777" w:rsidR="00FD424A" w:rsidRPr="00A9056A" w:rsidRDefault="00FD424A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E2E71DF" w14:textId="77777777" w:rsidR="00FD424A" w:rsidRPr="00A9056A" w:rsidRDefault="00FD424A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F016308" w14:textId="77777777" w:rsidR="000E7628" w:rsidRPr="00A9056A" w:rsidRDefault="000E7628" w:rsidP="000E7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524F10E" w14:textId="77777777" w:rsidR="00741193" w:rsidRPr="00A9056A" w:rsidRDefault="00741193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29025C6" w14:textId="77777777" w:rsidR="00741193" w:rsidRPr="00A9056A" w:rsidRDefault="00741193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4FADCBE" w14:textId="77777777" w:rsidR="00741193" w:rsidRPr="00A9056A" w:rsidRDefault="00741193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8D29A89" w14:textId="77687EE7" w:rsidR="00375A14" w:rsidRPr="00A9056A" w:rsidRDefault="004D2A82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75A14"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4345B220" w14:textId="77777777" w:rsidR="0046269A" w:rsidRPr="00A9056A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3CF3C21" w14:textId="58F284EE" w:rsidR="0046269A" w:rsidRPr="00A9056A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มิถุนายน 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1494F" w:rsidRPr="00A9056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A9056A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19"/>
        <w:gridCol w:w="990"/>
        <w:gridCol w:w="990"/>
        <w:gridCol w:w="990"/>
        <w:gridCol w:w="990"/>
        <w:gridCol w:w="900"/>
      </w:tblGrid>
      <w:tr w:rsidR="0046269A" w:rsidRPr="00A9056A" w14:paraId="29D402A7" w14:textId="77777777" w:rsidTr="001571CD">
        <w:tc>
          <w:tcPr>
            <w:tcW w:w="2160" w:type="dxa"/>
          </w:tcPr>
          <w:p w14:paraId="3B171484" w14:textId="77777777" w:rsidR="0046269A" w:rsidRPr="00A9056A" w:rsidRDefault="0046269A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bookmarkStart w:id="5" w:name="_Hlk75538896"/>
          </w:p>
        </w:tc>
        <w:tc>
          <w:tcPr>
            <w:tcW w:w="6930" w:type="dxa"/>
            <w:gridSpan w:val="7"/>
            <w:vAlign w:val="bottom"/>
          </w:tcPr>
          <w:p w14:paraId="7F7AEC9B" w14:textId="5516EDE4" w:rsidR="0046269A" w:rsidRPr="00A9056A" w:rsidRDefault="0046269A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A9056A" w14:paraId="16718EE7" w14:textId="77777777" w:rsidTr="001571CD">
        <w:tc>
          <w:tcPr>
            <w:tcW w:w="2160" w:type="dxa"/>
          </w:tcPr>
          <w:p w14:paraId="45767C63" w14:textId="77777777" w:rsidR="0046269A" w:rsidRPr="00A9056A" w:rsidRDefault="0046269A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D8EB2E3" w14:textId="4C12E13F" w:rsidR="0046269A" w:rsidRPr="00A9056A" w:rsidRDefault="00B1494F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A9056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46269A" w:rsidRPr="00A9056A" w14:paraId="582D3B2B" w14:textId="77777777" w:rsidTr="001571CD">
        <w:tc>
          <w:tcPr>
            <w:tcW w:w="2160" w:type="dxa"/>
          </w:tcPr>
          <w:p w14:paraId="1D83DEB4" w14:textId="77777777" w:rsidR="0046269A" w:rsidRPr="00A9056A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7036E5D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A905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19" w:type="dxa"/>
            <w:vAlign w:val="bottom"/>
          </w:tcPr>
          <w:p w14:paraId="6C32510D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990" w:type="dxa"/>
            <w:vAlign w:val="bottom"/>
          </w:tcPr>
          <w:p w14:paraId="615C445A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90" w:type="dxa"/>
            <w:vAlign w:val="bottom"/>
          </w:tcPr>
          <w:p w14:paraId="2BB70870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44D66280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A097937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00" w:type="dxa"/>
            <w:vAlign w:val="bottom"/>
          </w:tcPr>
          <w:p w14:paraId="487C0088" w14:textId="77777777" w:rsidR="0046269A" w:rsidRPr="00A9056A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A9056A" w14:paraId="2AF94BA1" w14:textId="77777777" w:rsidTr="001571CD">
        <w:tc>
          <w:tcPr>
            <w:tcW w:w="2160" w:type="dxa"/>
          </w:tcPr>
          <w:p w14:paraId="5A43D1B0" w14:textId="77777777" w:rsidR="0046269A" w:rsidRPr="00A9056A" w:rsidRDefault="0046269A" w:rsidP="00DB3E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76D02A72" w14:textId="77777777" w:rsidR="0046269A" w:rsidRPr="00A9056A" w:rsidRDefault="0046269A" w:rsidP="00DB3EBB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A9056A" w14:paraId="107756C3" w14:textId="77777777" w:rsidTr="001571CD">
        <w:tc>
          <w:tcPr>
            <w:tcW w:w="2160" w:type="dxa"/>
          </w:tcPr>
          <w:p w14:paraId="38D72ED7" w14:textId="77777777" w:rsidR="0046269A" w:rsidRPr="00A9056A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  <w:vAlign w:val="bottom"/>
          </w:tcPr>
          <w:p w14:paraId="322CAF4B" w14:textId="7323C596" w:rsidR="0046269A" w:rsidRPr="00A9056A" w:rsidRDefault="00E91B8D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543,270</w:t>
            </w:r>
          </w:p>
        </w:tc>
        <w:tc>
          <w:tcPr>
            <w:tcW w:w="1019" w:type="dxa"/>
            <w:vAlign w:val="bottom"/>
          </w:tcPr>
          <w:p w14:paraId="774DAB22" w14:textId="23510FFC" w:rsidR="0046269A" w:rsidRPr="00A9056A" w:rsidRDefault="00433383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380,179</w:t>
            </w:r>
          </w:p>
        </w:tc>
        <w:tc>
          <w:tcPr>
            <w:tcW w:w="990" w:type="dxa"/>
            <w:vAlign w:val="bottom"/>
          </w:tcPr>
          <w:p w14:paraId="79AB1DDA" w14:textId="72DCF5EB" w:rsidR="0046269A" w:rsidRPr="00A9056A" w:rsidRDefault="0043338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310,735</w:t>
            </w:r>
          </w:p>
        </w:tc>
        <w:tc>
          <w:tcPr>
            <w:tcW w:w="990" w:type="dxa"/>
            <w:vAlign w:val="bottom"/>
          </w:tcPr>
          <w:p w14:paraId="34A5209E" w14:textId="5101C36B" w:rsidR="0046269A" w:rsidRPr="00A9056A" w:rsidRDefault="0043338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215,</w:t>
            </w:r>
            <w:r w:rsidR="00662DFB" w:rsidRPr="00A9056A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990" w:type="dxa"/>
            <w:vAlign w:val="bottom"/>
          </w:tcPr>
          <w:p w14:paraId="3DE120F2" w14:textId="3559D3AA" w:rsidR="0046269A" w:rsidRPr="00A9056A" w:rsidRDefault="0002392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33383" w:rsidRPr="00A9056A">
              <w:rPr>
                <w:rFonts w:asciiTheme="majorBidi" w:hAnsiTheme="majorBidi" w:cstheme="majorBidi"/>
                <w:sz w:val="28"/>
                <w:szCs w:val="28"/>
              </w:rPr>
              <w:t>4,160</w:t>
            </w:r>
          </w:p>
        </w:tc>
        <w:tc>
          <w:tcPr>
            <w:tcW w:w="990" w:type="dxa"/>
            <w:vAlign w:val="bottom"/>
          </w:tcPr>
          <w:p w14:paraId="00B9ABB3" w14:textId="02248574" w:rsidR="0046269A" w:rsidRPr="00A9056A" w:rsidRDefault="0043338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26,516</w:t>
            </w:r>
          </w:p>
        </w:tc>
        <w:tc>
          <w:tcPr>
            <w:tcW w:w="900" w:type="dxa"/>
            <w:vAlign w:val="bottom"/>
          </w:tcPr>
          <w:p w14:paraId="6DFCA5F3" w14:textId="738B64E3" w:rsidR="0046269A" w:rsidRPr="00A9056A" w:rsidRDefault="0043338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1,600,838</w:t>
            </w:r>
          </w:p>
        </w:tc>
      </w:tr>
      <w:tr w:rsidR="0046269A" w:rsidRPr="00A9056A" w14:paraId="7E5D581C" w14:textId="77777777" w:rsidTr="001571CD">
        <w:tc>
          <w:tcPr>
            <w:tcW w:w="2160" w:type="dxa"/>
          </w:tcPr>
          <w:p w14:paraId="4D48430B" w14:textId="77777777" w:rsidR="0046269A" w:rsidRPr="00A9056A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18EF1365" w14:textId="76D7DD08" w:rsidR="00E718AE" w:rsidRPr="00A9056A" w:rsidRDefault="00B6111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(156,795)</w:t>
            </w:r>
          </w:p>
        </w:tc>
        <w:tc>
          <w:tcPr>
            <w:tcW w:w="1019" w:type="dxa"/>
            <w:vAlign w:val="bottom"/>
          </w:tcPr>
          <w:p w14:paraId="573B1198" w14:textId="6BD6FE33" w:rsidR="00E718AE" w:rsidRPr="00A9056A" w:rsidRDefault="00B6111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548F" w:rsidRPr="00A9056A">
              <w:rPr>
                <w:rFonts w:asciiTheme="majorBidi" w:hAnsiTheme="majorBidi" w:cstheme="majorBidi"/>
                <w:sz w:val="28"/>
                <w:szCs w:val="28"/>
              </w:rPr>
              <w:t>108,693)</w:t>
            </w:r>
          </w:p>
        </w:tc>
        <w:tc>
          <w:tcPr>
            <w:tcW w:w="990" w:type="dxa"/>
            <w:vAlign w:val="bottom"/>
          </w:tcPr>
          <w:p w14:paraId="0B15AD21" w14:textId="3431C267" w:rsidR="00E718AE" w:rsidRPr="00A9056A" w:rsidRDefault="00A8548F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(67,545)</w:t>
            </w:r>
          </w:p>
        </w:tc>
        <w:tc>
          <w:tcPr>
            <w:tcW w:w="990" w:type="dxa"/>
            <w:vAlign w:val="bottom"/>
          </w:tcPr>
          <w:p w14:paraId="590AF2A6" w14:textId="5D4E1ACB" w:rsidR="00E718AE" w:rsidRPr="00A9056A" w:rsidRDefault="00A8548F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(34,278)</w:t>
            </w:r>
          </w:p>
        </w:tc>
        <w:tc>
          <w:tcPr>
            <w:tcW w:w="990" w:type="dxa"/>
            <w:vAlign w:val="bottom"/>
          </w:tcPr>
          <w:p w14:paraId="1EB04517" w14:textId="2EB9C233" w:rsidR="00E718AE" w:rsidRPr="00A9056A" w:rsidRDefault="004927D0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(11,744)</w:t>
            </w:r>
          </w:p>
        </w:tc>
        <w:tc>
          <w:tcPr>
            <w:tcW w:w="990" w:type="dxa"/>
            <w:vAlign w:val="bottom"/>
          </w:tcPr>
          <w:p w14:paraId="0BDC7B2F" w14:textId="6CFD3335" w:rsidR="00E718AE" w:rsidRPr="00A9056A" w:rsidRDefault="004927D0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(1,171)</w:t>
            </w:r>
          </w:p>
        </w:tc>
        <w:tc>
          <w:tcPr>
            <w:tcW w:w="900" w:type="dxa"/>
            <w:vAlign w:val="bottom"/>
          </w:tcPr>
          <w:p w14:paraId="3BFD456E" w14:textId="520FC291" w:rsidR="00E718AE" w:rsidRPr="00A9056A" w:rsidRDefault="004927D0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(380,226)</w:t>
            </w:r>
          </w:p>
        </w:tc>
      </w:tr>
      <w:tr w:rsidR="0046269A" w:rsidRPr="00A9056A" w14:paraId="10725534" w14:textId="77777777" w:rsidTr="001571CD">
        <w:tc>
          <w:tcPr>
            <w:tcW w:w="2160" w:type="dxa"/>
          </w:tcPr>
          <w:p w14:paraId="5E0A317E" w14:textId="77777777" w:rsidR="0046269A" w:rsidRPr="00A9056A" w:rsidRDefault="0046269A" w:rsidP="00DB3EBB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198A69" w14:textId="17D15D76" w:rsidR="0046269A" w:rsidRPr="00A9056A" w:rsidRDefault="004927D0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386,475</w:t>
            </w:r>
          </w:p>
        </w:tc>
        <w:tc>
          <w:tcPr>
            <w:tcW w:w="1019" w:type="dxa"/>
            <w:vAlign w:val="bottom"/>
          </w:tcPr>
          <w:p w14:paraId="16DFBD9B" w14:textId="4980CBDF" w:rsidR="0046269A" w:rsidRPr="00A9056A" w:rsidRDefault="004927D0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271,486</w:t>
            </w:r>
          </w:p>
        </w:tc>
        <w:tc>
          <w:tcPr>
            <w:tcW w:w="990" w:type="dxa"/>
            <w:vAlign w:val="bottom"/>
          </w:tcPr>
          <w:p w14:paraId="2079A686" w14:textId="17647835" w:rsidR="0046269A" w:rsidRPr="00A9056A" w:rsidRDefault="00D64AF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243,190</w:t>
            </w:r>
          </w:p>
        </w:tc>
        <w:tc>
          <w:tcPr>
            <w:tcW w:w="990" w:type="dxa"/>
            <w:vAlign w:val="bottom"/>
          </w:tcPr>
          <w:p w14:paraId="75F61388" w14:textId="795A9B8A" w:rsidR="0046269A" w:rsidRPr="00A9056A" w:rsidRDefault="00D64AF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181,700</w:t>
            </w:r>
          </w:p>
        </w:tc>
        <w:tc>
          <w:tcPr>
            <w:tcW w:w="990" w:type="dxa"/>
            <w:vAlign w:val="bottom"/>
          </w:tcPr>
          <w:p w14:paraId="7C5832BA" w14:textId="683F3CFE" w:rsidR="0046269A" w:rsidRPr="00A9056A" w:rsidRDefault="00D64AF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112,416</w:t>
            </w:r>
          </w:p>
        </w:tc>
        <w:tc>
          <w:tcPr>
            <w:tcW w:w="990" w:type="dxa"/>
            <w:vAlign w:val="bottom"/>
          </w:tcPr>
          <w:p w14:paraId="5E9F002E" w14:textId="6D5CD962" w:rsidR="0046269A" w:rsidRPr="00A9056A" w:rsidRDefault="00D64AF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25,345</w:t>
            </w:r>
          </w:p>
        </w:tc>
        <w:tc>
          <w:tcPr>
            <w:tcW w:w="900" w:type="dxa"/>
            <w:vAlign w:val="bottom"/>
          </w:tcPr>
          <w:p w14:paraId="14D6D33C" w14:textId="734771F2" w:rsidR="0046269A" w:rsidRPr="00A9056A" w:rsidRDefault="00D64AF9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1,220,612</w:t>
            </w:r>
          </w:p>
        </w:tc>
      </w:tr>
      <w:tr w:rsidR="0046269A" w:rsidRPr="00A9056A" w14:paraId="7EECEE19" w14:textId="77777777" w:rsidTr="001571CD">
        <w:tc>
          <w:tcPr>
            <w:tcW w:w="2160" w:type="dxa"/>
          </w:tcPr>
          <w:p w14:paraId="0D3B6C68" w14:textId="37E3B829" w:rsidR="0046269A" w:rsidRPr="00A9056A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BBA9451" w14:textId="2049E973" w:rsidR="0046269A" w:rsidRPr="00A9056A" w:rsidRDefault="00D64AF9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2684" w:rsidRPr="00A9056A">
              <w:rPr>
                <w:rFonts w:asciiTheme="majorBidi" w:hAnsiTheme="majorBidi" w:cstheme="majorBidi"/>
                <w:sz w:val="28"/>
                <w:szCs w:val="28"/>
              </w:rPr>
              <w:t>15,775)</w:t>
            </w:r>
          </w:p>
        </w:tc>
        <w:tc>
          <w:tcPr>
            <w:tcW w:w="1019" w:type="dxa"/>
            <w:vAlign w:val="bottom"/>
          </w:tcPr>
          <w:p w14:paraId="7FD8CCA6" w14:textId="3AA9265C" w:rsidR="0046269A" w:rsidRPr="00A9056A" w:rsidRDefault="00D42684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(11,468)</w:t>
            </w:r>
          </w:p>
        </w:tc>
        <w:tc>
          <w:tcPr>
            <w:tcW w:w="990" w:type="dxa"/>
            <w:vAlign w:val="bottom"/>
          </w:tcPr>
          <w:p w14:paraId="3B300BB8" w14:textId="0E524CE6" w:rsidR="0046269A" w:rsidRPr="00A9056A" w:rsidRDefault="00D42684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(10,168)</w:t>
            </w:r>
          </w:p>
        </w:tc>
        <w:tc>
          <w:tcPr>
            <w:tcW w:w="990" w:type="dxa"/>
            <w:vAlign w:val="bottom"/>
          </w:tcPr>
          <w:p w14:paraId="3D3E5ECC" w14:textId="42FE89A3" w:rsidR="0046269A" w:rsidRPr="00A9056A" w:rsidRDefault="00D42684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(7,850)</w:t>
            </w:r>
          </w:p>
        </w:tc>
        <w:tc>
          <w:tcPr>
            <w:tcW w:w="990" w:type="dxa"/>
            <w:vAlign w:val="bottom"/>
          </w:tcPr>
          <w:p w14:paraId="1CC7807E" w14:textId="427F7150" w:rsidR="0046269A" w:rsidRPr="00A9056A" w:rsidRDefault="00D42684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(5,477)</w:t>
            </w:r>
          </w:p>
        </w:tc>
        <w:tc>
          <w:tcPr>
            <w:tcW w:w="990" w:type="dxa"/>
            <w:vAlign w:val="bottom"/>
          </w:tcPr>
          <w:p w14:paraId="2C992715" w14:textId="416D1280" w:rsidR="0046269A" w:rsidRPr="00A9056A" w:rsidRDefault="00D42684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(1,258)</w:t>
            </w:r>
          </w:p>
        </w:tc>
        <w:tc>
          <w:tcPr>
            <w:tcW w:w="900" w:type="dxa"/>
            <w:vAlign w:val="bottom"/>
          </w:tcPr>
          <w:p w14:paraId="0A7D2B25" w14:textId="5C49D381" w:rsidR="0046269A" w:rsidRPr="00A9056A" w:rsidRDefault="005F5CE0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(51,996)</w:t>
            </w:r>
          </w:p>
        </w:tc>
      </w:tr>
      <w:tr w:rsidR="0046269A" w:rsidRPr="00A9056A" w14:paraId="5DC062B7" w14:textId="77777777" w:rsidTr="001571CD">
        <w:tc>
          <w:tcPr>
            <w:tcW w:w="2160" w:type="dxa"/>
          </w:tcPr>
          <w:p w14:paraId="6277361B" w14:textId="77777777" w:rsidR="0046269A" w:rsidRPr="00A9056A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1263A1EC" w14:textId="230401C1" w:rsidR="0046269A" w:rsidRPr="00A9056A" w:rsidRDefault="005F5CE0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370,700</w:t>
            </w:r>
          </w:p>
        </w:tc>
        <w:tc>
          <w:tcPr>
            <w:tcW w:w="1019" w:type="dxa"/>
            <w:vAlign w:val="bottom"/>
          </w:tcPr>
          <w:p w14:paraId="134794BB" w14:textId="25F605E7" w:rsidR="0046269A" w:rsidRPr="00A9056A" w:rsidRDefault="005F5CE0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260,018</w:t>
            </w:r>
          </w:p>
        </w:tc>
        <w:tc>
          <w:tcPr>
            <w:tcW w:w="990" w:type="dxa"/>
            <w:vAlign w:val="bottom"/>
          </w:tcPr>
          <w:p w14:paraId="3C21940A" w14:textId="45497E9D" w:rsidR="0046269A" w:rsidRPr="00A9056A" w:rsidRDefault="005F5CE0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233,022</w:t>
            </w:r>
          </w:p>
        </w:tc>
        <w:tc>
          <w:tcPr>
            <w:tcW w:w="990" w:type="dxa"/>
            <w:vAlign w:val="bottom"/>
          </w:tcPr>
          <w:p w14:paraId="6F390FC2" w14:textId="24EA6FBC" w:rsidR="0046269A" w:rsidRPr="00A9056A" w:rsidRDefault="005F5CE0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173,8</w:t>
            </w:r>
            <w:r w:rsidR="00496555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7B1E744B" w14:textId="00963FDB" w:rsidR="0046269A" w:rsidRPr="00A9056A" w:rsidRDefault="00BD37D6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106,939</w:t>
            </w:r>
          </w:p>
        </w:tc>
        <w:tc>
          <w:tcPr>
            <w:tcW w:w="990" w:type="dxa"/>
            <w:vAlign w:val="bottom"/>
          </w:tcPr>
          <w:p w14:paraId="5A6053F6" w14:textId="2DB68D41" w:rsidR="0046269A" w:rsidRPr="00A9056A" w:rsidRDefault="00BD37D6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24,087</w:t>
            </w:r>
          </w:p>
        </w:tc>
        <w:tc>
          <w:tcPr>
            <w:tcW w:w="900" w:type="dxa"/>
            <w:vAlign w:val="bottom"/>
          </w:tcPr>
          <w:p w14:paraId="3C81E1CE" w14:textId="320242EF" w:rsidR="0046269A" w:rsidRPr="00A9056A" w:rsidRDefault="00BD37D6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1,168,616</w:t>
            </w:r>
          </w:p>
        </w:tc>
      </w:tr>
      <w:bookmarkEnd w:id="5"/>
    </w:tbl>
    <w:p w14:paraId="5D06B512" w14:textId="77777777" w:rsidR="00FD424A" w:rsidRPr="00A9056A" w:rsidRDefault="00FD424A"/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40"/>
        <w:gridCol w:w="1051"/>
        <w:gridCol w:w="959"/>
        <w:gridCol w:w="990"/>
        <w:gridCol w:w="990"/>
        <w:gridCol w:w="990"/>
        <w:gridCol w:w="904"/>
      </w:tblGrid>
      <w:tr w:rsidR="007024D8" w:rsidRPr="00A9056A" w14:paraId="539D0E0B" w14:textId="77777777" w:rsidTr="002A72F8">
        <w:trPr>
          <w:trHeight w:val="275"/>
        </w:trPr>
        <w:tc>
          <w:tcPr>
            <w:tcW w:w="2160" w:type="dxa"/>
          </w:tcPr>
          <w:p w14:paraId="64526B17" w14:textId="77777777" w:rsidR="007024D8" w:rsidRPr="00A9056A" w:rsidRDefault="007024D8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24" w:type="dxa"/>
            <w:gridSpan w:val="7"/>
            <w:vAlign w:val="bottom"/>
          </w:tcPr>
          <w:p w14:paraId="48E350BC" w14:textId="1AE6398A" w:rsidR="007024D8" w:rsidRPr="00A9056A" w:rsidRDefault="007024D8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DB3EBB"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024D8" w:rsidRPr="00A9056A" w14:paraId="30312C63" w14:textId="77777777" w:rsidTr="002A72F8">
        <w:trPr>
          <w:trHeight w:val="286"/>
        </w:trPr>
        <w:tc>
          <w:tcPr>
            <w:tcW w:w="2160" w:type="dxa"/>
          </w:tcPr>
          <w:p w14:paraId="4B309C5B" w14:textId="77777777" w:rsidR="007024D8" w:rsidRPr="00A9056A" w:rsidRDefault="007024D8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24" w:type="dxa"/>
            <w:gridSpan w:val="7"/>
            <w:vAlign w:val="bottom"/>
          </w:tcPr>
          <w:p w14:paraId="22EB192A" w14:textId="77777777" w:rsidR="007024D8" w:rsidRPr="00A9056A" w:rsidRDefault="007024D8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A9056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7024D8" w:rsidRPr="00A9056A" w14:paraId="282B17C2" w14:textId="77777777" w:rsidTr="002A72F8">
        <w:trPr>
          <w:trHeight w:val="1640"/>
        </w:trPr>
        <w:tc>
          <w:tcPr>
            <w:tcW w:w="2160" w:type="dxa"/>
          </w:tcPr>
          <w:p w14:paraId="69809A6B" w14:textId="77777777" w:rsidR="007024D8" w:rsidRPr="00A9056A" w:rsidRDefault="007024D8" w:rsidP="0059740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5B0ED84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A905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F9490FB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318AD795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959" w:type="dxa"/>
            <w:vAlign w:val="bottom"/>
          </w:tcPr>
          <w:p w14:paraId="367D4645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90" w:type="dxa"/>
            <w:vAlign w:val="bottom"/>
          </w:tcPr>
          <w:p w14:paraId="7EFDA86B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4330B87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154E2139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5D3FC0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163A3DC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04" w:type="dxa"/>
            <w:vAlign w:val="bottom"/>
          </w:tcPr>
          <w:p w14:paraId="0691F32F" w14:textId="77777777" w:rsidR="007024D8" w:rsidRPr="00A9056A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024D8" w:rsidRPr="00A9056A" w14:paraId="0C01A0A1" w14:textId="77777777" w:rsidTr="002A72F8">
        <w:trPr>
          <w:trHeight w:val="275"/>
        </w:trPr>
        <w:tc>
          <w:tcPr>
            <w:tcW w:w="2160" w:type="dxa"/>
          </w:tcPr>
          <w:p w14:paraId="183B4479" w14:textId="77777777" w:rsidR="007024D8" w:rsidRPr="00A9056A" w:rsidRDefault="007024D8" w:rsidP="00DB3E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24" w:type="dxa"/>
            <w:gridSpan w:val="7"/>
            <w:vAlign w:val="bottom"/>
          </w:tcPr>
          <w:p w14:paraId="34BE8503" w14:textId="77777777" w:rsidR="007024D8" w:rsidRPr="00A9056A" w:rsidRDefault="007024D8" w:rsidP="00DB3EBB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024D8" w:rsidRPr="00A9056A" w14:paraId="45508314" w14:textId="77777777" w:rsidTr="002A72F8">
        <w:trPr>
          <w:trHeight w:val="340"/>
        </w:trPr>
        <w:tc>
          <w:tcPr>
            <w:tcW w:w="2160" w:type="dxa"/>
          </w:tcPr>
          <w:p w14:paraId="357C007A" w14:textId="77777777" w:rsidR="007024D8" w:rsidRPr="00A9056A" w:rsidRDefault="007024D8" w:rsidP="0059740C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712B26CD" w14:textId="7137A158" w:rsidR="007024D8" w:rsidRPr="00A9056A" w:rsidRDefault="00C769D3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547,</w:t>
            </w:r>
            <w:r w:rsidR="00B72843" w:rsidRPr="00A9056A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051" w:type="dxa"/>
            <w:vAlign w:val="bottom"/>
          </w:tcPr>
          <w:p w14:paraId="1F7C888D" w14:textId="49B110D1" w:rsidR="007024D8" w:rsidRPr="00A9056A" w:rsidRDefault="00B72843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380,179</w:t>
            </w:r>
          </w:p>
        </w:tc>
        <w:tc>
          <w:tcPr>
            <w:tcW w:w="959" w:type="dxa"/>
            <w:vAlign w:val="bottom"/>
          </w:tcPr>
          <w:p w14:paraId="078F494A" w14:textId="7EE063B1" w:rsidR="007024D8" w:rsidRPr="00A9056A" w:rsidRDefault="00B72843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310,735</w:t>
            </w:r>
          </w:p>
        </w:tc>
        <w:tc>
          <w:tcPr>
            <w:tcW w:w="990" w:type="dxa"/>
            <w:vAlign w:val="bottom"/>
          </w:tcPr>
          <w:p w14:paraId="1EFB5AFA" w14:textId="12F5C21C" w:rsidR="007024D8" w:rsidRPr="00A9056A" w:rsidRDefault="00B72843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215,978</w:t>
            </w:r>
          </w:p>
        </w:tc>
        <w:tc>
          <w:tcPr>
            <w:tcW w:w="990" w:type="dxa"/>
            <w:vAlign w:val="bottom"/>
          </w:tcPr>
          <w:p w14:paraId="2BDDDA0D" w14:textId="3885BDEA" w:rsidR="007024D8" w:rsidRPr="00A9056A" w:rsidRDefault="00B72843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124,160</w:t>
            </w:r>
          </w:p>
        </w:tc>
        <w:tc>
          <w:tcPr>
            <w:tcW w:w="990" w:type="dxa"/>
            <w:vAlign w:val="bottom"/>
          </w:tcPr>
          <w:p w14:paraId="7902E528" w14:textId="5C5A1077" w:rsidR="007024D8" w:rsidRPr="00A9056A" w:rsidRDefault="00B72843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26,516</w:t>
            </w:r>
          </w:p>
        </w:tc>
        <w:tc>
          <w:tcPr>
            <w:tcW w:w="904" w:type="dxa"/>
            <w:vAlign w:val="bottom"/>
          </w:tcPr>
          <w:p w14:paraId="7F1E37D3" w14:textId="100015EF" w:rsidR="007024D8" w:rsidRPr="00A9056A" w:rsidRDefault="00B72843" w:rsidP="003B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1,605,255</w:t>
            </w:r>
          </w:p>
        </w:tc>
      </w:tr>
      <w:tr w:rsidR="007024D8" w:rsidRPr="00A9056A" w14:paraId="1A695A5D" w14:textId="77777777" w:rsidTr="002A72F8">
        <w:trPr>
          <w:trHeight w:val="671"/>
        </w:trPr>
        <w:tc>
          <w:tcPr>
            <w:tcW w:w="2160" w:type="dxa"/>
          </w:tcPr>
          <w:p w14:paraId="3CC15F9F" w14:textId="77777777" w:rsidR="007024D8" w:rsidRPr="00A9056A" w:rsidRDefault="007024D8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17E29EE" w14:textId="4D94D629" w:rsidR="007024D8" w:rsidRPr="00A9056A" w:rsidRDefault="00B72843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344B" w:rsidRPr="00A9056A">
              <w:rPr>
                <w:rFonts w:asciiTheme="majorBidi" w:hAnsiTheme="majorBidi" w:cstheme="majorBidi"/>
                <w:sz w:val="28"/>
                <w:szCs w:val="28"/>
              </w:rPr>
              <w:t>156,</w:t>
            </w:r>
            <w:r w:rsidR="00DD26CB" w:rsidRPr="00A9056A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="00E0344B" w:rsidRPr="00A905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401B8121" w14:textId="110F58B5" w:rsidR="007024D8" w:rsidRPr="00A9056A" w:rsidRDefault="00E0344B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(108,693)</w:t>
            </w:r>
          </w:p>
        </w:tc>
        <w:tc>
          <w:tcPr>
            <w:tcW w:w="959" w:type="dxa"/>
            <w:vAlign w:val="bottom"/>
          </w:tcPr>
          <w:p w14:paraId="7A359784" w14:textId="2BDF05A2" w:rsidR="007024D8" w:rsidRPr="00A9056A" w:rsidRDefault="00E0344B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(67,545)</w:t>
            </w:r>
          </w:p>
        </w:tc>
        <w:tc>
          <w:tcPr>
            <w:tcW w:w="990" w:type="dxa"/>
            <w:vAlign w:val="bottom"/>
          </w:tcPr>
          <w:p w14:paraId="75029C8F" w14:textId="1A516913" w:rsidR="007024D8" w:rsidRPr="00A9056A" w:rsidRDefault="00BA2DFA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(34,278)</w:t>
            </w:r>
          </w:p>
        </w:tc>
        <w:tc>
          <w:tcPr>
            <w:tcW w:w="990" w:type="dxa"/>
            <w:vAlign w:val="bottom"/>
          </w:tcPr>
          <w:p w14:paraId="003D12AA" w14:textId="03CD3195" w:rsidR="007024D8" w:rsidRPr="00A9056A" w:rsidRDefault="00BA2DFA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(11,744)</w:t>
            </w:r>
          </w:p>
        </w:tc>
        <w:tc>
          <w:tcPr>
            <w:tcW w:w="990" w:type="dxa"/>
            <w:vAlign w:val="bottom"/>
          </w:tcPr>
          <w:p w14:paraId="4201A8D9" w14:textId="4047BB8B" w:rsidR="007024D8" w:rsidRPr="00A9056A" w:rsidRDefault="00BA2DFA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(1,171)</w:t>
            </w:r>
          </w:p>
        </w:tc>
        <w:tc>
          <w:tcPr>
            <w:tcW w:w="904" w:type="dxa"/>
            <w:vAlign w:val="bottom"/>
          </w:tcPr>
          <w:p w14:paraId="54B7634D" w14:textId="61DCA071" w:rsidR="007024D8" w:rsidRPr="00A9056A" w:rsidRDefault="00BA2DFA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(380,226)</w:t>
            </w:r>
          </w:p>
        </w:tc>
      </w:tr>
      <w:tr w:rsidR="007024D8" w:rsidRPr="00A9056A" w14:paraId="1D446177" w14:textId="77777777" w:rsidTr="002A72F8">
        <w:trPr>
          <w:trHeight w:val="275"/>
        </w:trPr>
        <w:tc>
          <w:tcPr>
            <w:tcW w:w="2160" w:type="dxa"/>
          </w:tcPr>
          <w:p w14:paraId="56BC7002" w14:textId="77777777" w:rsidR="007024D8" w:rsidRPr="00A9056A" w:rsidRDefault="007024D8" w:rsidP="00DB3EBB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621EED8" w14:textId="0F30554E" w:rsidR="007024D8" w:rsidRPr="00A9056A" w:rsidRDefault="00BA2DFA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390,892</w:t>
            </w:r>
          </w:p>
        </w:tc>
        <w:tc>
          <w:tcPr>
            <w:tcW w:w="1051" w:type="dxa"/>
            <w:vAlign w:val="bottom"/>
          </w:tcPr>
          <w:p w14:paraId="2ED4A073" w14:textId="64C587ED" w:rsidR="007024D8" w:rsidRPr="00A9056A" w:rsidRDefault="001549A5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271,486</w:t>
            </w:r>
          </w:p>
        </w:tc>
        <w:tc>
          <w:tcPr>
            <w:tcW w:w="959" w:type="dxa"/>
            <w:vAlign w:val="bottom"/>
          </w:tcPr>
          <w:p w14:paraId="2E1C164C" w14:textId="09A59B48" w:rsidR="007024D8" w:rsidRPr="00A9056A" w:rsidRDefault="001549A5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  <w:r w:rsidR="001D2A2E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,190</w:t>
            </w:r>
          </w:p>
        </w:tc>
        <w:tc>
          <w:tcPr>
            <w:tcW w:w="990" w:type="dxa"/>
            <w:vAlign w:val="bottom"/>
          </w:tcPr>
          <w:p w14:paraId="06903622" w14:textId="3371BE72" w:rsidR="007024D8" w:rsidRPr="00A9056A" w:rsidRDefault="009D30CB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181,700</w:t>
            </w:r>
          </w:p>
        </w:tc>
        <w:tc>
          <w:tcPr>
            <w:tcW w:w="990" w:type="dxa"/>
            <w:vAlign w:val="bottom"/>
          </w:tcPr>
          <w:p w14:paraId="657965A1" w14:textId="4DF5E976" w:rsidR="007024D8" w:rsidRPr="00A9056A" w:rsidRDefault="009D30CB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112,416</w:t>
            </w:r>
          </w:p>
        </w:tc>
        <w:tc>
          <w:tcPr>
            <w:tcW w:w="990" w:type="dxa"/>
            <w:vAlign w:val="bottom"/>
          </w:tcPr>
          <w:p w14:paraId="7D3CC2ED" w14:textId="427FA7BC" w:rsidR="007024D8" w:rsidRPr="00A9056A" w:rsidRDefault="009D30CB" w:rsidP="00C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25,345</w:t>
            </w:r>
          </w:p>
        </w:tc>
        <w:tc>
          <w:tcPr>
            <w:tcW w:w="904" w:type="dxa"/>
            <w:vAlign w:val="bottom"/>
          </w:tcPr>
          <w:p w14:paraId="1F0EFE74" w14:textId="10C26187" w:rsidR="007024D8" w:rsidRPr="00A9056A" w:rsidRDefault="009D30CB" w:rsidP="003B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1,225,029</w:t>
            </w:r>
          </w:p>
        </w:tc>
      </w:tr>
      <w:tr w:rsidR="007024D8" w:rsidRPr="00A9056A" w14:paraId="50272DE8" w14:textId="77777777" w:rsidTr="002A72F8">
        <w:trPr>
          <w:trHeight w:val="227"/>
        </w:trPr>
        <w:tc>
          <w:tcPr>
            <w:tcW w:w="2160" w:type="dxa"/>
          </w:tcPr>
          <w:p w14:paraId="635BC3FB" w14:textId="324273E3" w:rsidR="007024D8" w:rsidRPr="00A9056A" w:rsidRDefault="002A72F8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527A6566" w14:textId="63FAAC42" w:rsidR="007024D8" w:rsidRPr="00A9056A" w:rsidRDefault="009D30CB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(16,143)</w:t>
            </w:r>
          </w:p>
        </w:tc>
        <w:tc>
          <w:tcPr>
            <w:tcW w:w="1051" w:type="dxa"/>
            <w:vAlign w:val="bottom"/>
          </w:tcPr>
          <w:p w14:paraId="3C90E581" w14:textId="281BF2DD" w:rsidR="007024D8" w:rsidRPr="00A9056A" w:rsidRDefault="009D30CB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5943" w:rsidRPr="00A9056A">
              <w:rPr>
                <w:rFonts w:asciiTheme="majorBidi" w:hAnsiTheme="majorBidi" w:cstheme="majorBidi"/>
                <w:sz w:val="28"/>
                <w:szCs w:val="28"/>
              </w:rPr>
              <w:t>11,468)</w:t>
            </w:r>
          </w:p>
        </w:tc>
        <w:tc>
          <w:tcPr>
            <w:tcW w:w="959" w:type="dxa"/>
            <w:vAlign w:val="bottom"/>
          </w:tcPr>
          <w:p w14:paraId="1DC14B79" w14:textId="5301C9E2" w:rsidR="007024D8" w:rsidRPr="00A9056A" w:rsidRDefault="00B45943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(10,168)</w:t>
            </w:r>
          </w:p>
        </w:tc>
        <w:tc>
          <w:tcPr>
            <w:tcW w:w="990" w:type="dxa"/>
            <w:vAlign w:val="bottom"/>
          </w:tcPr>
          <w:p w14:paraId="1B7930FC" w14:textId="06F1E9C0" w:rsidR="007024D8" w:rsidRPr="00A9056A" w:rsidRDefault="00B45943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(7,850)</w:t>
            </w:r>
          </w:p>
        </w:tc>
        <w:tc>
          <w:tcPr>
            <w:tcW w:w="990" w:type="dxa"/>
            <w:vAlign w:val="bottom"/>
          </w:tcPr>
          <w:p w14:paraId="1358E6BA" w14:textId="28FCB770" w:rsidR="007024D8" w:rsidRPr="00A9056A" w:rsidRDefault="00B45943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(5,477)</w:t>
            </w:r>
          </w:p>
        </w:tc>
        <w:tc>
          <w:tcPr>
            <w:tcW w:w="990" w:type="dxa"/>
            <w:vAlign w:val="bottom"/>
          </w:tcPr>
          <w:p w14:paraId="5498235E" w14:textId="143A65C5" w:rsidR="007024D8" w:rsidRPr="00A9056A" w:rsidRDefault="00B45943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(1,258)</w:t>
            </w:r>
          </w:p>
        </w:tc>
        <w:tc>
          <w:tcPr>
            <w:tcW w:w="904" w:type="dxa"/>
            <w:vAlign w:val="bottom"/>
          </w:tcPr>
          <w:p w14:paraId="6B91B705" w14:textId="37B88650" w:rsidR="007024D8" w:rsidRPr="00A9056A" w:rsidRDefault="00C14560" w:rsidP="005974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(52,364)</w:t>
            </w:r>
          </w:p>
        </w:tc>
      </w:tr>
      <w:tr w:rsidR="007024D8" w:rsidRPr="00A9056A" w14:paraId="4B6D99D4" w14:textId="77777777" w:rsidTr="002A72F8">
        <w:trPr>
          <w:trHeight w:val="396"/>
        </w:trPr>
        <w:tc>
          <w:tcPr>
            <w:tcW w:w="2160" w:type="dxa"/>
          </w:tcPr>
          <w:p w14:paraId="0A18F720" w14:textId="77777777" w:rsidR="007024D8" w:rsidRPr="00A9056A" w:rsidRDefault="007024D8" w:rsidP="0059740C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ACD31EE" w14:textId="0113FB4A" w:rsidR="007024D8" w:rsidRPr="00A9056A" w:rsidRDefault="00C14560" w:rsidP="005974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374,749</w:t>
            </w:r>
          </w:p>
        </w:tc>
        <w:tc>
          <w:tcPr>
            <w:tcW w:w="1051" w:type="dxa"/>
            <w:vAlign w:val="bottom"/>
          </w:tcPr>
          <w:p w14:paraId="2D017737" w14:textId="0F2A870C" w:rsidR="007024D8" w:rsidRPr="00A9056A" w:rsidRDefault="00C14560" w:rsidP="005974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260,018</w:t>
            </w:r>
          </w:p>
        </w:tc>
        <w:tc>
          <w:tcPr>
            <w:tcW w:w="959" w:type="dxa"/>
            <w:vAlign w:val="bottom"/>
          </w:tcPr>
          <w:p w14:paraId="2C474748" w14:textId="07A88DBF" w:rsidR="007024D8" w:rsidRPr="00A9056A" w:rsidRDefault="00C14560" w:rsidP="00C57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233,022</w:t>
            </w:r>
          </w:p>
        </w:tc>
        <w:tc>
          <w:tcPr>
            <w:tcW w:w="990" w:type="dxa"/>
            <w:vAlign w:val="bottom"/>
          </w:tcPr>
          <w:p w14:paraId="458667E1" w14:textId="7288E2B5" w:rsidR="007024D8" w:rsidRPr="00A9056A" w:rsidRDefault="00C14560" w:rsidP="00C57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173,850</w:t>
            </w:r>
          </w:p>
        </w:tc>
        <w:tc>
          <w:tcPr>
            <w:tcW w:w="990" w:type="dxa"/>
            <w:vAlign w:val="bottom"/>
          </w:tcPr>
          <w:p w14:paraId="504BEA98" w14:textId="52D68B66" w:rsidR="007024D8" w:rsidRPr="00A9056A" w:rsidRDefault="000E1F61" w:rsidP="00C57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106,939</w:t>
            </w:r>
          </w:p>
        </w:tc>
        <w:tc>
          <w:tcPr>
            <w:tcW w:w="990" w:type="dxa"/>
            <w:vAlign w:val="bottom"/>
          </w:tcPr>
          <w:p w14:paraId="0B73AA7B" w14:textId="2329133C" w:rsidR="007024D8" w:rsidRPr="00A9056A" w:rsidRDefault="000E1F61" w:rsidP="00C57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24,087</w:t>
            </w:r>
          </w:p>
        </w:tc>
        <w:tc>
          <w:tcPr>
            <w:tcW w:w="904" w:type="dxa"/>
            <w:vAlign w:val="bottom"/>
          </w:tcPr>
          <w:p w14:paraId="6F5FDB51" w14:textId="0B507E58" w:rsidR="007024D8" w:rsidRPr="00A9056A" w:rsidRDefault="000E1F61" w:rsidP="003B7D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1,172,665</w:t>
            </w:r>
          </w:p>
        </w:tc>
      </w:tr>
    </w:tbl>
    <w:p w14:paraId="2F6FDBE6" w14:textId="77777777" w:rsidR="00C4224F" w:rsidRPr="00A9056A" w:rsidRDefault="00C4224F"/>
    <w:p w14:paraId="5BE9AB7A" w14:textId="77777777" w:rsidR="000E7628" w:rsidRPr="00A9056A" w:rsidRDefault="000E7628">
      <w:r w:rsidRPr="00A9056A">
        <w:br w:type="page"/>
      </w: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1"/>
        <w:gridCol w:w="1096"/>
        <w:gridCol w:w="1095"/>
        <w:gridCol w:w="1000"/>
        <w:gridCol w:w="1033"/>
        <w:gridCol w:w="1033"/>
        <w:gridCol w:w="1033"/>
        <w:gridCol w:w="943"/>
      </w:tblGrid>
      <w:tr w:rsidR="002711CD" w:rsidRPr="00A9056A" w14:paraId="6ACF4878" w14:textId="77777777" w:rsidTr="000E7628">
        <w:trPr>
          <w:trHeight w:val="225"/>
        </w:trPr>
        <w:tc>
          <w:tcPr>
            <w:tcW w:w="2241" w:type="dxa"/>
          </w:tcPr>
          <w:p w14:paraId="281B0BAF" w14:textId="77777777" w:rsidR="002711CD" w:rsidRPr="00A9056A" w:rsidRDefault="002711CD" w:rsidP="0068721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33" w:type="dxa"/>
            <w:gridSpan w:val="7"/>
            <w:vAlign w:val="bottom"/>
          </w:tcPr>
          <w:p w14:paraId="309BF9EA" w14:textId="7454DDC0" w:rsidR="002711CD" w:rsidRPr="00A9056A" w:rsidRDefault="002711CD" w:rsidP="00687210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494F" w:rsidRPr="00A9056A" w14:paraId="6238F810" w14:textId="77777777" w:rsidTr="000E7628">
        <w:trPr>
          <w:trHeight w:val="225"/>
        </w:trPr>
        <w:tc>
          <w:tcPr>
            <w:tcW w:w="2241" w:type="dxa"/>
          </w:tcPr>
          <w:p w14:paraId="65982AF9" w14:textId="77777777" w:rsidR="00B1494F" w:rsidRPr="00A9056A" w:rsidRDefault="00B1494F" w:rsidP="0068721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33" w:type="dxa"/>
            <w:gridSpan w:val="7"/>
            <w:vAlign w:val="bottom"/>
          </w:tcPr>
          <w:p w14:paraId="19B57AE9" w14:textId="77777777" w:rsidR="00B1494F" w:rsidRPr="00A9056A" w:rsidRDefault="00B1494F" w:rsidP="00687210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B1494F" w:rsidRPr="00A9056A" w14:paraId="2265449A" w14:textId="77777777" w:rsidTr="000E7628">
        <w:trPr>
          <w:trHeight w:val="1604"/>
        </w:trPr>
        <w:tc>
          <w:tcPr>
            <w:tcW w:w="2241" w:type="dxa"/>
          </w:tcPr>
          <w:p w14:paraId="3E91593A" w14:textId="77777777" w:rsidR="00B1494F" w:rsidRPr="00A9056A" w:rsidRDefault="00B1494F" w:rsidP="00B1494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6918D09F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A905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80859B2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95" w:type="dxa"/>
            <w:vAlign w:val="bottom"/>
          </w:tcPr>
          <w:p w14:paraId="7365FE1E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0" w:type="dxa"/>
            <w:vAlign w:val="bottom"/>
          </w:tcPr>
          <w:p w14:paraId="2AD2B9DD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33" w:type="dxa"/>
            <w:vAlign w:val="bottom"/>
          </w:tcPr>
          <w:p w14:paraId="71311B97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3FC5490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33" w:type="dxa"/>
            <w:vAlign w:val="bottom"/>
          </w:tcPr>
          <w:p w14:paraId="0244D096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502CDC8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33" w:type="dxa"/>
            <w:vAlign w:val="bottom"/>
          </w:tcPr>
          <w:p w14:paraId="779D297A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43" w:type="dxa"/>
            <w:vAlign w:val="bottom"/>
          </w:tcPr>
          <w:p w14:paraId="634D2A86" w14:textId="77777777" w:rsidR="00B1494F" w:rsidRPr="00A9056A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1494F" w:rsidRPr="00A9056A" w14:paraId="3D920C8A" w14:textId="77777777" w:rsidTr="000E7628">
        <w:trPr>
          <w:trHeight w:val="225"/>
        </w:trPr>
        <w:tc>
          <w:tcPr>
            <w:tcW w:w="2241" w:type="dxa"/>
          </w:tcPr>
          <w:p w14:paraId="22058D55" w14:textId="77777777" w:rsidR="00B1494F" w:rsidRPr="00A9056A" w:rsidRDefault="00B1494F" w:rsidP="0068721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33" w:type="dxa"/>
            <w:gridSpan w:val="7"/>
            <w:vAlign w:val="bottom"/>
          </w:tcPr>
          <w:p w14:paraId="4A0BB0FF" w14:textId="77777777" w:rsidR="00B1494F" w:rsidRPr="00A9056A" w:rsidRDefault="00B1494F" w:rsidP="00687210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1494F" w:rsidRPr="00A9056A" w14:paraId="63376CB7" w14:textId="77777777" w:rsidTr="000E7628">
        <w:trPr>
          <w:trHeight w:val="265"/>
        </w:trPr>
        <w:tc>
          <w:tcPr>
            <w:tcW w:w="2241" w:type="dxa"/>
          </w:tcPr>
          <w:p w14:paraId="26F7E52C" w14:textId="77777777" w:rsidR="00B1494F" w:rsidRPr="00A9056A" w:rsidRDefault="00B1494F" w:rsidP="00B1494F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96" w:type="dxa"/>
            <w:vAlign w:val="bottom"/>
          </w:tcPr>
          <w:p w14:paraId="0F1F9710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511,982</w:t>
            </w:r>
          </w:p>
        </w:tc>
        <w:tc>
          <w:tcPr>
            <w:tcW w:w="1095" w:type="dxa"/>
            <w:vAlign w:val="bottom"/>
          </w:tcPr>
          <w:p w14:paraId="49F2FEA1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404,227</w:t>
            </w:r>
          </w:p>
        </w:tc>
        <w:tc>
          <w:tcPr>
            <w:tcW w:w="1000" w:type="dxa"/>
            <w:vAlign w:val="bottom"/>
          </w:tcPr>
          <w:p w14:paraId="0A1F3AB6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337,746</w:t>
            </w:r>
          </w:p>
        </w:tc>
        <w:tc>
          <w:tcPr>
            <w:tcW w:w="1033" w:type="dxa"/>
            <w:vAlign w:val="bottom"/>
          </w:tcPr>
          <w:p w14:paraId="6B1C11E2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245,898</w:t>
            </w:r>
          </w:p>
        </w:tc>
        <w:tc>
          <w:tcPr>
            <w:tcW w:w="1033" w:type="dxa"/>
            <w:vAlign w:val="bottom"/>
          </w:tcPr>
          <w:p w14:paraId="2EE70D07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136,037</w:t>
            </w:r>
          </w:p>
        </w:tc>
        <w:tc>
          <w:tcPr>
            <w:tcW w:w="1033" w:type="dxa"/>
            <w:vAlign w:val="bottom"/>
          </w:tcPr>
          <w:p w14:paraId="70EB9E2E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49,728</w:t>
            </w:r>
          </w:p>
        </w:tc>
        <w:tc>
          <w:tcPr>
            <w:tcW w:w="943" w:type="dxa"/>
            <w:vAlign w:val="bottom"/>
          </w:tcPr>
          <w:p w14:paraId="1A204658" w14:textId="77777777" w:rsidR="00B1494F" w:rsidRPr="00A9056A" w:rsidRDefault="00B1494F" w:rsidP="0081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1,685,618</w:t>
            </w:r>
          </w:p>
        </w:tc>
      </w:tr>
      <w:tr w:rsidR="00B1494F" w:rsidRPr="00A9056A" w14:paraId="20DF935D" w14:textId="77777777" w:rsidTr="00FE66E2">
        <w:trPr>
          <w:trHeight w:val="92"/>
        </w:trPr>
        <w:tc>
          <w:tcPr>
            <w:tcW w:w="2241" w:type="dxa"/>
          </w:tcPr>
          <w:p w14:paraId="6052A502" w14:textId="5B1F393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</w:t>
            </w:r>
            <w:r w:rsidR="00F2472A"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ถือเป็นรายได้</w:t>
            </w:r>
          </w:p>
        </w:tc>
        <w:tc>
          <w:tcPr>
            <w:tcW w:w="1096" w:type="dxa"/>
            <w:vAlign w:val="bottom"/>
          </w:tcPr>
          <w:p w14:paraId="5D913995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AECA3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(171,189)</w:t>
            </w:r>
          </w:p>
        </w:tc>
        <w:tc>
          <w:tcPr>
            <w:tcW w:w="1095" w:type="dxa"/>
            <w:vAlign w:val="bottom"/>
          </w:tcPr>
          <w:p w14:paraId="6634E515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45357E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(122,018)</w:t>
            </w:r>
          </w:p>
        </w:tc>
        <w:tc>
          <w:tcPr>
            <w:tcW w:w="1000" w:type="dxa"/>
            <w:vAlign w:val="bottom"/>
          </w:tcPr>
          <w:p w14:paraId="7821D499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E5E9C4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(78,124)</w:t>
            </w:r>
          </w:p>
        </w:tc>
        <w:tc>
          <w:tcPr>
            <w:tcW w:w="1033" w:type="dxa"/>
            <w:vAlign w:val="bottom"/>
          </w:tcPr>
          <w:p w14:paraId="4345EB88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698663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(40,886)</w:t>
            </w:r>
          </w:p>
        </w:tc>
        <w:tc>
          <w:tcPr>
            <w:tcW w:w="1033" w:type="dxa"/>
            <w:vAlign w:val="bottom"/>
          </w:tcPr>
          <w:p w14:paraId="275576D5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C8E64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(15,220)</w:t>
            </w:r>
          </w:p>
        </w:tc>
        <w:tc>
          <w:tcPr>
            <w:tcW w:w="1033" w:type="dxa"/>
            <w:vAlign w:val="bottom"/>
          </w:tcPr>
          <w:p w14:paraId="20AF50F8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20E3E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943" w:type="dxa"/>
            <w:vAlign w:val="bottom"/>
          </w:tcPr>
          <w:p w14:paraId="2FA91353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5736D7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(430,130)</w:t>
            </w:r>
          </w:p>
        </w:tc>
      </w:tr>
      <w:tr w:rsidR="00B1494F" w:rsidRPr="00A9056A" w14:paraId="684B018B" w14:textId="77777777" w:rsidTr="000E7628">
        <w:trPr>
          <w:trHeight w:val="225"/>
        </w:trPr>
        <w:tc>
          <w:tcPr>
            <w:tcW w:w="2241" w:type="dxa"/>
          </w:tcPr>
          <w:p w14:paraId="3C2509ED" w14:textId="77777777" w:rsidR="00B1494F" w:rsidRPr="00A9056A" w:rsidRDefault="00B1494F" w:rsidP="00687210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3FA8E97" w14:textId="77777777" w:rsidR="00B1494F" w:rsidRPr="00A9056A" w:rsidRDefault="00B1494F" w:rsidP="0068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340,793</w:t>
            </w:r>
          </w:p>
        </w:tc>
        <w:tc>
          <w:tcPr>
            <w:tcW w:w="1095" w:type="dxa"/>
            <w:vAlign w:val="bottom"/>
          </w:tcPr>
          <w:p w14:paraId="6E3D35EE" w14:textId="77777777" w:rsidR="00B1494F" w:rsidRPr="00A9056A" w:rsidRDefault="00B1494F" w:rsidP="0068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282,209</w:t>
            </w:r>
          </w:p>
        </w:tc>
        <w:tc>
          <w:tcPr>
            <w:tcW w:w="1000" w:type="dxa"/>
            <w:vAlign w:val="bottom"/>
          </w:tcPr>
          <w:p w14:paraId="3D4AEE10" w14:textId="77777777" w:rsidR="00B1494F" w:rsidRPr="00A9056A" w:rsidRDefault="00B1494F" w:rsidP="0068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259,622</w:t>
            </w:r>
          </w:p>
        </w:tc>
        <w:tc>
          <w:tcPr>
            <w:tcW w:w="1033" w:type="dxa"/>
            <w:vAlign w:val="bottom"/>
          </w:tcPr>
          <w:p w14:paraId="7E9BA65D" w14:textId="77777777" w:rsidR="00B1494F" w:rsidRPr="00A9056A" w:rsidRDefault="00B1494F" w:rsidP="0068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205,012</w:t>
            </w:r>
          </w:p>
        </w:tc>
        <w:tc>
          <w:tcPr>
            <w:tcW w:w="1033" w:type="dxa"/>
            <w:vAlign w:val="bottom"/>
          </w:tcPr>
          <w:p w14:paraId="344A33B9" w14:textId="77777777" w:rsidR="00B1494F" w:rsidRPr="00A9056A" w:rsidRDefault="00B1494F" w:rsidP="0068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120,817</w:t>
            </w:r>
          </w:p>
        </w:tc>
        <w:tc>
          <w:tcPr>
            <w:tcW w:w="1033" w:type="dxa"/>
            <w:vAlign w:val="bottom"/>
          </w:tcPr>
          <w:p w14:paraId="1DAF1674" w14:textId="77777777" w:rsidR="00B1494F" w:rsidRPr="00A9056A" w:rsidRDefault="00B1494F" w:rsidP="0068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47,035</w:t>
            </w:r>
          </w:p>
        </w:tc>
        <w:tc>
          <w:tcPr>
            <w:tcW w:w="943" w:type="dxa"/>
            <w:vAlign w:val="bottom"/>
          </w:tcPr>
          <w:p w14:paraId="60FD163D" w14:textId="77777777" w:rsidR="00B1494F" w:rsidRPr="00A9056A" w:rsidRDefault="00B1494F" w:rsidP="0081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1,255,488</w:t>
            </w:r>
          </w:p>
        </w:tc>
      </w:tr>
      <w:tr w:rsidR="00B1494F" w:rsidRPr="00A9056A" w14:paraId="62B101AB" w14:textId="77777777" w:rsidTr="00FE66E2">
        <w:trPr>
          <w:trHeight w:val="272"/>
        </w:trPr>
        <w:tc>
          <w:tcPr>
            <w:tcW w:w="2241" w:type="dxa"/>
          </w:tcPr>
          <w:p w14:paraId="2087141B" w14:textId="77777777" w:rsidR="00B1494F" w:rsidRPr="00A9056A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96" w:type="dxa"/>
            <w:vAlign w:val="bottom"/>
          </w:tcPr>
          <w:p w14:paraId="791B04C8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(10,131)</w:t>
            </w:r>
          </w:p>
        </w:tc>
        <w:tc>
          <w:tcPr>
            <w:tcW w:w="1095" w:type="dxa"/>
            <w:vAlign w:val="bottom"/>
          </w:tcPr>
          <w:p w14:paraId="1C93569B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(7,795)</w:t>
            </w:r>
          </w:p>
        </w:tc>
        <w:tc>
          <w:tcPr>
            <w:tcW w:w="1000" w:type="dxa"/>
            <w:vAlign w:val="bottom"/>
          </w:tcPr>
          <w:p w14:paraId="5B6E4C27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(6,629)</w:t>
            </w:r>
          </w:p>
        </w:tc>
        <w:tc>
          <w:tcPr>
            <w:tcW w:w="1033" w:type="dxa"/>
            <w:vAlign w:val="bottom"/>
          </w:tcPr>
          <w:p w14:paraId="316C57D3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(4,883)</w:t>
            </w:r>
          </w:p>
        </w:tc>
        <w:tc>
          <w:tcPr>
            <w:tcW w:w="1033" w:type="dxa"/>
            <w:vAlign w:val="bottom"/>
          </w:tcPr>
          <w:p w14:paraId="24720375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(2,443)</w:t>
            </w:r>
          </w:p>
        </w:tc>
        <w:tc>
          <w:tcPr>
            <w:tcW w:w="1033" w:type="dxa"/>
            <w:vAlign w:val="bottom"/>
          </w:tcPr>
          <w:p w14:paraId="44FB761F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943" w:type="dxa"/>
            <w:vAlign w:val="bottom"/>
          </w:tcPr>
          <w:p w14:paraId="7DEF5C33" w14:textId="77777777" w:rsidR="00B1494F" w:rsidRPr="00A9056A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B1494F" w:rsidRPr="00A9056A" w14:paraId="70F1C805" w14:textId="77777777" w:rsidTr="000E7628">
        <w:trPr>
          <w:trHeight w:val="304"/>
        </w:trPr>
        <w:tc>
          <w:tcPr>
            <w:tcW w:w="2241" w:type="dxa"/>
          </w:tcPr>
          <w:p w14:paraId="3B99E1C0" w14:textId="77777777" w:rsidR="00B1494F" w:rsidRPr="00A9056A" w:rsidRDefault="00B1494F" w:rsidP="00B1494F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96" w:type="dxa"/>
            <w:vAlign w:val="bottom"/>
          </w:tcPr>
          <w:p w14:paraId="19765A6B" w14:textId="77777777" w:rsidR="00B1494F" w:rsidRPr="00A9056A" w:rsidRDefault="00B1494F" w:rsidP="00B14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330,662</w:t>
            </w:r>
          </w:p>
        </w:tc>
        <w:tc>
          <w:tcPr>
            <w:tcW w:w="1095" w:type="dxa"/>
            <w:vAlign w:val="bottom"/>
          </w:tcPr>
          <w:p w14:paraId="6C778246" w14:textId="77777777" w:rsidR="00B1494F" w:rsidRPr="00A9056A" w:rsidRDefault="00B1494F" w:rsidP="00B14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274,414</w:t>
            </w:r>
          </w:p>
        </w:tc>
        <w:tc>
          <w:tcPr>
            <w:tcW w:w="1000" w:type="dxa"/>
            <w:vAlign w:val="bottom"/>
          </w:tcPr>
          <w:p w14:paraId="3FCDBB9B" w14:textId="77777777" w:rsidR="00B1494F" w:rsidRPr="00A9056A" w:rsidRDefault="00B1494F" w:rsidP="00B14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252,993</w:t>
            </w:r>
          </w:p>
        </w:tc>
        <w:tc>
          <w:tcPr>
            <w:tcW w:w="1033" w:type="dxa"/>
            <w:vAlign w:val="bottom"/>
          </w:tcPr>
          <w:p w14:paraId="52A2ECAB" w14:textId="77777777" w:rsidR="00B1494F" w:rsidRPr="00A9056A" w:rsidRDefault="00B1494F" w:rsidP="00B14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200,129</w:t>
            </w:r>
          </w:p>
        </w:tc>
        <w:tc>
          <w:tcPr>
            <w:tcW w:w="1033" w:type="dxa"/>
            <w:vAlign w:val="bottom"/>
          </w:tcPr>
          <w:p w14:paraId="4F5E4146" w14:textId="77777777" w:rsidR="00B1494F" w:rsidRPr="00A9056A" w:rsidRDefault="00B1494F" w:rsidP="00B14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118,374</w:t>
            </w:r>
          </w:p>
        </w:tc>
        <w:tc>
          <w:tcPr>
            <w:tcW w:w="1033" w:type="dxa"/>
            <w:vAlign w:val="bottom"/>
          </w:tcPr>
          <w:p w14:paraId="6DFAFC82" w14:textId="77777777" w:rsidR="00B1494F" w:rsidRPr="00A9056A" w:rsidRDefault="00B1494F" w:rsidP="00B14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46,201</w:t>
            </w:r>
          </w:p>
        </w:tc>
        <w:tc>
          <w:tcPr>
            <w:tcW w:w="943" w:type="dxa"/>
            <w:vAlign w:val="bottom"/>
          </w:tcPr>
          <w:p w14:paraId="50B5FE83" w14:textId="77777777" w:rsidR="00B1494F" w:rsidRPr="00A9056A" w:rsidRDefault="00B1494F" w:rsidP="008124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4AAFAEF9" w14:textId="77777777" w:rsidR="007370D3" w:rsidRPr="00A9056A" w:rsidRDefault="007370D3" w:rsidP="00017F45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0D86744" w14:textId="1776823E" w:rsidR="007370D3" w:rsidRPr="00A9056A" w:rsidRDefault="007370D3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ลูกหนี้ตามสัญญาเช่าซื้อ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ที่มี</w:t>
      </w:r>
      <w:r w:rsidRPr="00A9056A">
        <w:rPr>
          <w:rFonts w:asciiTheme="majorBidi" w:hAnsiTheme="majorBidi" w:cstheme="majorBidi"/>
          <w:b/>
          <w:sz w:val="28"/>
          <w:szCs w:val="28"/>
        </w:rPr>
        <w:br/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9328FD" w:rsidRPr="00A9056A">
        <w:rPr>
          <w:rFonts w:asciiTheme="majorBidi" w:hAnsiTheme="majorBidi" w:cstheme="majorBidi"/>
          <w:bCs/>
          <w:sz w:val="28"/>
          <w:szCs w:val="28"/>
        </w:rPr>
        <w:t>3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ในระหว่างงวดสิ้นสุด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Pr="00A9056A">
        <w:rPr>
          <w:rFonts w:asciiTheme="majorBidi" w:hAnsiTheme="majorBidi" w:cstheme="majorBidi"/>
          <w:sz w:val="28"/>
          <w:szCs w:val="28"/>
        </w:rPr>
        <w:t>30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2564</w:t>
      </w:r>
    </w:p>
    <w:p w14:paraId="18FE6942" w14:textId="77777777" w:rsidR="007370D3" w:rsidRPr="00A9056A" w:rsidRDefault="007370D3" w:rsidP="007370D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73"/>
      </w:tblGrid>
      <w:tr w:rsidR="007370D3" w:rsidRPr="00A9056A" w14:paraId="29361989" w14:textId="77777777" w:rsidTr="00A26F41">
        <w:trPr>
          <w:trHeight w:val="426"/>
        </w:trPr>
        <w:tc>
          <w:tcPr>
            <w:tcW w:w="6570" w:type="dxa"/>
          </w:tcPr>
          <w:p w14:paraId="7318BC60" w14:textId="77777777" w:rsidR="007370D3" w:rsidRPr="00A9056A" w:rsidRDefault="007370D3" w:rsidP="00A26F41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hideMark/>
          </w:tcPr>
          <w:p w14:paraId="16FF9FF2" w14:textId="77777777" w:rsidR="007370D3" w:rsidRPr="00A9056A" w:rsidRDefault="007370D3" w:rsidP="00016C61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  <w:p w14:paraId="67A7BE22" w14:textId="77777777" w:rsidR="007370D3" w:rsidRPr="00A9056A" w:rsidRDefault="007370D3" w:rsidP="00016C61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370D3" w:rsidRPr="00A9056A" w14:paraId="7C4719C3" w14:textId="77777777" w:rsidTr="00A26F41">
        <w:trPr>
          <w:trHeight w:val="458"/>
        </w:trPr>
        <w:tc>
          <w:tcPr>
            <w:tcW w:w="6570" w:type="dxa"/>
            <w:vAlign w:val="bottom"/>
          </w:tcPr>
          <w:p w14:paraId="1B7E67ED" w14:textId="14FA9E29" w:rsidR="007370D3" w:rsidRPr="00A9056A" w:rsidRDefault="007370D3" w:rsidP="00A26F41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สำหรับงวด</w:t>
            </w:r>
            <w:r w:rsidR="00F9747B" w:rsidRPr="00A9056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หกเดือน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2573" w:type="dxa"/>
            <w:vAlign w:val="bottom"/>
          </w:tcPr>
          <w:p w14:paraId="22A703BC" w14:textId="6C8DF501" w:rsidR="007370D3" w:rsidRPr="00A9056A" w:rsidRDefault="007370D3" w:rsidP="00016C61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370D3" w:rsidRPr="00A9056A" w14:paraId="65C5EC07" w14:textId="77777777" w:rsidTr="00A26F41">
        <w:trPr>
          <w:trHeight w:val="426"/>
        </w:trPr>
        <w:tc>
          <w:tcPr>
            <w:tcW w:w="6570" w:type="dxa"/>
          </w:tcPr>
          <w:p w14:paraId="4EB43F35" w14:textId="77777777" w:rsidR="007370D3" w:rsidRPr="00A9056A" w:rsidRDefault="007370D3" w:rsidP="00A26F41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vAlign w:val="bottom"/>
          </w:tcPr>
          <w:p w14:paraId="73E9A759" w14:textId="77777777" w:rsidR="007370D3" w:rsidRPr="00A9056A" w:rsidRDefault="007370D3" w:rsidP="00A26F41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370D3" w:rsidRPr="00A9056A" w14:paraId="40EDFB63" w14:textId="77777777" w:rsidTr="00A26F41">
        <w:trPr>
          <w:trHeight w:val="299"/>
        </w:trPr>
        <w:tc>
          <w:tcPr>
            <w:tcW w:w="6570" w:type="dxa"/>
            <w:hideMark/>
          </w:tcPr>
          <w:p w14:paraId="74FCBB8E" w14:textId="77777777" w:rsidR="007370D3" w:rsidRPr="00A9056A" w:rsidRDefault="007370D3" w:rsidP="00A26F41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2573" w:type="dxa"/>
            <w:vAlign w:val="bottom"/>
          </w:tcPr>
          <w:p w14:paraId="019B613C" w14:textId="1056E79D" w:rsidR="007370D3" w:rsidRPr="00A9056A" w:rsidRDefault="007370D3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7370D3" w:rsidRPr="00A9056A" w14:paraId="493A82B1" w14:textId="77777777" w:rsidTr="00A26F41">
        <w:trPr>
          <w:trHeight w:val="299"/>
        </w:trPr>
        <w:tc>
          <w:tcPr>
            <w:tcW w:w="6570" w:type="dxa"/>
          </w:tcPr>
          <w:p w14:paraId="04D1CE79" w14:textId="77777777" w:rsidR="007370D3" w:rsidRPr="00A9056A" w:rsidRDefault="007370D3" w:rsidP="00A26F41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2573" w:type="dxa"/>
            <w:vAlign w:val="bottom"/>
          </w:tcPr>
          <w:p w14:paraId="6B8E32AA" w14:textId="71001A32" w:rsidR="007370D3" w:rsidRPr="00A9056A" w:rsidRDefault="00872677" w:rsidP="0087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1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A9056A">
              <w:rPr>
                <w:rFonts w:asciiTheme="majorBidi" w:eastAsia="Angsana New" w:hAnsiTheme="majorBidi" w:cstheme="majorBidi"/>
                <w:sz w:val="28"/>
                <w:szCs w:val="28"/>
              </w:rPr>
              <w:t>908,907</w:t>
            </w:r>
          </w:p>
        </w:tc>
      </w:tr>
    </w:tbl>
    <w:p w14:paraId="64B49F88" w14:textId="77777777" w:rsidR="007370D3" w:rsidRPr="00A9056A" w:rsidRDefault="007370D3" w:rsidP="00737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EEE180" w14:textId="08BB5F40" w:rsidR="00E73D73" w:rsidRPr="00A9056A" w:rsidRDefault="007370D3" w:rsidP="00737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 w:cs="Arial"/>
        </w:rPr>
      </w:pPr>
      <w:r w:rsidRPr="00A9056A">
        <w:rPr>
          <w:rFonts w:ascii="Angsana New" w:eastAsia="Times New Roman" w:hAnsi="Angsana New" w:hint="cs"/>
          <w:sz w:val="28"/>
          <w:szCs w:val="28"/>
          <w:cs/>
        </w:rPr>
        <w:t xml:space="preserve">ณ วันที่ </w:t>
      </w:r>
      <w:r w:rsidRPr="00A9056A">
        <w:rPr>
          <w:rFonts w:ascii="Angsana New" w:eastAsia="Times New Roman" w:hAnsi="Angsana New" w:hint="cs"/>
          <w:sz w:val="28"/>
          <w:szCs w:val="28"/>
        </w:rPr>
        <w:t xml:space="preserve">30 </w:t>
      </w:r>
      <w:r w:rsidRPr="00A9056A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Pr="00A9056A">
        <w:rPr>
          <w:rFonts w:ascii="Angsana New" w:eastAsia="Times New Roman" w:hAnsi="Angsana New" w:hint="cs"/>
          <w:sz w:val="28"/>
          <w:szCs w:val="28"/>
        </w:rPr>
        <w:t>256</w:t>
      </w:r>
      <w:r w:rsidRPr="00A9056A">
        <w:rPr>
          <w:rFonts w:ascii="Angsana New" w:eastAsia="Times New Roman" w:hAnsi="Angsana New"/>
          <w:sz w:val="28"/>
          <w:szCs w:val="28"/>
        </w:rPr>
        <w:t>4</w:t>
      </w:r>
      <w:r w:rsidRPr="00A9056A">
        <w:rPr>
          <w:rFonts w:ascii="Angsana New" w:eastAsia="Times New Roman" w:hAnsi="Angsana New" w:hint="cs"/>
          <w:sz w:val="28"/>
          <w:szCs w:val="28"/>
        </w:rPr>
        <w:t xml:space="preserve"> </w:t>
      </w:r>
      <w:r w:rsidRPr="00A9056A">
        <w:rPr>
          <w:rFonts w:ascii="Angsana New" w:eastAsia="Times New Roman" w:hAnsi="Angsana New" w:hint="cs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="003E66F9" w:rsidRPr="00A9056A">
        <w:rPr>
          <w:rFonts w:ascii="Angsana New" w:eastAsia="Times New Roman" w:hAnsi="Angsana New"/>
          <w:b/>
          <w:bCs/>
          <w:sz w:val="28"/>
          <w:szCs w:val="28"/>
        </w:rPr>
        <w:t xml:space="preserve"> </w:t>
      </w:r>
      <w:r w:rsidR="00FE6DC4" w:rsidRPr="00A9056A">
        <w:rPr>
          <w:rFonts w:ascii="Angsana New" w:eastAsia="Times New Roman" w:hAnsi="Angsana New"/>
          <w:sz w:val="28"/>
          <w:szCs w:val="28"/>
        </w:rPr>
        <w:t>78</w:t>
      </w:r>
      <w:r w:rsidR="005B05E3" w:rsidRPr="00A9056A">
        <w:rPr>
          <w:rFonts w:ascii="Angsana New" w:eastAsia="Times New Roman" w:hAnsi="Angsana New"/>
          <w:sz w:val="28"/>
          <w:szCs w:val="28"/>
        </w:rPr>
        <w:t>7</w:t>
      </w:r>
      <w:r w:rsidRPr="00A9056A">
        <w:rPr>
          <w:rFonts w:ascii="Angsana New" w:eastAsia="Times New Roman" w:hAnsi="Angsana New"/>
          <w:b/>
          <w:bCs/>
          <w:sz w:val="28"/>
          <w:szCs w:val="28"/>
        </w:rPr>
        <w:br/>
      </w:r>
      <w:r w:rsidRPr="00A9056A">
        <w:rPr>
          <w:rFonts w:ascii="Angsana New" w:eastAsia="Times New Roman" w:hAnsi="Angsana New" w:hint="cs"/>
          <w:sz w:val="28"/>
          <w:szCs w:val="28"/>
          <w:cs/>
        </w:rPr>
        <w:t>ล้านบาท</w:t>
      </w:r>
    </w:p>
    <w:p w14:paraId="2217CC2B" w14:textId="66C6D7B7" w:rsidR="007370D3" w:rsidRPr="00A9056A" w:rsidRDefault="007370D3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9146C1" w14:textId="77777777" w:rsidR="00091A67" w:rsidRPr="00A9056A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D0F4B83" w14:textId="12410CB5" w:rsidR="007370D3" w:rsidRPr="00A9056A" w:rsidRDefault="00C342DD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ตารางต่อไปนี้แสดงข้อมูลเกี่ยวกับคุณภาพของเครดิต ณ วันที่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="Angsana New" w:eastAsia="Times New Roman" w:hAnsi="Angsana New" w:hint="cs"/>
          <w:sz w:val="28"/>
          <w:szCs w:val="28"/>
        </w:rPr>
        <w:t>3</w:t>
      </w:r>
      <w:r w:rsidRPr="00A9056A">
        <w:rPr>
          <w:rFonts w:ascii="Angsana New" w:eastAsia="Times New Roman" w:hAnsi="Angsana New"/>
          <w:sz w:val="28"/>
          <w:szCs w:val="28"/>
        </w:rPr>
        <w:t>0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="Angsana New" w:eastAsia="Times New Roman" w:hAnsi="Angsana New"/>
          <w:sz w:val="28"/>
          <w:szCs w:val="28"/>
        </w:rPr>
        <w:t>2564</w:t>
      </w:r>
      <w:r w:rsidRPr="00A9056A">
        <w:rPr>
          <w:rFonts w:ascii="Angsana New" w:eastAsia="Times New Roman" w:hAnsi="Angsana New" w:hint="cs"/>
          <w:sz w:val="28"/>
          <w:szCs w:val="28"/>
          <w:cs/>
        </w:rPr>
        <w:t xml:space="preserve"> และ </w:t>
      </w:r>
      <w:r w:rsidRPr="00A9056A">
        <w:rPr>
          <w:rFonts w:ascii="Angsana New" w:eastAsia="Times New Roman" w:hAnsi="Angsana New"/>
          <w:sz w:val="28"/>
          <w:szCs w:val="28"/>
        </w:rPr>
        <w:t xml:space="preserve">31 </w:t>
      </w:r>
      <w:r w:rsidRPr="00A9056A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Pr="00A9056A">
        <w:rPr>
          <w:rFonts w:ascii="Angsana New" w:eastAsia="Times New Roman" w:hAnsi="Angsana New"/>
          <w:sz w:val="28"/>
          <w:szCs w:val="28"/>
        </w:rPr>
        <w:t xml:space="preserve">2563 </w:t>
      </w:r>
      <w:r w:rsidRPr="00A9056A">
        <w:rPr>
          <w:rFonts w:ascii="Angsana New" w:eastAsia="Times New Roman" w:hAnsi="Angsana New" w:hint="cs"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 ๆ</w:t>
      </w:r>
      <w:r w:rsidRPr="00A9056A">
        <w:rPr>
          <w:rFonts w:ascii="Angsana New" w:eastAsia="Times New Roman" w:hAnsi="Angsana New"/>
          <w:sz w:val="28"/>
          <w:szCs w:val="28"/>
        </w:rPr>
        <w:t xml:space="preserve"> </w:t>
      </w:r>
    </w:p>
    <w:p w14:paraId="3ED0A85F" w14:textId="77777777" w:rsidR="007370D3" w:rsidRPr="00A9056A" w:rsidRDefault="007370D3" w:rsidP="00016C61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b/>
          <w:bCs/>
          <w:sz w:val="20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191"/>
        <w:gridCol w:w="255"/>
        <w:gridCol w:w="1209"/>
        <w:gridCol w:w="244"/>
        <w:gridCol w:w="1098"/>
        <w:gridCol w:w="251"/>
        <w:gridCol w:w="992"/>
      </w:tblGrid>
      <w:tr w:rsidR="00252B80" w:rsidRPr="00A9056A" w14:paraId="2178D315" w14:textId="77777777" w:rsidTr="008B3244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616A9EE7" w14:textId="77777777" w:rsidR="00252B80" w:rsidRPr="00A9056A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25EFF66" w14:textId="77777777" w:rsidR="00252B80" w:rsidRPr="00A9056A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2B80" w:rsidRPr="00A9056A" w14:paraId="745A24C2" w14:textId="77777777" w:rsidTr="008B3244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33469D1A" w14:textId="77777777" w:rsidR="00252B80" w:rsidRPr="00A9056A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705CB6F" w14:textId="2338592A" w:rsidR="00252B80" w:rsidRPr="00A9056A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2B80" w:rsidRPr="00A9056A" w14:paraId="57BAB903" w14:textId="77777777" w:rsidTr="008B3244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4141129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873559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BA866A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067760B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CC57DE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F7B0C3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1E8F530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71C361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1602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2215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CB4EAE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3A48F0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10347F" w14:textId="77777777" w:rsidR="00252B80" w:rsidRPr="00A9056A" w:rsidDel="00D43E7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A9056A" w14:paraId="21FA3668" w14:textId="77777777" w:rsidTr="008B3244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31588FD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2D94011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A9056A" w14:paraId="55DB9A2A" w14:textId="77777777" w:rsidTr="008B3244">
        <w:trPr>
          <w:trHeight w:val="322"/>
        </w:trPr>
        <w:tc>
          <w:tcPr>
            <w:tcW w:w="3834" w:type="dxa"/>
            <w:shd w:val="clear" w:color="auto" w:fill="auto"/>
          </w:tcPr>
          <w:p w14:paraId="1705FAF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1" w:type="dxa"/>
            <w:shd w:val="clear" w:color="auto" w:fill="auto"/>
          </w:tcPr>
          <w:p w14:paraId="5B799EA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3C7A2F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CC2B53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4AEEBA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9241A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6ED660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C70FE61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B80" w:rsidRPr="00A9056A" w14:paraId="3110210A" w14:textId="77777777" w:rsidTr="008B3244">
        <w:trPr>
          <w:trHeight w:val="314"/>
        </w:trPr>
        <w:tc>
          <w:tcPr>
            <w:tcW w:w="3834" w:type="dxa"/>
            <w:shd w:val="clear" w:color="auto" w:fill="auto"/>
          </w:tcPr>
          <w:p w14:paraId="64B62FA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1" w:type="dxa"/>
            <w:shd w:val="clear" w:color="auto" w:fill="auto"/>
          </w:tcPr>
          <w:p w14:paraId="3C4FC156" w14:textId="11F1E224" w:rsidR="00252B80" w:rsidRPr="00A9056A" w:rsidRDefault="00947DD5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1E1948" w:rsidRPr="00A905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55" w:type="dxa"/>
          </w:tcPr>
          <w:p w14:paraId="5AB8D0A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F28F998" w14:textId="6AD80E6F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FC2A2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1E96C8A" w14:textId="3126992C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2F5AC3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75DCC21F" w14:textId="0F253AE7" w:rsidR="00252B80" w:rsidRPr="00A9056A" w:rsidRDefault="009300B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315,492</w:t>
            </w:r>
          </w:p>
        </w:tc>
      </w:tr>
      <w:tr w:rsidR="00252B80" w:rsidRPr="00A9056A" w14:paraId="19111FC5" w14:textId="77777777" w:rsidTr="008B3244">
        <w:trPr>
          <w:trHeight w:val="314"/>
        </w:trPr>
        <w:tc>
          <w:tcPr>
            <w:tcW w:w="3834" w:type="dxa"/>
            <w:shd w:val="clear" w:color="auto" w:fill="auto"/>
          </w:tcPr>
          <w:p w14:paraId="52D0473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1" w:type="dxa"/>
            <w:shd w:val="clear" w:color="auto" w:fill="auto"/>
          </w:tcPr>
          <w:p w14:paraId="1B47CC04" w14:textId="077D3E9F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539,281</w:t>
            </w:r>
          </w:p>
        </w:tc>
        <w:tc>
          <w:tcPr>
            <w:tcW w:w="255" w:type="dxa"/>
          </w:tcPr>
          <w:p w14:paraId="2C6A652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8B88A9A" w14:textId="7DAEACC2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AA9F73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D8E1C" w14:textId="30CEE8DA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C1AA8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3CB8D005" w14:textId="0584FB1E" w:rsidR="00252B80" w:rsidRPr="00A9056A" w:rsidRDefault="009300B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539,281</w:t>
            </w:r>
          </w:p>
        </w:tc>
      </w:tr>
      <w:tr w:rsidR="00252B80" w:rsidRPr="00A9056A" w14:paraId="0F1DFCF5" w14:textId="77777777" w:rsidTr="008B3244">
        <w:trPr>
          <w:trHeight w:val="314"/>
        </w:trPr>
        <w:tc>
          <w:tcPr>
            <w:tcW w:w="3834" w:type="dxa"/>
            <w:shd w:val="clear" w:color="auto" w:fill="auto"/>
          </w:tcPr>
          <w:p w14:paraId="40FC74C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1" w:type="dxa"/>
            <w:shd w:val="clear" w:color="auto" w:fill="auto"/>
          </w:tcPr>
          <w:p w14:paraId="3018B037" w14:textId="6ACEE64D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E2CF11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D2ADC25" w14:textId="5806B985" w:rsidR="00252B80" w:rsidRPr="00A9056A" w:rsidRDefault="003A668E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53,</w:t>
            </w:r>
            <w:r w:rsidR="007534DE" w:rsidRPr="00A9056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44" w:type="dxa"/>
          </w:tcPr>
          <w:p w14:paraId="504C65E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ED8544" w14:textId="497FA412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1E465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07D39C4" w14:textId="6D1F982A" w:rsidR="00252B80" w:rsidRPr="00A9056A" w:rsidRDefault="009477E1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53,124</w:t>
            </w:r>
          </w:p>
        </w:tc>
      </w:tr>
      <w:tr w:rsidR="00252B80" w:rsidRPr="00A9056A" w14:paraId="1EAD2687" w14:textId="77777777" w:rsidTr="008B3244">
        <w:trPr>
          <w:trHeight w:val="305"/>
        </w:trPr>
        <w:tc>
          <w:tcPr>
            <w:tcW w:w="3834" w:type="dxa"/>
            <w:shd w:val="clear" w:color="auto" w:fill="auto"/>
          </w:tcPr>
          <w:p w14:paraId="0C7DF41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1" w:type="dxa"/>
            <w:shd w:val="clear" w:color="auto" w:fill="auto"/>
          </w:tcPr>
          <w:p w14:paraId="5709A27E" w14:textId="1E66145B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7ABA5F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F0A1D83" w14:textId="4F09C551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C4F63" w:rsidRPr="00A9056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B50CA" w:rsidRPr="00A9056A">
              <w:rPr>
                <w:rFonts w:asciiTheme="majorBidi" w:hAnsiTheme="majorBidi" w:cstheme="majorBidi"/>
                <w:sz w:val="28"/>
                <w:szCs w:val="28"/>
              </w:rPr>
              <w:t>,657</w:t>
            </w:r>
          </w:p>
        </w:tc>
        <w:tc>
          <w:tcPr>
            <w:tcW w:w="244" w:type="dxa"/>
          </w:tcPr>
          <w:p w14:paraId="421B1A4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4CD1BF2" w14:textId="40C629D2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BB5E52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3C2626D9" w14:textId="02775A86" w:rsidR="00252B80" w:rsidRPr="00A9056A" w:rsidRDefault="009300B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77E1" w:rsidRPr="00A9056A">
              <w:rPr>
                <w:rFonts w:asciiTheme="majorBidi" w:hAnsiTheme="majorBidi" w:cstheme="majorBidi"/>
                <w:sz w:val="28"/>
                <w:szCs w:val="28"/>
              </w:rPr>
              <w:t>40,657</w:t>
            </w:r>
          </w:p>
        </w:tc>
      </w:tr>
      <w:tr w:rsidR="00252B80" w:rsidRPr="00A9056A" w14:paraId="324485D5" w14:textId="77777777" w:rsidTr="008B3244">
        <w:trPr>
          <w:trHeight w:val="314"/>
        </w:trPr>
        <w:tc>
          <w:tcPr>
            <w:tcW w:w="3834" w:type="dxa"/>
            <w:shd w:val="clear" w:color="auto" w:fill="auto"/>
          </w:tcPr>
          <w:p w14:paraId="73ABDEC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1" w:type="dxa"/>
            <w:shd w:val="clear" w:color="auto" w:fill="auto"/>
          </w:tcPr>
          <w:p w14:paraId="238DB0E3" w14:textId="4D27AE9D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DC7CA6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4ACDEBC" w14:textId="639A556A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6E99BC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0AE895" w14:textId="7965E0AC" w:rsidR="00252B80" w:rsidRPr="00A9056A" w:rsidRDefault="001E194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166,892</w:t>
            </w:r>
          </w:p>
        </w:tc>
        <w:tc>
          <w:tcPr>
            <w:tcW w:w="251" w:type="dxa"/>
          </w:tcPr>
          <w:p w14:paraId="2C895F31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2D15A415" w14:textId="203D5186" w:rsidR="00252B80" w:rsidRPr="00A9056A" w:rsidRDefault="009300B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166,892</w:t>
            </w:r>
          </w:p>
        </w:tc>
      </w:tr>
      <w:tr w:rsidR="00252B80" w:rsidRPr="00A9056A" w14:paraId="0954A1A4" w14:textId="77777777" w:rsidTr="008B3244">
        <w:trPr>
          <w:trHeight w:val="314"/>
        </w:trPr>
        <w:tc>
          <w:tcPr>
            <w:tcW w:w="3834" w:type="dxa"/>
            <w:shd w:val="clear" w:color="auto" w:fill="auto"/>
          </w:tcPr>
          <w:p w14:paraId="09CF0BC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6704A5FD" w14:textId="0662A8C9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860D80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64CDE82" w14:textId="32CBA4D7" w:rsidR="00252B80" w:rsidRPr="00A9056A" w:rsidRDefault="001E1948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E010A1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E52DB" w14:textId="71FF3821" w:rsidR="00252B80" w:rsidRPr="00A9056A" w:rsidRDefault="009300B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  <w:tc>
          <w:tcPr>
            <w:tcW w:w="251" w:type="dxa"/>
          </w:tcPr>
          <w:p w14:paraId="39ED5E5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6248438F" w14:textId="2B689476" w:rsidR="00252B80" w:rsidRPr="00A9056A" w:rsidRDefault="009300B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</w:tr>
      <w:tr w:rsidR="00252B80" w:rsidRPr="00A9056A" w14:paraId="77B8F6F9" w14:textId="77777777" w:rsidTr="008B3244">
        <w:trPr>
          <w:trHeight w:val="629"/>
        </w:trPr>
        <w:tc>
          <w:tcPr>
            <w:tcW w:w="3834" w:type="dxa"/>
            <w:shd w:val="clear" w:color="auto" w:fill="auto"/>
          </w:tcPr>
          <w:p w14:paraId="0EC9B82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229A7538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40D3F" w14:textId="2763D073" w:rsidR="00252B80" w:rsidRPr="00A9056A" w:rsidRDefault="00A858E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854,773</w:t>
            </w:r>
          </w:p>
        </w:tc>
        <w:tc>
          <w:tcPr>
            <w:tcW w:w="255" w:type="dxa"/>
          </w:tcPr>
          <w:p w14:paraId="746D2FC8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3710933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B0E391" w14:textId="10ACF3A8" w:rsidR="00252B80" w:rsidRPr="00A9056A" w:rsidRDefault="00A858E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193,781</w:t>
            </w:r>
          </w:p>
        </w:tc>
        <w:tc>
          <w:tcPr>
            <w:tcW w:w="244" w:type="dxa"/>
          </w:tcPr>
          <w:p w14:paraId="13171F3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BE9F12D" w14:textId="77777777" w:rsidR="00252B80" w:rsidRPr="00A9056A" w:rsidRDefault="00252B80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59480" w14:textId="16A2CE74" w:rsidR="00252B80" w:rsidRPr="00A9056A" w:rsidRDefault="00A858E0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172,058</w:t>
            </w:r>
          </w:p>
        </w:tc>
        <w:tc>
          <w:tcPr>
            <w:tcW w:w="251" w:type="dxa"/>
          </w:tcPr>
          <w:p w14:paraId="245ECE7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1802881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BCD20" w14:textId="47A653E3" w:rsidR="00252B80" w:rsidRPr="00A9056A" w:rsidRDefault="00A858E0" w:rsidP="00A2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1,220,612</w:t>
            </w:r>
          </w:p>
        </w:tc>
      </w:tr>
      <w:tr w:rsidR="00252B80" w:rsidRPr="00A9056A" w14:paraId="2E8B9B2A" w14:textId="77777777" w:rsidTr="008B3244">
        <w:trPr>
          <w:trHeight w:val="306"/>
        </w:trPr>
        <w:tc>
          <w:tcPr>
            <w:tcW w:w="3834" w:type="dxa"/>
            <w:shd w:val="clear" w:color="auto" w:fill="auto"/>
          </w:tcPr>
          <w:p w14:paraId="0DE7B10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C805702" w14:textId="2C4808C3" w:rsidR="00252B80" w:rsidRPr="00A9056A" w:rsidRDefault="00D11836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(31,061)</w:t>
            </w:r>
          </w:p>
        </w:tc>
        <w:tc>
          <w:tcPr>
            <w:tcW w:w="255" w:type="dxa"/>
          </w:tcPr>
          <w:p w14:paraId="329690F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5431D47" w14:textId="1E8125B3" w:rsidR="00252B80" w:rsidRPr="00A9056A" w:rsidRDefault="00D11836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(3,819)</w:t>
            </w:r>
          </w:p>
        </w:tc>
        <w:tc>
          <w:tcPr>
            <w:tcW w:w="244" w:type="dxa"/>
          </w:tcPr>
          <w:p w14:paraId="0AC721A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463F7D7" w14:textId="421EA799" w:rsidR="00252B80" w:rsidRPr="00A9056A" w:rsidRDefault="00D11836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(17,116)</w:t>
            </w:r>
          </w:p>
        </w:tc>
        <w:tc>
          <w:tcPr>
            <w:tcW w:w="251" w:type="dxa"/>
          </w:tcPr>
          <w:p w14:paraId="5A27AE9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05F7" w14:textId="7917D87D" w:rsidR="00252B80" w:rsidRPr="00A9056A" w:rsidRDefault="00D11836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A6F" w:rsidRPr="00A9056A">
              <w:rPr>
                <w:rFonts w:asciiTheme="majorBidi" w:hAnsiTheme="majorBidi" w:cstheme="majorBidi"/>
                <w:sz w:val="28"/>
                <w:szCs w:val="28"/>
              </w:rPr>
              <w:t>51,996)</w:t>
            </w:r>
          </w:p>
        </w:tc>
      </w:tr>
      <w:tr w:rsidR="0059161E" w:rsidRPr="00A9056A" w14:paraId="03D1DB23" w14:textId="77777777" w:rsidTr="0059161E">
        <w:trPr>
          <w:trHeight w:val="314"/>
        </w:trPr>
        <w:tc>
          <w:tcPr>
            <w:tcW w:w="3834" w:type="dxa"/>
            <w:shd w:val="clear" w:color="auto" w:fill="auto"/>
          </w:tcPr>
          <w:p w14:paraId="3CCC6A3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45D4" w14:textId="621EBF9C" w:rsidR="00252B80" w:rsidRPr="00A9056A" w:rsidRDefault="00D11836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823,712</w:t>
            </w:r>
          </w:p>
        </w:tc>
        <w:tc>
          <w:tcPr>
            <w:tcW w:w="255" w:type="dxa"/>
          </w:tcPr>
          <w:p w14:paraId="436A8FE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0AD52" w14:textId="004B565F" w:rsidR="00252B80" w:rsidRPr="00A9056A" w:rsidRDefault="00D11836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189,962</w:t>
            </w:r>
          </w:p>
        </w:tc>
        <w:tc>
          <w:tcPr>
            <w:tcW w:w="244" w:type="dxa"/>
          </w:tcPr>
          <w:p w14:paraId="02A61968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94C80" w14:textId="44A77246" w:rsidR="00252B80" w:rsidRPr="00A9056A" w:rsidRDefault="00D11836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154,942</w:t>
            </w:r>
          </w:p>
        </w:tc>
        <w:tc>
          <w:tcPr>
            <w:tcW w:w="251" w:type="dxa"/>
          </w:tcPr>
          <w:p w14:paraId="00689A4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4579C" w14:textId="6592F650" w:rsidR="00252B80" w:rsidRPr="00A9056A" w:rsidRDefault="00C81A6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1,168,616</w:t>
            </w:r>
          </w:p>
        </w:tc>
      </w:tr>
    </w:tbl>
    <w:p w14:paraId="5C50490A" w14:textId="77777777" w:rsidR="0059161E" w:rsidRPr="00A9056A" w:rsidRDefault="0059161E"/>
    <w:p w14:paraId="50AD0327" w14:textId="77777777" w:rsidR="00091A67" w:rsidRPr="00A9056A" w:rsidRDefault="00091A67">
      <w:r w:rsidRPr="00A9056A"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2"/>
        <w:gridCol w:w="1193"/>
        <w:gridCol w:w="255"/>
        <w:gridCol w:w="1212"/>
        <w:gridCol w:w="245"/>
        <w:gridCol w:w="1101"/>
        <w:gridCol w:w="251"/>
        <w:gridCol w:w="994"/>
      </w:tblGrid>
      <w:tr w:rsidR="00252B80" w:rsidRPr="00A9056A" w14:paraId="2EA32712" w14:textId="77777777" w:rsidTr="008B3244">
        <w:trPr>
          <w:trHeight w:val="327"/>
          <w:tblHeader/>
        </w:trPr>
        <w:tc>
          <w:tcPr>
            <w:tcW w:w="3842" w:type="dxa"/>
            <w:shd w:val="clear" w:color="auto" w:fill="auto"/>
            <w:vAlign w:val="bottom"/>
          </w:tcPr>
          <w:p w14:paraId="5F7D0C5D" w14:textId="6899004A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1" w:type="dxa"/>
            <w:gridSpan w:val="7"/>
          </w:tcPr>
          <w:p w14:paraId="5B503236" w14:textId="6E110483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52B80" w:rsidRPr="00A9056A" w14:paraId="4973BC50" w14:textId="77777777" w:rsidTr="008B3244">
        <w:trPr>
          <w:trHeight w:val="319"/>
          <w:tblHeader/>
        </w:trPr>
        <w:tc>
          <w:tcPr>
            <w:tcW w:w="3842" w:type="dxa"/>
            <w:shd w:val="clear" w:color="auto" w:fill="auto"/>
            <w:vAlign w:val="bottom"/>
          </w:tcPr>
          <w:p w14:paraId="441EB521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1" w:type="dxa"/>
            <w:gridSpan w:val="7"/>
          </w:tcPr>
          <w:p w14:paraId="691799CA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2B80" w:rsidRPr="00A9056A" w14:paraId="24FA1D0A" w14:textId="77777777" w:rsidTr="00827C90">
        <w:trPr>
          <w:trHeight w:val="366"/>
          <w:tblHeader/>
        </w:trPr>
        <w:tc>
          <w:tcPr>
            <w:tcW w:w="3842" w:type="dxa"/>
            <w:shd w:val="clear" w:color="auto" w:fill="auto"/>
            <w:vAlign w:val="bottom"/>
          </w:tcPr>
          <w:p w14:paraId="780C326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F6CED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5691EB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6CCB1BF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6FC4D8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83852C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3CC380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C8DD33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D803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C622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C2F01A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25E80F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873B47" w14:textId="77777777" w:rsidR="00252B80" w:rsidRPr="00A9056A" w:rsidDel="00D43E7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A9056A" w14:paraId="0276CA30" w14:textId="77777777" w:rsidTr="008B3244">
        <w:trPr>
          <w:trHeight w:val="319"/>
          <w:tblHeader/>
        </w:trPr>
        <w:tc>
          <w:tcPr>
            <w:tcW w:w="3842" w:type="dxa"/>
            <w:shd w:val="clear" w:color="auto" w:fill="auto"/>
          </w:tcPr>
          <w:p w14:paraId="2A38D7F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1" w:type="dxa"/>
            <w:gridSpan w:val="7"/>
            <w:shd w:val="clear" w:color="auto" w:fill="auto"/>
          </w:tcPr>
          <w:p w14:paraId="61C29FB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A9056A" w14:paraId="4336D0C9" w14:textId="77777777" w:rsidTr="00827C90">
        <w:trPr>
          <w:trHeight w:val="327"/>
        </w:trPr>
        <w:tc>
          <w:tcPr>
            <w:tcW w:w="3842" w:type="dxa"/>
            <w:shd w:val="clear" w:color="auto" w:fill="auto"/>
          </w:tcPr>
          <w:p w14:paraId="2237539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F8E1AD4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9A7FB20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C59D8B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DDC8388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FAECD1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FFE357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65698F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B80" w:rsidRPr="00A9056A" w14:paraId="420A27E8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28F48A6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86F8EE1" w14:textId="14FE69FF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318,519</w:t>
            </w:r>
          </w:p>
        </w:tc>
        <w:tc>
          <w:tcPr>
            <w:tcW w:w="255" w:type="dxa"/>
          </w:tcPr>
          <w:p w14:paraId="7AC91D4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765C29" w14:textId="04900B32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7BA392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E2E9595" w14:textId="43C5207E" w:rsidR="00252B80" w:rsidRPr="00A9056A" w:rsidRDefault="00C851F1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2D52D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1D0CB0B" w14:textId="14736028" w:rsidR="00252B80" w:rsidRPr="00A9056A" w:rsidRDefault="0010781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318,519</w:t>
            </w:r>
          </w:p>
        </w:tc>
      </w:tr>
      <w:tr w:rsidR="00252B80" w:rsidRPr="00A9056A" w14:paraId="59DEB5E2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1AA9D0F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7FC3655B" w14:textId="03C0AF6E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540,090</w:t>
            </w:r>
          </w:p>
        </w:tc>
        <w:tc>
          <w:tcPr>
            <w:tcW w:w="255" w:type="dxa"/>
          </w:tcPr>
          <w:p w14:paraId="0614400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E94301" w14:textId="250A3729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CBC5DD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616A0C0D" w14:textId="7C7C6679" w:rsidR="00252B80" w:rsidRPr="00A9056A" w:rsidRDefault="00C851F1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5D390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625188" w14:textId="6AA115E5" w:rsidR="00252B80" w:rsidRPr="00A9056A" w:rsidRDefault="0010781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540,090</w:t>
            </w:r>
          </w:p>
        </w:tc>
      </w:tr>
      <w:tr w:rsidR="00252B80" w:rsidRPr="00A9056A" w14:paraId="3844F606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4FF4730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FED7170" w14:textId="1216B541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325C1B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A862070" w14:textId="08CEB735" w:rsidR="00252B80" w:rsidRPr="00A9056A" w:rsidRDefault="0069532C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62B27" w:rsidRPr="00A9056A">
              <w:rPr>
                <w:rFonts w:asciiTheme="majorBidi" w:hAnsiTheme="majorBidi" w:cstheme="majorBidi"/>
                <w:sz w:val="28"/>
                <w:szCs w:val="28"/>
              </w:rPr>
              <w:t>,640</w:t>
            </w:r>
          </w:p>
        </w:tc>
        <w:tc>
          <w:tcPr>
            <w:tcW w:w="245" w:type="dxa"/>
          </w:tcPr>
          <w:p w14:paraId="66974C0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54D2D4B" w14:textId="7307F761" w:rsidR="00252B80" w:rsidRPr="00A9056A" w:rsidRDefault="00C851F1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CCF744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DACC66D" w14:textId="65030467" w:rsidR="00252B80" w:rsidRPr="00A9056A" w:rsidRDefault="00827C90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53,640</w:t>
            </w:r>
          </w:p>
        </w:tc>
      </w:tr>
      <w:tr w:rsidR="00252B80" w:rsidRPr="00A9056A" w14:paraId="4B8FD20A" w14:textId="77777777" w:rsidTr="00827C90">
        <w:trPr>
          <w:trHeight w:val="310"/>
        </w:trPr>
        <w:tc>
          <w:tcPr>
            <w:tcW w:w="3842" w:type="dxa"/>
            <w:shd w:val="clear" w:color="auto" w:fill="auto"/>
          </w:tcPr>
          <w:p w14:paraId="489F276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CB6C753" w14:textId="0C342B20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B098422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71EE30C" w14:textId="75DB187E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62B27" w:rsidRPr="00A9056A">
              <w:rPr>
                <w:rFonts w:asciiTheme="majorBidi" w:hAnsiTheme="majorBidi" w:cstheme="majorBidi"/>
                <w:sz w:val="28"/>
                <w:szCs w:val="28"/>
              </w:rPr>
              <w:t>0,701</w:t>
            </w:r>
          </w:p>
        </w:tc>
        <w:tc>
          <w:tcPr>
            <w:tcW w:w="245" w:type="dxa"/>
          </w:tcPr>
          <w:p w14:paraId="66F8FCE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90B16EF" w14:textId="13AA3B4D" w:rsidR="00252B80" w:rsidRPr="00A9056A" w:rsidRDefault="00C851F1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97BDA0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689E5A" w14:textId="320E7EE4" w:rsidR="00252B80" w:rsidRPr="00A9056A" w:rsidRDefault="00827C90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140,701</w:t>
            </w:r>
          </w:p>
        </w:tc>
      </w:tr>
      <w:tr w:rsidR="00252B80" w:rsidRPr="00A9056A" w14:paraId="204ED7E3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6779A05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40087010" w14:textId="48671A0E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FDC79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79CC73" w14:textId="0BCBB2F3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8A51DF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17C2DF3" w14:textId="1A1930D8" w:rsidR="00252B80" w:rsidRPr="00A9056A" w:rsidRDefault="0010781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166,913</w:t>
            </w:r>
          </w:p>
        </w:tc>
        <w:tc>
          <w:tcPr>
            <w:tcW w:w="251" w:type="dxa"/>
          </w:tcPr>
          <w:p w14:paraId="43FBC89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D4A8EA3" w14:textId="76AB71E0" w:rsidR="00252B80" w:rsidRPr="00A9056A" w:rsidRDefault="0010781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166,913</w:t>
            </w:r>
          </w:p>
        </w:tc>
      </w:tr>
      <w:tr w:rsidR="00252B80" w:rsidRPr="00A9056A" w14:paraId="774F31CC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0BBCDCAF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76AE868" w14:textId="365F641A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B62DEE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B0D5CAA" w14:textId="209CC0DD" w:rsidR="00252B80" w:rsidRPr="00A9056A" w:rsidRDefault="00C81A6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AA8DA6B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AD03408" w14:textId="6716F15E" w:rsidR="00252B80" w:rsidRPr="00A9056A" w:rsidRDefault="0010781F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  <w:tc>
          <w:tcPr>
            <w:tcW w:w="251" w:type="dxa"/>
          </w:tcPr>
          <w:p w14:paraId="6068E5CE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344F3F1" w14:textId="69D98CC8" w:rsidR="00252B80" w:rsidRPr="00A9056A" w:rsidRDefault="0010781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</w:tr>
      <w:tr w:rsidR="00252B80" w:rsidRPr="00A9056A" w14:paraId="4808557B" w14:textId="77777777" w:rsidTr="0067215E">
        <w:trPr>
          <w:trHeight w:val="145"/>
        </w:trPr>
        <w:tc>
          <w:tcPr>
            <w:tcW w:w="3842" w:type="dxa"/>
            <w:shd w:val="clear" w:color="auto" w:fill="auto"/>
          </w:tcPr>
          <w:p w14:paraId="343669BA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0554DE2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82DFE9" w14:textId="62265E40" w:rsidR="00252B80" w:rsidRPr="00A9056A" w:rsidRDefault="003F6A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858,609</w:t>
            </w:r>
          </w:p>
        </w:tc>
        <w:tc>
          <w:tcPr>
            <w:tcW w:w="255" w:type="dxa"/>
          </w:tcPr>
          <w:p w14:paraId="05D4B13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298C0E5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F821" w14:textId="207A03C9" w:rsidR="00252B80" w:rsidRPr="00A9056A" w:rsidRDefault="003F6A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194,341</w:t>
            </w:r>
          </w:p>
        </w:tc>
        <w:tc>
          <w:tcPr>
            <w:tcW w:w="245" w:type="dxa"/>
          </w:tcPr>
          <w:p w14:paraId="52FEDFB5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74F990CD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8F4CE" w14:textId="0B393009" w:rsidR="00252B80" w:rsidRPr="00A9056A" w:rsidRDefault="00740A7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172,079</w:t>
            </w:r>
          </w:p>
        </w:tc>
        <w:tc>
          <w:tcPr>
            <w:tcW w:w="251" w:type="dxa"/>
          </w:tcPr>
          <w:p w14:paraId="1C343258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7A76D8D" w14:textId="77777777" w:rsidR="00252B80" w:rsidRPr="00A9056A" w:rsidRDefault="00252B80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C1397" w14:textId="5963C37B" w:rsidR="00252B80" w:rsidRPr="00A9056A" w:rsidRDefault="00740A7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1,225,029</w:t>
            </w:r>
          </w:p>
        </w:tc>
      </w:tr>
      <w:tr w:rsidR="00252B80" w:rsidRPr="00A9056A" w14:paraId="6C0CC35F" w14:textId="77777777" w:rsidTr="00827C90">
        <w:trPr>
          <w:trHeight w:val="311"/>
        </w:trPr>
        <w:tc>
          <w:tcPr>
            <w:tcW w:w="3842" w:type="dxa"/>
            <w:shd w:val="clear" w:color="auto" w:fill="auto"/>
          </w:tcPr>
          <w:p w14:paraId="02C4306C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B823F74" w14:textId="211D05B5" w:rsidR="00252B80" w:rsidRPr="00A9056A" w:rsidRDefault="003F6A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(31,398)</w:t>
            </w:r>
          </w:p>
        </w:tc>
        <w:tc>
          <w:tcPr>
            <w:tcW w:w="255" w:type="dxa"/>
          </w:tcPr>
          <w:p w14:paraId="0EC92308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551A4E0" w14:textId="0BF13F3C" w:rsidR="00252B80" w:rsidRPr="00A9056A" w:rsidRDefault="003F6A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(3,843)</w:t>
            </w:r>
          </w:p>
        </w:tc>
        <w:tc>
          <w:tcPr>
            <w:tcW w:w="245" w:type="dxa"/>
          </w:tcPr>
          <w:p w14:paraId="382EFD5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DB9D5E2" w14:textId="282EC777" w:rsidR="00252B80" w:rsidRPr="00A9056A" w:rsidRDefault="00740A7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(17,123)</w:t>
            </w:r>
          </w:p>
        </w:tc>
        <w:tc>
          <w:tcPr>
            <w:tcW w:w="251" w:type="dxa"/>
          </w:tcPr>
          <w:p w14:paraId="5D4F32CA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5A9B" w14:textId="21E1A0CE" w:rsidR="00252B80" w:rsidRPr="00A9056A" w:rsidRDefault="00740A7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(52,</w:t>
            </w:r>
            <w:r w:rsidR="00321033" w:rsidRPr="00A9056A">
              <w:rPr>
                <w:rFonts w:asciiTheme="majorBidi" w:hAnsiTheme="majorBidi" w:cstheme="majorBidi"/>
                <w:sz w:val="28"/>
                <w:szCs w:val="28"/>
              </w:rPr>
              <w:t>364)</w:t>
            </w:r>
          </w:p>
        </w:tc>
      </w:tr>
      <w:tr w:rsidR="00ED0B97" w:rsidRPr="00A9056A" w14:paraId="386EC490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40B01643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2E0D5" w14:textId="4CA43527" w:rsidR="00252B80" w:rsidRPr="00A9056A" w:rsidRDefault="003F6A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827,211</w:t>
            </w:r>
          </w:p>
        </w:tc>
        <w:tc>
          <w:tcPr>
            <w:tcW w:w="255" w:type="dxa"/>
          </w:tcPr>
          <w:p w14:paraId="0C8812B7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2A6F5" w14:textId="6A8198CE" w:rsidR="00252B80" w:rsidRPr="00A9056A" w:rsidRDefault="003F6A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190,498</w:t>
            </w:r>
          </w:p>
        </w:tc>
        <w:tc>
          <w:tcPr>
            <w:tcW w:w="245" w:type="dxa"/>
          </w:tcPr>
          <w:p w14:paraId="270BF2DA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539D" w14:textId="293245C6" w:rsidR="00252B80" w:rsidRPr="00A9056A" w:rsidRDefault="00740A7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154,956</w:t>
            </w:r>
          </w:p>
        </w:tc>
        <w:tc>
          <w:tcPr>
            <w:tcW w:w="251" w:type="dxa"/>
          </w:tcPr>
          <w:p w14:paraId="40446D46" w14:textId="77777777" w:rsidR="00252B80" w:rsidRPr="00A9056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0FBF6" w14:textId="3C210A0C" w:rsidR="00252B80" w:rsidRPr="00A9056A" w:rsidRDefault="00321033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1,172,665</w:t>
            </w:r>
          </w:p>
        </w:tc>
      </w:tr>
    </w:tbl>
    <w:p w14:paraId="7AD1D8F4" w14:textId="61F80D20" w:rsidR="00252B80" w:rsidRPr="00A9056A" w:rsidRDefault="00252B80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41C62D0" w14:textId="50078567" w:rsidR="00735194" w:rsidRPr="00A9056A" w:rsidRDefault="00735194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0CF0462" w14:textId="77777777" w:rsidR="00091A67" w:rsidRPr="00A9056A" w:rsidRDefault="00091A67">
      <w:r w:rsidRPr="00A9056A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4"/>
        <w:gridCol w:w="246"/>
        <w:gridCol w:w="1212"/>
        <w:gridCol w:w="236"/>
        <w:gridCol w:w="1100"/>
        <w:gridCol w:w="242"/>
        <w:gridCol w:w="990"/>
      </w:tblGrid>
      <w:tr w:rsidR="00735194" w:rsidRPr="00A9056A" w14:paraId="17A2555F" w14:textId="77777777" w:rsidTr="00881148">
        <w:trPr>
          <w:trHeight w:val="324"/>
          <w:tblHeader/>
        </w:trPr>
        <w:tc>
          <w:tcPr>
            <w:tcW w:w="3870" w:type="dxa"/>
            <w:shd w:val="clear" w:color="auto" w:fill="auto"/>
            <w:vAlign w:val="bottom"/>
          </w:tcPr>
          <w:p w14:paraId="18AAB45C" w14:textId="711DD706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7D5FEF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35194" w:rsidRPr="00A9056A" w14:paraId="751ECF70" w14:textId="77777777" w:rsidTr="00881148">
        <w:trPr>
          <w:trHeight w:val="316"/>
          <w:tblHeader/>
        </w:trPr>
        <w:tc>
          <w:tcPr>
            <w:tcW w:w="3870" w:type="dxa"/>
            <w:shd w:val="clear" w:color="auto" w:fill="auto"/>
            <w:vAlign w:val="bottom"/>
          </w:tcPr>
          <w:p w14:paraId="49B1CD9E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4529F16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35194" w:rsidRPr="00A9056A" w14:paraId="612E79AF" w14:textId="77777777" w:rsidTr="00881148">
        <w:trPr>
          <w:trHeight w:val="362"/>
          <w:tblHeader/>
        </w:trPr>
        <w:tc>
          <w:tcPr>
            <w:tcW w:w="3870" w:type="dxa"/>
            <w:shd w:val="clear" w:color="auto" w:fill="auto"/>
            <w:vAlign w:val="bottom"/>
          </w:tcPr>
          <w:p w14:paraId="3A08DF6B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6FDCB9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B73584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6" w:type="dxa"/>
          </w:tcPr>
          <w:p w14:paraId="530FA3E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A0F5B4A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A2DEA3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2E7F32F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0D4338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C8D80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1410D4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FD68D2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42" w:type="dxa"/>
          </w:tcPr>
          <w:p w14:paraId="24F0E50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904185" w14:textId="77777777" w:rsidR="00735194" w:rsidRPr="00A9056A" w:rsidDel="00D43E7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5194" w:rsidRPr="00A9056A" w14:paraId="42C24CF1" w14:textId="77777777" w:rsidTr="00881148">
        <w:trPr>
          <w:trHeight w:val="316"/>
          <w:tblHeader/>
        </w:trPr>
        <w:tc>
          <w:tcPr>
            <w:tcW w:w="3870" w:type="dxa"/>
            <w:shd w:val="clear" w:color="auto" w:fill="auto"/>
          </w:tcPr>
          <w:p w14:paraId="4EFF1DC4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C25D753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194" w:rsidRPr="00A9056A" w14:paraId="631B604B" w14:textId="77777777" w:rsidTr="00881148">
        <w:trPr>
          <w:trHeight w:val="324"/>
        </w:trPr>
        <w:tc>
          <w:tcPr>
            <w:tcW w:w="3870" w:type="dxa"/>
            <w:shd w:val="clear" w:color="auto" w:fill="auto"/>
          </w:tcPr>
          <w:p w14:paraId="330E7F76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4E3C9766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589137A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6BCE69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8172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DCE538C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67E3CB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9ADCF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94" w:rsidRPr="00A9056A" w14:paraId="5C49F530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2C4A0D6A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2FF1722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  <w:tc>
          <w:tcPr>
            <w:tcW w:w="246" w:type="dxa"/>
          </w:tcPr>
          <w:p w14:paraId="5CB40E9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029F9B7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1B959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D47BE7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463CE6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F2FFBE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</w:tr>
      <w:tr w:rsidR="00735194" w:rsidRPr="00A9056A" w14:paraId="10BB6976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1C50122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46D4076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  <w:tc>
          <w:tcPr>
            <w:tcW w:w="246" w:type="dxa"/>
          </w:tcPr>
          <w:p w14:paraId="4F2BDF1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611A60C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008472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AE5D97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ED37739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91C83B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</w:tr>
      <w:tr w:rsidR="00735194" w:rsidRPr="00A9056A" w14:paraId="5A3EB2E1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00C9882C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4E79AB38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CAA55C4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DA91E04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  <w:tc>
          <w:tcPr>
            <w:tcW w:w="236" w:type="dxa"/>
          </w:tcPr>
          <w:p w14:paraId="7BF142C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19D0AB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0B0F0B6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0F550E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</w:tr>
      <w:tr w:rsidR="00735194" w:rsidRPr="00A9056A" w14:paraId="18EF299E" w14:textId="77777777" w:rsidTr="00881148">
        <w:trPr>
          <w:trHeight w:val="307"/>
        </w:trPr>
        <w:tc>
          <w:tcPr>
            <w:tcW w:w="3870" w:type="dxa"/>
            <w:shd w:val="clear" w:color="auto" w:fill="auto"/>
          </w:tcPr>
          <w:p w14:paraId="326155CE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5B25812C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8D95DC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5F0AC7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  <w:tc>
          <w:tcPr>
            <w:tcW w:w="236" w:type="dxa"/>
          </w:tcPr>
          <w:p w14:paraId="0D14F1AE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788464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1FCCFC2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BB27B6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</w:tr>
      <w:tr w:rsidR="00735194" w:rsidRPr="00A9056A" w14:paraId="17ABF6E6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2A1C443A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97236E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DB0B02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E62B48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3F874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24F657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  <w:tc>
          <w:tcPr>
            <w:tcW w:w="242" w:type="dxa"/>
          </w:tcPr>
          <w:p w14:paraId="7AF357B8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792C78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</w:tr>
      <w:tr w:rsidR="00735194" w:rsidRPr="00A9056A" w14:paraId="14ADDD95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3B2BA05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3B2C15C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BB0B02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46297D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6709FC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CF6F95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242" w:type="dxa"/>
          </w:tcPr>
          <w:p w14:paraId="69C75A10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6F626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</w:tr>
      <w:tr w:rsidR="00735194" w:rsidRPr="00A9056A" w14:paraId="6B22D438" w14:textId="77777777" w:rsidTr="00881148">
        <w:trPr>
          <w:trHeight w:val="633"/>
        </w:trPr>
        <w:tc>
          <w:tcPr>
            <w:tcW w:w="3870" w:type="dxa"/>
            <w:shd w:val="clear" w:color="auto" w:fill="auto"/>
          </w:tcPr>
          <w:p w14:paraId="6D1A656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28B23808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1C432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924,438</w:t>
            </w:r>
          </w:p>
        </w:tc>
        <w:tc>
          <w:tcPr>
            <w:tcW w:w="246" w:type="dxa"/>
          </w:tcPr>
          <w:p w14:paraId="4F49FEF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64C85AD2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1107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296,269</w:t>
            </w:r>
          </w:p>
        </w:tc>
        <w:tc>
          <w:tcPr>
            <w:tcW w:w="236" w:type="dxa"/>
          </w:tcPr>
          <w:p w14:paraId="41F28252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F7E67D2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61A99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34,781</w:t>
            </w:r>
          </w:p>
        </w:tc>
        <w:tc>
          <w:tcPr>
            <w:tcW w:w="242" w:type="dxa"/>
          </w:tcPr>
          <w:p w14:paraId="60B32E6A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08736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3FD032" w14:textId="77777777" w:rsidR="00735194" w:rsidRPr="00A9056A" w:rsidRDefault="00735194" w:rsidP="00CE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1,255,488</w:t>
            </w:r>
          </w:p>
        </w:tc>
      </w:tr>
      <w:tr w:rsidR="00735194" w:rsidRPr="00A9056A" w14:paraId="7372FB43" w14:textId="77777777" w:rsidTr="00881148">
        <w:trPr>
          <w:trHeight w:val="362"/>
        </w:trPr>
        <w:tc>
          <w:tcPr>
            <w:tcW w:w="3870" w:type="dxa"/>
            <w:shd w:val="clear" w:color="auto" w:fill="auto"/>
          </w:tcPr>
          <w:p w14:paraId="3234622E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EA73FA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(25,261)</w:t>
            </w:r>
          </w:p>
        </w:tc>
        <w:tc>
          <w:tcPr>
            <w:tcW w:w="246" w:type="dxa"/>
          </w:tcPr>
          <w:p w14:paraId="114295D5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427AD8E2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(4,451)</w:t>
            </w:r>
          </w:p>
        </w:tc>
        <w:tc>
          <w:tcPr>
            <w:tcW w:w="236" w:type="dxa"/>
          </w:tcPr>
          <w:p w14:paraId="7DDF1B08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31D064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(3,003)</w:t>
            </w:r>
          </w:p>
        </w:tc>
        <w:tc>
          <w:tcPr>
            <w:tcW w:w="242" w:type="dxa"/>
          </w:tcPr>
          <w:p w14:paraId="3B87B6AD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77EAAE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735194" w:rsidRPr="00A9056A" w14:paraId="5F7EA483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1D1E2251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74356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899,177</w:t>
            </w:r>
          </w:p>
        </w:tc>
        <w:tc>
          <w:tcPr>
            <w:tcW w:w="246" w:type="dxa"/>
          </w:tcPr>
          <w:p w14:paraId="1F7EFFC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73E59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291,818</w:t>
            </w:r>
          </w:p>
        </w:tc>
        <w:tc>
          <w:tcPr>
            <w:tcW w:w="236" w:type="dxa"/>
          </w:tcPr>
          <w:p w14:paraId="0A8FB9F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F210F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31,778</w:t>
            </w:r>
          </w:p>
        </w:tc>
        <w:tc>
          <w:tcPr>
            <w:tcW w:w="242" w:type="dxa"/>
          </w:tcPr>
          <w:p w14:paraId="790429D7" w14:textId="77777777" w:rsidR="00735194" w:rsidRPr="00A9056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624CD" w14:textId="77777777" w:rsidR="00735194" w:rsidRPr="00A9056A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27C4762A" w14:textId="102FB367" w:rsidR="00735194" w:rsidRPr="00A9056A" w:rsidRDefault="00735194" w:rsidP="00D06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080"/>
      </w:tblGrid>
      <w:tr w:rsidR="00C62C95" w:rsidRPr="00A9056A" w14:paraId="37C20FBC" w14:textId="77777777" w:rsidTr="00272D60">
        <w:trPr>
          <w:tblHeader/>
        </w:trPr>
        <w:tc>
          <w:tcPr>
            <w:tcW w:w="3870" w:type="dxa"/>
            <w:vAlign w:val="bottom"/>
          </w:tcPr>
          <w:p w14:paraId="1B72A357" w14:textId="247A59D7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17F0FCDA" w14:textId="44ECC06E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20EC2C" w14:textId="77777777" w:rsidR="00C62C95" w:rsidRPr="00A9056A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1111791" w14:textId="1992E6C5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C95" w:rsidRPr="00A9056A" w14:paraId="27C5309B" w14:textId="77777777" w:rsidTr="00272D60">
        <w:trPr>
          <w:tblHeader/>
        </w:trPr>
        <w:tc>
          <w:tcPr>
            <w:tcW w:w="3870" w:type="dxa"/>
            <w:vAlign w:val="bottom"/>
          </w:tcPr>
          <w:p w14:paraId="2AE27517" w14:textId="4193DCA3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CB2CC5F" w14:textId="4C20F548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2572A43" w14:textId="77777777" w:rsidR="00C62C95" w:rsidRPr="00A9056A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FD0655" w14:textId="660ADCDB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9E8DB59" w14:textId="77777777" w:rsidR="00C62C95" w:rsidRPr="00A9056A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3C876" w14:textId="4A475EFF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E9E3C9F" w14:textId="77777777" w:rsidR="00C62C95" w:rsidRPr="00A9056A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886CDD" w14:textId="0722889F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2C95" w:rsidRPr="00A9056A" w14:paraId="091D86B3" w14:textId="77777777" w:rsidTr="00272D60">
        <w:trPr>
          <w:tblHeader/>
        </w:trPr>
        <w:tc>
          <w:tcPr>
            <w:tcW w:w="3870" w:type="dxa"/>
          </w:tcPr>
          <w:p w14:paraId="52E66760" w14:textId="77777777" w:rsidR="00C62C95" w:rsidRPr="00A9056A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C18A923" w14:textId="4AC50B8F" w:rsidR="00C62C95" w:rsidRPr="00A9056A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2C95" w:rsidRPr="00A9056A" w14:paraId="00C74AF7" w14:textId="77777777" w:rsidTr="00272D60">
        <w:tc>
          <w:tcPr>
            <w:tcW w:w="3870" w:type="dxa"/>
          </w:tcPr>
          <w:p w14:paraId="4CC5328E" w14:textId="033D2FB5" w:rsidR="00C62C95" w:rsidRPr="00A9056A" w:rsidRDefault="00A42E64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44314DE6" w14:textId="7081D91D" w:rsidR="00C62C95" w:rsidRPr="00A9056A" w:rsidRDefault="008438B7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19,281</w:t>
            </w:r>
          </w:p>
        </w:tc>
        <w:tc>
          <w:tcPr>
            <w:tcW w:w="270" w:type="dxa"/>
          </w:tcPr>
          <w:p w14:paraId="32864201" w14:textId="77777777" w:rsidR="00C62C95" w:rsidRPr="00A9056A" w:rsidRDefault="00C62C95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9EE4D9" w14:textId="64F1D253" w:rsidR="00C62C95" w:rsidRPr="00A9056A" w:rsidRDefault="00A42E64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6,295</w:t>
            </w:r>
          </w:p>
        </w:tc>
        <w:tc>
          <w:tcPr>
            <w:tcW w:w="270" w:type="dxa"/>
          </w:tcPr>
          <w:p w14:paraId="61BE336B" w14:textId="77777777" w:rsidR="00C62C95" w:rsidRPr="00A9056A" w:rsidRDefault="00C62C95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C780DD" w14:textId="4991190B" w:rsidR="00C62C95" w:rsidRPr="00A9056A" w:rsidRDefault="000B28DB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38B7" w:rsidRPr="00A9056A">
              <w:rPr>
                <w:rFonts w:asciiTheme="majorBidi" w:hAnsiTheme="majorBidi" w:cstheme="majorBidi"/>
                <w:sz w:val="28"/>
                <w:szCs w:val="28"/>
              </w:rPr>
              <w:t>9,649</w:t>
            </w:r>
          </w:p>
        </w:tc>
        <w:tc>
          <w:tcPr>
            <w:tcW w:w="270" w:type="dxa"/>
          </w:tcPr>
          <w:p w14:paraId="78A774D3" w14:textId="77777777" w:rsidR="00C62C95" w:rsidRPr="00A9056A" w:rsidRDefault="00C62C95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9BAFD" w14:textId="510D8948" w:rsidR="00C62C95" w:rsidRPr="00A9056A" w:rsidRDefault="00A42E64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6,295</w:t>
            </w:r>
          </w:p>
        </w:tc>
      </w:tr>
    </w:tbl>
    <w:p w14:paraId="11022C85" w14:textId="77777777" w:rsidR="00C62C95" w:rsidRPr="00A9056A" w:rsidRDefault="00C62C95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69CAADC" w14:textId="7C42EEC9" w:rsidR="00735194" w:rsidRPr="00A9056A" w:rsidRDefault="00735194" w:rsidP="00735194">
      <w:pPr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3</w:t>
      </w:r>
      <w:r w:rsidR="009B0AD3" w:rsidRPr="00A9056A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9B0AD3" w:rsidRPr="00A9056A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2564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1 - 7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A9056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A9056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Cs/>
          <w:i/>
          <w:iCs/>
          <w:sz w:val="28"/>
          <w:szCs w:val="28"/>
        </w:rPr>
        <w:t>1 - 7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6A8DB8B1" w14:textId="59F355F6" w:rsidR="00E0673E" w:rsidRPr="00A9056A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5FBDE20" w14:textId="77777777" w:rsidR="00091A67" w:rsidRPr="00A9056A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EEA8B9D" w14:textId="2C10A7A3" w:rsidR="00CF4477" w:rsidRPr="00A9056A" w:rsidRDefault="00E0673E" w:rsidP="00CB5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CB59BE" w:rsidRPr="00A9056A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4477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เงินให้สินเชื่ออื่น</w:t>
      </w:r>
    </w:p>
    <w:p w14:paraId="2A7FE4AA" w14:textId="4ACC4E9D" w:rsidR="00E0673E" w:rsidRPr="00A9056A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A43AA9" w14:textId="37E3C9AF" w:rsidR="00E0673E" w:rsidRPr="00A9056A" w:rsidRDefault="00E0673E" w:rsidP="00E0673E">
      <w:pPr>
        <w:tabs>
          <w:tab w:val="clear" w:pos="680"/>
          <w:tab w:val="left" w:pos="720"/>
        </w:tabs>
        <w:ind w:left="540" w:right="37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ู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กค้ารายย่อย ณ วันที่</w:t>
      </w:r>
      <w:r w:rsidRPr="00A9056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  <w:cs/>
        </w:rPr>
        <w:br/>
      </w:r>
      <w:r w:rsidRPr="00A9056A">
        <w:rPr>
          <w:rFonts w:asciiTheme="majorBidi" w:hAnsiTheme="majorBidi" w:cstheme="majorBidi"/>
          <w:bCs/>
          <w:sz w:val="28"/>
          <w:szCs w:val="28"/>
        </w:rPr>
        <w:t>30</w:t>
      </w:r>
      <w:r w:rsidRPr="00A9056A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2564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A9056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A9056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2563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446B4D78" w14:textId="77777777" w:rsidR="00E0673E" w:rsidRPr="00A9056A" w:rsidRDefault="00E0673E" w:rsidP="00E0673E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E0673E" w:rsidRPr="00A9056A" w14:paraId="7066EF03" w14:textId="77777777" w:rsidTr="008B3244">
        <w:trPr>
          <w:trHeight w:val="301"/>
          <w:tblHeader/>
        </w:trPr>
        <w:tc>
          <w:tcPr>
            <w:tcW w:w="3565" w:type="dxa"/>
          </w:tcPr>
          <w:p w14:paraId="6387D9F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6DC1F61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50A483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36803B1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73E" w:rsidRPr="00A9056A" w14:paraId="52F88D98" w14:textId="77777777" w:rsidTr="008B3244">
        <w:trPr>
          <w:trHeight w:val="301"/>
          <w:tblHeader/>
        </w:trPr>
        <w:tc>
          <w:tcPr>
            <w:tcW w:w="3565" w:type="dxa"/>
          </w:tcPr>
          <w:p w14:paraId="37EC3F4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D434925" w14:textId="59B66CC1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5BE4"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45BE4"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195A1AE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30C729E6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</w:tcPr>
          <w:p w14:paraId="639F1A7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1" w:type="dxa"/>
          </w:tcPr>
          <w:p w14:paraId="69C66299" w14:textId="34A43399" w:rsidR="00E0673E" w:rsidRPr="00A9056A" w:rsidRDefault="00845BE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7AC189F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DD657F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673E" w:rsidRPr="00A9056A" w14:paraId="4321D6BF" w14:textId="77777777" w:rsidTr="008B3244">
        <w:trPr>
          <w:trHeight w:val="301"/>
          <w:tblHeader/>
        </w:trPr>
        <w:tc>
          <w:tcPr>
            <w:tcW w:w="3565" w:type="dxa"/>
          </w:tcPr>
          <w:p w14:paraId="245CE05B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17B843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1B04947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19C086EE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</w:tcPr>
          <w:p w14:paraId="0A0508F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E34CD0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4AAA90AF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C7D6F4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0673E" w:rsidRPr="00A9056A" w14:paraId="6F370A89" w14:textId="77777777" w:rsidTr="008B3244">
        <w:trPr>
          <w:trHeight w:val="301"/>
          <w:tblHeader/>
        </w:trPr>
        <w:tc>
          <w:tcPr>
            <w:tcW w:w="3565" w:type="dxa"/>
          </w:tcPr>
          <w:p w14:paraId="043837D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69" w:type="dxa"/>
            <w:gridSpan w:val="7"/>
          </w:tcPr>
          <w:p w14:paraId="7BC27CB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673E" w:rsidRPr="00A9056A" w14:paraId="08BE1873" w14:textId="77777777" w:rsidTr="008B3244">
        <w:trPr>
          <w:trHeight w:val="344"/>
        </w:trPr>
        <w:tc>
          <w:tcPr>
            <w:tcW w:w="3565" w:type="dxa"/>
          </w:tcPr>
          <w:p w14:paraId="2D9C216E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59BB55F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D0EB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58A483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5022A1F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F16CFA3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287B0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1049B13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73E" w:rsidRPr="00A9056A" w14:paraId="57A148C7" w14:textId="77777777" w:rsidTr="008B3244">
        <w:trPr>
          <w:trHeight w:val="335"/>
        </w:trPr>
        <w:tc>
          <w:tcPr>
            <w:tcW w:w="3565" w:type="dxa"/>
          </w:tcPr>
          <w:p w14:paraId="7FBCA08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026685EE" w14:textId="6EE5DADC" w:rsidR="00E0673E" w:rsidRPr="00A9056A" w:rsidRDefault="006A44A5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8D4B60" w:rsidRPr="00A905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322CA1C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546159F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235" w:type="dxa"/>
          </w:tcPr>
          <w:p w14:paraId="1CB8618F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837AE5" w14:textId="30B326D5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E5453E" w:rsidRPr="00A905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170E9C2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8857E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E0673E" w:rsidRPr="00A9056A" w14:paraId="732ED314" w14:textId="77777777" w:rsidTr="008B3244">
        <w:trPr>
          <w:trHeight w:val="344"/>
        </w:trPr>
        <w:tc>
          <w:tcPr>
            <w:tcW w:w="3565" w:type="dxa"/>
          </w:tcPr>
          <w:p w14:paraId="6171F0E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33BC5C" w14:textId="4F3351EA" w:rsidR="00E0673E" w:rsidRPr="00A9056A" w:rsidRDefault="006A44A5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78,14</w:t>
            </w:r>
            <w:r w:rsidR="00E2312C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3ACE0B96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9F3E3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47,847</w:t>
            </w:r>
          </w:p>
        </w:tc>
        <w:tc>
          <w:tcPr>
            <w:tcW w:w="235" w:type="dxa"/>
          </w:tcPr>
          <w:p w14:paraId="31221A06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4D1673" w14:textId="7463D841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C62EB15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E14C0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673E" w:rsidRPr="00A9056A" w14:paraId="65B71777" w14:textId="77777777" w:rsidTr="008B3244">
        <w:trPr>
          <w:trHeight w:val="344"/>
        </w:trPr>
        <w:tc>
          <w:tcPr>
            <w:tcW w:w="3565" w:type="dxa"/>
          </w:tcPr>
          <w:p w14:paraId="66648FFD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AF4C224" w14:textId="24902E51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81,16</w:t>
            </w:r>
            <w:r w:rsidR="00EC5F60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AC8A1C3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DF2A90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54,206</w:t>
            </w:r>
          </w:p>
        </w:tc>
        <w:tc>
          <w:tcPr>
            <w:tcW w:w="235" w:type="dxa"/>
          </w:tcPr>
          <w:p w14:paraId="414A6C2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F24A189" w14:textId="77BE0EFD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E5453E" w:rsidRPr="00A905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1B55DE8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846F87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E0673E" w:rsidRPr="00A9056A" w14:paraId="0FB87A8F" w14:textId="77777777" w:rsidTr="008B3244">
        <w:trPr>
          <w:trHeight w:val="680"/>
        </w:trPr>
        <w:tc>
          <w:tcPr>
            <w:tcW w:w="3565" w:type="dxa"/>
          </w:tcPr>
          <w:p w14:paraId="3C0C247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DEF8B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C9ECD3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0BC554" w14:textId="6EDD6487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(1,683)</w:t>
            </w:r>
          </w:p>
        </w:tc>
        <w:tc>
          <w:tcPr>
            <w:tcW w:w="269" w:type="dxa"/>
          </w:tcPr>
          <w:p w14:paraId="169DE74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2BE7EB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0DA6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(1,292)</w:t>
            </w:r>
          </w:p>
        </w:tc>
        <w:tc>
          <w:tcPr>
            <w:tcW w:w="235" w:type="dxa"/>
          </w:tcPr>
          <w:p w14:paraId="1E9653D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025DAFD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916CE" w14:textId="68F20376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(830)</w:t>
            </w:r>
          </w:p>
        </w:tc>
        <w:tc>
          <w:tcPr>
            <w:tcW w:w="269" w:type="dxa"/>
          </w:tcPr>
          <w:p w14:paraId="2A6CE46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E824DB5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BE4E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E0673E" w:rsidRPr="00A9056A" w14:paraId="16DC4A6E" w14:textId="77777777" w:rsidTr="008B3244">
        <w:trPr>
          <w:trHeight w:val="335"/>
        </w:trPr>
        <w:tc>
          <w:tcPr>
            <w:tcW w:w="3565" w:type="dxa"/>
          </w:tcPr>
          <w:p w14:paraId="33428C3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B0A6377" w14:textId="0B35CDD7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79,48</w:t>
            </w:r>
            <w:r w:rsidR="005B3D4B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78969043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32957D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52,914</w:t>
            </w:r>
          </w:p>
        </w:tc>
        <w:tc>
          <w:tcPr>
            <w:tcW w:w="235" w:type="dxa"/>
          </w:tcPr>
          <w:p w14:paraId="241BDCE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F63ED1" w14:textId="28BF1FC1" w:rsidR="00E0673E" w:rsidRPr="00A9056A" w:rsidRDefault="00883A4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2,190</w:t>
            </w:r>
          </w:p>
        </w:tc>
        <w:tc>
          <w:tcPr>
            <w:tcW w:w="269" w:type="dxa"/>
          </w:tcPr>
          <w:p w14:paraId="10D4BAE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C132E1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  <w:tr w:rsidR="00E0673E" w:rsidRPr="00A9056A" w14:paraId="602D1162" w14:textId="77777777" w:rsidTr="008B3244">
        <w:trPr>
          <w:trHeight w:val="344"/>
        </w:trPr>
        <w:tc>
          <w:tcPr>
            <w:tcW w:w="3565" w:type="dxa"/>
          </w:tcPr>
          <w:p w14:paraId="1C200D2B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4A5EEB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CC45A0B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3BF373B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9B6A71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F35740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B0F36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F75AAF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73E" w:rsidRPr="00A9056A" w14:paraId="235BE095" w14:textId="77777777" w:rsidTr="008B3244">
        <w:trPr>
          <w:trHeight w:val="335"/>
        </w:trPr>
        <w:tc>
          <w:tcPr>
            <w:tcW w:w="3565" w:type="dxa"/>
          </w:tcPr>
          <w:p w14:paraId="3C00D16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066EB02B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69213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F2CDCCD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71F94C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19BEDEF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03E0E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DD73011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73E" w:rsidRPr="00A9056A" w14:paraId="5243D3A9" w14:textId="77777777" w:rsidTr="008B3244">
        <w:trPr>
          <w:trHeight w:val="344"/>
        </w:trPr>
        <w:tc>
          <w:tcPr>
            <w:tcW w:w="3565" w:type="dxa"/>
          </w:tcPr>
          <w:p w14:paraId="16C376E5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63B4DC99" w14:textId="4C6ED4CE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16,01</w:t>
            </w:r>
            <w:r w:rsidR="00EF1682" w:rsidRPr="00A9056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2C7FB645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A8042FE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35" w:type="dxa"/>
          </w:tcPr>
          <w:p w14:paraId="6596E08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30046A" w14:textId="079B8966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52635E5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EE4E6E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673E" w:rsidRPr="00A9056A" w14:paraId="10D462C3" w14:textId="77777777" w:rsidTr="008B3244">
        <w:trPr>
          <w:trHeight w:val="680"/>
        </w:trPr>
        <w:tc>
          <w:tcPr>
            <w:tcW w:w="3565" w:type="dxa"/>
          </w:tcPr>
          <w:p w14:paraId="0F1BE46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C16B789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EDCD1B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5EEC91" w14:textId="60001BB4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269" w:type="dxa"/>
          </w:tcPr>
          <w:p w14:paraId="05A66F6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D0BF45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9A37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(230)</w:t>
            </w:r>
          </w:p>
        </w:tc>
        <w:tc>
          <w:tcPr>
            <w:tcW w:w="235" w:type="dxa"/>
          </w:tcPr>
          <w:p w14:paraId="3CF101B8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1E2D9F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C11CA8" w14:textId="16D0A409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47564C5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6A7D0A0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B7C16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673E" w:rsidRPr="00A9056A" w14:paraId="4BE0B41F" w14:textId="77777777" w:rsidTr="008B3244">
        <w:trPr>
          <w:trHeight w:val="335"/>
        </w:trPr>
        <w:tc>
          <w:tcPr>
            <w:tcW w:w="3565" w:type="dxa"/>
          </w:tcPr>
          <w:p w14:paraId="3EDD959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C108B7" w14:textId="7BACCA50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15,70</w:t>
            </w:r>
            <w:r w:rsidR="00EF1682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6978312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3030C8C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14,812</w:t>
            </w:r>
          </w:p>
        </w:tc>
        <w:tc>
          <w:tcPr>
            <w:tcW w:w="235" w:type="dxa"/>
          </w:tcPr>
          <w:p w14:paraId="67052D1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CA01AE8" w14:textId="5D31B5CC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53515AA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08CFD5D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0673E" w:rsidRPr="00A9056A" w14:paraId="36F0864F" w14:textId="77777777" w:rsidTr="008B3244">
        <w:trPr>
          <w:trHeight w:val="344"/>
        </w:trPr>
        <w:tc>
          <w:tcPr>
            <w:tcW w:w="3565" w:type="dxa"/>
          </w:tcPr>
          <w:p w14:paraId="066AF33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0013250" w14:textId="0BE7159F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95,18</w:t>
            </w:r>
            <w:r w:rsidR="00EF1682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8F3FCC7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33556B4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67,726</w:t>
            </w:r>
          </w:p>
        </w:tc>
        <w:tc>
          <w:tcPr>
            <w:tcW w:w="235" w:type="dxa"/>
          </w:tcPr>
          <w:p w14:paraId="504C0D4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0A57CF7" w14:textId="4F6B7A8A" w:rsidR="00E0673E" w:rsidRPr="00A9056A" w:rsidRDefault="00E436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2,190</w:t>
            </w:r>
          </w:p>
        </w:tc>
        <w:tc>
          <w:tcPr>
            <w:tcW w:w="269" w:type="dxa"/>
          </w:tcPr>
          <w:p w14:paraId="37B7B6FE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DF40F02" w14:textId="77777777" w:rsidR="00E0673E" w:rsidRPr="00A9056A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1AF0C3D7" w14:textId="77777777" w:rsidR="00E0673E" w:rsidRPr="00A9056A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851363" w14:textId="77777777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6869E" w14:textId="77777777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339FF" w14:textId="77777777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9CB02" w14:textId="77777777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B529D" w14:textId="77777777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FE023" w14:textId="307EF628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1EAE1" w14:textId="77777777" w:rsidR="002D207F" w:rsidRPr="00A9056A" w:rsidRDefault="002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29C912" w14:textId="37B80F5B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A9056A">
        <w:rPr>
          <w:rFonts w:asciiTheme="majorBidi" w:hAnsiTheme="majorBidi" w:cstheme="majorBidi"/>
          <w:sz w:val="28"/>
          <w:szCs w:val="28"/>
        </w:rPr>
        <w:t>3</w:t>
      </w:r>
      <w:r w:rsidR="00317AD1" w:rsidRPr="00A9056A">
        <w:rPr>
          <w:rFonts w:asciiTheme="majorBidi" w:hAnsiTheme="majorBidi" w:cstheme="majorBidi"/>
          <w:sz w:val="28"/>
          <w:szCs w:val="28"/>
        </w:rPr>
        <w:t xml:space="preserve">0 </w:t>
      </w:r>
      <w:r w:rsidR="00317AD1" w:rsidRPr="00A9056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A9056A">
        <w:rPr>
          <w:rFonts w:asciiTheme="majorBidi" w:hAnsiTheme="majorBidi" w:cstheme="majorBidi"/>
          <w:sz w:val="28"/>
          <w:szCs w:val="28"/>
        </w:rPr>
        <w:t xml:space="preserve">31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9056A">
        <w:rPr>
          <w:rFonts w:asciiTheme="majorBidi" w:hAnsiTheme="majorBidi" w:cstheme="majorBidi"/>
          <w:sz w:val="28"/>
          <w:szCs w:val="28"/>
        </w:rPr>
        <w:t xml:space="preserve">2563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ลูกหนี้</w:t>
      </w:r>
      <w:r w:rsidR="00317AD1" w:rsidRPr="00A9056A">
        <w:rPr>
          <w:rFonts w:asciiTheme="majorBidi" w:hAnsiTheme="majorBidi" w:cstheme="majorBidi"/>
          <w:b/>
          <w:sz w:val="28"/>
          <w:szCs w:val="28"/>
          <w:cs/>
        </w:rPr>
        <w:br/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เงินให้สินเชื่ออื่น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A9056A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113B472" w14:textId="77777777" w:rsidR="00A93389" w:rsidRPr="00A9056A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A93389" w:rsidRPr="00A9056A" w14:paraId="69DEE347" w14:textId="77777777" w:rsidTr="004C26C6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5BFE4B76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45A1C3BC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A93389" w:rsidRPr="00A9056A" w14:paraId="7A9595E8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26C20EC9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DBDEF63" w14:textId="60EC4EC3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7AD1"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317AD1"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93389" w:rsidRPr="00A9056A" w14:paraId="104AA826" w14:textId="77777777" w:rsidTr="004C26C6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57A4E9AE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5908D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26A750FC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7BDA8C6A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0A49B98B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5FC6DD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A5CDD0E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7995AF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42CF4E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7B18F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3AD1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313313B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025465ED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7AD6DF21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3AF160" w14:textId="77777777" w:rsidR="00A93389" w:rsidRPr="00A9056A" w:rsidDel="00D43E7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3389" w:rsidRPr="00A9056A" w14:paraId="2582C956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1B217D18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6EC8B98A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3389" w:rsidRPr="00A9056A" w14:paraId="62D5F05A" w14:textId="77777777" w:rsidTr="004C26C6">
        <w:trPr>
          <w:trHeight w:val="380"/>
        </w:trPr>
        <w:tc>
          <w:tcPr>
            <w:tcW w:w="3330" w:type="dxa"/>
            <w:shd w:val="clear" w:color="auto" w:fill="auto"/>
          </w:tcPr>
          <w:p w14:paraId="2572B8CB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3D280156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C825EC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36394DF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2E316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CDEA60B" w14:textId="37CE94CB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94F94C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22C917A" w14:textId="7A2DF9CE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3389" w:rsidRPr="00A9056A" w14:paraId="1FC8ED49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44729046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A15B6A0" w14:textId="6A5ABFDD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2,31</w:t>
            </w:r>
            <w:r w:rsidR="001D30F6"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2E0C193A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1309EB6" w14:textId="07E61BF1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5816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2818191" w14:textId="0B2EF79B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545FE7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8F02505" w14:textId="367F70DB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2,31</w:t>
            </w:r>
            <w:r w:rsidR="001D30F6"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93389" w:rsidRPr="00A9056A" w14:paraId="7F57EE7F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A43D365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711CDA5" w14:textId="6AFB8FAE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40" w:type="dxa"/>
          </w:tcPr>
          <w:p w14:paraId="210AE179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978B114" w14:textId="21CAA859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2E291A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3EBA64F" w14:textId="23DDB034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57F2B3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3069A3E" w14:textId="0BCD9001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A93389" w:rsidRPr="00A9056A" w14:paraId="2696A52C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6B65844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08FB736" w14:textId="4FC3E54B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74675D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AE1EF8" w14:textId="74039A3E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36" w:type="dxa"/>
          </w:tcPr>
          <w:p w14:paraId="42E6F52C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587419" w14:textId="0ABD8BE4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6AB821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E2683AE" w14:textId="50CC45BF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A93389" w:rsidRPr="00A9056A" w14:paraId="4995B9DC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C4B3F4E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DC8879F" w14:textId="29405B6B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107DB5E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7781AF" w14:textId="6390423F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34B6FCED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B11EE94" w14:textId="24AC6ADE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FAA5D8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FB90F89" w14:textId="5B8F4351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A93389" w:rsidRPr="00A9056A" w14:paraId="64B39F20" w14:textId="77777777" w:rsidTr="004C26C6">
        <w:trPr>
          <w:trHeight w:val="349"/>
        </w:trPr>
        <w:tc>
          <w:tcPr>
            <w:tcW w:w="3330" w:type="dxa"/>
            <w:shd w:val="clear" w:color="auto" w:fill="auto"/>
          </w:tcPr>
          <w:p w14:paraId="10080484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1FC65" w14:textId="24FFE44D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5C6A4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F654F53" w14:textId="304A69D1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A10BD4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94F9457" w14:textId="3831023F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7240C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3CFA9CA8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58A4B5" w14:textId="521946CB" w:rsidR="00A93389" w:rsidRPr="00A9056A" w:rsidRDefault="00E06FB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D30F6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93389" w:rsidRPr="00A9056A" w14:paraId="74AA84F0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59EC73B4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1F9B80" w14:textId="0377D946" w:rsidR="00A93389" w:rsidRPr="00A9056A" w:rsidRDefault="000B7893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2,532</w:t>
            </w:r>
          </w:p>
        </w:tc>
        <w:tc>
          <w:tcPr>
            <w:tcW w:w="240" w:type="dxa"/>
          </w:tcPr>
          <w:p w14:paraId="5A9D78E8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6343C56" w14:textId="5F949516" w:rsidR="00A93389" w:rsidRPr="00A9056A" w:rsidRDefault="000B7893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957B3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CFBAA3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BD4323" w14:textId="0BC4EA29" w:rsidR="00A93389" w:rsidRPr="00A9056A" w:rsidRDefault="000B7893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7240C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40C58309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40CAA1" w14:textId="7C1C96A5" w:rsidR="00A93389" w:rsidRPr="00A9056A" w:rsidRDefault="000B7893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3,02</w:t>
            </w:r>
            <w:r w:rsidR="00FF398D" w:rsidRPr="00A905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93389" w:rsidRPr="00A9056A" w14:paraId="37A2A314" w14:textId="77777777" w:rsidTr="004C26C6">
        <w:trPr>
          <w:trHeight w:val="718"/>
        </w:trPr>
        <w:tc>
          <w:tcPr>
            <w:tcW w:w="3330" w:type="dxa"/>
            <w:shd w:val="clear" w:color="auto" w:fill="auto"/>
          </w:tcPr>
          <w:p w14:paraId="4CBACE2B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28C648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9C0E7" w14:textId="31C51D85" w:rsidR="00A93389" w:rsidRPr="00A9056A" w:rsidRDefault="000B7893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(699)</w:t>
            </w:r>
          </w:p>
        </w:tc>
        <w:tc>
          <w:tcPr>
            <w:tcW w:w="240" w:type="dxa"/>
          </w:tcPr>
          <w:p w14:paraId="792A2F5D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0F822C99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143A97" w14:textId="3175AD60" w:rsidR="00A93389" w:rsidRPr="00A9056A" w:rsidRDefault="000B7893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36" w:type="dxa"/>
          </w:tcPr>
          <w:p w14:paraId="4B188B6C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43F10EBF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1B667E" w14:textId="71C8BB86" w:rsidR="00A93389" w:rsidRPr="00A9056A" w:rsidRDefault="00BC6BA1" w:rsidP="00601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87240C" w:rsidRPr="00A905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237B7A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CB405B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9A7C62" w14:textId="585D41D2" w:rsidR="00A93389" w:rsidRPr="00A9056A" w:rsidRDefault="00BC6BA1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(830)</w:t>
            </w:r>
          </w:p>
        </w:tc>
      </w:tr>
      <w:tr w:rsidR="00A93389" w:rsidRPr="00A9056A" w14:paraId="2177A92D" w14:textId="77777777" w:rsidTr="004C26C6">
        <w:trPr>
          <w:trHeight w:val="368"/>
        </w:trPr>
        <w:tc>
          <w:tcPr>
            <w:tcW w:w="3330" w:type="dxa"/>
            <w:shd w:val="clear" w:color="auto" w:fill="auto"/>
          </w:tcPr>
          <w:p w14:paraId="75570A42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7792" w14:textId="152E46A7" w:rsidR="00A93389" w:rsidRPr="00A9056A" w:rsidRDefault="00BC6BA1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1,83</w:t>
            </w:r>
            <w:r w:rsidR="00810BD4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2FC4DD9A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63450" w14:textId="41376843" w:rsidR="00A93389" w:rsidRPr="00A9056A" w:rsidRDefault="00BC6BA1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D957B3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7C1B2F6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B4F4D" w14:textId="79A266C2" w:rsidR="00A93389" w:rsidRPr="00A9056A" w:rsidRDefault="00BC6BA1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38" w:type="dxa"/>
          </w:tcPr>
          <w:p w14:paraId="401DFED6" w14:textId="77777777" w:rsidR="00A93389" w:rsidRPr="00A9056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6249E" w14:textId="18DC81C2" w:rsidR="00A93389" w:rsidRPr="00A9056A" w:rsidRDefault="00BC6BA1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2,190</w:t>
            </w:r>
          </w:p>
        </w:tc>
      </w:tr>
    </w:tbl>
    <w:p w14:paraId="774918D7" w14:textId="4A4AF58D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8BB0F65" w14:textId="7B4A621D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FA2FD3A" w14:textId="5AD97C4D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8274E8" w14:textId="7BCBC770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AF07C0" w14:textId="7CC93886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E8A5C79" w14:textId="77777777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260"/>
        <w:gridCol w:w="257"/>
        <w:gridCol w:w="1260"/>
        <w:gridCol w:w="270"/>
        <w:gridCol w:w="1183"/>
      </w:tblGrid>
      <w:tr w:rsidR="005D1E5F" w:rsidRPr="00A9056A" w14:paraId="6EDBEB73" w14:textId="77777777" w:rsidTr="004C26C6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6FED91E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7"/>
          </w:tcPr>
          <w:p w14:paraId="0802CF6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5D1E5F" w:rsidRPr="00A9056A" w14:paraId="1A56E58A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05E481B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2A51AC9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1E5F" w:rsidRPr="00A9056A" w14:paraId="283C901F" w14:textId="77777777" w:rsidTr="004C26C6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12B099F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0EEFA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040D5EA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0FF4AC8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388B363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ABDC4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F2DA89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</w:tcPr>
          <w:p w14:paraId="65AA8AA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9690B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AD17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1936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A0178F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558B6B2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09BCBC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3E58C19" w14:textId="77777777" w:rsidR="005D1E5F" w:rsidRPr="00A9056A" w:rsidDel="00D43E7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A9056A" w14:paraId="766D9DD0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3671C47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58ABC7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A9056A" w14:paraId="22A7CEE8" w14:textId="77777777" w:rsidTr="004C26C6">
        <w:trPr>
          <w:trHeight w:val="299"/>
        </w:trPr>
        <w:tc>
          <w:tcPr>
            <w:tcW w:w="3330" w:type="dxa"/>
            <w:shd w:val="clear" w:color="auto" w:fill="auto"/>
          </w:tcPr>
          <w:p w14:paraId="664C1A5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109A62A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86B1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C19FA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B15E5D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2202B3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6FEA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7E050BE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E5F" w:rsidRPr="00A9056A" w14:paraId="283F14F7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1AB9502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5244D90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270" w:type="dxa"/>
          </w:tcPr>
          <w:p w14:paraId="364610B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FB56E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D40C3E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A7C69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7B452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0F1809D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</w:tr>
      <w:tr w:rsidR="005D1E5F" w:rsidRPr="00A9056A" w14:paraId="5E11FD81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17140B9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770E759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70" w:type="dxa"/>
          </w:tcPr>
          <w:p w14:paraId="00C2808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CA280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66EF5C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D7B90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2CE7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1F175B3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D1E5F" w:rsidRPr="00A9056A" w14:paraId="0FCB2EBA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337192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3CBC39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BE93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CE25D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57" w:type="dxa"/>
          </w:tcPr>
          <w:p w14:paraId="778E7A8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005E1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5B34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565B835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5D1E5F" w:rsidRPr="00A9056A" w14:paraId="6343DB10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00CC41E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70A0F5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FA77B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CE510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57" w:type="dxa"/>
          </w:tcPr>
          <w:p w14:paraId="4C07A5A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6ADA5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476AA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70D2D50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5D1E5F" w:rsidRPr="00A9056A" w14:paraId="4B117828" w14:textId="77777777" w:rsidTr="004C26C6">
        <w:trPr>
          <w:trHeight w:val="349"/>
        </w:trPr>
        <w:tc>
          <w:tcPr>
            <w:tcW w:w="3330" w:type="dxa"/>
            <w:shd w:val="clear" w:color="auto" w:fill="auto"/>
          </w:tcPr>
          <w:p w14:paraId="3D37ED8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9FF90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2283F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2CD06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A43D21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DE971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0456263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7803F66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5D1E5F" w:rsidRPr="00A9056A" w14:paraId="202A7375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83B782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7DB0B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3,930</w:t>
            </w:r>
          </w:p>
        </w:tc>
        <w:tc>
          <w:tcPr>
            <w:tcW w:w="270" w:type="dxa"/>
          </w:tcPr>
          <w:p w14:paraId="1CF1EF3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73FA4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57" w:type="dxa"/>
          </w:tcPr>
          <w:p w14:paraId="6455976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9E8FA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57F8F05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4287C0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5D1E5F" w:rsidRPr="00A9056A" w14:paraId="338B132D" w14:textId="77777777" w:rsidTr="004C26C6">
        <w:trPr>
          <w:trHeight w:val="718"/>
        </w:trPr>
        <w:tc>
          <w:tcPr>
            <w:tcW w:w="3330" w:type="dxa"/>
            <w:shd w:val="clear" w:color="auto" w:fill="auto"/>
          </w:tcPr>
          <w:p w14:paraId="179C065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AC830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BD00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270" w:type="dxa"/>
          </w:tcPr>
          <w:p w14:paraId="7BD87BA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0B963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8ECE2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57" w:type="dxa"/>
          </w:tcPr>
          <w:p w14:paraId="6F8809B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E9468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43D14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270" w:type="dxa"/>
          </w:tcPr>
          <w:p w14:paraId="64BFA27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26C9D3F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50E1C" w14:textId="77777777" w:rsidR="005D1E5F" w:rsidRPr="00A9056A" w:rsidRDefault="005D1E5F" w:rsidP="003D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5D1E5F" w:rsidRPr="00A9056A" w14:paraId="57B55250" w14:textId="77777777" w:rsidTr="004C26C6">
        <w:trPr>
          <w:trHeight w:val="368"/>
        </w:trPr>
        <w:tc>
          <w:tcPr>
            <w:tcW w:w="3330" w:type="dxa"/>
            <w:shd w:val="clear" w:color="auto" w:fill="auto"/>
          </w:tcPr>
          <w:p w14:paraId="796B785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591E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3,451</w:t>
            </w:r>
          </w:p>
        </w:tc>
        <w:tc>
          <w:tcPr>
            <w:tcW w:w="270" w:type="dxa"/>
          </w:tcPr>
          <w:p w14:paraId="29EA359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694F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57" w:type="dxa"/>
          </w:tcPr>
          <w:p w14:paraId="125D503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A7C2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1,694</w:t>
            </w:r>
          </w:p>
        </w:tc>
        <w:tc>
          <w:tcPr>
            <w:tcW w:w="270" w:type="dxa"/>
          </w:tcPr>
          <w:p w14:paraId="78D9FD3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5373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1187D59F" w14:textId="13021735" w:rsidR="00A93389" w:rsidRPr="00A9056A" w:rsidRDefault="00A93389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D1E5F" w:rsidRPr="00A9056A" w14:paraId="1706AC66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755F0A5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5A1C9ED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1E5F" w:rsidRPr="00A9056A" w14:paraId="1023F157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7610760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708DEF58" w14:textId="26E563A8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D1E5F" w:rsidRPr="00A9056A" w14:paraId="60639C36" w14:textId="77777777" w:rsidTr="004C26C6">
        <w:trPr>
          <w:trHeight w:val="60"/>
          <w:tblHeader/>
        </w:trPr>
        <w:tc>
          <w:tcPr>
            <w:tcW w:w="3240" w:type="dxa"/>
            <w:shd w:val="clear" w:color="auto" w:fill="auto"/>
            <w:vAlign w:val="bottom"/>
          </w:tcPr>
          <w:p w14:paraId="4DEE5F8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CD2F45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53F3851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045B00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4C7DD86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2E2B5B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E61007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0A5BEC2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7ECDD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A68E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70C3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DEC202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5699416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06F7EE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A9056A" w14:paraId="40948B3A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686CA3F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ADB77E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A9056A" w14:paraId="08FE66D0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1DADF88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36241F5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2D2632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C33C61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6943F75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F739B7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1210C0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BD7986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E5F" w:rsidRPr="00A9056A" w14:paraId="3D6AC85C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22BAE04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763BC049" w14:textId="17A2B217" w:rsidR="005D1E5F" w:rsidRPr="00A9056A" w:rsidRDefault="00EA474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84,14</w:t>
            </w:r>
            <w:r w:rsidR="00D51DE3" w:rsidRPr="00A905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30" w:type="dxa"/>
          </w:tcPr>
          <w:p w14:paraId="6D4CBA4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33946A67" w14:textId="283C1ECF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5FC2B51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BA99AEE" w14:textId="5DEDD8A0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4A96E0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2F007DF" w14:textId="4F1796E8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84,14</w:t>
            </w:r>
            <w:r w:rsidR="00D51DE3" w:rsidRPr="00A905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D1E5F" w:rsidRPr="00A9056A" w14:paraId="7ABC7B48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44953CC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C4A53F9" w14:textId="75FE0981" w:rsidR="005D1E5F" w:rsidRPr="00A9056A" w:rsidRDefault="00EA474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5,163</w:t>
            </w:r>
          </w:p>
        </w:tc>
        <w:tc>
          <w:tcPr>
            <w:tcW w:w="330" w:type="dxa"/>
          </w:tcPr>
          <w:p w14:paraId="3A84469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F9494C5" w14:textId="2576C677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21C572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449653E" w14:textId="089C58EE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EBDB3B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EA49387" w14:textId="08B794A5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5,163</w:t>
            </w:r>
          </w:p>
        </w:tc>
      </w:tr>
      <w:tr w:rsidR="005D1E5F" w:rsidRPr="00A9056A" w14:paraId="0B31B7E4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2BD25FC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40B25C58" w14:textId="2DBF83BD" w:rsidR="005D1E5F" w:rsidRPr="00A9056A" w:rsidRDefault="00EA474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58D752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ED37908" w14:textId="1B66AEA3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313" w:type="dxa"/>
          </w:tcPr>
          <w:p w14:paraId="41D7266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5E86ED1" w14:textId="710C5E07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0F0335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9EFAFA2" w14:textId="6A51C83E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</w:tr>
      <w:tr w:rsidR="005D1E5F" w:rsidRPr="00A9056A" w14:paraId="5B0AF2D8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0D6857B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6FA79B8" w14:textId="272DB677" w:rsidR="005D1E5F" w:rsidRPr="00A9056A" w:rsidRDefault="00EA474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21C916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D0355DE" w14:textId="3FF4CE47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313" w:type="dxa"/>
          </w:tcPr>
          <w:p w14:paraId="2401EEA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2C842E" w14:textId="02801BE5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BD7D5E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2365FED" w14:textId="6BA4A2A4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5D1E5F" w:rsidRPr="00A9056A" w14:paraId="60836F5B" w14:textId="77777777" w:rsidTr="004C26C6">
        <w:trPr>
          <w:trHeight w:val="344"/>
        </w:trPr>
        <w:tc>
          <w:tcPr>
            <w:tcW w:w="3240" w:type="dxa"/>
            <w:shd w:val="clear" w:color="auto" w:fill="auto"/>
          </w:tcPr>
          <w:p w14:paraId="4E1329F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03D352E" w14:textId="1FBDADAD" w:rsidR="005D1E5F" w:rsidRPr="00A9056A" w:rsidRDefault="00EA474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72E00B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ADF93D4" w14:textId="2D9A5655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E36E9D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BB56499" w14:textId="022194A7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1,79</w:t>
            </w:r>
            <w:r w:rsidR="00EF1682" w:rsidRPr="00A9056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30" w:type="dxa"/>
          </w:tcPr>
          <w:p w14:paraId="28E121B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FD7451E" w14:textId="25640835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C49B4" w:rsidRPr="00A9056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EF1682" w:rsidRPr="00A9056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1E5F" w:rsidRPr="00A9056A" w14:paraId="4457F590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2D53DFA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5B72112" w14:textId="06CE1948" w:rsidR="005D1E5F" w:rsidRPr="00A9056A" w:rsidRDefault="00312A4C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2556EF" w:rsidRPr="00A9056A">
              <w:rPr>
                <w:rFonts w:asciiTheme="majorBidi" w:hAnsiTheme="majorBidi" w:cstheme="majorBidi"/>
                <w:sz w:val="28"/>
                <w:szCs w:val="28"/>
              </w:rPr>
              <w:t>,30</w:t>
            </w:r>
            <w:r w:rsidR="00B0512C" w:rsidRPr="00A9056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30" w:type="dxa"/>
          </w:tcPr>
          <w:p w14:paraId="5D7C737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A67C5AD" w14:textId="1323C29E" w:rsidR="005D1E5F" w:rsidRPr="00A9056A" w:rsidRDefault="002556E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3,058</w:t>
            </w:r>
          </w:p>
        </w:tc>
        <w:tc>
          <w:tcPr>
            <w:tcW w:w="313" w:type="dxa"/>
          </w:tcPr>
          <w:p w14:paraId="4A173EF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8D73749" w14:textId="7617EB30" w:rsidR="005D1E5F" w:rsidRPr="00A9056A" w:rsidRDefault="00B35F5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1,79</w:t>
            </w:r>
            <w:r w:rsidR="00EF1682" w:rsidRPr="00A9056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30" w:type="dxa"/>
          </w:tcPr>
          <w:p w14:paraId="7370D62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AD40F33" w14:textId="1673C32C" w:rsidR="005D1E5F" w:rsidRPr="00A9056A" w:rsidRDefault="00CC49B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94,16</w:t>
            </w:r>
            <w:r w:rsidR="00B0512C"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D1E5F" w:rsidRPr="00A9056A" w14:paraId="08BC40EC" w14:textId="77777777" w:rsidTr="004C26C6">
        <w:trPr>
          <w:trHeight w:val="707"/>
        </w:trPr>
        <w:tc>
          <w:tcPr>
            <w:tcW w:w="3240" w:type="dxa"/>
            <w:shd w:val="clear" w:color="auto" w:fill="auto"/>
          </w:tcPr>
          <w:p w14:paraId="7D746D9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A9D495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A1EDDD" w14:textId="0501FCE5" w:rsidR="005D1E5F" w:rsidRPr="00A9056A" w:rsidRDefault="00022A0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(850)</w:t>
            </w:r>
          </w:p>
        </w:tc>
        <w:tc>
          <w:tcPr>
            <w:tcW w:w="330" w:type="dxa"/>
          </w:tcPr>
          <w:p w14:paraId="6C2F2B0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5FD25D4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7B9D1C" w14:textId="11D05E6E" w:rsidR="005D1E5F" w:rsidRPr="00A9056A" w:rsidRDefault="00022A0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  <w:tc>
          <w:tcPr>
            <w:tcW w:w="313" w:type="dxa"/>
          </w:tcPr>
          <w:p w14:paraId="3947412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D91DCC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5E4D5" w14:textId="2E640D4C" w:rsidR="005D1E5F" w:rsidRPr="00A9056A" w:rsidRDefault="00022A0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492BBC" w:rsidRPr="00A9056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0" w:type="dxa"/>
          </w:tcPr>
          <w:p w14:paraId="0908843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4CA3A5A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776076" w14:textId="5870802D" w:rsidR="005D1E5F" w:rsidRPr="00A9056A" w:rsidRDefault="00022A0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(1,16</w:t>
            </w:r>
            <w:r w:rsidR="00492BBC" w:rsidRPr="00A9056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E5F" w:rsidRPr="00A9056A" w14:paraId="43E9AC7C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39135E1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DC00C" w14:textId="662317C0" w:rsidR="005D1E5F" w:rsidRPr="00A9056A" w:rsidRDefault="00CD0F5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88,45</w:t>
            </w:r>
            <w:r w:rsidR="00B0512C" w:rsidRPr="00A905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30" w:type="dxa"/>
          </w:tcPr>
          <w:p w14:paraId="258D537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7E488" w14:textId="2969A295" w:rsidR="005D1E5F" w:rsidRPr="00A9056A" w:rsidRDefault="00CD0F5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2,846</w:t>
            </w:r>
          </w:p>
        </w:tc>
        <w:tc>
          <w:tcPr>
            <w:tcW w:w="313" w:type="dxa"/>
          </w:tcPr>
          <w:p w14:paraId="4497094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ABFE7" w14:textId="3CE715E1" w:rsidR="005D1E5F" w:rsidRPr="00A9056A" w:rsidRDefault="00CD0F5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1,689</w:t>
            </w:r>
          </w:p>
        </w:tc>
        <w:tc>
          <w:tcPr>
            <w:tcW w:w="330" w:type="dxa"/>
          </w:tcPr>
          <w:p w14:paraId="5BB0F11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AFB0" w14:textId="57BE2D10" w:rsidR="005D1E5F" w:rsidRPr="00A9056A" w:rsidRDefault="00CD0F5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92,99</w:t>
            </w:r>
            <w:r w:rsidR="00037023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6FAE318" w14:textId="2680D52A" w:rsidR="00CF4477" w:rsidRPr="00A9056A" w:rsidRDefault="00CF4477" w:rsidP="005D1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77E6D26" w14:textId="77777777" w:rsidR="005D1E5F" w:rsidRPr="00A9056A" w:rsidRDefault="005D1E5F" w:rsidP="005D1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D1E5F" w:rsidRPr="00A9056A" w14:paraId="7F78E0DC" w14:textId="77777777" w:rsidTr="004C26C6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4BF5CDB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FE1AB6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1E5F" w:rsidRPr="00A9056A" w14:paraId="6BBE965C" w14:textId="77777777" w:rsidTr="004C26C6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5B57475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3E58B25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1E5F" w:rsidRPr="00A9056A" w14:paraId="332E3AA7" w14:textId="77777777" w:rsidTr="004C26C6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14:paraId="099B30B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A7FE7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4D936D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5C192D9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4CF6099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5DBA22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5E79A8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411F7B3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FC6CED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F9CA2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CBF42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861934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025B8C8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D2A849D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A9056A" w14:paraId="2B56C831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0F8CEB4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C2BE75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A9056A" w14:paraId="48BF40A4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3B4AB7E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3C7D448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CBA2AD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D0B088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2B52C4E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158FC6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6DD6F7F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AF4B48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E5F" w:rsidRPr="00A9056A" w14:paraId="02C42C7A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6C1FAF1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168BF0B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  <w:tc>
          <w:tcPr>
            <w:tcW w:w="330" w:type="dxa"/>
          </w:tcPr>
          <w:p w14:paraId="119DCE7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E071B2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1A9722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C8DD51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8344AF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92CB26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</w:tr>
      <w:tr w:rsidR="005D1E5F" w:rsidRPr="00A9056A" w14:paraId="0D1AB20F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3AEAF3C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295E5C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330" w:type="dxa"/>
          </w:tcPr>
          <w:p w14:paraId="2B9C78F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2CD8FFE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BDF3EC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773E2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F98B91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102379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</w:tr>
      <w:tr w:rsidR="005D1E5F" w:rsidRPr="00A9056A" w14:paraId="5474AC17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542DB10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7EC5F1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20996A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4E56AA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313" w:type="dxa"/>
          </w:tcPr>
          <w:p w14:paraId="70391DF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A3EBD3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3EE651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BA7EE7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</w:tr>
      <w:tr w:rsidR="005D1E5F" w:rsidRPr="00A9056A" w14:paraId="314A6F28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1AFACC2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27750F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66A925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17CCF5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313" w:type="dxa"/>
          </w:tcPr>
          <w:p w14:paraId="3C2A741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3B3DD5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63EFD5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988D46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5D1E5F" w:rsidRPr="00A9056A" w14:paraId="131A9248" w14:textId="77777777" w:rsidTr="004C26C6">
        <w:trPr>
          <w:trHeight w:val="344"/>
        </w:trPr>
        <w:tc>
          <w:tcPr>
            <w:tcW w:w="3240" w:type="dxa"/>
            <w:shd w:val="clear" w:color="auto" w:fill="auto"/>
          </w:tcPr>
          <w:p w14:paraId="0F971A4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2D84AA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EB56E6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158DE3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4952202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EA7494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22B35CC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5FAD71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D1E5F" w:rsidRPr="00A9056A" w14:paraId="7F9D90C2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7D6A907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C35544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61,081</w:t>
            </w:r>
          </w:p>
        </w:tc>
        <w:tc>
          <w:tcPr>
            <w:tcW w:w="330" w:type="dxa"/>
          </w:tcPr>
          <w:p w14:paraId="24EE742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AEB69C3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313" w:type="dxa"/>
          </w:tcPr>
          <w:p w14:paraId="64455D5E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541BBEFB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477A893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2EFABC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62,889</w:t>
            </w:r>
          </w:p>
        </w:tc>
      </w:tr>
      <w:tr w:rsidR="005D1E5F" w:rsidRPr="00A9056A" w14:paraId="13E19332" w14:textId="77777777" w:rsidTr="004C26C6">
        <w:trPr>
          <w:trHeight w:val="707"/>
        </w:trPr>
        <w:tc>
          <w:tcPr>
            <w:tcW w:w="3240" w:type="dxa"/>
            <w:shd w:val="clear" w:color="auto" w:fill="auto"/>
          </w:tcPr>
          <w:p w14:paraId="5AC76DC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FCAEBD2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5952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330" w:type="dxa"/>
          </w:tcPr>
          <w:p w14:paraId="34F8E0E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AD8B391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D9D9C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313" w:type="dxa"/>
          </w:tcPr>
          <w:p w14:paraId="66446500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8E3B09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FAEA9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330" w:type="dxa"/>
          </w:tcPr>
          <w:p w14:paraId="1206C39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889CFFF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FD4234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(744)</w:t>
            </w:r>
          </w:p>
        </w:tc>
      </w:tr>
      <w:tr w:rsidR="005D1E5F" w:rsidRPr="00A9056A" w14:paraId="4897DCC5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4FD89185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3898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60,495</w:t>
            </w:r>
          </w:p>
        </w:tc>
        <w:tc>
          <w:tcPr>
            <w:tcW w:w="330" w:type="dxa"/>
          </w:tcPr>
          <w:p w14:paraId="19D02E07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2938A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1,636</w:t>
            </w:r>
          </w:p>
        </w:tc>
        <w:tc>
          <w:tcPr>
            <w:tcW w:w="313" w:type="dxa"/>
          </w:tcPr>
          <w:p w14:paraId="4662FC8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E0B8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" w:type="dxa"/>
          </w:tcPr>
          <w:p w14:paraId="447FE196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E2329" w14:textId="77777777" w:rsidR="005D1E5F" w:rsidRPr="00A9056A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62,145</w:t>
            </w:r>
          </w:p>
        </w:tc>
      </w:tr>
    </w:tbl>
    <w:p w14:paraId="4BADF4A6" w14:textId="6B8F59B8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71EABE" w14:textId="1761E1EB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124A06E" w14:textId="48E64E82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5EA658" w14:textId="382064FF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DCF5B1C" w14:textId="26E71E29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507503" w:rsidRPr="00A9056A" w14:paraId="68705FE4" w14:textId="77777777" w:rsidTr="00CB46E9">
        <w:trPr>
          <w:tblHeader/>
        </w:trPr>
        <w:tc>
          <w:tcPr>
            <w:tcW w:w="3573" w:type="dxa"/>
            <w:vAlign w:val="bottom"/>
          </w:tcPr>
          <w:p w14:paraId="6D49F125" w14:textId="7E68BA59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48B4FFFE" w14:textId="7F898640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CD8E4F" w14:textId="77777777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2D96124" w14:textId="6FA87BDA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503" w:rsidRPr="00A9056A" w14:paraId="2DA70403" w14:textId="77777777" w:rsidTr="00CB46E9">
        <w:trPr>
          <w:tblHeader/>
        </w:trPr>
        <w:tc>
          <w:tcPr>
            <w:tcW w:w="3573" w:type="dxa"/>
            <w:vAlign w:val="bottom"/>
          </w:tcPr>
          <w:p w14:paraId="3A1BA86A" w14:textId="5D80B5FB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218BB48" w14:textId="4267B60B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9D58BA8" w14:textId="77777777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5B5EFC" w14:textId="1655FE10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C57B0CE" w14:textId="77777777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269EB7" w14:textId="35B3474A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3A377B8" w14:textId="77777777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34B240" w14:textId="7B781E9B" w:rsidR="00507503" w:rsidRPr="00A9056A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C7E2D" w:rsidRPr="00A9056A" w14:paraId="37BF3CAC" w14:textId="77777777" w:rsidTr="00CB46E9">
        <w:trPr>
          <w:tblHeader/>
        </w:trPr>
        <w:tc>
          <w:tcPr>
            <w:tcW w:w="3573" w:type="dxa"/>
          </w:tcPr>
          <w:p w14:paraId="7B51BADB" w14:textId="77777777" w:rsidR="00EC7E2D" w:rsidRPr="00A9056A" w:rsidRDefault="00EC7E2D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97A669D" w14:textId="77777777" w:rsidR="00EC7E2D" w:rsidRPr="00A9056A" w:rsidRDefault="00EC7E2D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C58" w:rsidRPr="00A9056A" w14:paraId="1397D757" w14:textId="77777777" w:rsidTr="00CB46E9">
        <w:tc>
          <w:tcPr>
            <w:tcW w:w="3573" w:type="dxa"/>
          </w:tcPr>
          <w:p w14:paraId="3E876FB2" w14:textId="234062A2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6CD4D801" w14:textId="23B38957" w:rsidR="00732C58" w:rsidRPr="00A9056A" w:rsidRDefault="009D31C2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3C6F7E1F" w14:textId="77777777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464A80" w14:textId="37D975FA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36" w:type="dxa"/>
          </w:tcPr>
          <w:p w14:paraId="4FA4BECE" w14:textId="77777777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38C86A" w14:textId="5855EF1E" w:rsidR="00732C58" w:rsidRPr="00A9056A" w:rsidRDefault="009D31C2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636D73B5" w14:textId="77777777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FCC17D" w14:textId="2AB70814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732C58" w:rsidRPr="00A9056A" w14:paraId="708368B8" w14:textId="77777777" w:rsidTr="00CB46E9">
        <w:tc>
          <w:tcPr>
            <w:tcW w:w="3573" w:type="dxa"/>
          </w:tcPr>
          <w:p w14:paraId="432CF30E" w14:textId="4CA17D1D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2E7540BF" w14:textId="590DB732" w:rsidR="00732C58" w:rsidRPr="00A9056A" w:rsidRDefault="008450AE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70" w:type="dxa"/>
          </w:tcPr>
          <w:p w14:paraId="63419F00" w14:textId="77777777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7DA501" w14:textId="6F794FF4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5A3007AE" w14:textId="77777777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A382C3" w14:textId="0C3C5807" w:rsidR="00732C58" w:rsidRPr="00A9056A" w:rsidRDefault="006F1EFA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DC69E7" w14:textId="77777777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D78E86" w14:textId="6961801D" w:rsidR="00732C58" w:rsidRPr="00A9056A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2FA743C" w14:textId="77777777" w:rsidR="00EC7E2D" w:rsidRPr="00A9056A" w:rsidRDefault="00EC7E2D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339814" w14:textId="3DADDE07" w:rsidR="005D1E5F" w:rsidRPr="00A9056A" w:rsidRDefault="005D1E5F" w:rsidP="000E7EDB">
      <w:pPr>
        <w:ind w:left="630"/>
        <w:rPr>
          <w:rFonts w:asciiTheme="majorBidi" w:hAnsiTheme="majorBidi" w:cstheme="majorBidi"/>
          <w:b/>
          <w:sz w:val="28"/>
          <w:szCs w:val="28"/>
        </w:rPr>
      </w:pP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3</w:t>
      </w:r>
      <w:r w:rsidR="00750CA1" w:rsidRPr="00A9056A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750CA1" w:rsidRPr="00A9056A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2564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A9056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ตั้งแต่ </w:t>
      </w:r>
      <w:r w:rsidR="00BC0630" w:rsidRPr="00A9056A">
        <w:rPr>
          <w:rFonts w:asciiTheme="majorBidi" w:hAnsiTheme="majorBidi" w:cstheme="majorBidi"/>
          <w:bCs/>
          <w:sz w:val="28"/>
          <w:szCs w:val="28"/>
        </w:rPr>
        <w:t xml:space="preserve">3 </w:t>
      </w:r>
      <w:r w:rsidR="00BC0630" w:rsidRPr="00A9056A">
        <w:rPr>
          <w:rFonts w:asciiTheme="majorBidi" w:hAnsiTheme="majorBidi" w:cstheme="majorBidi" w:hint="cs"/>
          <w:bCs/>
          <w:sz w:val="28"/>
          <w:szCs w:val="28"/>
          <w:cs/>
        </w:rPr>
        <w:t>เด</w:t>
      </w:r>
      <w:r w:rsidR="00491DA3" w:rsidRPr="00A9056A">
        <w:rPr>
          <w:rFonts w:asciiTheme="majorBidi" w:hAnsiTheme="majorBidi" w:cstheme="majorBidi" w:hint="cs"/>
          <w:bCs/>
          <w:sz w:val="28"/>
          <w:szCs w:val="28"/>
          <w:cs/>
        </w:rPr>
        <w:t>ือน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 ถึง </w:t>
      </w:r>
      <w:r w:rsidR="00491DA3" w:rsidRPr="00A9056A">
        <w:rPr>
          <w:rFonts w:asciiTheme="majorBidi" w:hAnsiTheme="majorBidi" w:cstheme="majorBidi"/>
          <w:bCs/>
          <w:sz w:val="28"/>
          <w:szCs w:val="28"/>
        </w:rPr>
        <w:t xml:space="preserve">4 </w:t>
      </w:r>
      <w:r w:rsidR="00491DA3" w:rsidRPr="00A9056A">
        <w:rPr>
          <w:rFonts w:asciiTheme="majorBidi" w:hAnsiTheme="majorBidi" w:cstheme="majorBidi" w:hint="cs"/>
          <w:bCs/>
          <w:sz w:val="28"/>
          <w:szCs w:val="28"/>
          <w:cs/>
        </w:rPr>
        <w:t>ปี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A9056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A9056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ตั้งแต่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 ถึง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5 </w:t>
      </w:r>
      <w:r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E365C54" w14:textId="77777777" w:rsidR="005D1E5F" w:rsidRPr="00A9056A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D0D7F9" w14:textId="77777777" w:rsidR="00A201C9" w:rsidRPr="00A9056A" w:rsidRDefault="00A201C9" w:rsidP="00A201C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7</w:t>
      </w:r>
      <w:r w:rsidRPr="00A9056A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A9056A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  <w:r w:rsidRPr="00A9056A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และการร่วมค้า</w:t>
      </w:r>
    </w:p>
    <w:p w14:paraId="011F4FEF" w14:textId="15303598" w:rsidR="006E73B0" w:rsidRPr="00A9056A" w:rsidRDefault="006E73B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736E22" w14:textId="5905B079" w:rsidR="0055758C" w:rsidRPr="00A9056A" w:rsidRDefault="0055758C" w:rsidP="006930A6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A9056A">
        <w:rPr>
          <w:rFonts w:asciiTheme="majorBidi" w:hAnsiTheme="majorBidi" w:cstheme="majorBidi"/>
          <w:b/>
          <w:sz w:val="28"/>
          <w:szCs w:val="28"/>
          <w:cs/>
        </w:rPr>
        <w:t>เงินลงทุนใน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บริษัทย่อยและ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การร่วมค้า ณ วันที่ </w:t>
      </w:r>
      <w:r w:rsidR="006930A6" w:rsidRPr="00A9056A">
        <w:rPr>
          <w:rFonts w:asciiTheme="majorBidi" w:hAnsiTheme="majorBidi" w:cstheme="majorBidi"/>
          <w:bCs/>
          <w:sz w:val="28"/>
          <w:szCs w:val="28"/>
        </w:rPr>
        <w:t>30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มิถุนายน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2564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Pr="00A9056A">
        <w:rPr>
          <w:rFonts w:asciiTheme="majorBidi" w:hAnsiTheme="majorBidi" w:cstheme="majorBidi"/>
          <w:bCs/>
          <w:sz w:val="28"/>
          <w:szCs w:val="28"/>
        </w:rPr>
        <w:t>31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Pr="00A9056A">
        <w:rPr>
          <w:rFonts w:asciiTheme="majorBidi" w:hAnsiTheme="majorBidi" w:cstheme="majorBidi"/>
          <w:bCs/>
          <w:sz w:val="28"/>
          <w:szCs w:val="28"/>
        </w:rPr>
        <w:t>2563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มีดังนี้</w:t>
      </w:r>
    </w:p>
    <w:p w14:paraId="7584BF83" w14:textId="54E09FB6" w:rsidR="0055758C" w:rsidRPr="00A9056A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59"/>
        <w:gridCol w:w="1343"/>
        <w:gridCol w:w="222"/>
        <w:gridCol w:w="1266"/>
        <w:gridCol w:w="188"/>
        <w:gridCol w:w="1289"/>
        <w:gridCol w:w="188"/>
        <w:gridCol w:w="1292"/>
      </w:tblGrid>
      <w:tr w:rsidR="002A3157" w:rsidRPr="00A9056A" w14:paraId="21991724" w14:textId="77777777" w:rsidTr="00944B1B">
        <w:trPr>
          <w:cantSplit/>
          <w:trHeight w:val="200"/>
        </w:trPr>
        <w:tc>
          <w:tcPr>
            <w:tcW w:w="3359" w:type="dxa"/>
          </w:tcPr>
          <w:p w14:paraId="0C155507" w14:textId="77777777" w:rsidR="002A3157" w:rsidRPr="00A9056A" w:rsidRDefault="002A3157" w:rsidP="002A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1" w:type="dxa"/>
            <w:gridSpan w:val="3"/>
          </w:tcPr>
          <w:p w14:paraId="209224FA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8" w:type="dxa"/>
          </w:tcPr>
          <w:p w14:paraId="62AE8607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69" w:type="dxa"/>
            <w:gridSpan w:val="3"/>
          </w:tcPr>
          <w:p w14:paraId="5CA0D85C" w14:textId="1A783AB9" w:rsidR="002A3157" w:rsidRPr="00A9056A" w:rsidRDefault="002A3157" w:rsidP="002A315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</w:tr>
      <w:tr w:rsidR="002A3157" w:rsidRPr="00A9056A" w14:paraId="7646F04B" w14:textId="77777777" w:rsidTr="00944B1B">
        <w:trPr>
          <w:cantSplit/>
          <w:trHeight w:val="371"/>
        </w:trPr>
        <w:tc>
          <w:tcPr>
            <w:tcW w:w="3359" w:type="dxa"/>
          </w:tcPr>
          <w:p w14:paraId="09199221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507AB7E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22" w:type="dxa"/>
          </w:tcPr>
          <w:p w14:paraId="60B45921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24AE0C3" w14:textId="227AEBCA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8" w:type="dxa"/>
          </w:tcPr>
          <w:p w14:paraId="21D806AD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0D9D401B" w14:textId="15D830E2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8" w:type="dxa"/>
          </w:tcPr>
          <w:p w14:paraId="40AD526C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64B1062E" w14:textId="438AD8D6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2A3157" w:rsidRPr="00A9056A" w14:paraId="244139BD" w14:textId="77777777" w:rsidTr="00944B1B">
        <w:trPr>
          <w:cantSplit/>
          <w:trHeight w:val="359"/>
        </w:trPr>
        <w:tc>
          <w:tcPr>
            <w:tcW w:w="3359" w:type="dxa"/>
          </w:tcPr>
          <w:p w14:paraId="1A7D686E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81C0F1D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22" w:type="dxa"/>
          </w:tcPr>
          <w:p w14:paraId="1D17F196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77CAC7E" w14:textId="10BC2659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498C397D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4F23944" w14:textId="5DE2315A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8" w:type="dxa"/>
          </w:tcPr>
          <w:p w14:paraId="7832E6D7" w14:textId="77777777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B8B90DD" w14:textId="2BE7D714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2A3157" w:rsidRPr="00A9056A" w14:paraId="210F9E1E" w14:textId="77777777" w:rsidTr="002A3157">
        <w:trPr>
          <w:cantSplit/>
          <w:trHeight w:val="359"/>
        </w:trPr>
        <w:tc>
          <w:tcPr>
            <w:tcW w:w="3359" w:type="dxa"/>
          </w:tcPr>
          <w:p w14:paraId="224AD368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7"/>
          </w:tcPr>
          <w:p w14:paraId="199916E2" w14:textId="2C61841C" w:rsidR="002A3157" w:rsidRPr="00A9056A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A3157" w:rsidRPr="00A9056A" w14:paraId="6D2945EA" w14:textId="77777777" w:rsidTr="00944B1B">
        <w:trPr>
          <w:cantSplit/>
          <w:trHeight w:val="383"/>
        </w:trPr>
        <w:tc>
          <w:tcPr>
            <w:tcW w:w="3359" w:type="dxa"/>
          </w:tcPr>
          <w:p w14:paraId="7550DE20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3" w:type="dxa"/>
          </w:tcPr>
          <w:p w14:paraId="3A6662FE" w14:textId="77777777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CEBF010" w14:textId="77777777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4F07D5F" w14:textId="040E1FF0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7BD8FB8" w14:textId="77777777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90669D9" w14:textId="43239951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949EF58" w14:textId="77777777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617767C" w14:textId="32823C24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3157" w:rsidRPr="00A9056A" w14:paraId="095A036C" w14:textId="77777777" w:rsidTr="00944B1B">
        <w:trPr>
          <w:cantSplit/>
          <w:trHeight w:val="359"/>
        </w:trPr>
        <w:tc>
          <w:tcPr>
            <w:tcW w:w="3359" w:type="dxa"/>
          </w:tcPr>
          <w:p w14:paraId="636C1E2A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1343" w:type="dxa"/>
          </w:tcPr>
          <w:p w14:paraId="45CE0A59" w14:textId="1FDC3199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22" w:type="dxa"/>
          </w:tcPr>
          <w:p w14:paraId="07EE882B" w14:textId="77777777" w:rsidR="002A3157" w:rsidRPr="00A9056A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C6FD10D" w14:textId="4D1DB67C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8" w:type="dxa"/>
          </w:tcPr>
          <w:p w14:paraId="611579D1" w14:textId="77777777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8B39599" w14:textId="250F9009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3D62DC4" w14:textId="77777777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5C7ED90F" w14:textId="6324BF92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A9056A" w14:paraId="00851909" w14:textId="77777777" w:rsidTr="00944B1B">
        <w:trPr>
          <w:cantSplit/>
          <w:trHeight w:val="359"/>
        </w:trPr>
        <w:tc>
          <w:tcPr>
            <w:tcW w:w="3359" w:type="dxa"/>
            <w:vAlign w:val="bottom"/>
          </w:tcPr>
          <w:p w14:paraId="5D41FA15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1343" w:type="dxa"/>
          </w:tcPr>
          <w:p w14:paraId="4723EC24" w14:textId="5302DE44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22" w:type="dxa"/>
          </w:tcPr>
          <w:p w14:paraId="490FA8C6" w14:textId="77777777" w:rsidR="002A3157" w:rsidRPr="00A9056A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8270C3A" w14:textId="4F389742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8" w:type="dxa"/>
          </w:tcPr>
          <w:p w14:paraId="663C4ACD" w14:textId="77777777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D0CDD2C" w14:textId="5123D201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9FA949E" w14:textId="77777777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118D9B22" w14:textId="685903FB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A9056A" w14:paraId="3D49390A" w14:textId="77777777" w:rsidTr="00944B1B">
        <w:trPr>
          <w:cantSplit/>
          <w:trHeight w:val="359"/>
        </w:trPr>
        <w:tc>
          <w:tcPr>
            <w:tcW w:w="3359" w:type="dxa"/>
            <w:vAlign w:val="bottom"/>
          </w:tcPr>
          <w:p w14:paraId="54B733F4" w14:textId="4138710A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เบสท์ คาร์ เซ็นเตอร์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350E861" w14:textId="5E8AF209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222" w:type="dxa"/>
          </w:tcPr>
          <w:p w14:paraId="2B0519AA" w14:textId="77777777" w:rsidR="002A3157" w:rsidRPr="00A9056A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E0243CB" w14:textId="71A03B05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88" w:type="dxa"/>
          </w:tcPr>
          <w:p w14:paraId="4EEE8A1A" w14:textId="77777777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EFC56C" w14:textId="2291D03D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010B411" w14:textId="77777777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D62AB0F" w14:textId="30344390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A9056A" w14:paraId="705C0BF5" w14:textId="77777777" w:rsidTr="00944B1B">
        <w:trPr>
          <w:cantSplit/>
          <w:trHeight w:val="371"/>
        </w:trPr>
        <w:tc>
          <w:tcPr>
            <w:tcW w:w="3359" w:type="dxa"/>
            <w:vAlign w:val="bottom"/>
          </w:tcPr>
          <w:p w14:paraId="4ED21676" w14:textId="59455303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6CB4905F" w14:textId="608ADF78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222" w:type="dxa"/>
          </w:tcPr>
          <w:p w14:paraId="562950C3" w14:textId="77777777" w:rsidR="002A3157" w:rsidRPr="00A9056A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6136EBE" w14:textId="67B998D7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88" w:type="dxa"/>
          </w:tcPr>
          <w:p w14:paraId="738C7D82" w14:textId="77777777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28C4DF6" w14:textId="1E45B70F" w:rsidR="002A3157" w:rsidRPr="00A9056A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467B0447" w14:textId="77777777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2B978F2A" w14:textId="33B51F35" w:rsidR="002A3157" w:rsidRPr="00A9056A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A9056A" w14:paraId="2AF72905" w14:textId="77777777" w:rsidTr="00944B1B">
        <w:trPr>
          <w:cantSplit/>
          <w:trHeight w:val="359"/>
        </w:trPr>
        <w:tc>
          <w:tcPr>
            <w:tcW w:w="3359" w:type="dxa"/>
            <w:vAlign w:val="bottom"/>
          </w:tcPr>
          <w:p w14:paraId="3D1DFF43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42D683E2" w14:textId="77777777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573699D8" w14:textId="77777777" w:rsidR="002A3157" w:rsidRPr="00A9056A" w:rsidRDefault="002A3157" w:rsidP="00171037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A8E4713" w14:textId="3D573FC7" w:rsidR="002A3157" w:rsidRPr="00A9056A" w:rsidRDefault="002A3157" w:rsidP="00496BED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219318AB" w14:textId="77777777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F4972CC" w14:textId="322A7339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582E02B1" w14:textId="77777777" w:rsidR="002A3157" w:rsidRPr="00A9056A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3FC60694" w14:textId="675237A7" w:rsidR="002A3157" w:rsidRPr="00A9056A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3157" w:rsidRPr="00A9056A" w14:paraId="516E1A6F" w14:textId="77777777" w:rsidTr="00944B1B">
        <w:trPr>
          <w:cantSplit/>
          <w:trHeight w:val="383"/>
        </w:trPr>
        <w:tc>
          <w:tcPr>
            <w:tcW w:w="3359" w:type="dxa"/>
          </w:tcPr>
          <w:p w14:paraId="66ED62B5" w14:textId="77777777" w:rsidR="002A3157" w:rsidRPr="00A9056A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3" w:type="dxa"/>
          </w:tcPr>
          <w:p w14:paraId="3BF094F1" w14:textId="77777777" w:rsidR="002A3157" w:rsidRPr="00A9056A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08E2539" w14:textId="77777777" w:rsidR="002A3157" w:rsidRPr="00A9056A" w:rsidRDefault="002A3157" w:rsidP="00171037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178EBD91" w14:textId="12B76443" w:rsidR="002A3157" w:rsidRPr="00A9056A" w:rsidRDefault="002A3157" w:rsidP="00496BED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112C2F03" w14:textId="77777777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5A0B1940" w14:textId="2D57823D" w:rsidR="002A3157" w:rsidRPr="00A9056A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7CEDCFD0" w14:textId="77777777" w:rsidR="002A3157" w:rsidRPr="00A9056A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76D48137" w14:textId="239DEF30" w:rsidR="002A3157" w:rsidRPr="00A9056A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4B1B" w:rsidRPr="00A9056A" w14:paraId="2077AEF5" w14:textId="77777777" w:rsidTr="00944B1B">
        <w:trPr>
          <w:cantSplit/>
          <w:trHeight w:val="383"/>
        </w:trPr>
        <w:tc>
          <w:tcPr>
            <w:tcW w:w="3359" w:type="dxa"/>
          </w:tcPr>
          <w:p w14:paraId="784DAAC8" w14:textId="6982F70C" w:rsidR="00944B1B" w:rsidRPr="00A9056A" w:rsidRDefault="00944B1B" w:rsidP="0094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343" w:type="dxa"/>
          </w:tcPr>
          <w:p w14:paraId="569DA7E7" w14:textId="604C7B32" w:rsidR="00944B1B" w:rsidRPr="00A9056A" w:rsidRDefault="00944B1B" w:rsidP="00944B1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222" w:type="dxa"/>
          </w:tcPr>
          <w:p w14:paraId="793F1C76" w14:textId="77777777" w:rsidR="00944B1B" w:rsidRPr="00A9056A" w:rsidRDefault="00944B1B" w:rsidP="00944B1B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533C904" w14:textId="711F2652" w:rsidR="00944B1B" w:rsidRPr="00A9056A" w:rsidRDefault="00944B1B" w:rsidP="00CA12C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188" w:type="dxa"/>
          </w:tcPr>
          <w:p w14:paraId="2EB35288" w14:textId="77777777" w:rsidR="00944B1B" w:rsidRPr="00A9056A" w:rsidRDefault="00944B1B" w:rsidP="00944B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071E819" w14:textId="530E0CFA" w:rsidR="00944B1B" w:rsidRPr="00A9056A" w:rsidRDefault="00944B1B" w:rsidP="00944B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3,091</w:t>
            </w:r>
          </w:p>
        </w:tc>
        <w:tc>
          <w:tcPr>
            <w:tcW w:w="188" w:type="dxa"/>
          </w:tcPr>
          <w:p w14:paraId="1CE1E5DE" w14:textId="77777777" w:rsidR="00944B1B" w:rsidRPr="00A9056A" w:rsidRDefault="00944B1B" w:rsidP="00944B1B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13C46DF" w14:textId="5D14AFF4" w:rsidR="00944B1B" w:rsidRPr="00A9056A" w:rsidRDefault="00944B1B" w:rsidP="00CA12C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3,229</w:t>
            </w:r>
          </w:p>
        </w:tc>
      </w:tr>
    </w:tbl>
    <w:p w14:paraId="485BFD68" w14:textId="77777777" w:rsidR="0055758C" w:rsidRPr="00A9056A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7E3B1F9" w14:textId="1C206153" w:rsidR="003419E5" w:rsidRPr="00A9056A" w:rsidRDefault="00D6284E" w:rsidP="002D4F7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บริษัทไม่มีเงินลงทุนในบริษัทย่อยและการร่วมค้าซึ่งจดทะเบียนในตลาดหลักทรัพย์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ดังนั้นจึงไม่มีราคาที่เปิดเผยต่</w:t>
      </w:r>
      <w:r w:rsidR="002D4F72" w:rsidRPr="00A9056A">
        <w:rPr>
          <w:rFonts w:asciiTheme="majorBidi" w:hAnsiTheme="majorBidi" w:cstheme="majorBidi" w:hint="cs"/>
          <w:b/>
          <w:sz w:val="28"/>
          <w:szCs w:val="28"/>
          <w:cs/>
        </w:rPr>
        <w:t>อ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สาธารณชน</w:t>
      </w:r>
    </w:p>
    <w:p w14:paraId="4C3F2F82" w14:textId="2F0E73AE" w:rsidR="00D6284E" w:rsidRPr="00A9056A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5878B1CD" w14:textId="6AFAE4DB" w:rsidR="00D6284E" w:rsidRPr="00A9056A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บริษัทไม่</w:t>
      </w:r>
      <w:r w:rsidR="00CD766F" w:rsidRPr="00A9056A">
        <w:rPr>
          <w:rFonts w:asciiTheme="majorBidi" w:hAnsiTheme="majorBidi" w:cstheme="majorBidi" w:hint="cs"/>
          <w:b/>
          <w:sz w:val="28"/>
          <w:szCs w:val="28"/>
          <w:cs/>
        </w:rPr>
        <w:t>ได้รับ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เงินปันผลจากเงินลงทุน</w:t>
      </w:r>
      <w:r w:rsidR="002D4F72" w:rsidRPr="00A9056A">
        <w:rPr>
          <w:rFonts w:asciiTheme="majorBidi" w:hAnsiTheme="majorBidi" w:cstheme="majorBidi" w:hint="cs"/>
          <w:b/>
          <w:sz w:val="28"/>
          <w:szCs w:val="28"/>
          <w:cs/>
        </w:rPr>
        <w:t>ในบริษัทย่อยและการร่วมค้า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สำหรับงวด</w:t>
      </w:r>
      <w:r w:rsidRPr="00A9056A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Pr="00A9056A">
        <w:rPr>
          <w:rFonts w:asciiTheme="majorBidi" w:hAnsiTheme="majorBidi" w:cstheme="majorBidi"/>
          <w:bCs/>
          <w:sz w:val="28"/>
          <w:szCs w:val="28"/>
        </w:rPr>
        <w:t>30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มิถุนายน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Cs/>
          <w:sz w:val="28"/>
          <w:szCs w:val="28"/>
        </w:rPr>
        <w:t>2564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A9056A">
        <w:rPr>
          <w:rFonts w:asciiTheme="majorBidi" w:hAnsiTheme="majorBidi" w:cstheme="majorBidi"/>
          <w:bCs/>
          <w:sz w:val="28"/>
          <w:szCs w:val="28"/>
        </w:rPr>
        <w:t>2563</w:t>
      </w:r>
    </w:p>
    <w:p w14:paraId="166F3885" w14:textId="77777777" w:rsidR="0043260A" w:rsidRPr="00A9056A" w:rsidRDefault="0043260A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492B49F6" w14:textId="0B25D086" w:rsidR="001664D2" w:rsidRPr="00A9056A" w:rsidRDefault="009E42F1" w:rsidP="0035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  <w:sectPr w:rsidR="001664D2" w:rsidRPr="00A9056A" w:rsidSect="00B40E8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  <w:docGrid w:linePitch="245"/>
        </w:sectPr>
      </w:pPr>
      <w:r w:rsidRPr="00A9056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12517C" w14:textId="77777777" w:rsidR="005047E7" w:rsidRPr="00A9056A" w:rsidRDefault="005047E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3E0C7FD" w14:textId="4E24B801" w:rsidR="00A36FE5" w:rsidRPr="00A9056A" w:rsidRDefault="0035777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056A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A36FE5" w:rsidRPr="00A9056A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A9056A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A9056A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A9056A" w14:paraId="04134186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4BC5B703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A9056A" w14:paraId="57F635A2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71C56813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4D591467" w:rsidR="00370302" w:rsidRPr="00A9056A" w:rsidRDefault="00A26F4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hAnsi="Angsana New"/>
                <w:sz w:val="28"/>
                <w:szCs w:val="28"/>
              </w:rPr>
              <w:t>30</w:t>
            </w:r>
            <w:r w:rsidRPr="00A9056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A905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0302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12DB2927" w:rsidR="00370302" w:rsidRPr="00A9056A" w:rsidRDefault="00A26F4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A9056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A9056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370302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70302" w:rsidRPr="00A9056A" w14:paraId="7478CE29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1B747C98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A9056A" w14:paraId="19D648BE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5989DEEC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6F41" w:rsidRPr="00A9056A" w14:paraId="4D0AE84F" w14:textId="77777777" w:rsidTr="008A33E2">
        <w:tc>
          <w:tcPr>
            <w:tcW w:w="5186" w:type="dxa"/>
            <w:shd w:val="clear" w:color="auto" w:fill="auto"/>
          </w:tcPr>
          <w:p w14:paraId="4CB15A91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1F2B78E1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5672BDDC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143,000</w:t>
            </w:r>
          </w:p>
        </w:tc>
        <w:tc>
          <w:tcPr>
            <w:tcW w:w="1431" w:type="dxa"/>
          </w:tcPr>
          <w:p w14:paraId="7EFDF015" w14:textId="160D59D0" w:rsidR="00A26F41" w:rsidRPr="00A9056A" w:rsidRDefault="002966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40811C0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5B56DFC3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5D88329F" w14:textId="7569098F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A26F41" w:rsidRPr="00A9056A" w14:paraId="3A0508C2" w14:textId="77777777" w:rsidTr="00A26F41">
        <w:tc>
          <w:tcPr>
            <w:tcW w:w="5186" w:type="dxa"/>
            <w:shd w:val="clear" w:color="auto" w:fill="auto"/>
          </w:tcPr>
          <w:p w14:paraId="367F03C7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61C91A84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7ADAC0DF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108,953</w:t>
            </w:r>
          </w:p>
        </w:tc>
        <w:tc>
          <w:tcPr>
            <w:tcW w:w="1431" w:type="dxa"/>
            <w:vAlign w:val="bottom"/>
          </w:tcPr>
          <w:p w14:paraId="5C7AEEB6" w14:textId="70E277EA" w:rsidR="00A26F41" w:rsidRPr="00A9056A" w:rsidRDefault="002966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01EF3469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14720B9B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C7944" w14:textId="43CD0D23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A26F41" w:rsidRPr="00A9056A" w14:paraId="1A228514" w14:textId="77777777" w:rsidTr="008A33E2">
        <w:tc>
          <w:tcPr>
            <w:tcW w:w="5186" w:type="dxa"/>
            <w:shd w:val="clear" w:color="auto" w:fill="auto"/>
          </w:tcPr>
          <w:p w14:paraId="6E2DD942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1D707AB3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7,839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352615A3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24754974" w:rsidR="00A26F41" w:rsidRPr="00A9056A" w:rsidDel="008D6148" w:rsidRDefault="002966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</w:t>
            </w:r>
            <w:r w:rsidR="005F6A6A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709B14BD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7,903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6F002CBC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FD746" w14:textId="31C861D6" w:rsidR="00A26F41" w:rsidRPr="00A9056A" w:rsidDel="008D6148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7,903</w:t>
            </w:r>
          </w:p>
        </w:tc>
      </w:tr>
      <w:tr w:rsidR="00A26F41" w:rsidRPr="00A9056A" w14:paraId="79E3D9F9" w14:textId="77777777" w:rsidTr="00A26F41">
        <w:trPr>
          <w:trHeight w:val="74"/>
        </w:trPr>
        <w:tc>
          <w:tcPr>
            <w:tcW w:w="5186" w:type="dxa"/>
            <w:shd w:val="clear" w:color="auto" w:fill="auto"/>
          </w:tcPr>
          <w:p w14:paraId="39581247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01273E7" w:rsidR="00A26F41" w:rsidRPr="00A9056A" w:rsidRDefault="006B4E83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7F1FE28A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5B709866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431" w:type="dxa"/>
            <w:vAlign w:val="bottom"/>
          </w:tcPr>
          <w:p w14:paraId="07541B68" w14:textId="4463D423" w:rsidR="00A26F41" w:rsidRPr="00A9056A" w:rsidRDefault="002966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08B53FE9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33D151DE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55752" w14:textId="7646FC72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</w:tr>
      <w:tr w:rsidR="00A26F41" w:rsidRPr="00A9056A" w14:paraId="4E2645DB" w14:textId="77777777" w:rsidTr="00A26F41">
        <w:tc>
          <w:tcPr>
            <w:tcW w:w="5186" w:type="dxa"/>
            <w:shd w:val="clear" w:color="auto" w:fill="auto"/>
          </w:tcPr>
          <w:p w14:paraId="352E28F5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0542CD36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200970B9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163,000</w:t>
            </w:r>
          </w:p>
        </w:tc>
        <w:tc>
          <w:tcPr>
            <w:tcW w:w="1431" w:type="dxa"/>
            <w:vAlign w:val="bottom"/>
          </w:tcPr>
          <w:p w14:paraId="24B9611D" w14:textId="422D889E" w:rsidR="00A26F41" w:rsidRPr="00A9056A" w:rsidRDefault="00120E18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36E97FAB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6F58F99D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FE08C" w14:textId="45F8EEA3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A26F41" w:rsidRPr="00A9056A" w14:paraId="41F150E4" w14:textId="77777777" w:rsidTr="00A26F41">
        <w:tc>
          <w:tcPr>
            <w:tcW w:w="5186" w:type="dxa"/>
            <w:shd w:val="clear" w:color="auto" w:fill="auto"/>
          </w:tcPr>
          <w:p w14:paraId="2D52CB16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06494532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3,487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2536351D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10893D33" w:rsidR="00A26F41" w:rsidRPr="00A9056A" w:rsidRDefault="00120E18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4821CCB8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416B459C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3EABF" w14:textId="63742239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A26F41" w:rsidRPr="00A9056A" w14:paraId="30A8617C" w14:textId="77777777" w:rsidTr="008A33E2">
        <w:tc>
          <w:tcPr>
            <w:tcW w:w="5186" w:type="dxa"/>
            <w:shd w:val="clear" w:color="auto" w:fill="auto"/>
          </w:tcPr>
          <w:p w14:paraId="61B91ACF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43F04CFB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0EB0BDB2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277,204</w:t>
            </w:r>
          </w:p>
        </w:tc>
        <w:tc>
          <w:tcPr>
            <w:tcW w:w="1431" w:type="dxa"/>
          </w:tcPr>
          <w:p w14:paraId="7223F78F" w14:textId="53A101B8" w:rsidR="00A26F41" w:rsidRPr="00A9056A" w:rsidRDefault="00120E18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53DEE64D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16FA79AF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2D4E51E4" w14:textId="7DBD8E9D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A26F41" w:rsidRPr="00A9056A" w14:paraId="3FE32CD5" w14:textId="77777777" w:rsidTr="00A26F41">
        <w:tc>
          <w:tcPr>
            <w:tcW w:w="5186" w:type="dxa"/>
            <w:shd w:val="clear" w:color="auto" w:fill="auto"/>
          </w:tcPr>
          <w:p w14:paraId="0876E5F1" w14:textId="1FC550E9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189B71B0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8,021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095A839F" w:rsidR="00A26F41" w:rsidRPr="00A9056A" w:rsidRDefault="00C94009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0766279F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006306AC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11,155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0F1BF364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3BFC" w14:textId="5EF432D5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11,155</w:t>
            </w:r>
          </w:p>
        </w:tc>
      </w:tr>
      <w:tr w:rsidR="00A26F41" w:rsidRPr="00A9056A" w14:paraId="481CC240" w14:textId="77777777" w:rsidTr="00A26F41">
        <w:tc>
          <w:tcPr>
            <w:tcW w:w="5186" w:type="dxa"/>
            <w:shd w:val="clear" w:color="auto" w:fill="auto"/>
          </w:tcPr>
          <w:p w14:paraId="29892F8E" w14:textId="76DF4D82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7EA2B406" w:rsidR="00A26F41" w:rsidRPr="00A9056A" w:rsidRDefault="00C94009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8,192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70781312" w:rsidR="00A26F41" w:rsidRPr="00A9056A" w:rsidRDefault="00C94009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49AC8649" w:rsidR="00A26F41" w:rsidRPr="00A9056A" w:rsidRDefault="00B704A4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0D733852" w:rsidR="00A26F41" w:rsidRPr="00A9056A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6B4E83"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0AC3A7B3" w:rsidR="00A26F41" w:rsidRPr="00A9056A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E77F4" w14:textId="63BE3901" w:rsidR="00A26F41" w:rsidRPr="00A9056A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9,90</w:t>
            </w:r>
            <w:r w:rsidR="006B4E83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A26F41" w:rsidRPr="00A9056A" w14:paraId="4076EA97" w14:textId="77777777" w:rsidTr="008A33E2">
        <w:tc>
          <w:tcPr>
            <w:tcW w:w="5186" w:type="dxa"/>
            <w:shd w:val="clear" w:color="auto" w:fill="auto"/>
          </w:tcPr>
          <w:p w14:paraId="1254FFB3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A9056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5DCC0409" w:rsidR="00A26F41" w:rsidRPr="00A9056A" w:rsidRDefault="00C94009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27,539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20EBD884" w:rsidR="00A26F41" w:rsidRPr="00A9056A" w:rsidRDefault="00C94009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727,157</w:t>
            </w:r>
          </w:p>
        </w:tc>
        <w:tc>
          <w:tcPr>
            <w:tcW w:w="1431" w:type="dxa"/>
          </w:tcPr>
          <w:p w14:paraId="7765D7F2" w14:textId="1C2C0ED7" w:rsidR="00A26F41" w:rsidRPr="00A9056A" w:rsidRDefault="00B704A4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12792D01" w:rsidR="00A26F41" w:rsidRPr="00A9056A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</w:t>
            </w:r>
            <w:r w:rsidR="006B4E83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511A6305" w:rsidR="00A26F41" w:rsidRPr="00A9056A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671,338</w:t>
            </w:r>
          </w:p>
        </w:tc>
        <w:tc>
          <w:tcPr>
            <w:tcW w:w="1440" w:type="dxa"/>
            <w:shd w:val="clear" w:color="auto" w:fill="auto"/>
          </w:tcPr>
          <w:p w14:paraId="485A04CC" w14:textId="28900BC6" w:rsidR="00A26F41" w:rsidRPr="00A9056A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703,70</w:t>
            </w:r>
            <w:r w:rsidR="006B4E83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D126C96" w14:textId="77777777" w:rsidR="00370302" w:rsidRPr="00A9056A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0C45D8" w:rsidRPr="00A9056A" w:rsidRDefault="00370302" w:rsidP="000C45D8">
      <w:pPr>
        <w:rPr>
          <w:rFonts w:asciiTheme="majorBidi" w:hAnsiTheme="majorBidi" w:cstheme="majorBidi"/>
        </w:rPr>
      </w:pPr>
      <w:r w:rsidRPr="00A9056A">
        <w:rPr>
          <w:rFonts w:asciiTheme="majorBidi" w:hAnsiTheme="majorBidi" w:cstheme="majorBidi"/>
        </w:rPr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370302" w:rsidRPr="00A9056A" w14:paraId="5025ECE9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4512F024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935F7C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6AC2D9AF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F41" w:rsidRPr="00A9056A" w14:paraId="3407EBCE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59FE8B6C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53793D7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102F5E46" w14:textId="7EF583E1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hAnsi="Angsana New"/>
                <w:sz w:val="28"/>
                <w:szCs w:val="28"/>
              </w:rPr>
              <w:t>30</w:t>
            </w:r>
            <w:r w:rsidRPr="00A9056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A905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15DA1BCE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A9056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A9056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70302" w:rsidRPr="00A9056A" w14:paraId="3D89963A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2EEE2025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053EAE9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79940E4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A9056A" w14:paraId="78C3F855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62550BE8" w14:textId="77777777" w:rsidR="00370302" w:rsidRPr="00A9056A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3B69F24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40041C71" w14:textId="77777777" w:rsidR="00370302" w:rsidRPr="00A9056A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6F41" w:rsidRPr="00A9056A" w14:paraId="53C56FC3" w14:textId="77777777" w:rsidTr="008A33E2">
        <w:tc>
          <w:tcPr>
            <w:tcW w:w="5207" w:type="dxa"/>
            <w:shd w:val="clear" w:color="auto" w:fill="auto"/>
          </w:tcPr>
          <w:p w14:paraId="111ADA8E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4E3F2EDC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518B09C7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3DABD0" w14:textId="12C7563D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571B" w:rsidRPr="00A9056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439" w:type="dxa"/>
          </w:tcPr>
          <w:p w14:paraId="6BF521C7" w14:textId="51E5BF36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E3235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1E450E18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0CBC2202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57E05262" w14:textId="1E006130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A26F41" w:rsidRPr="00A9056A" w14:paraId="052A1690" w14:textId="77777777" w:rsidTr="00A26F41">
        <w:tc>
          <w:tcPr>
            <w:tcW w:w="5207" w:type="dxa"/>
            <w:shd w:val="clear" w:color="auto" w:fill="auto"/>
          </w:tcPr>
          <w:p w14:paraId="585D76D6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A4D845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09217D32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1DE66E" w14:textId="64CC8FEC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108,953</w:t>
            </w:r>
          </w:p>
        </w:tc>
        <w:tc>
          <w:tcPr>
            <w:tcW w:w="1439" w:type="dxa"/>
            <w:vAlign w:val="bottom"/>
          </w:tcPr>
          <w:p w14:paraId="231DFB41" w14:textId="16BA49BF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108,953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1CCB816B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565D049E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FE612" w14:textId="5B415ABE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A26F41" w:rsidRPr="00A9056A" w14:paraId="127811CC" w14:textId="77777777" w:rsidTr="008A33E2">
        <w:tc>
          <w:tcPr>
            <w:tcW w:w="5207" w:type="dxa"/>
            <w:shd w:val="clear" w:color="auto" w:fill="auto"/>
          </w:tcPr>
          <w:p w14:paraId="3AB03382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B4C79D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4EFBC26E" w:rsidR="00A26F41" w:rsidRPr="00A9056A" w:rsidRDefault="003059DF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5F713" w14:textId="748793CE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52F8BBF0" w:rsidR="00A26F41" w:rsidRPr="00A9056A" w:rsidDel="008D6148" w:rsidRDefault="000E3235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3,863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2A9F3B9C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4,859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5F777AEB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6BBD" w14:textId="5269ECD1" w:rsidR="00A26F41" w:rsidRPr="00A9056A" w:rsidDel="008D6148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4,859</w:t>
            </w:r>
          </w:p>
        </w:tc>
      </w:tr>
      <w:tr w:rsidR="00A26F41" w:rsidRPr="00A9056A" w14:paraId="5C2F0A1C" w14:textId="77777777" w:rsidTr="00A26F41">
        <w:trPr>
          <w:trHeight w:val="74"/>
        </w:trPr>
        <w:tc>
          <w:tcPr>
            <w:tcW w:w="5207" w:type="dxa"/>
            <w:shd w:val="clear" w:color="auto" w:fill="auto"/>
          </w:tcPr>
          <w:p w14:paraId="234F744F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A2DD331" w14:textId="6ED970CB" w:rsidR="00A26F41" w:rsidRPr="00A9056A" w:rsidRDefault="0060611E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B0BC623" w14:textId="3EB02F36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DBCDD31" w14:textId="1F3243FC" w:rsidR="00A26F41" w:rsidRPr="00A9056A" w:rsidRDefault="000E3235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704A4" w:rsidRPr="00A9056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39" w:type="dxa"/>
            <w:vAlign w:val="bottom"/>
          </w:tcPr>
          <w:p w14:paraId="317E8EA6" w14:textId="692956DE" w:rsidR="00A26F41" w:rsidRPr="00A9056A" w:rsidRDefault="0042598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704A4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3334B8" w14:textId="06570C5C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7A5C72" w14:textId="14FA7AC3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966F1" w14:textId="20A3D23C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</w:tr>
      <w:tr w:rsidR="00A26F41" w:rsidRPr="00A9056A" w14:paraId="79AAA874" w14:textId="77777777" w:rsidTr="00A26F41">
        <w:tc>
          <w:tcPr>
            <w:tcW w:w="5207" w:type="dxa"/>
            <w:shd w:val="clear" w:color="auto" w:fill="auto"/>
          </w:tcPr>
          <w:p w14:paraId="13A3B6DB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0AAAAB81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78520879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F7F196" w14:textId="7E1BFEC4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163,000</w:t>
            </w:r>
          </w:p>
        </w:tc>
        <w:tc>
          <w:tcPr>
            <w:tcW w:w="1439" w:type="dxa"/>
            <w:vAlign w:val="bottom"/>
          </w:tcPr>
          <w:p w14:paraId="1BFBD9B1" w14:textId="1309AC4D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6B27BB41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4C95B881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A1595" w14:textId="2DE70684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A26F41" w:rsidRPr="00A9056A" w14:paraId="58C01768" w14:textId="77777777" w:rsidTr="00A26F41">
        <w:tc>
          <w:tcPr>
            <w:tcW w:w="5207" w:type="dxa"/>
            <w:shd w:val="clear" w:color="auto" w:fill="auto"/>
          </w:tcPr>
          <w:p w14:paraId="230D543E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16589CA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7523CCA1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3,487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1CA380" w14:textId="796E2157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1101F354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3,487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5CE9680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5D5F2B60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ACA50" w14:textId="270811A2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A26F41" w:rsidRPr="00A9056A" w14:paraId="17263CF7" w14:textId="77777777" w:rsidTr="008A33E2">
        <w:tc>
          <w:tcPr>
            <w:tcW w:w="5207" w:type="dxa"/>
            <w:shd w:val="clear" w:color="auto" w:fill="auto"/>
          </w:tcPr>
          <w:p w14:paraId="5C4EE166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9E01E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12E0A693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AFA65A" w14:textId="4F630CB3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277,204</w:t>
            </w:r>
          </w:p>
        </w:tc>
        <w:tc>
          <w:tcPr>
            <w:tcW w:w="1439" w:type="dxa"/>
          </w:tcPr>
          <w:p w14:paraId="1A8D73AF" w14:textId="25EB0AD1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277,204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4326B265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357C75B3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260B3613" w14:textId="058C4E1B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A26F41" w:rsidRPr="00A9056A" w14:paraId="0EBAD129" w14:textId="77777777" w:rsidTr="00A26F41">
        <w:tc>
          <w:tcPr>
            <w:tcW w:w="5207" w:type="dxa"/>
            <w:shd w:val="clear" w:color="auto" w:fill="auto"/>
          </w:tcPr>
          <w:p w14:paraId="7EF2D063" w14:textId="10BE20B5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43150D0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717F4F72" w:rsidR="00A26F41" w:rsidRPr="00A9056A" w:rsidRDefault="00B36D15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5,744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C2608A" w14:textId="47B32A56" w:rsidR="00A26F41" w:rsidRPr="00A9056A" w:rsidRDefault="00B704A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0BD58654" w:rsidR="00A26F41" w:rsidRPr="00A9056A" w:rsidRDefault="0042598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5,744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0CB717AD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7,418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03BD3AEA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8C3C" w14:textId="7E128C6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7,418</w:t>
            </w:r>
          </w:p>
        </w:tc>
      </w:tr>
      <w:tr w:rsidR="00A26F41" w:rsidRPr="00A9056A" w14:paraId="34A217F1" w14:textId="77777777" w:rsidTr="00A26F41">
        <w:tc>
          <w:tcPr>
            <w:tcW w:w="5207" w:type="dxa"/>
            <w:shd w:val="clear" w:color="auto" w:fill="auto"/>
          </w:tcPr>
          <w:p w14:paraId="0FDDD905" w14:textId="15B99BAA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A9056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DB46F1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2CDDBD89" w:rsidR="00A26F41" w:rsidRPr="00A9056A" w:rsidRDefault="00B704A4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8,192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613CBB" w14:textId="51BCFE18" w:rsidR="00A26F41" w:rsidRPr="00A9056A" w:rsidRDefault="00B704A4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5A6CC9F1" w:rsidR="00A26F41" w:rsidRPr="00A9056A" w:rsidRDefault="00B704A4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8,192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6E9B443F" w:rsidR="00A26F41" w:rsidRPr="00A9056A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5A1ED6"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7D22221A" w:rsidR="00A26F41" w:rsidRPr="00A9056A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B84CB" w14:textId="77D28672" w:rsidR="00A26F41" w:rsidRPr="00A9056A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9,90</w:t>
            </w:r>
            <w:r w:rsidR="005A1ED6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A26F41" w:rsidRPr="00A9056A" w14:paraId="5EF5E175" w14:textId="77777777" w:rsidTr="008A33E2">
        <w:tc>
          <w:tcPr>
            <w:tcW w:w="5207" w:type="dxa"/>
            <w:shd w:val="clear" w:color="auto" w:fill="auto"/>
          </w:tcPr>
          <w:p w14:paraId="497D5B3B" w14:textId="77777777" w:rsidR="00A26F41" w:rsidRPr="00A9056A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A9056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6921C8BD" w14:textId="77777777" w:rsidR="00A26F41" w:rsidRPr="00A9056A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2E487927" w:rsidR="00A26F41" w:rsidRPr="00A9056A" w:rsidRDefault="00B704A4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36D15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96EF7B" w14:textId="35FB8D08" w:rsidR="00A26F41" w:rsidRPr="00A9056A" w:rsidRDefault="000E3235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659,157</w:t>
            </w:r>
          </w:p>
        </w:tc>
        <w:tc>
          <w:tcPr>
            <w:tcW w:w="1439" w:type="dxa"/>
          </w:tcPr>
          <w:p w14:paraId="786E13E0" w14:textId="7DC1D9FC" w:rsidR="00A26F41" w:rsidRPr="00A9056A" w:rsidRDefault="00425986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  <w:r w:rsidR="00763A01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,443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65F7C1BD" w:rsidR="00A26F41" w:rsidRPr="00A9056A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</w:t>
            </w:r>
            <w:r w:rsidR="00B704A4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74779EFE" w:rsidR="00A26F41" w:rsidRPr="00A9056A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675,338</w:t>
            </w:r>
          </w:p>
        </w:tc>
        <w:tc>
          <w:tcPr>
            <w:tcW w:w="1440" w:type="dxa"/>
            <w:shd w:val="clear" w:color="auto" w:fill="auto"/>
          </w:tcPr>
          <w:p w14:paraId="5CDE8089" w14:textId="690463B9" w:rsidR="00A26F41" w:rsidRPr="00A9056A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700,92</w:t>
            </w:r>
            <w:r w:rsidR="005A1ED6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2055192E" w14:textId="7BB3C862" w:rsidR="00370302" w:rsidRPr="00A9056A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A9056A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A9056A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A9056A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A9056A" w:rsidSect="00F17C90">
          <w:footerReference w:type="first" r:id="rId12"/>
          <w:pgSz w:w="16834" w:h="11909" w:orient="landscape" w:code="9"/>
          <w:pgMar w:top="691" w:right="1152" w:bottom="576" w:left="1152" w:header="720" w:footer="720" w:gutter="0"/>
          <w:pgNumType w:start="33"/>
          <w:cols w:space="720"/>
          <w:titlePg/>
          <w:docGrid w:linePitch="245"/>
        </w:sectPr>
      </w:pPr>
    </w:p>
    <w:p w14:paraId="441AE178" w14:textId="7A9E1575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หนี้สินที่มีภาระดอกเบี้ยทั้งหมดของกลุ่มบริษัท ณ วันที่ </w:t>
      </w:r>
      <w:r w:rsidR="00924E0A" w:rsidRPr="00A9056A">
        <w:rPr>
          <w:rFonts w:ascii="Angsana New" w:hAnsi="Angsana New"/>
          <w:sz w:val="28"/>
          <w:szCs w:val="28"/>
        </w:rPr>
        <w:t>30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24E0A" w:rsidRPr="00A9056A">
        <w:rPr>
          <w:rFonts w:ascii="Angsana New" w:hAnsi="Angsana New"/>
          <w:sz w:val="26"/>
          <w:szCs w:val="26"/>
        </w:rPr>
        <w:t xml:space="preserve"> </w:t>
      </w:r>
      <w:r w:rsidR="00924E0A" w:rsidRPr="00A9056A">
        <w:rPr>
          <w:rFonts w:ascii="Angsana New" w:hAnsi="Angsana New"/>
          <w:sz w:val="28"/>
          <w:szCs w:val="28"/>
        </w:rPr>
        <w:t>2564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และ </w:t>
      </w:r>
      <w:r w:rsidR="00924E0A" w:rsidRPr="00A9056A">
        <w:rPr>
          <w:rFonts w:ascii="Angsana New" w:hAnsi="Angsana New"/>
          <w:sz w:val="28"/>
          <w:szCs w:val="28"/>
        </w:rPr>
        <w:t>31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24E0A" w:rsidRPr="00A9056A">
        <w:rPr>
          <w:rFonts w:ascii="Angsana New" w:hAnsi="Angsana New"/>
          <w:sz w:val="28"/>
          <w:szCs w:val="28"/>
        </w:rPr>
        <w:t>2563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5648A1B8" w14:textId="77777777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70E39D" w14:textId="6CD05C4E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E0A" w:rsidRPr="00A9056A">
        <w:rPr>
          <w:rFonts w:ascii="Angsana New" w:hAnsi="Angsana New"/>
          <w:sz w:val="28"/>
          <w:szCs w:val="28"/>
        </w:rPr>
        <w:t>30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24E0A" w:rsidRPr="00A9056A">
        <w:rPr>
          <w:rFonts w:ascii="Angsana New" w:hAnsi="Angsana New"/>
          <w:sz w:val="26"/>
          <w:szCs w:val="26"/>
        </w:rPr>
        <w:t xml:space="preserve"> </w:t>
      </w:r>
      <w:r w:rsidR="00924E0A" w:rsidRPr="00A9056A">
        <w:rPr>
          <w:rFonts w:ascii="Angsana New" w:hAnsi="Angsana New"/>
          <w:sz w:val="28"/>
          <w:szCs w:val="28"/>
        </w:rPr>
        <w:t>2564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307E80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5D5AC2" w:rsidRPr="00A9056A">
        <w:rPr>
          <w:rFonts w:asciiTheme="majorBidi" w:hAnsiTheme="majorBidi" w:cstheme="majorBidi"/>
          <w:sz w:val="28"/>
          <w:szCs w:val="28"/>
        </w:rPr>
        <w:t>154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(</w:t>
      </w:r>
      <w:bookmarkStart w:id="6" w:name="_Hlk75545043"/>
      <w:r w:rsidR="00924E0A" w:rsidRPr="00A9056A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3</w:t>
      </w:r>
      <w:bookmarkEnd w:id="6"/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235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4BB922" w14:textId="547864E2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E0A" w:rsidRPr="00A9056A">
        <w:rPr>
          <w:rFonts w:ascii="Angsana New" w:hAnsi="Angsana New"/>
          <w:sz w:val="28"/>
          <w:szCs w:val="28"/>
        </w:rPr>
        <w:t>30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24E0A" w:rsidRPr="00A9056A">
        <w:rPr>
          <w:rFonts w:ascii="Angsana New" w:hAnsi="Angsana New"/>
          <w:sz w:val="26"/>
          <w:szCs w:val="26"/>
        </w:rPr>
        <w:t xml:space="preserve"> </w:t>
      </w:r>
      <w:r w:rsidR="00924E0A" w:rsidRPr="00A9056A">
        <w:rPr>
          <w:rFonts w:ascii="Angsana New" w:hAnsi="Angsana New"/>
          <w:sz w:val="28"/>
          <w:szCs w:val="28"/>
        </w:rPr>
        <w:t>2564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กลุ่มบริษัทมีสัญญาเงินเบิกเกินบัญชีและเงินกู้ยืมระยะสั้นกับสถาบันการเงินเป็นจำนวนเงิน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FD2776" w:rsidRPr="00A9056A">
        <w:rPr>
          <w:rFonts w:asciiTheme="majorBidi" w:hAnsiTheme="majorBidi" w:cstheme="majorBidi"/>
          <w:sz w:val="28"/>
          <w:szCs w:val="28"/>
        </w:rPr>
        <w:t>1</w:t>
      </w:r>
      <w:r w:rsidR="003D26AE" w:rsidRPr="00A9056A">
        <w:rPr>
          <w:rFonts w:asciiTheme="majorBidi" w:hAnsiTheme="majorBidi" w:cstheme="majorBidi"/>
          <w:sz w:val="28"/>
          <w:szCs w:val="28"/>
        </w:rPr>
        <w:t>4</w:t>
      </w:r>
      <w:r w:rsidR="00FD2776" w:rsidRPr="00A9056A">
        <w:rPr>
          <w:rFonts w:asciiTheme="majorBidi" w:hAnsiTheme="majorBidi" w:cstheme="majorBidi"/>
          <w:sz w:val="28"/>
          <w:szCs w:val="28"/>
        </w:rPr>
        <w:t>3</w:t>
      </w:r>
      <w:r w:rsidR="00111FB6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A9056A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A9056A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45AAD" w14:textId="00002DDF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7" w:name="_Hlk33175310"/>
      <w:r w:rsidRPr="00A9056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E0A" w:rsidRPr="00A9056A">
        <w:rPr>
          <w:rFonts w:ascii="Angsana New" w:hAnsi="Angsana New"/>
          <w:sz w:val="28"/>
          <w:szCs w:val="28"/>
        </w:rPr>
        <w:t>30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24E0A" w:rsidRPr="00A9056A">
        <w:rPr>
          <w:rFonts w:ascii="Angsana New" w:hAnsi="Angsana New"/>
          <w:sz w:val="26"/>
          <w:szCs w:val="26"/>
        </w:rPr>
        <w:t xml:space="preserve"> </w:t>
      </w:r>
      <w:r w:rsidR="00924E0A" w:rsidRPr="00A9056A">
        <w:rPr>
          <w:rFonts w:ascii="Angsana New" w:hAnsi="Angsana New"/>
          <w:sz w:val="28"/>
          <w:szCs w:val="28"/>
        </w:rPr>
        <w:t>2564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FD2776" w:rsidRPr="00A9056A">
        <w:rPr>
          <w:rFonts w:asciiTheme="majorBidi" w:hAnsiTheme="majorBidi" w:cstheme="majorBidi"/>
          <w:sz w:val="28"/>
          <w:szCs w:val="28"/>
        </w:rPr>
        <w:t>386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A9056A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419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bookmarkStart w:id="8" w:name="_Hlk33175609"/>
      <w:r w:rsidRPr="00A9056A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8"/>
      <w:r w:rsidRPr="00A9056A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DD2BCA" w:rsidRPr="00A9056A">
        <w:rPr>
          <w:rFonts w:asciiTheme="majorBidi" w:hAnsiTheme="majorBidi" w:cstheme="majorBidi"/>
          <w:sz w:val="28"/>
          <w:szCs w:val="28"/>
        </w:rPr>
        <w:t>4 - 6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ปี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A9056A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 -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6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217FDA5" w14:textId="21EC63B6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E0A" w:rsidRPr="00A9056A">
        <w:rPr>
          <w:rFonts w:ascii="Angsana New" w:hAnsi="Angsana New"/>
          <w:sz w:val="28"/>
          <w:szCs w:val="28"/>
        </w:rPr>
        <w:t>30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24E0A" w:rsidRPr="00A9056A">
        <w:rPr>
          <w:rFonts w:ascii="Angsana New" w:hAnsi="Angsana New"/>
          <w:sz w:val="26"/>
          <w:szCs w:val="26"/>
        </w:rPr>
        <w:t xml:space="preserve"> </w:t>
      </w:r>
      <w:r w:rsidR="00924E0A" w:rsidRPr="00A9056A">
        <w:rPr>
          <w:rFonts w:ascii="Angsana New" w:hAnsi="Angsana New"/>
          <w:sz w:val="28"/>
          <w:szCs w:val="28"/>
        </w:rPr>
        <w:t>2564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กลุ่มบริษัทมีสัญญาเงินกู้ยืมระยะสั้นจากบุคคลอื่นเป็นจำนวนเงิน </w:t>
      </w:r>
      <w:r w:rsidR="00411F8F" w:rsidRPr="00A9056A">
        <w:rPr>
          <w:rFonts w:asciiTheme="majorBidi" w:hAnsiTheme="majorBidi" w:cstheme="majorBidi"/>
          <w:sz w:val="28"/>
          <w:szCs w:val="28"/>
        </w:rPr>
        <w:t>163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B4960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B4960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4960" w:rsidRPr="00A9056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15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A9056A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A9056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A9056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9056A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7"/>
    <w:p w14:paraId="0D6A56A5" w14:textId="77777777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AB828" w14:textId="25EBC5C4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E0A" w:rsidRPr="00A9056A">
        <w:rPr>
          <w:rFonts w:ascii="Angsana New" w:hAnsi="Angsana New"/>
          <w:sz w:val="28"/>
          <w:szCs w:val="28"/>
        </w:rPr>
        <w:t>30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24E0A" w:rsidRPr="00A9056A">
        <w:rPr>
          <w:rFonts w:ascii="Angsana New" w:hAnsi="Angsana New"/>
          <w:sz w:val="26"/>
          <w:szCs w:val="26"/>
        </w:rPr>
        <w:t xml:space="preserve"> </w:t>
      </w:r>
      <w:r w:rsidR="00924E0A" w:rsidRPr="00A9056A">
        <w:rPr>
          <w:rFonts w:ascii="Angsana New" w:hAnsi="Angsana New"/>
          <w:sz w:val="28"/>
          <w:szCs w:val="28"/>
        </w:rPr>
        <w:t>2564</w:t>
      </w:r>
      <w:r w:rsidR="00924E0A" w:rsidRPr="00A9056A">
        <w:rPr>
          <w:rFonts w:ascii="Angsana New" w:hAnsi="Angsana New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กลุ่มบริษัทมีสัญญาเงินกู้ยืมระยะยาวจากบุคคลอื่นเป็นจำนวนเงิน </w:t>
      </w:r>
      <w:r w:rsidR="00411F8F" w:rsidRPr="00A9056A">
        <w:rPr>
          <w:rFonts w:asciiTheme="majorBidi" w:hAnsiTheme="majorBidi" w:cstheme="majorBidi"/>
          <w:sz w:val="28"/>
          <w:szCs w:val="28"/>
        </w:rPr>
        <w:t xml:space="preserve">12 </w:t>
      </w:r>
      <w:r w:rsidRPr="00A9056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301CD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2563: 13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เงินกู้ยืมระยะยาวดังกล่าวมีอัตราดอกเบี้ยคงที่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และมีระยะเวลาครบกำหนดภายใน </w:t>
      </w:r>
      <w:r w:rsidRPr="00A9056A">
        <w:rPr>
          <w:rFonts w:asciiTheme="majorBidi" w:hAnsiTheme="majorBidi" w:cstheme="majorBidi"/>
          <w:sz w:val="28"/>
          <w:szCs w:val="28"/>
        </w:rPr>
        <w:t xml:space="preserve">4 </w:t>
      </w:r>
      <w:r w:rsidRPr="00A9056A">
        <w:rPr>
          <w:rFonts w:asciiTheme="majorBidi" w:hAnsiTheme="majorBidi" w:cstheme="majorBidi"/>
          <w:sz w:val="28"/>
          <w:szCs w:val="28"/>
          <w:cs/>
        </w:rPr>
        <w:t>ปี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อัตราดอกเบี้ยคงที่และมีระยะเวลาครบกำหนดภายใน </w:t>
      </w:r>
      <w:r w:rsidR="004301CD" w:rsidRPr="00A9056A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4301CD" w:rsidRPr="00A9056A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3BC7A38F" w14:textId="77777777" w:rsidR="00D9646F" w:rsidRPr="00A9056A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9C2FA4" w14:textId="77777777" w:rsidR="00CF7E69" w:rsidRPr="00A9056A" w:rsidRDefault="00D9646F" w:rsidP="00CF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A9056A">
        <w:rPr>
          <w:rFonts w:asciiTheme="majorBidi" w:hAnsiTheme="majorBidi" w:cstheme="majorBidi"/>
          <w:bCs/>
          <w:sz w:val="28"/>
          <w:szCs w:val="28"/>
        </w:rPr>
        <w:t>3</w:t>
      </w:r>
      <w:r w:rsidRPr="00A9056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A9056A">
        <w:rPr>
          <w:rFonts w:asciiTheme="majorBidi" w:hAnsiTheme="majorBidi" w:cstheme="majorBidi"/>
          <w:bCs/>
          <w:sz w:val="28"/>
          <w:szCs w:val="28"/>
        </w:rPr>
        <w:t>3</w:t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A9056A">
        <w:rPr>
          <w:rFonts w:asciiTheme="majorBidi" w:hAnsiTheme="majorBidi" w:cstheme="majorBidi"/>
          <w:b/>
          <w:sz w:val="28"/>
          <w:szCs w:val="28"/>
        </w:rPr>
        <w:br/>
      </w:r>
      <w:r w:rsidRPr="00A9056A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A9056A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A9056A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A9056A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7CB4510F" w14:textId="77777777" w:rsidR="00CF7E69" w:rsidRPr="00A9056A" w:rsidRDefault="00CF7E69" w:rsidP="00CF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9A8E1F2" w14:textId="3F5BB022" w:rsidR="0009753C" w:rsidRPr="00A9056A" w:rsidRDefault="008B01E8" w:rsidP="00CF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056A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CF7E69" w:rsidRPr="00A9056A">
        <w:rPr>
          <w:rFonts w:asciiTheme="majorBidi" w:hAnsiTheme="majorBidi" w:cstheme="majorBidi"/>
          <w:b/>
          <w:bCs/>
          <w:sz w:val="30"/>
          <w:szCs w:val="30"/>
        </w:rPr>
        <w:tab/>
      </w:r>
      <w:r w:rsidR="0009753C" w:rsidRPr="00A9056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ทุนเรือนหุ้น  </w:t>
      </w:r>
    </w:p>
    <w:p w14:paraId="7B8A407A" w14:textId="77777777" w:rsidR="001B3EA1" w:rsidRPr="00A9056A" w:rsidRDefault="001B3EA1" w:rsidP="001B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1B3EA1" w:rsidRPr="00A9056A" w14:paraId="131C0B95" w14:textId="77777777" w:rsidTr="008A33E2">
        <w:trPr>
          <w:tblHeader/>
        </w:trPr>
        <w:tc>
          <w:tcPr>
            <w:tcW w:w="1593" w:type="pct"/>
          </w:tcPr>
          <w:p w14:paraId="01D87798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870ABA7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457610AB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5D6A4949" w14:textId="58CE71A5" w:rsidR="001B3EA1" w:rsidRPr="00A9056A" w:rsidRDefault="00924E0A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056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905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3EA1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18A5534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42F38402" w14:textId="7A3A73D0" w:rsidR="001B3EA1" w:rsidRPr="00A9056A" w:rsidRDefault="00924E0A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56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9056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1B3EA1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B3EA1" w:rsidRPr="00A9056A" w14:paraId="28416BB0" w14:textId="77777777" w:rsidTr="008A33E2">
        <w:trPr>
          <w:tblHeader/>
        </w:trPr>
        <w:tc>
          <w:tcPr>
            <w:tcW w:w="1593" w:type="pct"/>
          </w:tcPr>
          <w:p w14:paraId="35F51837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6AEBB97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485F5FE1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DEE1448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018CC3F5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465184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74B201AE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BF7558D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0A99E2A9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C99182E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B3EA1" w:rsidRPr="00A9056A" w14:paraId="13F05C1C" w14:textId="77777777" w:rsidTr="002D583A">
        <w:tc>
          <w:tcPr>
            <w:tcW w:w="1593" w:type="pct"/>
          </w:tcPr>
          <w:p w14:paraId="70CD03A5" w14:textId="77777777" w:rsidR="001B3EA1" w:rsidRPr="00A9056A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0411C070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381046F4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637ED64E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3EA1" w:rsidRPr="00A9056A" w14:paraId="008E81FA" w14:textId="77777777" w:rsidTr="002D583A">
        <w:tc>
          <w:tcPr>
            <w:tcW w:w="1593" w:type="pct"/>
          </w:tcPr>
          <w:p w14:paraId="19B7B564" w14:textId="5969F772" w:rsidR="001B3EA1" w:rsidRPr="00A9056A" w:rsidRDefault="00227759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37B67E4B" w14:textId="3F6D260D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F17C93A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E8FA8EF" w14:textId="2D26AAA4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50C432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7D83973D" w14:textId="6483BE41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4E00A3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177B4243" w14:textId="707F73A0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A9BE08" w14:textId="77777777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0EC33DE" w14:textId="351E8FCD" w:rsidR="001B3EA1" w:rsidRPr="00A9056A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7759" w:rsidRPr="00A9056A" w14:paraId="303DD123" w14:textId="77777777" w:rsidTr="002D583A">
        <w:tc>
          <w:tcPr>
            <w:tcW w:w="1593" w:type="pct"/>
          </w:tcPr>
          <w:p w14:paraId="4949D6F8" w14:textId="5D537EE0" w:rsidR="00227759" w:rsidRPr="00A9056A" w:rsidRDefault="00924E0A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9056A">
              <w:rPr>
                <w:rFonts w:ascii="Angsana New" w:hAnsi="Angsana New" w:hint="cs"/>
                <w:sz w:val="28"/>
                <w:szCs w:val="28"/>
                <w:cs/>
              </w:rPr>
              <w:t>ณ วันต้นงวด / ปี</w:t>
            </w:r>
          </w:p>
        </w:tc>
        <w:tc>
          <w:tcPr>
            <w:tcW w:w="562" w:type="pct"/>
          </w:tcPr>
          <w:p w14:paraId="30C8B4AC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1EC7F664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8440DE0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D54960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26CE395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63A0B2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718B724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A3697D4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6B58E4" w14:textId="77777777" w:rsidR="00227759" w:rsidRPr="00A9056A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E0A" w:rsidRPr="00A9056A" w14:paraId="515D4BC0" w14:textId="77777777" w:rsidTr="002D583A">
        <w:tc>
          <w:tcPr>
            <w:tcW w:w="1593" w:type="pct"/>
          </w:tcPr>
          <w:p w14:paraId="7BA75816" w14:textId="210F4572" w:rsidR="00924E0A" w:rsidRPr="00A9056A" w:rsidRDefault="00924E0A" w:rsidP="00924E0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DEB3954" w14:textId="3C105241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40336BD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A57C7BA" w14:textId="32562398" w:rsidR="00924E0A" w:rsidRPr="00A9056A" w:rsidRDefault="00F7022F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49606F6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95BD6C" w14:textId="7F731F1D" w:rsidR="00924E0A" w:rsidRPr="00A9056A" w:rsidRDefault="00F7022F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2D909899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F3B008C" w14:textId="5CCCD142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3590C1F8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D6E0909" w14:textId="550A008E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924E0A" w:rsidRPr="00A9056A" w14:paraId="29650197" w14:textId="77777777" w:rsidTr="002D583A">
        <w:tc>
          <w:tcPr>
            <w:tcW w:w="1593" w:type="pct"/>
          </w:tcPr>
          <w:p w14:paraId="1099765D" w14:textId="083797A8" w:rsidR="00924E0A" w:rsidRPr="00A9056A" w:rsidRDefault="00924E0A" w:rsidP="0092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6A5E8E5F" w14:textId="59306905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4888C261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95E458" w14:textId="0ABE1E01" w:rsidR="00924E0A" w:rsidRPr="00A9056A" w:rsidRDefault="00F7022F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8B01E8" w:rsidRPr="00A905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F6166"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2E65ED65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75104F9" w14:textId="303B8C42" w:rsidR="00924E0A" w:rsidRPr="00A9056A" w:rsidRDefault="00F7022F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47" w:type="pct"/>
          </w:tcPr>
          <w:p w14:paraId="1A3890A9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1272D3" w14:textId="2D1B119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9" w:type="pct"/>
          </w:tcPr>
          <w:p w14:paraId="69CBAA71" w14:textId="69DFC6C2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556AE2E" w14:textId="5044A5B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924E0A" w:rsidRPr="00A9056A" w14:paraId="0EC02FF4" w14:textId="77777777" w:rsidTr="00314621">
        <w:tc>
          <w:tcPr>
            <w:tcW w:w="1593" w:type="pct"/>
          </w:tcPr>
          <w:p w14:paraId="6779591F" w14:textId="4B2ED854" w:rsidR="00924E0A" w:rsidRPr="00A9056A" w:rsidRDefault="00924E0A" w:rsidP="0092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905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วันสิ้นงวด / ปี</w:t>
            </w:r>
          </w:p>
        </w:tc>
        <w:tc>
          <w:tcPr>
            <w:tcW w:w="562" w:type="pct"/>
          </w:tcPr>
          <w:p w14:paraId="355CFA77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4B0178E7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2880F4F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8C017EE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C62AADA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41392D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13B2DDD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65B722C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D37BFA6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4E0A" w:rsidRPr="00A9056A" w14:paraId="1C32E8B6" w14:textId="77777777" w:rsidTr="00314621">
        <w:tc>
          <w:tcPr>
            <w:tcW w:w="1593" w:type="pct"/>
          </w:tcPr>
          <w:p w14:paraId="3E5931D8" w14:textId="2691BEB2" w:rsidR="00924E0A" w:rsidRPr="00A9056A" w:rsidRDefault="00924E0A" w:rsidP="00924E0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ED9F93E" w14:textId="30369A70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3BAE32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B967295" w14:textId="3A91D2B9" w:rsidR="00924E0A" w:rsidRPr="00A9056A" w:rsidRDefault="00F7022F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</w:t>
            </w:r>
            <w:r w:rsidR="008B01E8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F6166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25B67D5F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64F464AD" w14:textId="5D1728D4" w:rsidR="00924E0A" w:rsidRPr="00A9056A" w:rsidRDefault="00F7022F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0EC71F69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80CBB77" w14:textId="41B86EC2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6B80802C" w14:textId="77777777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BC1FDD0" w14:textId="06631A7B" w:rsidR="00924E0A" w:rsidRPr="00A9056A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314621" w:rsidRPr="00A9056A" w14:paraId="71D63D0C" w14:textId="77777777" w:rsidTr="00314621">
        <w:tc>
          <w:tcPr>
            <w:tcW w:w="1593" w:type="pct"/>
          </w:tcPr>
          <w:p w14:paraId="3CBAB12E" w14:textId="77777777" w:rsidR="00314621" w:rsidRPr="00A9056A" w:rsidRDefault="00314621" w:rsidP="00924E0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612C02C8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7073A106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EF55260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465F5A1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168D09A4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BB79E7D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E47E6F2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7739AF7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90CF9C1" w14:textId="77777777" w:rsidR="00314621" w:rsidRPr="00A9056A" w:rsidRDefault="003146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6180" w:rsidRPr="00A9056A" w14:paraId="64F78F43" w14:textId="77777777" w:rsidTr="00314621">
        <w:tc>
          <w:tcPr>
            <w:tcW w:w="1593" w:type="pct"/>
          </w:tcPr>
          <w:p w14:paraId="2AE45C88" w14:textId="77777777" w:rsidR="00B06180" w:rsidRPr="00A9056A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15BE9ACF" w14:textId="162E7A5E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4C45C307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71B918C1" w14:textId="2EF7D9B6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06180" w:rsidRPr="00A9056A" w14:paraId="65D12AB6" w14:textId="77777777" w:rsidTr="008A33E2">
        <w:tc>
          <w:tcPr>
            <w:tcW w:w="1593" w:type="pct"/>
          </w:tcPr>
          <w:p w14:paraId="1854D50D" w14:textId="77777777" w:rsidR="00B06180" w:rsidRPr="00A9056A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097E1D4F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637068D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8031CD0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752198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A968961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C211AD1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5D0E8FD4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2B091EF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ADB301B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180" w:rsidRPr="00A9056A" w14:paraId="038CF37F" w14:textId="77777777" w:rsidTr="008A33E2">
        <w:tc>
          <w:tcPr>
            <w:tcW w:w="1593" w:type="pct"/>
          </w:tcPr>
          <w:p w14:paraId="24607D15" w14:textId="2236219A" w:rsidR="00B06180" w:rsidRPr="00A9056A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="Angsana New" w:hAnsi="Angsana New" w:hint="cs"/>
                <w:sz w:val="28"/>
                <w:szCs w:val="28"/>
                <w:cs/>
              </w:rPr>
              <w:t>ณ วันต้นงวด / ปี</w:t>
            </w:r>
          </w:p>
        </w:tc>
        <w:tc>
          <w:tcPr>
            <w:tcW w:w="562" w:type="pct"/>
          </w:tcPr>
          <w:p w14:paraId="24AB56DD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5C3013A8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B6EF6CA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FE664C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CA72CF3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746116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FBD57BD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DBEA31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8B42F73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180" w:rsidRPr="00A9056A" w14:paraId="20BD968E" w14:textId="77777777" w:rsidTr="008A33E2">
        <w:tc>
          <w:tcPr>
            <w:tcW w:w="1593" w:type="pct"/>
          </w:tcPr>
          <w:p w14:paraId="516602C3" w14:textId="77777777" w:rsidR="00B06180" w:rsidRPr="00A9056A" w:rsidRDefault="00B06180" w:rsidP="00B0618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184D273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F8A56EC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9359113" w14:textId="33B30A22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70B4AC4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3FF1E8" w14:textId="769886DA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4B302DAB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254D18A" w14:textId="2AF95D5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5AF75B7F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E7DF219" w14:textId="0400F63B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B06180" w:rsidRPr="00A9056A" w14:paraId="501B05D4" w14:textId="77777777" w:rsidTr="008A33E2">
        <w:tc>
          <w:tcPr>
            <w:tcW w:w="1593" w:type="pct"/>
          </w:tcPr>
          <w:p w14:paraId="79EABF0A" w14:textId="3A028C97" w:rsidR="00B06180" w:rsidRPr="00A9056A" w:rsidRDefault="00B06180" w:rsidP="00B0618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3DAFEA41" w14:textId="2F611239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0BA90C3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5057D1" w14:textId="074DCC31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35,73</w:t>
            </w:r>
            <w:r w:rsidR="00B66AFD"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1545B1A3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2DBC8359" w14:textId="71A273CE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47" w:type="pct"/>
          </w:tcPr>
          <w:p w14:paraId="3407AB99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54EE440" w14:textId="08374BD2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9" w:type="pct"/>
          </w:tcPr>
          <w:p w14:paraId="5E9732A8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7F34D7" w14:textId="44A2A464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B06180" w:rsidRPr="00A9056A" w14:paraId="62E6EDA3" w14:textId="77777777" w:rsidTr="008A33E2">
        <w:tc>
          <w:tcPr>
            <w:tcW w:w="1593" w:type="pct"/>
          </w:tcPr>
          <w:p w14:paraId="1E1B10E6" w14:textId="263744A2" w:rsidR="00B06180" w:rsidRPr="00A9056A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วันสิ้นงวด / ปี</w:t>
            </w:r>
          </w:p>
        </w:tc>
        <w:tc>
          <w:tcPr>
            <w:tcW w:w="562" w:type="pct"/>
          </w:tcPr>
          <w:p w14:paraId="0F640932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BC17B24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89DBB7E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E9914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4B378F7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4A0BB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06E94C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E30C767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5E7623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180" w:rsidRPr="00A9056A" w14:paraId="2925E073" w14:textId="77777777" w:rsidTr="008A33E2">
        <w:tc>
          <w:tcPr>
            <w:tcW w:w="1593" w:type="pct"/>
          </w:tcPr>
          <w:p w14:paraId="503766A6" w14:textId="77777777" w:rsidR="00B06180" w:rsidRPr="00A9056A" w:rsidRDefault="00B06180" w:rsidP="00B0618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869BF60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DFB43F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0129DCB" w14:textId="4E9F2421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</w:t>
            </w:r>
            <w:r w:rsidR="00B66AFD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53C4479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741B939F" w14:textId="714F422B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60FB2768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E23A94F" w14:textId="687B8823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5922FE16" w14:textId="77777777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E7A6949" w14:textId="56B001FA" w:rsidR="00B06180" w:rsidRPr="00A9056A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</w:p>
        </w:tc>
      </w:tr>
    </w:tbl>
    <w:p w14:paraId="231AF449" w14:textId="5C1A54CE" w:rsidR="00DF54F0" w:rsidRPr="00A9056A" w:rsidRDefault="00DF54F0" w:rsidP="00C1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46E33" w14:textId="7E1E1882" w:rsidR="008C49CE" w:rsidRPr="00A9056A" w:rsidRDefault="008C49CE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056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639F2B2F" w14:textId="6C48A2EE" w:rsidR="008C49CE" w:rsidRPr="00A9056A" w:rsidRDefault="008C49CE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99F8424" w14:textId="71011BB0" w:rsidR="008C49CE" w:rsidRPr="00A9056A" w:rsidRDefault="008C49CE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056A">
        <w:rPr>
          <w:rFonts w:asciiTheme="majorBidi" w:hAnsiTheme="majorBidi" w:cstheme="majorBidi"/>
          <w:sz w:val="28"/>
          <w:szCs w:val="28"/>
        </w:rPr>
        <w:t xml:space="preserve">23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ที่ประชุมมีมติอนุมัติการลดทุนจดทะเบียนของบริษัท จำนวน </w:t>
      </w:r>
      <w:r w:rsidRPr="00A9056A">
        <w:rPr>
          <w:rFonts w:asciiTheme="majorBidi" w:hAnsiTheme="majorBidi" w:cstheme="majorBidi"/>
          <w:sz w:val="28"/>
          <w:szCs w:val="28"/>
        </w:rPr>
        <w:t xml:space="preserve">355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A9056A">
        <w:rPr>
          <w:rFonts w:asciiTheme="majorBidi" w:hAnsiTheme="majorBidi" w:cstheme="majorBidi"/>
          <w:sz w:val="28"/>
          <w:szCs w:val="28"/>
        </w:rPr>
        <w:t xml:space="preserve">0.50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Pr="00A9056A">
        <w:rPr>
          <w:rFonts w:asciiTheme="majorBidi" w:hAnsiTheme="majorBidi" w:cstheme="majorBidi"/>
          <w:sz w:val="28"/>
          <w:szCs w:val="28"/>
        </w:rPr>
        <w:t xml:space="preserve">177.50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Pr="00A9056A">
        <w:rPr>
          <w:rFonts w:asciiTheme="majorBidi" w:hAnsiTheme="majorBidi" w:cstheme="majorBidi"/>
          <w:sz w:val="28"/>
          <w:szCs w:val="28"/>
        </w:rPr>
        <w:t xml:space="preserve">357,321,429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บาท เป็น </w:t>
      </w:r>
      <w:r w:rsidRPr="00A9056A">
        <w:rPr>
          <w:rFonts w:asciiTheme="majorBidi" w:hAnsiTheme="majorBidi" w:cstheme="majorBidi"/>
          <w:sz w:val="28"/>
          <w:szCs w:val="28"/>
        </w:rPr>
        <w:t xml:space="preserve">357,321,251.50 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0BF4F502" w14:textId="77777777" w:rsidR="008C49CE" w:rsidRPr="00A9056A" w:rsidRDefault="008C49CE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A6A3E7" w14:textId="55146F0C" w:rsidR="00DF54F0" w:rsidRPr="00A9056A" w:rsidRDefault="009743F6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</w:t>
      </w:r>
      <w:r w:rsidR="001553A5" w:rsidRPr="00A9056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เพิ่มทุนจดทะเบียน</w:t>
      </w:r>
    </w:p>
    <w:p w14:paraId="15EACC6E" w14:textId="77777777" w:rsidR="00DF54F0" w:rsidRPr="00A9056A" w:rsidRDefault="00DF54F0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69B87A" w14:textId="34992402" w:rsidR="00F3010D" w:rsidRPr="00A9056A" w:rsidRDefault="00DF54F0" w:rsidP="00334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056A">
        <w:rPr>
          <w:rFonts w:asciiTheme="majorBidi" w:hAnsiTheme="majorBidi" w:cstheme="majorBidi"/>
          <w:sz w:val="28"/>
          <w:szCs w:val="28"/>
        </w:rPr>
        <w:t>2</w:t>
      </w:r>
      <w:r w:rsidR="008C49CE" w:rsidRPr="00A9056A">
        <w:rPr>
          <w:rFonts w:asciiTheme="majorBidi" w:hAnsiTheme="majorBidi" w:cstheme="majorBidi"/>
          <w:sz w:val="28"/>
          <w:szCs w:val="28"/>
        </w:rPr>
        <w:t>3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A9056A">
        <w:rPr>
          <w:rFonts w:asciiTheme="majorBidi" w:hAnsiTheme="majorBidi" w:cstheme="majorBidi"/>
          <w:sz w:val="28"/>
          <w:szCs w:val="28"/>
        </w:rPr>
        <w:t>256</w:t>
      </w:r>
      <w:r w:rsidR="008C49CE" w:rsidRPr="00A9056A">
        <w:rPr>
          <w:rFonts w:asciiTheme="majorBidi" w:hAnsiTheme="majorBidi" w:cstheme="majorBidi"/>
          <w:sz w:val="28"/>
          <w:szCs w:val="28"/>
        </w:rPr>
        <w:t>4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ที่ประชุมมีมติอนุมัติการเพิ่มทุนจดทะเบียนของบริษัท เพื่อรองรับการจ่ายหุ้นสามัญปันผลจำนวน </w:t>
      </w:r>
      <w:r w:rsidR="008C49CE" w:rsidRPr="00A9056A">
        <w:rPr>
          <w:rFonts w:asciiTheme="majorBidi" w:hAnsiTheme="majorBidi" w:cstheme="majorBidi"/>
          <w:sz w:val="28"/>
          <w:szCs w:val="28"/>
        </w:rPr>
        <w:t>17,866,063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บาท จากทุนจดทะเบียนเดิม </w:t>
      </w:r>
      <w:r w:rsidRPr="00A9056A">
        <w:rPr>
          <w:rFonts w:asciiTheme="majorBidi" w:hAnsiTheme="majorBidi" w:cstheme="majorBidi"/>
          <w:sz w:val="28"/>
          <w:szCs w:val="28"/>
        </w:rPr>
        <w:t>3</w:t>
      </w:r>
      <w:r w:rsidR="008C49CE" w:rsidRPr="00A9056A">
        <w:rPr>
          <w:rFonts w:asciiTheme="majorBidi" w:hAnsiTheme="majorBidi" w:cstheme="majorBidi"/>
          <w:sz w:val="28"/>
          <w:szCs w:val="28"/>
        </w:rPr>
        <w:t>57,321,251.50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บาท เป็น</w:t>
      </w:r>
      <w:r w:rsidR="008C49CE" w:rsidRPr="00A9056A">
        <w:rPr>
          <w:rFonts w:asciiTheme="majorBidi" w:hAnsiTheme="majorBidi" w:cstheme="majorBidi"/>
          <w:sz w:val="28"/>
          <w:szCs w:val="28"/>
        </w:rPr>
        <w:br/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ทุนจดทะเบียนใหม่ </w:t>
      </w:r>
      <w:r w:rsidRPr="00A9056A">
        <w:rPr>
          <w:rFonts w:asciiTheme="majorBidi" w:hAnsiTheme="majorBidi" w:cstheme="majorBidi"/>
          <w:sz w:val="28"/>
          <w:szCs w:val="28"/>
        </w:rPr>
        <w:t>3</w:t>
      </w:r>
      <w:r w:rsidR="008C49CE" w:rsidRPr="00A9056A">
        <w:rPr>
          <w:rFonts w:asciiTheme="majorBidi" w:hAnsiTheme="majorBidi" w:cstheme="majorBidi"/>
          <w:sz w:val="28"/>
          <w:szCs w:val="28"/>
        </w:rPr>
        <w:t>75,187,314.50</w:t>
      </w:r>
      <w:r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บาท</w:t>
      </w:r>
      <w:r w:rsidR="00FF4A37" w:rsidRPr="00A9056A"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="00F913B3" w:rsidRPr="00A9056A">
        <w:rPr>
          <w:rFonts w:asciiTheme="majorBidi" w:hAnsiTheme="majorBidi" w:cstheme="majorBidi"/>
          <w:sz w:val="28"/>
          <w:szCs w:val="28"/>
          <w:cs/>
        </w:rPr>
        <w:t>มีการจ่าย</w:t>
      </w:r>
      <w:r w:rsidR="00F913B3" w:rsidRPr="00A9056A">
        <w:rPr>
          <w:rFonts w:asciiTheme="majorBidi" w:hAnsiTheme="majorBidi" w:cstheme="majorBidi" w:hint="cs"/>
          <w:sz w:val="28"/>
          <w:szCs w:val="28"/>
          <w:cs/>
        </w:rPr>
        <w:t>หุ้นสามัญ</w:t>
      </w:r>
      <w:r w:rsidR="00F913B3" w:rsidRPr="00A9056A">
        <w:rPr>
          <w:rFonts w:asciiTheme="majorBidi" w:hAnsiTheme="majorBidi" w:cstheme="majorBidi"/>
          <w:sz w:val="28"/>
          <w:szCs w:val="28"/>
          <w:cs/>
        </w:rPr>
        <w:t>ปันผลไปแล้ว</w:t>
      </w:r>
      <w:r w:rsidR="00F913B3" w:rsidRPr="00A9056A">
        <w:rPr>
          <w:rFonts w:asciiTheme="majorBidi" w:hAnsiTheme="majorBidi" w:cstheme="majorBidi" w:hint="cs"/>
          <w:sz w:val="28"/>
          <w:szCs w:val="28"/>
          <w:cs/>
        </w:rPr>
        <w:t>ในเดือน</w:t>
      </w:r>
      <w:r w:rsidR="00F913B3" w:rsidRPr="00A9056A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F913B3" w:rsidRPr="00A9056A">
        <w:rPr>
          <w:rFonts w:asciiTheme="majorBidi" w:hAnsiTheme="majorBidi" w:cstheme="majorBidi"/>
          <w:sz w:val="28"/>
          <w:szCs w:val="28"/>
        </w:rPr>
        <w:t>2564</w:t>
      </w:r>
      <w:r w:rsidR="00D21D06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21D06" w:rsidRPr="00A9056A">
        <w:rPr>
          <w:rFonts w:asciiTheme="majorBidi" w:hAnsiTheme="majorBidi" w:cstheme="majorBidi"/>
          <w:sz w:val="28"/>
          <w:szCs w:val="28"/>
          <w:cs/>
        </w:rPr>
        <w:t xml:space="preserve">(หมายเหตุข้อ </w:t>
      </w:r>
      <w:r w:rsidR="00D21D06" w:rsidRPr="00A9056A">
        <w:rPr>
          <w:rFonts w:asciiTheme="majorBidi" w:hAnsiTheme="majorBidi" w:cstheme="majorBidi"/>
          <w:sz w:val="28"/>
          <w:szCs w:val="28"/>
        </w:rPr>
        <w:t>12</w:t>
      </w:r>
      <w:r w:rsidR="00D21D06" w:rsidRPr="00A9056A">
        <w:rPr>
          <w:rFonts w:asciiTheme="majorBidi" w:hAnsiTheme="majorBidi" w:cstheme="majorBidi"/>
          <w:sz w:val="28"/>
          <w:szCs w:val="28"/>
          <w:cs/>
        </w:rPr>
        <w:t>)</w:t>
      </w:r>
      <w:r w:rsidR="00F913B3" w:rsidRPr="00A905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13B3" w:rsidRPr="00A9056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F4A37" w:rsidRPr="00A9056A">
        <w:rPr>
          <w:rFonts w:asciiTheme="majorBidi" w:hAnsiTheme="majorBidi" w:cstheme="majorBidi" w:hint="cs"/>
          <w:sz w:val="28"/>
          <w:szCs w:val="28"/>
          <w:cs/>
        </w:rPr>
        <w:t>ได้จดทะเบียนเพิ่มทุน</w:t>
      </w:r>
      <w:r w:rsidR="00A104E3" w:rsidRPr="00A9056A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102F40" w:rsidRPr="00A9056A">
        <w:rPr>
          <w:rFonts w:asciiTheme="majorBidi" w:hAnsiTheme="majorBidi" w:cstheme="majorBidi" w:hint="cs"/>
          <w:sz w:val="28"/>
          <w:szCs w:val="28"/>
          <w:cs/>
        </w:rPr>
        <w:t>เรียก</w:t>
      </w:r>
      <w:r w:rsidR="00A104E3" w:rsidRPr="00A9056A">
        <w:rPr>
          <w:rFonts w:asciiTheme="majorBidi" w:hAnsiTheme="majorBidi" w:cstheme="majorBidi" w:hint="cs"/>
          <w:sz w:val="28"/>
          <w:szCs w:val="28"/>
          <w:cs/>
        </w:rPr>
        <w:t>ชำระแล้ว</w:t>
      </w:r>
      <w:r w:rsidR="00FF4A37" w:rsidRPr="00A9056A">
        <w:rPr>
          <w:rFonts w:asciiTheme="majorBidi" w:hAnsiTheme="majorBidi" w:cstheme="majorBidi" w:hint="cs"/>
          <w:sz w:val="28"/>
          <w:szCs w:val="28"/>
          <w:cs/>
        </w:rPr>
        <w:t xml:space="preserve">กับกระทรวงพาณิชย์ เมื่อวันที่ </w:t>
      </w:r>
      <w:r w:rsidR="00586B3F" w:rsidRPr="00A9056A">
        <w:rPr>
          <w:rFonts w:asciiTheme="majorBidi" w:hAnsiTheme="majorBidi" w:cstheme="majorBidi"/>
          <w:sz w:val="28"/>
          <w:szCs w:val="28"/>
        </w:rPr>
        <w:t>21</w:t>
      </w:r>
      <w:r w:rsidR="00FF4A37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FF4A37" w:rsidRPr="00A9056A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FF4A37" w:rsidRPr="00A9056A">
        <w:rPr>
          <w:rFonts w:asciiTheme="majorBidi" w:hAnsiTheme="majorBidi" w:cstheme="majorBidi"/>
          <w:sz w:val="28"/>
          <w:szCs w:val="28"/>
        </w:rPr>
        <w:t>2564</w:t>
      </w:r>
    </w:p>
    <w:p w14:paraId="0C6F8E4E" w14:textId="77777777" w:rsidR="006462B9" w:rsidRPr="00A9056A" w:rsidRDefault="006462B9" w:rsidP="00334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6D43E" w14:textId="526AC67A" w:rsidR="00E02551" w:rsidRPr="00A9056A" w:rsidRDefault="006462B9" w:rsidP="0064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056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2D22" w:rsidRPr="00A9056A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9056A">
        <w:rPr>
          <w:rFonts w:asciiTheme="majorBidi" w:hAnsiTheme="majorBidi" w:cstheme="majorBidi"/>
          <w:b/>
          <w:bCs/>
          <w:sz w:val="30"/>
          <w:szCs w:val="30"/>
        </w:rPr>
        <w:tab/>
      </w:r>
      <w:r w:rsidR="00E02551" w:rsidRPr="00A9056A">
        <w:rPr>
          <w:rFonts w:asciiTheme="majorBidi" w:hAnsiTheme="majorBidi" w:cstheme="majorBidi"/>
          <w:b/>
          <w:bCs/>
          <w:sz w:val="30"/>
          <w:szCs w:val="30"/>
          <w:cs/>
        </w:rPr>
        <w:t>ส่วน</w:t>
      </w:r>
      <w:r w:rsidR="002A4621" w:rsidRPr="00A9056A">
        <w:rPr>
          <w:rFonts w:asciiTheme="majorBidi" w:hAnsiTheme="majorBidi" w:cstheme="majorBidi"/>
          <w:b/>
          <w:bCs/>
          <w:sz w:val="30"/>
          <w:szCs w:val="30"/>
          <w:cs/>
        </w:rPr>
        <w:t>งาน</w:t>
      </w:r>
      <w:r w:rsidR="00E02551" w:rsidRPr="00A9056A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F343A0" w:rsidRPr="00A9056A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994A02" w14:textId="77777777" w:rsidR="00F57568" w:rsidRPr="00A9056A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2C378" w14:textId="2C73DB95" w:rsidR="00E076AF" w:rsidRPr="00A9056A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="00DF54F0" w:rsidRPr="00A9056A">
        <w:rPr>
          <w:rFonts w:asciiTheme="majorBidi" w:hAnsiTheme="majorBidi" w:cstheme="majorBidi"/>
          <w:sz w:val="28"/>
          <w:szCs w:val="28"/>
        </w:rPr>
        <w:t>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DF54F0" w:rsidRPr="00A9056A">
        <w:rPr>
          <w:rFonts w:asciiTheme="majorBidi" w:hAnsiTheme="majorBidi" w:cstheme="majorBidi"/>
          <w:sz w:val="28"/>
          <w:szCs w:val="28"/>
          <w:cs/>
        </w:rPr>
        <w:t xml:space="preserve">และการให้สินเชื่ออื่น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โดยทั้ง </w:t>
      </w:r>
      <w:r w:rsidR="00DF54F0" w:rsidRPr="00A9056A">
        <w:rPr>
          <w:rFonts w:asciiTheme="majorBidi" w:hAnsiTheme="majorBidi" w:cstheme="majorBidi"/>
          <w:sz w:val="28"/>
          <w:szCs w:val="28"/>
        </w:rPr>
        <w:t>4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</w:t>
      </w:r>
      <w:r w:rsidR="00DF54F0" w:rsidRPr="00A9056A">
        <w:rPr>
          <w:rFonts w:asciiTheme="majorBidi" w:hAnsiTheme="majorBidi" w:cstheme="majorBidi"/>
          <w:sz w:val="28"/>
          <w:szCs w:val="28"/>
          <w:cs/>
        </w:rPr>
        <w:t>และการให้สินเชื่ออื่น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A9056A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A9056A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5E11913B" w14:textId="7198175D" w:rsidR="00285142" w:rsidRPr="00A9056A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C53AA6" w14:textId="1367F9DA" w:rsidR="0064672A" w:rsidRPr="00A9056A" w:rsidRDefault="0064672A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EA4D" w14:textId="0071581B" w:rsidR="00A01691" w:rsidRPr="00A9056A" w:rsidRDefault="00A01691" w:rsidP="00A0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92247F" w14:textId="77777777" w:rsidR="0067731D" w:rsidRPr="00A9056A" w:rsidRDefault="0067731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4DA5E7" w14:textId="18E25B33" w:rsidR="0064672A" w:rsidRPr="00A9056A" w:rsidRDefault="0064672A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FD7EF1" w14:textId="6AFF9F34" w:rsidR="004F56F1" w:rsidRPr="00A9056A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ข้อมูลตามส่วนที่รายงาน</w:t>
      </w:r>
    </w:p>
    <w:p w14:paraId="08F17AEE" w14:textId="3305AA3E" w:rsidR="0041612F" w:rsidRPr="00A9056A" w:rsidRDefault="0041612F" w:rsidP="00C4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1"/>
        <w:gridCol w:w="248"/>
        <w:gridCol w:w="832"/>
        <w:gridCol w:w="248"/>
        <w:gridCol w:w="1102"/>
        <w:gridCol w:w="248"/>
        <w:gridCol w:w="832"/>
        <w:gridCol w:w="264"/>
        <w:gridCol w:w="905"/>
      </w:tblGrid>
      <w:tr w:rsidR="0041612F" w:rsidRPr="00A9056A" w14:paraId="10057177" w14:textId="77777777" w:rsidTr="00484407">
        <w:trPr>
          <w:trHeight w:val="387"/>
          <w:tblHeader/>
        </w:trPr>
        <w:tc>
          <w:tcPr>
            <w:tcW w:w="1912" w:type="pct"/>
          </w:tcPr>
          <w:p w14:paraId="4F58709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8" w:type="pct"/>
            <w:gridSpan w:val="9"/>
          </w:tcPr>
          <w:p w14:paraId="0EE55BF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612F" w:rsidRPr="00A9056A" w14:paraId="099C1655" w14:textId="77777777" w:rsidTr="00484407">
        <w:trPr>
          <w:trHeight w:val="387"/>
          <w:tblHeader/>
        </w:trPr>
        <w:tc>
          <w:tcPr>
            <w:tcW w:w="1912" w:type="pct"/>
          </w:tcPr>
          <w:p w14:paraId="3BDEA332" w14:textId="374395CC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9056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40" w:type="pct"/>
          </w:tcPr>
          <w:p w14:paraId="67277B2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5" w:type="pct"/>
          </w:tcPr>
          <w:p w14:paraId="70AC2D4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1852F4A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5" w:type="pct"/>
          </w:tcPr>
          <w:p w14:paraId="417FC8E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E4A84B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35" w:type="pct"/>
          </w:tcPr>
          <w:p w14:paraId="6BD2D2B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11EAE66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44" w:type="pct"/>
          </w:tcPr>
          <w:p w14:paraId="7B9636D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4CC3ABA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41612F" w:rsidRPr="00A9056A" w14:paraId="59EC499D" w14:textId="77777777" w:rsidTr="00484407">
        <w:trPr>
          <w:trHeight w:val="387"/>
          <w:tblHeader/>
        </w:trPr>
        <w:tc>
          <w:tcPr>
            <w:tcW w:w="1912" w:type="pct"/>
          </w:tcPr>
          <w:p w14:paraId="4411825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pct"/>
          </w:tcPr>
          <w:p w14:paraId="6EC2E83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" w:type="pct"/>
          </w:tcPr>
          <w:p w14:paraId="4652D22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7254218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35" w:type="pct"/>
          </w:tcPr>
          <w:p w14:paraId="2096A38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E0BBB6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35" w:type="pct"/>
          </w:tcPr>
          <w:p w14:paraId="3321E81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14:paraId="36D27E1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44" w:type="pct"/>
          </w:tcPr>
          <w:p w14:paraId="443D401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7CD030C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612F" w:rsidRPr="00A9056A" w14:paraId="04495721" w14:textId="77777777" w:rsidTr="00484407">
        <w:trPr>
          <w:trHeight w:val="384"/>
          <w:tblHeader/>
        </w:trPr>
        <w:tc>
          <w:tcPr>
            <w:tcW w:w="1912" w:type="pct"/>
          </w:tcPr>
          <w:p w14:paraId="58D0E7A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8" w:type="pct"/>
            <w:gridSpan w:val="9"/>
          </w:tcPr>
          <w:p w14:paraId="615490F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12F" w:rsidRPr="00A9056A" w14:paraId="3FF49684" w14:textId="77777777" w:rsidTr="00484407">
        <w:trPr>
          <w:trHeight w:val="384"/>
        </w:trPr>
        <w:tc>
          <w:tcPr>
            <w:tcW w:w="1912" w:type="pct"/>
          </w:tcPr>
          <w:p w14:paraId="0CA03DD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540" w:type="pct"/>
            <w:vAlign w:val="bottom"/>
          </w:tcPr>
          <w:p w14:paraId="7A714B6D" w14:textId="7ED19DB0" w:rsidR="0041612F" w:rsidRPr="00A9056A" w:rsidRDefault="00221EE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173,</w:t>
            </w:r>
            <w:r w:rsidR="00CD1E02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35" w:type="pct"/>
            <w:vAlign w:val="bottom"/>
          </w:tcPr>
          <w:p w14:paraId="67678B2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A517EFB" w14:textId="6E597B73" w:rsidR="0041612F" w:rsidRPr="00A9056A" w:rsidRDefault="00CD1E0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82,719</w:t>
            </w:r>
          </w:p>
        </w:tc>
        <w:tc>
          <w:tcPr>
            <w:tcW w:w="135" w:type="pct"/>
            <w:vAlign w:val="bottom"/>
          </w:tcPr>
          <w:p w14:paraId="73811EA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B82B53B" w14:textId="5A740C71" w:rsidR="0041612F" w:rsidRPr="00A9056A" w:rsidRDefault="00CD1E0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35" w:type="pct"/>
            <w:vAlign w:val="bottom"/>
          </w:tcPr>
          <w:p w14:paraId="206F5EF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B9A1A77" w14:textId="19B23D48" w:rsidR="0041612F" w:rsidRPr="00A9056A" w:rsidRDefault="00CD1E0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6,002</w:t>
            </w:r>
          </w:p>
        </w:tc>
        <w:tc>
          <w:tcPr>
            <w:tcW w:w="144" w:type="pct"/>
            <w:vAlign w:val="bottom"/>
          </w:tcPr>
          <w:p w14:paraId="11F63C0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2E6A52BB" w14:textId="7E516D23" w:rsidR="0041612F" w:rsidRPr="00A9056A" w:rsidRDefault="00CD1E02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262,576</w:t>
            </w:r>
          </w:p>
        </w:tc>
      </w:tr>
      <w:tr w:rsidR="0041612F" w:rsidRPr="00A9056A" w14:paraId="6AF43BD9" w14:textId="77777777" w:rsidTr="00484407">
        <w:trPr>
          <w:trHeight w:val="384"/>
        </w:trPr>
        <w:tc>
          <w:tcPr>
            <w:tcW w:w="1912" w:type="pct"/>
          </w:tcPr>
          <w:p w14:paraId="253F23D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40" w:type="pct"/>
            <w:vAlign w:val="bottom"/>
          </w:tcPr>
          <w:p w14:paraId="024EB970" w14:textId="7A6A5AF7" w:rsidR="0041612F" w:rsidRPr="00A9056A" w:rsidRDefault="00CD1E0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(168,682)</w:t>
            </w:r>
          </w:p>
        </w:tc>
        <w:tc>
          <w:tcPr>
            <w:tcW w:w="135" w:type="pct"/>
            <w:vAlign w:val="bottom"/>
          </w:tcPr>
          <w:p w14:paraId="212CB85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BA95D84" w14:textId="3206D685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3B75755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24240D2F" w14:textId="4B6073F3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61A97D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5401628" w14:textId="4E4CFDA1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569ECA7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24C9C0C0" w14:textId="6BA98CE7" w:rsidR="0041612F" w:rsidRPr="00A9056A" w:rsidRDefault="0031635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(168,682)</w:t>
            </w:r>
          </w:p>
        </w:tc>
      </w:tr>
      <w:tr w:rsidR="0041612F" w:rsidRPr="00A9056A" w14:paraId="38F1C087" w14:textId="77777777" w:rsidTr="00484407">
        <w:trPr>
          <w:trHeight w:val="384"/>
        </w:trPr>
        <w:tc>
          <w:tcPr>
            <w:tcW w:w="1912" w:type="pct"/>
          </w:tcPr>
          <w:p w14:paraId="36A8D33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  <w:p w14:paraId="05BBC7A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  <w:p w14:paraId="0FE780B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540" w:type="pct"/>
            <w:vAlign w:val="bottom"/>
          </w:tcPr>
          <w:p w14:paraId="3F4138DB" w14:textId="73CEE49E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442EFDA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9C4DBAF" w14:textId="4BC7E912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135" w:type="pct"/>
            <w:vAlign w:val="bottom"/>
          </w:tcPr>
          <w:p w14:paraId="702CAC6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7CDDDCFA" w14:textId="4F452337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667357A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1F5C295" w14:textId="4A39E5E5" w:rsidR="0041612F" w:rsidRPr="00A9056A" w:rsidRDefault="0031635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(1,0</w:t>
            </w:r>
            <w:r w:rsidR="00865650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44" w:type="pct"/>
            <w:vAlign w:val="bottom"/>
          </w:tcPr>
          <w:p w14:paraId="7C36BB1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AB3A5F0" w14:textId="2A356F37" w:rsidR="0041612F" w:rsidRPr="00A9056A" w:rsidRDefault="002D5395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(1,2</w:t>
            </w:r>
            <w:r w:rsidR="00865650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7)</w:t>
            </w:r>
          </w:p>
        </w:tc>
      </w:tr>
      <w:tr w:rsidR="0041612F" w:rsidRPr="00A9056A" w14:paraId="01409905" w14:textId="77777777" w:rsidTr="00484407">
        <w:trPr>
          <w:trHeight w:val="384"/>
        </w:trPr>
        <w:tc>
          <w:tcPr>
            <w:tcW w:w="1912" w:type="pct"/>
          </w:tcPr>
          <w:p w14:paraId="2D73DAC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40" w:type="pct"/>
            <w:vAlign w:val="bottom"/>
          </w:tcPr>
          <w:p w14:paraId="509DC98E" w14:textId="7B0CE3D0" w:rsidR="0041612F" w:rsidRPr="00A9056A" w:rsidRDefault="002D5395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135" w:type="pct"/>
            <w:vAlign w:val="bottom"/>
          </w:tcPr>
          <w:p w14:paraId="504A39A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A93B408" w14:textId="374E3E3E" w:rsidR="0041612F" w:rsidRPr="00A9056A" w:rsidRDefault="002D5395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</w:t>
            </w:r>
            <w:r w:rsidR="001B49F0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B49F0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  <w:vAlign w:val="bottom"/>
          </w:tcPr>
          <w:p w14:paraId="1F6E7F5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6D18A7D6" w14:textId="450E1CC2" w:rsidR="0041612F" w:rsidRPr="00A9056A" w:rsidRDefault="002D5395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35" w:type="pct"/>
            <w:vAlign w:val="bottom"/>
          </w:tcPr>
          <w:p w14:paraId="65EBBE8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FF8BEDF" w14:textId="5C91AF4E" w:rsidR="0041612F" w:rsidRPr="00A9056A" w:rsidRDefault="001B49F0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2D5395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E55483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bottom"/>
          </w:tcPr>
          <w:p w14:paraId="24BF409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81D9095" w14:textId="5CEB6188" w:rsidR="0041612F" w:rsidRPr="00A9056A" w:rsidRDefault="002D5395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(13,99</w:t>
            </w:r>
            <w:r w:rsidR="00B54C2A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13CABF11" w14:textId="77777777" w:rsidTr="00484407">
        <w:trPr>
          <w:trHeight w:val="384"/>
        </w:trPr>
        <w:tc>
          <w:tcPr>
            <w:tcW w:w="1912" w:type="pct"/>
          </w:tcPr>
          <w:p w14:paraId="263B161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43CADF20" w14:textId="5D569461" w:rsidR="0041612F" w:rsidRPr="00A9056A" w:rsidRDefault="002D5395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8DE962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6E32DE8F" w14:textId="3B456682" w:rsidR="0041612F" w:rsidRPr="00A9056A" w:rsidRDefault="008B5CC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(19,281)</w:t>
            </w:r>
          </w:p>
        </w:tc>
        <w:tc>
          <w:tcPr>
            <w:tcW w:w="135" w:type="pct"/>
            <w:vAlign w:val="bottom"/>
          </w:tcPr>
          <w:p w14:paraId="3090FAF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4F9195E" w14:textId="77037043" w:rsidR="0041612F" w:rsidRPr="00A9056A" w:rsidRDefault="008B5CC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135" w:type="pct"/>
            <w:vAlign w:val="bottom"/>
          </w:tcPr>
          <w:p w14:paraId="234F0F1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2B033E20" w14:textId="5EF84F78" w:rsidR="0041612F" w:rsidRPr="00A9056A" w:rsidRDefault="008B5CCB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(4</w:t>
            </w:r>
            <w:r w:rsidR="00DB4CA9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44" w:type="pct"/>
            <w:vAlign w:val="bottom"/>
          </w:tcPr>
          <w:p w14:paraId="367317C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786347E9" w14:textId="770D9B29" w:rsidR="0041612F" w:rsidRPr="00A9056A" w:rsidRDefault="008B5CC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(19,9</w:t>
            </w:r>
            <w:r w:rsidR="00865650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3)</w:t>
            </w:r>
          </w:p>
        </w:tc>
      </w:tr>
      <w:tr w:rsidR="0041612F" w:rsidRPr="00A9056A" w14:paraId="5AB5D7BF" w14:textId="77777777" w:rsidTr="00484407">
        <w:trPr>
          <w:trHeight w:val="396"/>
        </w:trPr>
        <w:tc>
          <w:tcPr>
            <w:tcW w:w="1912" w:type="pct"/>
          </w:tcPr>
          <w:p w14:paraId="6410A7BF" w14:textId="524F5433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E00298B" w14:textId="51F6DD37" w:rsidR="0041612F" w:rsidRPr="00A9056A" w:rsidRDefault="001B077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363376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,597</w:t>
            </w:r>
          </w:p>
        </w:tc>
        <w:tc>
          <w:tcPr>
            <w:tcW w:w="135" w:type="pct"/>
            <w:vAlign w:val="bottom"/>
          </w:tcPr>
          <w:p w14:paraId="1746AD9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0D7D2EBA" w14:textId="0E2E1E4F" w:rsidR="0041612F" w:rsidRPr="00A9056A" w:rsidRDefault="00C04D1C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  <w:r w:rsidR="00680A01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5" w:type="pct"/>
            <w:vAlign w:val="bottom"/>
          </w:tcPr>
          <w:p w14:paraId="16765F0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56275D23" w14:textId="02353B9F" w:rsidR="0041612F" w:rsidRPr="00A9056A" w:rsidRDefault="0077509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35" w:type="pct"/>
            <w:vAlign w:val="bottom"/>
          </w:tcPr>
          <w:p w14:paraId="3F2CF54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3AC9D43F" w14:textId="2FFB1436" w:rsidR="0041612F" w:rsidRPr="00A9056A" w:rsidRDefault="006F104D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3,808</w:t>
            </w:r>
          </w:p>
        </w:tc>
        <w:tc>
          <w:tcPr>
            <w:tcW w:w="144" w:type="pct"/>
            <w:vAlign w:val="bottom"/>
          </w:tcPr>
          <w:p w14:paraId="6BE0449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15B4F8B4" w14:textId="24530693" w:rsidR="0041612F" w:rsidRPr="00A9056A" w:rsidRDefault="005D0A4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58,68</w:t>
            </w:r>
            <w:r w:rsidR="00857FD1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</w:tr>
      <w:tr w:rsidR="0041612F" w:rsidRPr="00A9056A" w14:paraId="7D85ED63" w14:textId="77777777" w:rsidTr="00484407">
        <w:trPr>
          <w:trHeight w:val="384"/>
        </w:trPr>
        <w:tc>
          <w:tcPr>
            <w:tcW w:w="1912" w:type="pct"/>
          </w:tcPr>
          <w:p w14:paraId="0D22A9B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40" w:type="pct"/>
            <w:vAlign w:val="bottom"/>
          </w:tcPr>
          <w:p w14:paraId="05D641A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7A0770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32035AE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5C41AF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0F4AC8D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3080E3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2717191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3C2A8CE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76B6170" w14:textId="68E60F42" w:rsidR="0041612F" w:rsidRPr="00A9056A" w:rsidRDefault="005D0A46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15,361</w:t>
            </w:r>
          </w:p>
        </w:tc>
      </w:tr>
      <w:tr w:rsidR="0041612F" w:rsidRPr="00A9056A" w14:paraId="31EE3E46" w14:textId="77777777" w:rsidTr="00484407">
        <w:trPr>
          <w:trHeight w:val="384"/>
        </w:trPr>
        <w:tc>
          <w:tcPr>
            <w:tcW w:w="1912" w:type="pct"/>
          </w:tcPr>
          <w:p w14:paraId="15F0D7C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40" w:type="pct"/>
            <w:vAlign w:val="bottom"/>
          </w:tcPr>
          <w:p w14:paraId="53933EB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2D9E69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C712A1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C67B2E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6146405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F20663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8FEF0F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676E7C5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14A5A66C" w14:textId="0467CD8E" w:rsidR="0041612F" w:rsidRPr="00A9056A" w:rsidRDefault="005D0A46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(18,732)</w:t>
            </w:r>
          </w:p>
        </w:tc>
      </w:tr>
      <w:tr w:rsidR="0041612F" w:rsidRPr="00A9056A" w14:paraId="5BB26122" w14:textId="77777777" w:rsidTr="00484407">
        <w:trPr>
          <w:trHeight w:val="384"/>
        </w:trPr>
        <w:tc>
          <w:tcPr>
            <w:tcW w:w="1912" w:type="pct"/>
          </w:tcPr>
          <w:p w14:paraId="1BD7D06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40" w:type="pct"/>
            <w:vAlign w:val="bottom"/>
          </w:tcPr>
          <w:p w14:paraId="416207F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8D913D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ADB931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4A6039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6FE3860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69A794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6F2BDA5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0063CF8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101DA0E6" w14:textId="230B6543" w:rsidR="0041612F" w:rsidRPr="00A9056A" w:rsidRDefault="005D0A46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(65,847)</w:t>
            </w:r>
          </w:p>
        </w:tc>
      </w:tr>
      <w:tr w:rsidR="0041612F" w:rsidRPr="00A9056A" w14:paraId="1A24AEA9" w14:textId="77777777" w:rsidTr="00484407">
        <w:trPr>
          <w:trHeight w:val="768"/>
        </w:trPr>
        <w:tc>
          <w:tcPr>
            <w:tcW w:w="1912" w:type="pct"/>
          </w:tcPr>
          <w:p w14:paraId="65454BC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2E79931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540" w:type="pct"/>
            <w:vAlign w:val="bottom"/>
          </w:tcPr>
          <w:p w14:paraId="090DE71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566A36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D98C9D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9851CE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2B24F8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DA22C8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1926D1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796FDA8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3205333" w14:textId="6F58A180" w:rsidR="0041612F" w:rsidRPr="00A9056A" w:rsidRDefault="005D0A46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(139)</w:t>
            </w:r>
          </w:p>
        </w:tc>
      </w:tr>
      <w:tr w:rsidR="0041612F" w:rsidRPr="00A9056A" w14:paraId="1F6AF706" w14:textId="77777777" w:rsidTr="00484407">
        <w:trPr>
          <w:trHeight w:val="384"/>
        </w:trPr>
        <w:tc>
          <w:tcPr>
            <w:tcW w:w="1912" w:type="pct"/>
          </w:tcPr>
          <w:p w14:paraId="0C4D48CA" w14:textId="610EC35F" w:rsidR="0041612F" w:rsidRPr="00A9056A" w:rsidRDefault="00CB760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</w:t>
            </w:r>
            <w:r w:rsidR="0041612F"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540" w:type="pct"/>
            <w:vAlign w:val="bottom"/>
          </w:tcPr>
          <w:p w14:paraId="0BEE142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786BF9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770743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0267D6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6FA6A19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691829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74B637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2233EE8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3D52754E" w14:textId="6E0AB799" w:rsidR="0041612F" w:rsidRPr="00A9056A" w:rsidRDefault="005D0A46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(10,</w:t>
            </w:r>
            <w:r w:rsidR="00E21F78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67</w:t>
            </w:r>
            <w:r w:rsidR="00857FD1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="00E21F78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5A770255" w14:textId="77777777" w:rsidTr="00484407">
        <w:trPr>
          <w:trHeight w:val="384"/>
        </w:trPr>
        <w:tc>
          <w:tcPr>
            <w:tcW w:w="1912" w:type="pct"/>
          </w:tcPr>
          <w:p w14:paraId="659351CE" w14:textId="60067BAA" w:rsidR="0041612F" w:rsidRPr="00A9056A" w:rsidRDefault="000517A7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รายได้</w:t>
            </w:r>
            <w:r w:rsidR="0041612F"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40" w:type="pct"/>
            <w:vAlign w:val="bottom"/>
          </w:tcPr>
          <w:p w14:paraId="5FB6479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EE654E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15553B2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01CC0BF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0BF485D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EBF1A9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46B038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587270C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395DB1B3" w14:textId="51E578C3" w:rsidR="0041612F" w:rsidRPr="00A9056A" w:rsidRDefault="00E21F7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386</w:t>
            </w:r>
          </w:p>
        </w:tc>
      </w:tr>
      <w:tr w:rsidR="0041612F" w:rsidRPr="00A9056A" w14:paraId="25C3AF4A" w14:textId="77777777" w:rsidTr="00484407">
        <w:trPr>
          <w:trHeight w:val="396"/>
        </w:trPr>
        <w:tc>
          <w:tcPr>
            <w:tcW w:w="1912" w:type="pct"/>
          </w:tcPr>
          <w:p w14:paraId="22A15CB5" w14:textId="0E6A052E" w:rsidR="0041612F" w:rsidRPr="00A9056A" w:rsidRDefault="00EA482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41612F"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0" w:type="pct"/>
            <w:vAlign w:val="bottom"/>
          </w:tcPr>
          <w:p w14:paraId="236E5FD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C5EF3D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1BDAFA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2507D7F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8F4A06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1BB982E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36E0A83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63A167C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7CA96" w14:textId="24BF9AA2" w:rsidR="0041612F" w:rsidRPr="00A9056A" w:rsidRDefault="00E21F78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(10,28</w:t>
            </w:r>
            <w:r w:rsidR="00857FD1"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1612F" w:rsidRPr="00A9056A" w14:paraId="5246A82E" w14:textId="77777777" w:rsidTr="00484407">
        <w:trPr>
          <w:trHeight w:val="396"/>
        </w:trPr>
        <w:tc>
          <w:tcPr>
            <w:tcW w:w="1912" w:type="pct"/>
          </w:tcPr>
          <w:p w14:paraId="5F2878B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2EAB94E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77BC03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</w:tcPr>
          <w:p w14:paraId="3189486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AAB9C7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49F580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1000DEA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</w:tcPr>
          <w:p w14:paraId="0C6BA6C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8E9296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43E5645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1612F" w:rsidRPr="00A9056A" w14:paraId="45001CB1" w14:textId="77777777" w:rsidTr="00484407">
        <w:trPr>
          <w:trHeight w:val="407"/>
        </w:trPr>
        <w:tc>
          <w:tcPr>
            <w:tcW w:w="1912" w:type="pct"/>
          </w:tcPr>
          <w:p w14:paraId="3CA1069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540" w:type="pct"/>
          </w:tcPr>
          <w:p w14:paraId="0885869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5887B1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3" w:type="pct"/>
          </w:tcPr>
          <w:p w14:paraId="5FE6D1F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51285F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2AA314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630E40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3" w:type="pct"/>
          </w:tcPr>
          <w:p w14:paraId="4CA9CB9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8F37BD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1FE23B0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1612F" w:rsidRPr="00A9056A" w14:paraId="64BBD8F7" w14:textId="77777777" w:rsidTr="00484407">
        <w:trPr>
          <w:trHeight w:val="1153"/>
        </w:trPr>
        <w:tc>
          <w:tcPr>
            <w:tcW w:w="1912" w:type="pct"/>
          </w:tcPr>
          <w:p w14:paraId="30598A4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761A35F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40" w:type="pct"/>
            <w:vAlign w:val="bottom"/>
          </w:tcPr>
          <w:p w14:paraId="6695D1D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1CA1433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719D2BD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5A899A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201C33F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502C52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652400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C6E7AA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563F7B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721FC6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DDD7AC5" w14:textId="240C5BF6" w:rsidR="0041612F" w:rsidRPr="00A9056A" w:rsidRDefault="00E21F7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1,276,23</w:t>
            </w:r>
            <w:r w:rsidR="008F2E28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41612F" w:rsidRPr="00A9056A" w14:paraId="54202349" w14:textId="77777777" w:rsidTr="00484407">
        <w:trPr>
          <w:trHeight w:val="779"/>
        </w:trPr>
        <w:tc>
          <w:tcPr>
            <w:tcW w:w="1912" w:type="pct"/>
          </w:tcPr>
          <w:p w14:paraId="157F703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5501E5A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40" w:type="pct"/>
            <w:vAlign w:val="bottom"/>
          </w:tcPr>
          <w:p w14:paraId="44D4C79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1F97FA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4BA2684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0866FD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307E3A7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596B90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3244554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0288264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C319FC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6CB664B" w14:textId="46FC1DF5" w:rsidR="0041612F" w:rsidRPr="00A9056A" w:rsidRDefault="00E21F7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17,374</w:t>
            </w:r>
          </w:p>
        </w:tc>
      </w:tr>
      <w:tr w:rsidR="0041612F" w:rsidRPr="00A9056A" w14:paraId="7972B7B6" w14:textId="77777777" w:rsidTr="00484407">
        <w:trPr>
          <w:trHeight w:val="384"/>
        </w:trPr>
        <w:tc>
          <w:tcPr>
            <w:tcW w:w="1912" w:type="pct"/>
          </w:tcPr>
          <w:p w14:paraId="6FF691C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40" w:type="pct"/>
            <w:vAlign w:val="bottom"/>
          </w:tcPr>
          <w:p w14:paraId="6142FBC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61C1A03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5C2D1EA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9FE968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6E0D3E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A2DA36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vAlign w:val="bottom"/>
          </w:tcPr>
          <w:p w14:paraId="03E35F0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44C1152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E55B7A3" w14:textId="4F04330C" w:rsidR="0041612F" w:rsidRPr="00A9056A" w:rsidRDefault="00E21F78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1,508</w:t>
            </w:r>
            <w:r w:rsidR="008B5FF2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,96</w:t>
            </w:r>
            <w:r w:rsidR="001C00D8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</w:tbl>
    <w:p w14:paraId="7B60E5AF" w14:textId="77777777" w:rsidR="0041612F" w:rsidRPr="00A9056A" w:rsidRDefault="0041612F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2BCCB92" w14:textId="06743F4A" w:rsidR="000A5028" w:rsidRPr="00A9056A" w:rsidRDefault="000A5028" w:rsidP="000A5028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58"/>
        <w:gridCol w:w="247"/>
        <w:gridCol w:w="866"/>
        <w:gridCol w:w="247"/>
        <w:gridCol w:w="1045"/>
        <w:gridCol w:w="333"/>
        <w:gridCol w:w="807"/>
        <w:gridCol w:w="263"/>
        <w:gridCol w:w="936"/>
      </w:tblGrid>
      <w:tr w:rsidR="0041612F" w:rsidRPr="00A9056A" w14:paraId="3F5905D9" w14:textId="77777777" w:rsidTr="00484407">
        <w:trPr>
          <w:trHeight w:val="387"/>
          <w:tblHeader/>
        </w:trPr>
        <w:tc>
          <w:tcPr>
            <w:tcW w:w="1905" w:type="pct"/>
          </w:tcPr>
          <w:p w14:paraId="157A88E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94" w:type="pct"/>
            <w:gridSpan w:val="9"/>
          </w:tcPr>
          <w:p w14:paraId="18E25EB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612F" w:rsidRPr="00A9056A" w14:paraId="7A3FDC7C" w14:textId="77777777" w:rsidTr="00484407">
        <w:trPr>
          <w:trHeight w:val="387"/>
          <w:tblHeader/>
        </w:trPr>
        <w:tc>
          <w:tcPr>
            <w:tcW w:w="1905" w:type="pct"/>
          </w:tcPr>
          <w:p w14:paraId="55422E79" w14:textId="7463B414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9056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20" w:type="pct"/>
          </w:tcPr>
          <w:p w14:paraId="66FDAD3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4" w:type="pct"/>
          </w:tcPr>
          <w:p w14:paraId="2CEB58A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B586B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4" w:type="pct"/>
          </w:tcPr>
          <w:p w14:paraId="5DFDF83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32838B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81" w:type="pct"/>
          </w:tcPr>
          <w:p w14:paraId="69156D9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76195BD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43" w:type="pct"/>
          </w:tcPr>
          <w:p w14:paraId="45E462B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65AB5DF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41612F" w:rsidRPr="00A9056A" w14:paraId="40C78C4D" w14:textId="77777777" w:rsidTr="00484407">
        <w:trPr>
          <w:trHeight w:val="387"/>
          <w:tblHeader/>
        </w:trPr>
        <w:tc>
          <w:tcPr>
            <w:tcW w:w="1905" w:type="pct"/>
          </w:tcPr>
          <w:p w14:paraId="7EFA7D8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20" w:type="pct"/>
          </w:tcPr>
          <w:p w14:paraId="6AAD8C7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4" w:type="pct"/>
          </w:tcPr>
          <w:p w14:paraId="1EF2798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572D617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34" w:type="pct"/>
          </w:tcPr>
          <w:p w14:paraId="03013D9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1A4B38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81" w:type="pct"/>
          </w:tcPr>
          <w:p w14:paraId="06873A0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0CCADB9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43" w:type="pct"/>
          </w:tcPr>
          <w:p w14:paraId="5D56112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" w:type="pct"/>
          </w:tcPr>
          <w:p w14:paraId="49DD104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612F" w:rsidRPr="00A9056A" w14:paraId="6609BE21" w14:textId="77777777" w:rsidTr="00484407">
        <w:trPr>
          <w:trHeight w:val="384"/>
        </w:trPr>
        <w:tc>
          <w:tcPr>
            <w:tcW w:w="1905" w:type="pct"/>
          </w:tcPr>
          <w:p w14:paraId="425E4B8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94" w:type="pct"/>
            <w:gridSpan w:val="9"/>
          </w:tcPr>
          <w:p w14:paraId="36834C0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12F" w:rsidRPr="00A9056A" w14:paraId="3396F77A" w14:textId="77777777" w:rsidTr="00484407">
        <w:trPr>
          <w:trHeight w:val="384"/>
        </w:trPr>
        <w:tc>
          <w:tcPr>
            <w:tcW w:w="1905" w:type="pct"/>
          </w:tcPr>
          <w:p w14:paraId="1ECFDA4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520" w:type="pct"/>
          </w:tcPr>
          <w:p w14:paraId="26F65513" w14:textId="0D7DFFE5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144,343</w:t>
            </w:r>
          </w:p>
        </w:tc>
        <w:tc>
          <w:tcPr>
            <w:tcW w:w="134" w:type="pct"/>
          </w:tcPr>
          <w:p w14:paraId="532A8DF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22955BA8" w14:textId="776974FC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87,858</w:t>
            </w:r>
          </w:p>
        </w:tc>
        <w:tc>
          <w:tcPr>
            <w:tcW w:w="134" w:type="pct"/>
          </w:tcPr>
          <w:p w14:paraId="56E9F97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9146EB2" w14:textId="0AE1B300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81" w:type="pct"/>
          </w:tcPr>
          <w:p w14:paraId="4FE7976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02A8241C" w14:textId="30FC2092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1,162</w:t>
            </w:r>
          </w:p>
        </w:tc>
        <w:tc>
          <w:tcPr>
            <w:tcW w:w="143" w:type="pct"/>
          </w:tcPr>
          <w:p w14:paraId="077E09E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094EEAEB" w14:textId="440569E9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233,977</w:t>
            </w:r>
          </w:p>
        </w:tc>
      </w:tr>
      <w:tr w:rsidR="0041612F" w:rsidRPr="00A9056A" w14:paraId="39B9FC29" w14:textId="77777777" w:rsidTr="00484407">
        <w:trPr>
          <w:trHeight w:val="384"/>
        </w:trPr>
        <w:tc>
          <w:tcPr>
            <w:tcW w:w="1905" w:type="pct"/>
          </w:tcPr>
          <w:p w14:paraId="41A0E42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20" w:type="pct"/>
          </w:tcPr>
          <w:p w14:paraId="545DA780" w14:textId="77D4CED6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137,696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4" w:type="pct"/>
          </w:tcPr>
          <w:p w14:paraId="27EFB29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31A3239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A98744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B1924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pct"/>
          </w:tcPr>
          <w:p w14:paraId="2845500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061C437D" w14:textId="77777777" w:rsidR="0041612F" w:rsidRPr="00A9056A" w:rsidRDefault="0041612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555BA3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44D4FB50" w14:textId="650A60D4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137,696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74759017" w14:textId="77777777" w:rsidTr="00484407">
        <w:trPr>
          <w:trHeight w:val="384"/>
        </w:trPr>
        <w:tc>
          <w:tcPr>
            <w:tcW w:w="1905" w:type="pct"/>
          </w:tcPr>
          <w:p w14:paraId="2F0B916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  <w:p w14:paraId="69D5F47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  <w:p w14:paraId="501016C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520" w:type="pct"/>
          </w:tcPr>
          <w:p w14:paraId="1445B35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0FD160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842B7B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28F225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5825B0F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90388A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79EC8C8" w14:textId="5E94CC4E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2,312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0189977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68599C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E68914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C9A220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pct"/>
          </w:tcPr>
          <w:p w14:paraId="3019395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2B94396" w14:textId="77777777" w:rsidR="0041612F" w:rsidRPr="00A9056A" w:rsidRDefault="0041612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862C18D" w14:textId="77777777" w:rsidR="0041612F" w:rsidRPr="00A9056A" w:rsidRDefault="0041612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FA7F72A" w14:textId="77777777" w:rsidR="0041612F" w:rsidRPr="00A9056A" w:rsidRDefault="0041612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9C2084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43C3AB8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4978AC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4B37AAA" w14:textId="51AF3C22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(2,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312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52593009" w14:textId="77777777" w:rsidTr="00484407">
        <w:trPr>
          <w:trHeight w:val="384"/>
        </w:trPr>
        <w:tc>
          <w:tcPr>
            <w:tcW w:w="1905" w:type="pct"/>
          </w:tcPr>
          <w:p w14:paraId="5D25B55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20" w:type="pct"/>
          </w:tcPr>
          <w:p w14:paraId="0AABD07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C68F54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61960698" w14:textId="5089AC03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12,095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4" w:type="pct"/>
          </w:tcPr>
          <w:p w14:paraId="5387EDC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0B9CF1A" w14:textId="4CD3C774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236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pct"/>
          </w:tcPr>
          <w:p w14:paraId="134AC9D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372D7207" w14:textId="77777777" w:rsidR="0041612F" w:rsidRPr="00A9056A" w:rsidRDefault="0041612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57C503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6D1ED188" w14:textId="706AA88E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12,331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31410671" w14:textId="77777777" w:rsidTr="00484407">
        <w:trPr>
          <w:trHeight w:val="384"/>
        </w:trPr>
        <w:tc>
          <w:tcPr>
            <w:tcW w:w="1905" w:type="pct"/>
          </w:tcPr>
          <w:p w14:paraId="4294BD2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F2A8DD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E903BC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7E5351B5" w14:textId="60344793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6,295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5D7280F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CCA7972" w14:textId="333F8808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1" w:type="pct"/>
          </w:tcPr>
          <w:p w14:paraId="4EA1CB9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00CADD6" w14:textId="345BE221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590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7175AAE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4A296629" w14:textId="1BC9F691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6,795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3BD8B5AF" w14:textId="77777777" w:rsidTr="00484407">
        <w:trPr>
          <w:trHeight w:val="396"/>
        </w:trPr>
        <w:tc>
          <w:tcPr>
            <w:tcW w:w="1905" w:type="pct"/>
          </w:tcPr>
          <w:p w14:paraId="26A0E4D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057799AC" w14:textId="0162FE2D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6,647</w:t>
            </w:r>
          </w:p>
        </w:tc>
        <w:tc>
          <w:tcPr>
            <w:tcW w:w="134" w:type="pct"/>
          </w:tcPr>
          <w:p w14:paraId="584F0A3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6B48AD2F" w14:textId="7C8FDD2B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67,156</w:t>
            </w:r>
          </w:p>
        </w:tc>
        <w:tc>
          <w:tcPr>
            <w:tcW w:w="134" w:type="pct"/>
          </w:tcPr>
          <w:p w14:paraId="5E28DAE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062F9C7" w14:textId="7042E621" w:rsidR="0041612F" w:rsidRPr="00A9056A" w:rsidRDefault="001D3034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81" w:type="pct"/>
          </w:tcPr>
          <w:p w14:paraId="50153F0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A1FD36C" w14:textId="3ECBFE8F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52" w:right="-4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3" w:type="pct"/>
          </w:tcPr>
          <w:p w14:paraId="11FEB4F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7370722A" w14:textId="3E0893D1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74,843</w:t>
            </w:r>
          </w:p>
        </w:tc>
      </w:tr>
      <w:tr w:rsidR="0041612F" w:rsidRPr="00A9056A" w14:paraId="44F8D55F" w14:textId="77777777" w:rsidTr="00484407">
        <w:trPr>
          <w:trHeight w:val="384"/>
        </w:trPr>
        <w:tc>
          <w:tcPr>
            <w:tcW w:w="1905" w:type="pct"/>
          </w:tcPr>
          <w:p w14:paraId="03BEE14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0" w:type="pct"/>
          </w:tcPr>
          <w:p w14:paraId="4CD621E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DE0BB4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417E148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CE712B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7C5670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1B0F012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29AC7EE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8C305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72265E34" w14:textId="18E50CBD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12,369</w:t>
            </w:r>
          </w:p>
        </w:tc>
      </w:tr>
      <w:tr w:rsidR="0041612F" w:rsidRPr="00A9056A" w14:paraId="4C56886B" w14:textId="77777777" w:rsidTr="00484407">
        <w:trPr>
          <w:trHeight w:val="384"/>
        </w:trPr>
        <w:tc>
          <w:tcPr>
            <w:tcW w:w="1905" w:type="pct"/>
          </w:tcPr>
          <w:p w14:paraId="191E675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20" w:type="pct"/>
          </w:tcPr>
          <w:p w14:paraId="3E6E650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C272FF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7666D4F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204EC3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1E69D6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37320ED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16709A2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8D5FB7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441DF541" w14:textId="49DCD26B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17,481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2338BE39" w14:textId="77777777" w:rsidTr="00484407">
        <w:trPr>
          <w:trHeight w:val="384"/>
        </w:trPr>
        <w:tc>
          <w:tcPr>
            <w:tcW w:w="1905" w:type="pct"/>
          </w:tcPr>
          <w:p w14:paraId="2EBC477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20" w:type="pct"/>
          </w:tcPr>
          <w:p w14:paraId="080F5F5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0C9CA7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6869686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ED85A6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D118A8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64FBED6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2FCE6CA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D2AB79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0AD1871B" w14:textId="71769B1C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47,395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5A04FF38" w14:textId="77777777" w:rsidTr="00484407">
        <w:trPr>
          <w:trHeight w:val="768"/>
        </w:trPr>
        <w:tc>
          <w:tcPr>
            <w:tcW w:w="1905" w:type="pct"/>
          </w:tcPr>
          <w:p w14:paraId="52E6590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69F1ACC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520" w:type="pct"/>
          </w:tcPr>
          <w:p w14:paraId="777EC66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58D60E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2BCAC2C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CA0004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1365F8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5DFCAF4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41DD8884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ACB199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0CA2072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EF86344" w14:textId="0938551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446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544BC358" w14:textId="77777777" w:rsidTr="00484407">
        <w:trPr>
          <w:trHeight w:val="384"/>
        </w:trPr>
        <w:tc>
          <w:tcPr>
            <w:tcW w:w="1905" w:type="pct"/>
          </w:tcPr>
          <w:p w14:paraId="0CBFE72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520" w:type="pct"/>
          </w:tcPr>
          <w:p w14:paraId="39148F6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4CE250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536F69B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74385C9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144DA0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396D425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2F96F0D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CA2AE9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1810B711" w14:textId="4A50C6AA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21,890</w:t>
            </w:r>
          </w:p>
        </w:tc>
      </w:tr>
      <w:tr w:rsidR="0041612F" w:rsidRPr="00A9056A" w14:paraId="5B8D2E03" w14:textId="77777777" w:rsidTr="00484407">
        <w:trPr>
          <w:trHeight w:val="384"/>
        </w:trPr>
        <w:tc>
          <w:tcPr>
            <w:tcW w:w="1905" w:type="pct"/>
          </w:tcPr>
          <w:p w14:paraId="7991DB5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20" w:type="pct"/>
          </w:tcPr>
          <w:p w14:paraId="6B98604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FB3B07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</w:tcPr>
          <w:p w14:paraId="3B8558C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5AC008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29CBE9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</w:tcPr>
          <w:p w14:paraId="424788C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4D564A46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26C4A6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0F702020" w14:textId="255D95B0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1D3034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6,680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1612F" w:rsidRPr="00A9056A" w14:paraId="11215322" w14:textId="77777777" w:rsidTr="00484407">
        <w:trPr>
          <w:trHeight w:val="396"/>
        </w:trPr>
        <w:tc>
          <w:tcPr>
            <w:tcW w:w="1905" w:type="pct"/>
          </w:tcPr>
          <w:p w14:paraId="522B176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20" w:type="pct"/>
          </w:tcPr>
          <w:p w14:paraId="5A2CF2D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96C7BE5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21D9C19B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39E520B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625CCC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pct"/>
          </w:tcPr>
          <w:p w14:paraId="132E9BA8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E1644E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375F7AE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64FB20AC" w14:textId="3924E37E" w:rsidR="0041612F" w:rsidRPr="00A9056A" w:rsidRDefault="001D303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15,210</w:t>
            </w:r>
          </w:p>
        </w:tc>
      </w:tr>
      <w:tr w:rsidR="0041612F" w:rsidRPr="00A9056A" w14:paraId="05078D22" w14:textId="77777777" w:rsidTr="00484407">
        <w:trPr>
          <w:trHeight w:val="396"/>
        </w:trPr>
        <w:tc>
          <w:tcPr>
            <w:tcW w:w="1905" w:type="pct"/>
          </w:tcPr>
          <w:p w14:paraId="467F015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" w:type="pct"/>
          </w:tcPr>
          <w:p w14:paraId="1164279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4A4FF81E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78EE611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6C0F0F5C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18CD273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pct"/>
          </w:tcPr>
          <w:p w14:paraId="11657CD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D73D9A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0713A9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72E2E211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1612F" w:rsidRPr="00A9056A" w14:paraId="6BC03F67" w14:textId="77777777" w:rsidTr="00484407">
        <w:trPr>
          <w:trHeight w:val="407"/>
        </w:trPr>
        <w:tc>
          <w:tcPr>
            <w:tcW w:w="1905" w:type="pct"/>
          </w:tcPr>
          <w:p w14:paraId="2E75658A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520" w:type="pct"/>
          </w:tcPr>
          <w:p w14:paraId="68C51D79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6D088997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0" w:type="pct"/>
          </w:tcPr>
          <w:p w14:paraId="7B934F8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5D5DE632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7" w:type="pct"/>
          </w:tcPr>
          <w:p w14:paraId="76550060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pct"/>
          </w:tcPr>
          <w:p w14:paraId="35FC588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8" w:type="pct"/>
          </w:tcPr>
          <w:p w14:paraId="2CDC7A53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4D88BD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</w:tcPr>
          <w:p w14:paraId="3683722F" w14:textId="77777777" w:rsidR="0041612F" w:rsidRPr="00A9056A" w:rsidRDefault="0041612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C4DD0" w:rsidRPr="00A9056A" w14:paraId="05A58863" w14:textId="77777777" w:rsidTr="00484407">
        <w:trPr>
          <w:trHeight w:val="1153"/>
        </w:trPr>
        <w:tc>
          <w:tcPr>
            <w:tcW w:w="1905" w:type="pct"/>
          </w:tcPr>
          <w:p w14:paraId="494D3373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31BBA54F" w14:textId="7B5A34D9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520" w:type="pct"/>
            <w:vAlign w:val="bottom"/>
          </w:tcPr>
          <w:p w14:paraId="06C19C13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4C8D263F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  <w:vAlign w:val="bottom"/>
          </w:tcPr>
          <w:p w14:paraId="5E011235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6A24547E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ECA4C6E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  <w:vAlign w:val="bottom"/>
          </w:tcPr>
          <w:p w14:paraId="01E2C599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73C32372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033B458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vAlign w:val="bottom"/>
          </w:tcPr>
          <w:p w14:paraId="25FC8787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3E80761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F21256D" w14:textId="73C307B0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1,291,66</w:t>
            </w:r>
            <w:r w:rsidR="002710C9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</w:tr>
      <w:tr w:rsidR="005C4DD0" w:rsidRPr="00A9056A" w14:paraId="654D0FE0" w14:textId="77777777" w:rsidTr="00484407">
        <w:trPr>
          <w:trHeight w:val="779"/>
        </w:trPr>
        <w:tc>
          <w:tcPr>
            <w:tcW w:w="1905" w:type="pct"/>
          </w:tcPr>
          <w:p w14:paraId="3A6E03E0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29976DE9" w14:textId="0E8E769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520" w:type="pct"/>
            <w:vAlign w:val="bottom"/>
          </w:tcPr>
          <w:p w14:paraId="31604CB3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566B4CB0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  <w:vAlign w:val="bottom"/>
          </w:tcPr>
          <w:p w14:paraId="6D69D7B9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1085C19B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6611246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  <w:vAlign w:val="bottom"/>
          </w:tcPr>
          <w:p w14:paraId="050705C3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7974C6E7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0FFF8D8C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vAlign w:val="bottom"/>
          </w:tcPr>
          <w:p w14:paraId="59E5F0A0" w14:textId="1C0AF076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19,69</w:t>
            </w:r>
            <w:r w:rsidR="00C86ADC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</w:tr>
      <w:tr w:rsidR="005C4DD0" w:rsidRPr="00A9056A" w14:paraId="61B0E505" w14:textId="77777777" w:rsidTr="00484407">
        <w:trPr>
          <w:trHeight w:val="384"/>
        </w:trPr>
        <w:tc>
          <w:tcPr>
            <w:tcW w:w="1905" w:type="pct"/>
          </w:tcPr>
          <w:p w14:paraId="5866F7D7" w14:textId="59BBDFEC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520" w:type="pct"/>
            <w:vAlign w:val="bottom"/>
          </w:tcPr>
          <w:p w14:paraId="013EC96D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60C217AA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70" w:type="pct"/>
            <w:vAlign w:val="bottom"/>
          </w:tcPr>
          <w:p w14:paraId="1112B006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14F79E43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A7F4023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1" w:type="pct"/>
            <w:vAlign w:val="bottom"/>
          </w:tcPr>
          <w:p w14:paraId="7ECC69B5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030053A5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E95A367" w14:textId="7777777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0" w:type="pct"/>
            <w:vAlign w:val="bottom"/>
          </w:tcPr>
          <w:p w14:paraId="0DAA84AF" w14:textId="6AB7ACB7" w:rsidR="005C4DD0" w:rsidRPr="00A9056A" w:rsidRDefault="005C4DD0" w:rsidP="005C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1,476,41</w:t>
            </w:r>
            <w:r w:rsidR="004F045E" w:rsidRPr="00A9056A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</w:tbl>
    <w:p w14:paraId="58E6488F" w14:textId="7FB48ECB" w:rsidR="0041612F" w:rsidRPr="00A9056A" w:rsidRDefault="0041612F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CD700E6" w14:textId="243C5095" w:rsidR="000F7F72" w:rsidRPr="00A9056A" w:rsidRDefault="000F7F72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EC2AC9" w14:textId="573245DF" w:rsidR="000F7F72" w:rsidRPr="00A9056A" w:rsidRDefault="000F7F72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AF6895" w14:textId="6A4BFD89" w:rsidR="000F7F72" w:rsidRPr="00A9056A" w:rsidRDefault="000F7F72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4A4FB5" w14:textId="3DE08B8D" w:rsidR="000F7F72" w:rsidRPr="00A9056A" w:rsidRDefault="000F7F72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D80AF8" w14:textId="61FB1450" w:rsidR="00454D95" w:rsidRPr="00A9056A" w:rsidRDefault="001D3034" w:rsidP="009D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62D22" w:rsidRPr="00A9056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924F6" w:rsidRPr="00A9056A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2AFA" w:rsidRPr="00A9056A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9C2AFA"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>ข</w:t>
      </w:r>
      <w:r w:rsidR="00D72D59"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>า</w:t>
      </w:r>
      <w:r w:rsidR="009C2AFA"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ดทุน) </w:t>
      </w:r>
      <w:r w:rsidR="00A924F6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4231C93B" w14:textId="77777777" w:rsidR="00403BE4" w:rsidRPr="00A9056A" w:rsidRDefault="00403BE4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A92DE0" w14:textId="67A41BC7" w:rsidR="00403BE4" w:rsidRPr="00A9056A" w:rsidRDefault="00C36149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</w:rPr>
        <w:t>(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ขาดทุน)</w:t>
      </w:r>
      <w:r w:rsidR="00730444" w:rsidRPr="00A9056A">
        <w:rPr>
          <w:rFonts w:asciiTheme="majorBidi" w:hAnsiTheme="majorBidi" w:cstheme="majorBidi" w:hint="cs"/>
          <w:sz w:val="28"/>
          <w:szCs w:val="28"/>
          <w:cs/>
        </w:rPr>
        <w:t xml:space="preserve"> กำไรต่อหุ้นขั้นพื้นฐานสำหรับงวดหกเดือนสิ้นสุดวันที่ </w:t>
      </w:r>
      <w:r w:rsidR="00730444" w:rsidRPr="00A9056A">
        <w:rPr>
          <w:rFonts w:asciiTheme="majorBidi" w:hAnsiTheme="majorBidi" w:cstheme="majorBidi"/>
          <w:sz w:val="28"/>
          <w:szCs w:val="28"/>
        </w:rPr>
        <w:t>30</w:t>
      </w:r>
      <w:r w:rsidR="00730444" w:rsidRPr="00A9056A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730444" w:rsidRPr="00A9056A">
        <w:rPr>
          <w:rFonts w:asciiTheme="majorBidi" w:hAnsiTheme="majorBidi" w:cstheme="majorBidi"/>
          <w:sz w:val="28"/>
          <w:szCs w:val="28"/>
        </w:rPr>
        <w:t>2564</w:t>
      </w:r>
      <w:r w:rsidR="00730444" w:rsidRPr="00A9056A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730444" w:rsidRPr="00A9056A">
        <w:rPr>
          <w:rFonts w:asciiTheme="majorBidi" w:hAnsiTheme="majorBidi" w:cstheme="majorBidi"/>
          <w:sz w:val="28"/>
          <w:szCs w:val="28"/>
        </w:rPr>
        <w:t>2563</w:t>
      </w:r>
      <w:r w:rsidR="006065E8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6065E8" w:rsidRPr="00A9056A">
        <w:rPr>
          <w:rFonts w:asciiTheme="majorBidi" w:hAnsiTheme="majorBidi" w:cstheme="majorBidi" w:hint="cs"/>
          <w:sz w:val="28"/>
          <w:szCs w:val="28"/>
          <w:cs/>
        </w:rPr>
        <w:t>คำนวณจาก (ขาดท</w:t>
      </w:r>
      <w:r w:rsidR="001F2627" w:rsidRPr="00A9056A">
        <w:rPr>
          <w:rFonts w:asciiTheme="majorBidi" w:hAnsiTheme="majorBidi" w:cstheme="majorBidi" w:hint="cs"/>
          <w:sz w:val="28"/>
          <w:szCs w:val="28"/>
          <w:cs/>
        </w:rPr>
        <w:t>ุ</w:t>
      </w:r>
      <w:r w:rsidR="006065E8" w:rsidRPr="00A9056A">
        <w:rPr>
          <w:rFonts w:asciiTheme="majorBidi" w:hAnsiTheme="majorBidi" w:cstheme="majorBidi" w:hint="cs"/>
          <w:sz w:val="28"/>
          <w:szCs w:val="28"/>
          <w:cs/>
        </w:rPr>
        <w:t>น) 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</w:t>
      </w:r>
      <w:r w:rsidR="00782401" w:rsidRPr="00A9056A">
        <w:rPr>
          <w:rFonts w:asciiTheme="majorBidi" w:hAnsiTheme="majorBidi" w:cstheme="majorBidi" w:hint="cs"/>
          <w:sz w:val="28"/>
          <w:szCs w:val="28"/>
          <w:cs/>
        </w:rPr>
        <w:t>วิธีถัว</w:t>
      </w:r>
      <w:r w:rsidR="006065E8" w:rsidRPr="00A9056A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="00782401" w:rsidRPr="00A9056A">
        <w:rPr>
          <w:rFonts w:asciiTheme="majorBidi" w:hAnsiTheme="majorBidi" w:cstheme="majorBidi" w:hint="cs"/>
          <w:sz w:val="28"/>
          <w:szCs w:val="28"/>
          <w:cs/>
        </w:rPr>
        <w:t>ถ่วงน้ำหนัก ซึ่งปรับปรุงจำนวนหุ้นสามัญที่เปลี่ยนแปลงจากการออกหุ้นสามัญ</w:t>
      </w:r>
      <w:r w:rsidR="00E763A5" w:rsidRPr="00A9056A">
        <w:rPr>
          <w:rFonts w:asciiTheme="majorBidi" w:hAnsiTheme="majorBidi" w:cstheme="majorBidi" w:hint="cs"/>
          <w:sz w:val="28"/>
          <w:szCs w:val="28"/>
          <w:cs/>
        </w:rPr>
        <w:t>ปันผล</w:t>
      </w:r>
      <w:r w:rsidR="00F92678" w:rsidRPr="00A9056A">
        <w:rPr>
          <w:rFonts w:asciiTheme="majorBidi" w:hAnsiTheme="majorBidi" w:cstheme="majorBidi" w:hint="cs"/>
          <w:sz w:val="28"/>
          <w:szCs w:val="28"/>
          <w:cs/>
        </w:rPr>
        <w:t xml:space="preserve"> จำนวนหุ้นสามัญ</w:t>
      </w:r>
      <w:r w:rsidR="00724FC5" w:rsidRPr="00A9056A">
        <w:rPr>
          <w:rFonts w:asciiTheme="majorBidi" w:hAnsiTheme="majorBidi" w:cstheme="majorBidi" w:hint="cs"/>
          <w:sz w:val="28"/>
          <w:szCs w:val="28"/>
          <w:cs/>
        </w:rPr>
        <w:t xml:space="preserve">ถัวเฉลี่ยถ่วงน้ำหนักที่นำมาใช้ในการคำนวณกำไรต่อหุ้นสำหรับงวดหกเดือนสิ้นสุดวันที่ </w:t>
      </w:r>
      <w:r w:rsidR="00724FC5" w:rsidRPr="00A9056A">
        <w:rPr>
          <w:rFonts w:asciiTheme="majorBidi" w:hAnsiTheme="majorBidi" w:cstheme="majorBidi"/>
          <w:sz w:val="28"/>
          <w:szCs w:val="28"/>
        </w:rPr>
        <w:t xml:space="preserve">30 </w:t>
      </w:r>
      <w:r w:rsidR="00724FC5" w:rsidRPr="00A9056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724FC5" w:rsidRPr="00A9056A">
        <w:rPr>
          <w:rFonts w:asciiTheme="majorBidi" w:hAnsiTheme="majorBidi" w:cstheme="majorBidi"/>
          <w:sz w:val="28"/>
          <w:szCs w:val="28"/>
        </w:rPr>
        <w:t>2563</w:t>
      </w:r>
      <w:r w:rsidR="00724FC5" w:rsidRPr="00A9056A">
        <w:rPr>
          <w:rFonts w:asciiTheme="majorBidi" w:hAnsiTheme="majorBidi" w:cstheme="majorBidi" w:hint="cs"/>
          <w:sz w:val="28"/>
          <w:szCs w:val="28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งวดของงวดบัญชี</w:t>
      </w:r>
      <w:r w:rsidR="003B0378" w:rsidRPr="00A9056A">
        <w:rPr>
          <w:rFonts w:asciiTheme="majorBidi" w:hAnsiTheme="majorBidi" w:cstheme="majorBidi" w:hint="cs"/>
          <w:sz w:val="28"/>
          <w:szCs w:val="28"/>
          <w:cs/>
        </w:rPr>
        <w:t>ดังกล่าวเพื่อประโยชน์ในการเปรียบเทียบ โดยแสดงการคำนวณดังนี้</w:t>
      </w:r>
    </w:p>
    <w:p w14:paraId="23A4DEEC" w14:textId="652C3A32" w:rsidR="002E73AF" w:rsidRPr="00A9056A" w:rsidRDefault="002E73AF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0"/>
        <w:gridCol w:w="269"/>
        <w:gridCol w:w="1171"/>
        <w:gridCol w:w="265"/>
        <w:gridCol w:w="1259"/>
        <w:gridCol w:w="267"/>
        <w:gridCol w:w="1181"/>
        <w:gridCol w:w="9"/>
      </w:tblGrid>
      <w:tr w:rsidR="00813ECF" w:rsidRPr="00A9056A" w14:paraId="39C5B335" w14:textId="77777777" w:rsidTr="00484407">
        <w:trPr>
          <w:gridAfter w:val="1"/>
          <w:wAfter w:w="5" w:type="pct"/>
        </w:trPr>
        <w:tc>
          <w:tcPr>
            <w:tcW w:w="1988" w:type="pct"/>
          </w:tcPr>
          <w:p w14:paraId="7C37292C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pct"/>
            <w:gridSpan w:val="3"/>
          </w:tcPr>
          <w:p w14:paraId="6B336FD9" w14:textId="77777777" w:rsidR="00813ECF" w:rsidRPr="00A9056A" w:rsidRDefault="00813ECF" w:rsidP="004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F56C335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8" w:type="pct"/>
            <w:gridSpan w:val="3"/>
          </w:tcPr>
          <w:p w14:paraId="2E8B86F8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ECF" w:rsidRPr="00A9056A" w14:paraId="79D4E180" w14:textId="77777777" w:rsidTr="00484407">
        <w:trPr>
          <w:gridAfter w:val="1"/>
          <w:wAfter w:w="5" w:type="pct"/>
        </w:trPr>
        <w:tc>
          <w:tcPr>
            <w:tcW w:w="1988" w:type="pct"/>
          </w:tcPr>
          <w:p w14:paraId="7078CD4B" w14:textId="2FB1EC29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9056A"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</w:rPr>
              <w:t>30</w:t>
            </w:r>
            <w:r w:rsidRPr="00A9056A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pct"/>
          </w:tcPr>
          <w:p w14:paraId="6568BCAA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Pr="00A9056A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7E1AC0DD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6365C8D5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Pr="00A9056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43" w:type="pct"/>
          </w:tcPr>
          <w:p w14:paraId="52D6789B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14:paraId="08DDBB5D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Pr="00A9056A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3D698539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1428BC84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 w:rsidRPr="00A9056A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813ECF" w:rsidRPr="00A9056A" w14:paraId="768FD720" w14:textId="77777777" w:rsidTr="00484407">
        <w:tc>
          <w:tcPr>
            <w:tcW w:w="1988" w:type="pct"/>
          </w:tcPr>
          <w:p w14:paraId="76DBEBA0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012" w:type="pct"/>
            <w:gridSpan w:val="8"/>
          </w:tcPr>
          <w:p w14:paraId="6DEB4A57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813ECF" w:rsidRPr="00A9056A" w14:paraId="0F453C52" w14:textId="77777777" w:rsidTr="00484407">
        <w:trPr>
          <w:gridAfter w:val="1"/>
          <w:wAfter w:w="5" w:type="pct"/>
        </w:trPr>
        <w:tc>
          <w:tcPr>
            <w:tcW w:w="1988" w:type="pct"/>
          </w:tcPr>
          <w:p w14:paraId="073CD9A5" w14:textId="4E2C101A" w:rsidR="00813ECF" w:rsidRPr="00A9056A" w:rsidRDefault="00940E19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813ECF"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กำไรสำหรับงวดที่เป็นส่วนของผู้ถือ</w:t>
            </w:r>
          </w:p>
          <w:p w14:paraId="44763B86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หุ้นสามัญของบริษัท 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06D66072" w14:textId="0E8E31B9" w:rsidR="00813ECF" w:rsidRPr="00A9056A" w:rsidRDefault="74A8E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(10,28</w:t>
            </w:r>
            <w:r w:rsidR="00201A17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4</w:t>
            </w: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45" w:type="pct"/>
            <w:vAlign w:val="bottom"/>
          </w:tcPr>
          <w:p w14:paraId="693EA3F1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23244D0A" w14:textId="275460E9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15,210</w:t>
            </w:r>
          </w:p>
        </w:tc>
        <w:tc>
          <w:tcPr>
            <w:tcW w:w="143" w:type="pct"/>
            <w:vAlign w:val="bottom"/>
          </w:tcPr>
          <w:p w14:paraId="42AC2F1B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6297FAAB" w14:textId="1B16FDF1" w:rsidR="00813ECF" w:rsidRPr="00A9056A" w:rsidRDefault="7FBF4CF8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(5,681)</w:t>
            </w:r>
          </w:p>
        </w:tc>
        <w:tc>
          <w:tcPr>
            <w:tcW w:w="144" w:type="pct"/>
            <w:vAlign w:val="bottom"/>
          </w:tcPr>
          <w:p w14:paraId="7B78667B" w14:textId="77777777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55008042" w14:textId="2A7A7E7B" w:rsidR="00813ECF" w:rsidRPr="00A9056A" w:rsidRDefault="00813ECF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22,269</w:t>
            </w:r>
          </w:p>
        </w:tc>
      </w:tr>
      <w:tr w:rsidR="00916061" w:rsidRPr="00A9056A" w14:paraId="5342AF9F" w14:textId="77777777" w:rsidTr="00EB4629">
        <w:trPr>
          <w:gridAfter w:val="1"/>
          <w:wAfter w:w="5" w:type="pct"/>
        </w:trPr>
        <w:tc>
          <w:tcPr>
            <w:tcW w:w="1988" w:type="pct"/>
          </w:tcPr>
          <w:p w14:paraId="653AA44D" w14:textId="1FD4DAF9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A9056A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630" w:type="pct"/>
            <w:vAlign w:val="bottom"/>
          </w:tcPr>
          <w:p w14:paraId="15BDFA96" w14:textId="450CCF32" w:rsidR="00916061" w:rsidRPr="00A9056A" w:rsidRDefault="56843085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714,64</w:t>
            </w:r>
            <w:r w:rsidR="00AB47BA" w:rsidRPr="00A9056A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45" w:type="pct"/>
            <w:vAlign w:val="bottom"/>
          </w:tcPr>
          <w:p w14:paraId="34431373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C4DFD25" w14:textId="546DB1D8" w:rsidR="00916061" w:rsidRPr="00A9056A" w:rsidRDefault="00F10B7B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714,64</w:t>
            </w:r>
            <w:r w:rsidR="00AB47BA" w:rsidRPr="00A9056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3" w:type="pct"/>
            <w:vAlign w:val="bottom"/>
          </w:tcPr>
          <w:p w14:paraId="26F52A2B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265F702A" w14:textId="72FDBD25" w:rsidR="00916061" w:rsidRPr="00A9056A" w:rsidRDefault="103E7E9A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</w:rPr>
              <w:t>714,64</w:t>
            </w:r>
            <w:r w:rsidR="00AB47BA" w:rsidRPr="00A9056A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44" w:type="pct"/>
            <w:vAlign w:val="bottom"/>
          </w:tcPr>
          <w:p w14:paraId="365ECC1B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DC90145" w14:textId="27A8E417" w:rsidR="00916061" w:rsidRPr="00A9056A" w:rsidRDefault="00F10B7B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714,64</w:t>
            </w:r>
            <w:r w:rsidR="00AB47BA" w:rsidRPr="00A9056A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</w:tr>
      <w:tr w:rsidR="00916061" w:rsidRPr="00A9056A" w14:paraId="7B48423D" w14:textId="77777777" w:rsidTr="00EB4629">
        <w:trPr>
          <w:gridAfter w:val="1"/>
          <w:wAfter w:w="5" w:type="pct"/>
        </w:trPr>
        <w:tc>
          <w:tcPr>
            <w:tcW w:w="1988" w:type="pct"/>
          </w:tcPr>
          <w:p w14:paraId="6E27CF2F" w14:textId="43E1483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8441D29" w14:textId="5F1D3B19" w:rsidR="00916061" w:rsidRPr="00A9056A" w:rsidRDefault="006F20A8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</w:rPr>
              <w:t>35</w:t>
            </w:r>
            <w:r w:rsidR="00503F7A" w:rsidRPr="00A9056A">
              <w:rPr>
                <w:rFonts w:ascii="Angsana New" w:eastAsia="Times New Roman" w:hAnsi="Angsana New"/>
                <w:sz w:val="28"/>
                <w:szCs w:val="28"/>
              </w:rPr>
              <w:t>,732</w:t>
            </w:r>
          </w:p>
        </w:tc>
        <w:tc>
          <w:tcPr>
            <w:tcW w:w="145" w:type="pct"/>
          </w:tcPr>
          <w:p w14:paraId="381F74B4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9CCE9D2" w14:textId="7A84D2B4" w:rsidR="00916061" w:rsidRPr="00A9056A" w:rsidRDefault="00503F7A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</w:rPr>
              <w:t>35,732</w:t>
            </w:r>
          </w:p>
        </w:tc>
        <w:tc>
          <w:tcPr>
            <w:tcW w:w="143" w:type="pct"/>
          </w:tcPr>
          <w:p w14:paraId="3532DB41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B122EC4" w14:textId="55C41D9E" w:rsidR="00916061" w:rsidRPr="00A9056A" w:rsidRDefault="00503F7A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</w:rPr>
              <w:t>35,732</w:t>
            </w:r>
          </w:p>
        </w:tc>
        <w:tc>
          <w:tcPr>
            <w:tcW w:w="144" w:type="pct"/>
          </w:tcPr>
          <w:p w14:paraId="03991376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28C4BE5" w14:textId="2A693C10" w:rsidR="00916061" w:rsidRPr="00A9056A" w:rsidRDefault="00503F7A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sz w:val="28"/>
                <w:szCs w:val="28"/>
              </w:rPr>
              <w:t>35,732</w:t>
            </w:r>
          </w:p>
        </w:tc>
      </w:tr>
      <w:tr w:rsidR="00916061" w:rsidRPr="00A9056A" w14:paraId="25ED6710" w14:textId="77777777" w:rsidTr="00EB4629">
        <w:trPr>
          <w:gridAfter w:val="1"/>
          <w:wAfter w:w="5" w:type="pct"/>
        </w:trPr>
        <w:tc>
          <w:tcPr>
            <w:tcW w:w="1988" w:type="pct"/>
          </w:tcPr>
          <w:p w14:paraId="1E222B41" w14:textId="7CF5C35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="00E22D5C"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ที่ปรับปรุง </w:t>
            </w: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FE2114A" w14:textId="5EB4A3FC" w:rsidR="00916061" w:rsidRPr="00A9056A" w:rsidRDefault="66AA7268" w:rsidP="0067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  <w:r w:rsidR="00503F7A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50</w:t>
            </w:r>
            <w:r w:rsidR="65019FE9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="00503F7A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37</w:t>
            </w:r>
            <w:r w:rsidR="00AB47BA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3EBE11F5" w14:textId="77777777" w:rsidR="00916061" w:rsidRPr="00A9056A" w:rsidRDefault="00916061" w:rsidP="0067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3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CC3C82F" w14:textId="0677AFCE" w:rsidR="00916061" w:rsidRPr="00A9056A" w:rsidRDefault="00503F7A" w:rsidP="008C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</w:t>
            </w:r>
            <w:r w:rsidR="00AB47BA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1DE3874C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CCA2861" w14:textId="515ABA4B" w:rsidR="00916061" w:rsidRPr="00A9056A" w:rsidRDefault="00503F7A" w:rsidP="0067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</w:t>
            </w:r>
            <w:r w:rsidR="00AB47BA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327BECCD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7384CF6" w14:textId="467146CD" w:rsidR="00916061" w:rsidRPr="00A9056A" w:rsidRDefault="00503F7A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</w:t>
            </w:r>
            <w:r w:rsidR="00AB47BA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916061" w:rsidRPr="00A9056A" w14:paraId="02F5178B" w14:textId="77777777" w:rsidTr="00484407">
        <w:trPr>
          <w:gridAfter w:val="1"/>
          <w:wAfter w:w="5" w:type="pct"/>
        </w:trPr>
        <w:tc>
          <w:tcPr>
            <w:tcW w:w="1988" w:type="pct"/>
          </w:tcPr>
          <w:p w14:paraId="1F97A7A8" w14:textId="500BE5BA" w:rsidR="00916061" w:rsidRPr="00A9056A" w:rsidRDefault="00940E19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  <w:r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916061" w:rsidRPr="00A9056A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="00916061" w:rsidRPr="00A9056A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18079F84" w14:textId="3A53B408" w:rsidR="00916061" w:rsidRPr="00A9056A" w:rsidRDefault="5DF8FCDE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-1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(0.014)</w:t>
            </w:r>
          </w:p>
        </w:tc>
        <w:tc>
          <w:tcPr>
            <w:tcW w:w="145" w:type="pct"/>
          </w:tcPr>
          <w:p w14:paraId="777F495E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692E80C0" w14:textId="32C2036A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0.02</w:t>
            </w:r>
            <w:r w:rsidR="00F756E9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pct"/>
          </w:tcPr>
          <w:p w14:paraId="380E2B47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double" w:sz="4" w:space="0" w:color="auto"/>
            </w:tcBorders>
          </w:tcPr>
          <w:p w14:paraId="129F215B" w14:textId="331F65C2" w:rsidR="00916061" w:rsidRPr="00A9056A" w:rsidRDefault="5F7D9725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37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(0.008)</w:t>
            </w:r>
          </w:p>
        </w:tc>
        <w:tc>
          <w:tcPr>
            <w:tcW w:w="144" w:type="pct"/>
          </w:tcPr>
          <w:p w14:paraId="7DCF5C5F" w14:textId="77777777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1717B12F" w14:textId="082106FF" w:rsidR="00916061" w:rsidRPr="00A9056A" w:rsidRDefault="00916061" w:rsidP="0091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76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0.03</w:t>
            </w:r>
            <w:r w:rsidR="00F756E9"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4F14DEDF" w14:textId="77777777" w:rsidR="00620BE9" w:rsidRPr="00A9056A" w:rsidRDefault="00620BE9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9547F55" w14:textId="54C7FA31" w:rsidR="0022222E" w:rsidRPr="00A9056A" w:rsidRDefault="00F05512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81A47" w:rsidRPr="00A9056A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2222E"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เงินปันผล</w:t>
      </w:r>
    </w:p>
    <w:p w14:paraId="59A59F58" w14:textId="77777777" w:rsidR="0022222E" w:rsidRPr="00A9056A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1DEC70A" w14:textId="4FF8AE9C" w:rsidR="00375287" w:rsidRPr="00A9056A" w:rsidRDefault="002A04D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A869CD5" w14:textId="77777777" w:rsidR="00375287" w:rsidRPr="00A9056A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68"/>
        <w:gridCol w:w="1512"/>
        <w:gridCol w:w="1530"/>
        <w:gridCol w:w="1440"/>
        <w:gridCol w:w="270"/>
        <w:gridCol w:w="1260"/>
      </w:tblGrid>
      <w:tr w:rsidR="00A10368" w:rsidRPr="00A9056A" w14:paraId="4921572F" w14:textId="77777777" w:rsidTr="00484407">
        <w:tc>
          <w:tcPr>
            <w:tcW w:w="3168" w:type="dxa"/>
            <w:shd w:val="clear" w:color="auto" w:fill="auto"/>
            <w:vAlign w:val="bottom"/>
          </w:tcPr>
          <w:p w14:paraId="393B54D2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31D408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00547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73F774D8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A6CA4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E50F70" w:rsidRPr="00A9056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7D36B840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76603" w14:textId="77777777" w:rsidR="00375287" w:rsidRPr="00A9056A" w:rsidDel="00D43E7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10368" w:rsidRPr="00A9056A" w14:paraId="10AC4EC7" w14:textId="77777777" w:rsidTr="00484407">
        <w:tc>
          <w:tcPr>
            <w:tcW w:w="3168" w:type="dxa"/>
            <w:shd w:val="clear" w:color="auto" w:fill="auto"/>
          </w:tcPr>
          <w:p w14:paraId="1F1A749A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4F7F935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20481C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7B3C8E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CEDA05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EC1C4" w14:textId="77777777" w:rsidR="00375287" w:rsidRPr="00A9056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D7399"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0368" w:rsidRPr="00A9056A" w14:paraId="1ABCEF8D" w14:textId="77777777" w:rsidTr="00484407">
        <w:tc>
          <w:tcPr>
            <w:tcW w:w="3168" w:type="dxa"/>
            <w:shd w:val="clear" w:color="auto" w:fill="auto"/>
          </w:tcPr>
          <w:p w14:paraId="3D56E237" w14:textId="1ED0704B" w:rsidR="00375287" w:rsidRPr="00A9056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E73AF"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49311B1E" w14:textId="77777777" w:rsidR="00375287" w:rsidRPr="00A9056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BEA1E25" w14:textId="77777777" w:rsidR="00375287" w:rsidRPr="00A9056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935FE2" w14:textId="77777777" w:rsidR="00375287" w:rsidRPr="00A9056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576A" w14:textId="77777777" w:rsidR="00375287" w:rsidRPr="00A9056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705015" w14:textId="77777777" w:rsidR="00375287" w:rsidRPr="00A9056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7399" w:rsidRPr="00A9056A" w14:paraId="5D6922E6" w14:textId="77777777" w:rsidTr="00484407">
        <w:tc>
          <w:tcPr>
            <w:tcW w:w="3168" w:type="dxa"/>
            <w:shd w:val="clear" w:color="auto" w:fill="auto"/>
          </w:tcPr>
          <w:p w14:paraId="5D3EB75B" w14:textId="671395E8" w:rsidR="008D7399" w:rsidRPr="00A9056A" w:rsidRDefault="00487D70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="008D7399"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ปันผลประจำปี</w:t>
            </w:r>
            <w:r w:rsidR="0048098F"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4A0D14AB" w14:textId="482001B7" w:rsidR="008D7399" w:rsidRPr="00A9056A" w:rsidRDefault="006D7105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D7399"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7399"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72DED290" w14:textId="2F0F29D3" w:rsidR="008D7399" w:rsidRPr="00A9056A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487D70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940D479" w14:textId="7C17E5ED" w:rsidR="008D7399" w:rsidRPr="00A9056A" w:rsidRDefault="00C23F3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7C440A" w:rsidRPr="00A9056A">
              <w:rPr>
                <w:rFonts w:asciiTheme="majorBidi" w:hAnsiTheme="majorBidi" w:cstheme="majorBidi"/>
                <w:sz w:val="28"/>
                <w:szCs w:val="28"/>
              </w:rPr>
              <w:t>02500</w:t>
            </w:r>
          </w:p>
        </w:tc>
        <w:tc>
          <w:tcPr>
            <w:tcW w:w="270" w:type="dxa"/>
            <w:shd w:val="clear" w:color="auto" w:fill="auto"/>
          </w:tcPr>
          <w:p w14:paraId="77241107" w14:textId="77777777" w:rsidR="008D7399" w:rsidRPr="00A9056A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AE2909" w14:textId="1E54F215" w:rsidR="008D7399" w:rsidRPr="00A9056A" w:rsidRDefault="5D6955D3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487D70" w:rsidRPr="00A9056A" w14:paraId="5B5FABA6" w14:textId="77777777" w:rsidTr="00484407">
        <w:tc>
          <w:tcPr>
            <w:tcW w:w="3168" w:type="dxa"/>
            <w:shd w:val="clear" w:color="auto" w:fill="auto"/>
          </w:tcPr>
          <w:p w14:paraId="78B27ECA" w14:textId="407EBE4C" w:rsidR="00487D70" w:rsidRPr="00A9056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74E4"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72B702D1" w14:textId="36A8680F" w:rsidR="00487D70" w:rsidRPr="00A9056A" w:rsidRDefault="006D7105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87D70"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7D70"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71F3FA71" w14:textId="4AD40F87" w:rsidR="00487D70" w:rsidRPr="00A9056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A905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7DBBE42" w14:textId="4E52E469" w:rsidR="00487D70" w:rsidRPr="00A9056A" w:rsidRDefault="007C440A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0.04</w:t>
            </w:r>
            <w:r w:rsidR="00476635" w:rsidRPr="00A9056A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041EB189" w14:textId="77777777" w:rsidR="00487D70" w:rsidRPr="00A9056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8D9A28" w14:textId="2D4FA309" w:rsidR="00487D70" w:rsidRPr="00A9056A" w:rsidRDefault="68F6074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</w:tr>
      <w:tr w:rsidR="00A93B5D" w:rsidRPr="00A9056A" w14:paraId="6C471BE5" w14:textId="77777777" w:rsidTr="00484407">
        <w:tc>
          <w:tcPr>
            <w:tcW w:w="3168" w:type="dxa"/>
            <w:shd w:val="clear" w:color="auto" w:fill="auto"/>
          </w:tcPr>
          <w:p w14:paraId="2FF87D87" w14:textId="77777777" w:rsidR="00A93B5D" w:rsidRPr="00A9056A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AF47B1B" w14:textId="77777777" w:rsidR="00A93B5D" w:rsidRPr="00A9056A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023BD8F" w14:textId="77777777" w:rsidR="00A93B5D" w:rsidRPr="00A9056A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2BEF71" w14:textId="77777777" w:rsidR="00A93B5D" w:rsidRPr="00A9056A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8D8962" w14:textId="77777777" w:rsidR="00A93B5D" w:rsidRPr="00A9056A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C4B72" w14:textId="37E1B6C2" w:rsidR="00A93B5D" w:rsidRPr="00A9056A" w:rsidRDefault="68F6074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50,854</w:t>
            </w:r>
          </w:p>
        </w:tc>
      </w:tr>
      <w:tr w:rsidR="002E73AF" w:rsidRPr="00A9056A" w14:paraId="7A8E52C8" w14:textId="77777777" w:rsidTr="00484407">
        <w:tc>
          <w:tcPr>
            <w:tcW w:w="3168" w:type="dxa"/>
            <w:shd w:val="clear" w:color="auto" w:fill="auto"/>
          </w:tcPr>
          <w:p w14:paraId="21263F6D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12" w:type="dxa"/>
            <w:shd w:val="clear" w:color="auto" w:fill="auto"/>
          </w:tcPr>
          <w:p w14:paraId="535C058C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C4DBA9B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FC919F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6B34EA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D9B8AB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73AF" w:rsidRPr="00A9056A" w14:paraId="36004163" w14:textId="77777777" w:rsidTr="00484407">
        <w:tc>
          <w:tcPr>
            <w:tcW w:w="3168" w:type="dxa"/>
            <w:shd w:val="clear" w:color="auto" w:fill="auto"/>
          </w:tcPr>
          <w:p w14:paraId="410ABA9E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หุ้นสามัญปันผลประจำปี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12" w:type="dxa"/>
            <w:shd w:val="clear" w:color="auto" w:fill="auto"/>
          </w:tcPr>
          <w:p w14:paraId="53A611E5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25095782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26EDD7B" w14:textId="77777777" w:rsidR="002E73AF" w:rsidRPr="00A9056A" w:rsidRDefault="002E73A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0.03571</w:t>
            </w:r>
          </w:p>
        </w:tc>
        <w:tc>
          <w:tcPr>
            <w:tcW w:w="270" w:type="dxa"/>
            <w:shd w:val="clear" w:color="auto" w:fill="auto"/>
          </w:tcPr>
          <w:p w14:paraId="2233ADEC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A4027D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2E73AF" w:rsidRPr="00A9056A" w14:paraId="021776E3" w14:textId="77777777" w:rsidTr="00484407">
        <w:tc>
          <w:tcPr>
            <w:tcW w:w="3168" w:type="dxa"/>
            <w:shd w:val="clear" w:color="auto" w:fill="auto"/>
          </w:tcPr>
          <w:p w14:paraId="42D953D9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12" w:type="dxa"/>
            <w:shd w:val="clear" w:color="auto" w:fill="auto"/>
          </w:tcPr>
          <w:p w14:paraId="2672805A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11B2D257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43C1EB0" w14:textId="77777777" w:rsidR="002E73AF" w:rsidRPr="00A9056A" w:rsidRDefault="002E73A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0.00397</w:t>
            </w:r>
          </w:p>
        </w:tc>
        <w:tc>
          <w:tcPr>
            <w:tcW w:w="270" w:type="dxa"/>
            <w:shd w:val="clear" w:color="auto" w:fill="auto"/>
          </w:tcPr>
          <w:p w14:paraId="6171F990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7FE8EB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</w:tr>
      <w:tr w:rsidR="002E73AF" w:rsidRPr="00A9056A" w14:paraId="0598ACD3" w14:textId="77777777" w:rsidTr="00484407">
        <w:tc>
          <w:tcPr>
            <w:tcW w:w="3168" w:type="dxa"/>
            <w:shd w:val="clear" w:color="auto" w:fill="auto"/>
          </w:tcPr>
          <w:p w14:paraId="59388B26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93F22D8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628BAD8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94CC68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7286C1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84CD7" w14:textId="77777777" w:rsidR="002E73AF" w:rsidRPr="00A9056A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26,469</w:t>
            </w:r>
          </w:p>
        </w:tc>
      </w:tr>
    </w:tbl>
    <w:p w14:paraId="260F09CE" w14:textId="77777777" w:rsidR="000829C3" w:rsidRPr="00A9056A" w:rsidRDefault="000829C3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34B92EC" w14:textId="18AFA9BA" w:rsidR="0098490B" w:rsidRPr="00A9056A" w:rsidRDefault="00F05512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1F9B" w:rsidRPr="00A9056A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8641A4"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2C1D43AD" w14:textId="77777777" w:rsidR="006E7DD4" w:rsidRPr="00A9056A" w:rsidRDefault="006E7DD4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7F02D" w14:textId="6DF5FFAA" w:rsidR="003E7529" w:rsidRPr="00A9056A" w:rsidRDefault="003E7529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9056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="0098490B" w:rsidRPr="00A9056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4A25E6AF" w14:textId="77777777" w:rsidR="003E7529" w:rsidRPr="00A9056A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F96A0" w14:textId="5ABAABD9" w:rsidR="003E7529" w:rsidRPr="00A9056A" w:rsidRDefault="003E7529" w:rsidP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</w:t>
      </w:r>
      <w:r w:rsidR="006C1598" w:rsidRPr="00A9056A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</w:t>
      </w:r>
      <w:r w:rsidRPr="00A9056A">
        <w:rPr>
          <w:rFonts w:asciiTheme="majorBidi" w:hAnsiTheme="majorBidi" w:cstheme="majorBidi"/>
          <w:sz w:val="28"/>
          <w:szCs w:val="28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98490B" w:rsidRPr="00A9056A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="002034DF" w:rsidRPr="00A9056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9056A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="00381D23" w:rsidRPr="00A9056A">
        <w:rPr>
          <w:rFonts w:asciiTheme="majorBidi" w:hAnsiTheme="majorBidi" w:cstheme="majorBidi" w:hint="cs"/>
          <w:sz w:val="28"/>
          <w:szCs w:val="28"/>
          <w:cs/>
        </w:rPr>
        <w:t>ที่วัดมูลค่าด้วยราคาทุนตัดจำหน่าย</w:t>
      </w:r>
      <w:r w:rsidRPr="00A9056A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  <w:r w:rsidR="00C7719E" w:rsidRPr="00A9056A">
        <w:rPr>
          <w:rFonts w:asciiTheme="majorBidi" w:hAnsiTheme="majorBidi" w:cstheme="majorBidi" w:hint="cs"/>
          <w:sz w:val="28"/>
          <w:szCs w:val="28"/>
          <w:cs/>
        </w:rPr>
        <w:t xml:space="preserve">ตามที่เปิดเผยในหมายเหตุข้อ </w:t>
      </w:r>
      <w:r w:rsidR="00C7719E" w:rsidRPr="00A9056A">
        <w:rPr>
          <w:rFonts w:asciiTheme="majorBidi" w:hAnsiTheme="majorBidi" w:cstheme="majorBidi"/>
          <w:sz w:val="28"/>
          <w:szCs w:val="28"/>
        </w:rPr>
        <w:t>5</w:t>
      </w:r>
    </w:p>
    <w:p w14:paraId="101243CE" w14:textId="77777777" w:rsidR="00CC3186" w:rsidRPr="00A9056A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6" w:type="dxa"/>
        <w:tblInd w:w="270" w:type="dxa"/>
        <w:tblLook w:val="04A0" w:firstRow="1" w:lastRow="0" w:firstColumn="1" w:lastColumn="0" w:noHBand="0" w:noVBand="1"/>
      </w:tblPr>
      <w:tblGrid>
        <w:gridCol w:w="3030"/>
        <w:gridCol w:w="300"/>
        <w:gridCol w:w="1091"/>
        <w:gridCol w:w="256"/>
        <w:gridCol w:w="976"/>
        <w:gridCol w:w="245"/>
        <w:gridCol w:w="976"/>
        <w:gridCol w:w="235"/>
        <w:gridCol w:w="976"/>
        <w:gridCol w:w="235"/>
        <w:gridCol w:w="976"/>
      </w:tblGrid>
      <w:tr w:rsidR="00046974" w:rsidRPr="00A9056A" w14:paraId="29CF971A" w14:textId="77777777" w:rsidTr="00484407">
        <w:trPr>
          <w:tblHeader/>
        </w:trPr>
        <w:tc>
          <w:tcPr>
            <w:tcW w:w="3030" w:type="dxa"/>
            <w:shd w:val="clear" w:color="auto" w:fill="auto"/>
          </w:tcPr>
          <w:p w14:paraId="27BFFAD9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dxa"/>
          </w:tcPr>
          <w:p w14:paraId="3398E479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6" w:type="dxa"/>
            <w:gridSpan w:val="9"/>
            <w:shd w:val="clear" w:color="auto" w:fill="auto"/>
          </w:tcPr>
          <w:p w14:paraId="0B07157A" w14:textId="1598FF0C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6974" w:rsidRPr="00A9056A" w14:paraId="6C520C94" w14:textId="77777777" w:rsidTr="00484407">
        <w:trPr>
          <w:tblHeader/>
        </w:trPr>
        <w:tc>
          <w:tcPr>
            <w:tcW w:w="3030" w:type="dxa"/>
            <w:shd w:val="clear" w:color="auto" w:fill="auto"/>
          </w:tcPr>
          <w:p w14:paraId="1BE4999D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00" w:type="dxa"/>
          </w:tcPr>
          <w:p w14:paraId="0DF697D2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BE5D55B" w14:textId="0B81CF33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6" w:type="dxa"/>
            <w:shd w:val="clear" w:color="auto" w:fill="auto"/>
          </w:tcPr>
          <w:p w14:paraId="2B36DC2D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A97533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210F9" w14:textId="77777777" w:rsidR="00046974" w:rsidRPr="00A9056A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6974" w:rsidRPr="00A9056A" w14:paraId="65045645" w14:textId="77777777" w:rsidTr="00484407">
        <w:trPr>
          <w:tblHeader/>
        </w:trPr>
        <w:tc>
          <w:tcPr>
            <w:tcW w:w="3030" w:type="dxa"/>
            <w:shd w:val="clear" w:color="auto" w:fill="auto"/>
          </w:tcPr>
          <w:p w14:paraId="033595CE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300" w:type="dxa"/>
          </w:tcPr>
          <w:p w14:paraId="34CF28F7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39C0A9F2" w14:textId="482B00EC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6" w:type="dxa"/>
            <w:shd w:val="clear" w:color="auto" w:fill="auto"/>
          </w:tcPr>
          <w:p w14:paraId="2F4485E7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2D1C95B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14:paraId="75268B1C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2B3B678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236BF8D4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0035B1B0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26EE6A28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236B435F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3BF" w:rsidRPr="00A9056A" w14:paraId="5AABCF2A" w14:textId="77777777" w:rsidTr="00484407">
        <w:trPr>
          <w:tblHeader/>
        </w:trPr>
        <w:tc>
          <w:tcPr>
            <w:tcW w:w="3030" w:type="dxa"/>
            <w:shd w:val="clear" w:color="auto" w:fill="auto"/>
          </w:tcPr>
          <w:p w14:paraId="22B967BA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0" w:type="dxa"/>
          </w:tcPr>
          <w:p w14:paraId="1E990D9D" w14:textId="5E4FEF7B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3DCD1C05" w14:textId="43211F7D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6" w:type="dxa"/>
            <w:shd w:val="clear" w:color="auto" w:fill="auto"/>
          </w:tcPr>
          <w:p w14:paraId="00B8B04E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505490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4CC8E2F1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B7198E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785C4CE6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FF1E7A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6140D8CE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FCA304E" w14:textId="77777777" w:rsidR="001D03BF" w:rsidRPr="00A9056A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974" w:rsidRPr="00A9056A" w14:paraId="60F77217" w14:textId="77777777" w:rsidTr="00484407">
        <w:trPr>
          <w:tblHeader/>
        </w:trPr>
        <w:tc>
          <w:tcPr>
            <w:tcW w:w="3030" w:type="dxa"/>
            <w:shd w:val="clear" w:color="auto" w:fill="auto"/>
          </w:tcPr>
          <w:p w14:paraId="0C376C42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0" w:type="dxa"/>
          </w:tcPr>
          <w:p w14:paraId="1438C5C2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6" w:type="dxa"/>
            <w:gridSpan w:val="9"/>
            <w:shd w:val="clear" w:color="auto" w:fill="auto"/>
          </w:tcPr>
          <w:p w14:paraId="4540C5F7" w14:textId="70AC11EE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974" w:rsidRPr="00A9056A" w14:paraId="03BB325E" w14:textId="77777777" w:rsidTr="00484407">
        <w:tc>
          <w:tcPr>
            <w:tcW w:w="3030" w:type="dxa"/>
            <w:shd w:val="clear" w:color="auto" w:fill="auto"/>
          </w:tcPr>
          <w:p w14:paraId="0FE0C2A3" w14:textId="795BA9E3" w:rsidR="00046974" w:rsidRPr="00A9056A" w:rsidRDefault="00A42145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046974"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0" w:type="dxa"/>
          </w:tcPr>
          <w:p w14:paraId="73C7877B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3C97985E" w14:textId="61076556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EBD2DFC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A99DC3C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BA2D2C5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07CBBC4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C3C0CC5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6C2AEBE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5B68C4F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7319202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A9056A" w14:paraId="358207B8" w14:textId="77777777" w:rsidTr="00484407">
        <w:tc>
          <w:tcPr>
            <w:tcW w:w="3030" w:type="dxa"/>
            <w:shd w:val="clear" w:color="auto" w:fill="auto"/>
          </w:tcPr>
          <w:p w14:paraId="75E92435" w14:textId="562C4D46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300" w:type="dxa"/>
          </w:tcPr>
          <w:p w14:paraId="0C1F0A8E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1DE4A275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739372C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9067691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7FF5B83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A668B55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AFBEE15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DE969EE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E91A22F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407ACEF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A9056A" w14:paraId="00DE0EF8" w14:textId="77777777" w:rsidTr="00484407">
        <w:tc>
          <w:tcPr>
            <w:tcW w:w="3030" w:type="dxa"/>
            <w:shd w:val="clear" w:color="auto" w:fill="auto"/>
          </w:tcPr>
          <w:p w14:paraId="10F9B728" w14:textId="34443DD1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="00F830CA"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00" w:type="dxa"/>
          </w:tcPr>
          <w:p w14:paraId="56F4401D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734C766B" w14:textId="150AB034" w:rsidR="00C654BC" w:rsidRPr="00A9056A" w:rsidRDefault="00D7333B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16,017</w:t>
            </w:r>
          </w:p>
        </w:tc>
        <w:tc>
          <w:tcPr>
            <w:tcW w:w="256" w:type="dxa"/>
            <w:shd w:val="clear" w:color="auto" w:fill="auto"/>
          </w:tcPr>
          <w:p w14:paraId="5767D790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C59058" w14:textId="25DF0AC4" w:rsidR="00C654BC" w:rsidRPr="00A9056A" w:rsidRDefault="00D7333B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73F626D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5AFBCFF" w14:textId="691CB38D" w:rsidR="00C654BC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1F274D4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78BBF5" w14:textId="4BFECC69" w:rsidR="00C654BC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15,291</w:t>
            </w:r>
          </w:p>
        </w:tc>
        <w:tc>
          <w:tcPr>
            <w:tcW w:w="235" w:type="dxa"/>
            <w:shd w:val="clear" w:color="auto" w:fill="auto"/>
          </w:tcPr>
          <w:p w14:paraId="4BCFA921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982C07" w14:textId="790F1367" w:rsidR="00C654BC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15,291</w:t>
            </w:r>
          </w:p>
        </w:tc>
      </w:tr>
      <w:tr w:rsidR="00C654BC" w:rsidRPr="00A9056A" w14:paraId="4E225EA0" w14:textId="77777777" w:rsidTr="00484407">
        <w:tc>
          <w:tcPr>
            <w:tcW w:w="3030" w:type="dxa"/>
            <w:shd w:val="clear" w:color="auto" w:fill="auto"/>
          </w:tcPr>
          <w:p w14:paraId="169FBBD9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0" w:type="dxa"/>
          </w:tcPr>
          <w:p w14:paraId="08F630C1" w14:textId="77777777" w:rsidR="00C654BC" w:rsidRPr="00A9056A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67B90313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FB7DB20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5E31B2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7A52FB0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7234B5A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00EA26D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C79E432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B343FA2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E7A1FCB" w14:textId="77777777" w:rsidR="00C654BC" w:rsidRPr="00A9056A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974" w:rsidRPr="00A9056A" w14:paraId="68FB74AE" w14:textId="77777777" w:rsidTr="00484407">
        <w:tc>
          <w:tcPr>
            <w:tcW w:w="3030" w:type="dxa"/>
            <w:shd w:val="clear" w:color="auto" w:fill="auto"/>
          </w:tcPr>
          <w:p w14:paraId="3F87F93F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0" w:type="dxa"/>
          </w:tcPr>
          <w:p w14:paraId="0B98B560" w14:textId="77777777" w:rsidR="00046974" w:rsidRPr="00A9056A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5E71A919" w14:textId="48A56176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970FB4C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E657CF0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676ACFF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79A1C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7401E74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D32C3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DF14EF6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D6F1167" w14:textId="77777777" w:rsidR="00046974" w:rsidRPr="00A9056A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B3D" w:rsidRPr="00A9056A" w14:paraId="18308631" w14:textId="77777777" w:rsidTr="00484407">
        <w:tc>
          <w:tcPr>
            <w:tcW w:w="3030" w:type="dxa"/>
            <w:shd w:val="clear" w:color="auto" w:fill="auto"/>
          </w:tcPr>
          <w:p w14:paraId="319FB301" w14:textId="4D4EAF9B" w:rsidR="009B6B3D" w:rsidRPr="00A9056A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300" w:type="dxa"/>
          </w:tcPr>
          <w:p w14:paraId="73C503E5" w14:textId="77777777" w:rsidR="009B6B3D" w:rsidRPr="00A9056A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6A2E87B" w14:textId="2F7B057B" w:rsidR="009B6B3D" w:rsidRPr="00A9056A" w:rsidRDefault="00D7333B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11,6</w:t>
            </w:r>
            <w:r w:rsidR="00816BFB" w:rsidRPr="00A9056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A5646" w:rsidRPr="00A9056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2BD9C96" w14:textId="77777777" w:rsidR="009B6B3D" w:rsidRPr="00A9056A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F2D0187" w14:textId="78ACCCA7" w:rsidR="009B6B3D" w:rsidRPr="00A9056A" w:rsidRDefault="00D7333B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CA08C7A" w14:textId="77777777" w:rsidR="009B6B3D" w:rsidRPr="00A9056A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63A2F03" w14:textId="7BE036DD" w:rsidR="009B6B3D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2A6851" w14:textId="77777777" w:rsidR="009B6B3D" w:rsidRPr="00A9056A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2F0F0A7" w14:textId="08F4C625" w:rsidR="009B6B3D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04CE8A4" w14:textId="77777777" w:rsidR="009B6B3D" w:rsidRPr="00A9056A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185E1B4" w14:textId="616EBC93" w:rsidR="009B6B3D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</w:tr>
      <w:tr w:rsidR="00DD2D60" w:rsidRPr="00A9056A" w14:paraId="4A09CD59" w14:textId="77777777" w:rsidTr="00484407">
        <w:tc>
          <w:tcPr>
            <w:tcW w:w="3030" w:type="dxa"/>
            <w:shd w:val="clear" w:color="auto" w:fill="auto"/>
          </w:tcPr>
          <w:p w14:paraId="32CB113E" w14:textId="77777777" w:rsidR="00DD2D60" w:rsidRPr="00A9056A" w:rsidRDefault="00DD2D60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" w:type="dxa"/>
          </w:tcPr>
          <w:p w14:paraId="336155DC" w14:textId="77777777" w:rsidR="00DD2D60" w:rsidRPr="00A9056A" w:rsidRDefault="00DD2D60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827A6B3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432E955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02E4696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A56A0C3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862427D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C9D9397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434146C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D0043C9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E35339D" w14:textId="77777777" w:rsidR="00DD2D60" w:rsidRPr="00A9056A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3CE329E6" w14:textId="77777777" w:rsidTr="00484407">
        <w:tc>
          <w:tcPr>
            <w:tcW w:w="3030" w:type="dxa"/>
            <w:shd w:val="clear" w:color="auto" w:fill="auto"/>
          </w:tcPr>
          <w:p w14:paraId="49A7E190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00" w:type="dxa"/>
          </w:tcPr>
          <w:p w14:paraId="48851FC3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36205C80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2895A1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52EC8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A495A7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1FD256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ED4D793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65F144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89A5EA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2F2675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5838AB8B" w14:textId="77777777" w:rsidTr="00484407">
        <w:tc>
          <w:tcPr>
            <w:tcW w:w="3030" w:type="dxa"/>
            <w:shd w:val="clear" w:color="auto" w:fill="auto"/>
          </w:tcPr>
          <w:p w14:paraId="71CB3CC3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300" w:type="dxa"/>
          </w:tcPr>
          <w:p w14:paraId="1CE6E75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6146FBF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B3CB4AD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2EC466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D5603D6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DDEC7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7C5E5F3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E138F1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F6644B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662F7D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0CBF0060" w14:textId="77777777" w:rsidTr="00484407">
        <w:tc>
          <w:tcPr>
            <w:tcW w:w="3030" w:type="dxa"/>
            <w:shd w:val="clear" w:color="auto" w:fill="auto"/>
          </w:tcPr>
          <w:p w14:paraId="1119EB3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300" w:type="dxa"/>
          </w:tcPr>
          <w:p w14:paraId="2A621A5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10984DC6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56" w:type="dxa"/>
            <w:shd w:val="clear" w:color="auto" w:fill="auto"/>
          </w:tcPr>
          <w:p w14:paraId="3DEC6F2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272382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2E07D4A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9337345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5DA13C8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35A0D8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  <w:tc>
          <w:tcPr>
            <w:tcW w:w="235" w:type="dxa"/>
            <w:shd w:val="clear" w:color="auto" w:fill="auto"/>
          </w:tcPr>
          <w:p w14:paraId="3668595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C38DE8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</w:tr>
      <w:tr w:rsidR="00A42145" w:rsidRPr="00A9056A" w14:paraId="1365DF0B" w14:textId="77777777" w:rsidTr="00484407">
        <w:tc>
          <w:tcPr>
            <w:tcW w:w="3030" w:type="dxa"/>
            <w:shd w:val="clear" w:color="auto" w:fill="auto"/>
          </w:tcPr>
          <w:p w14:paraId="167E0FF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0" w:type="dxa"/>
          </w:tcPr>
          <w:p w14:paraId="7D37F75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671962D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3F15A1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1B41C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9B8874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72A89F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5FC3E3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EAE01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5A41A6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3962DB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760F8674" w14:textId="77777777" w:rsidTr="00484407">
        <w:tc>
          <w:tcPr>
            <w:tcW w:w="3030" w:type="dxa"/>
            <w:shd w:val="clear" w:color="auto" w:fill="auto"/>
          </w:tcPr>
          <w:p w14:paraId="462A56A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0" w:type="dxa"/>
          </w:tcPr>
          <w:p w14:paraId="614A29B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752F396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2FBA2226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2BCDDD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297CA0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42FA7C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3450AC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BC8EE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EC2F660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72C57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4B51E374" w14:textId="77777777" w:rsidTr="00484407">
        <w:tc>
          <w:tcPr>
            <w:tcW w:w="3030" w:type="dxa"/>
            <w:shd w:val="clear" w:color="auto" w:fill="auto"/>
          </w:tcPr>
          <w:p w14:paraId="4CA610D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300" w:type="dxa"/>
          </w:tcPr>
          <w:p w14:paraId="19E1F0E3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BE2FEF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E5B5286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0799288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F7398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7E7B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A31E766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786EE33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E6CF29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4A28EE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0F4B0552" w14:textId="42575A3E" w:rsidR="00A42145" w:rsidRPr="00A9056A" w:rsidRDefault="00A42145">
      <w:pPr>
        <w:rPr>
          <w:sz w:val="28"/>
          <w:szCs w:val="28"/>
        </w:rPr>
      </w:pPr>
    </w:p>
    <w:tbl>
      <w:tblPr>
        <w:tblW w:w="9249" w:type="dxa"/>
        <w:tblInd w:w="270" w:type="dxa"/>
        <w:tblLook w:val="04A0" w:firstRow="1" w:lastRow="0" w:firstColumn="1" w:lastColumn="0" w:noHBand="0" w:noVBand="1"/>
      </w:tblPr>
      <w:tblGrid>
        <w:gridCol w:w="3133"/>
        <w:gridCol w:w="287"/>
        <w:gridCol w:w="1097"/>
        <w:gridCol w:w="258"/>
        <w:gridCol w:w="916"/>
        <w:gridCol w:w="246"/>
        <w:gridCol w:w="962"/>
        <w:gridCol w:w="236"/>
        <w:gridCol w:w="916"/>
        <w:gridCol w:w="236"/>
        <w:gridCol w:w="962"/>
      </w:tblGrid>
      <w:tr w:rsidR="00472021" w:rsidRPr="00A9056A" w14:paraId="1E259CBB" w14:textId="77777777" w:rsidTr="00484407">
        <w:trPr>
          <w:tblHeader/>
        </w:trPr>
        <w:tc>
          <w:tcPr>
            <w:tcW w:w="3133" w:type="dxa"/>
            <w:shd w:val="clear" w:color="auto" w:fill="auto"/>
          </w:tcPr>
          <w:p w14:paraId="343C2689" w14:textId="7C7428B8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29F2306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9"/>
            <w:shd w:val="clear" w:color="auto" w:fill="auto"/>
          </w:tcPr>
          <w:p w14:paraId="2E0F5B12" w14:textId="6E99993F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021" w:rsidRPr="00A9056A" w14:paraId="08785345" w14:textId="77777777" w:rsidTr="00484407">
        <w:trPr>
          <w:tblHeader/>
        </w:trPr>
        <w:tc>
          <w:tcPr>
            <w:tcW w:w="3133" w:type="dxa"/>
            <w:shd w:val="clear" w:color="auto" w:fill="auto"/>
          </w:tcPr>
          <w:p w14:paraId="23FA7E96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7" w:type="dxa"/>
          </w:tcPr>
          <w:p w14:paraId="5BD7135D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50EAC93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7EFF82C7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49046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3AC3DA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2021" w:rsidRPr="00A9056A" w14:paraId="325D2660" w14:textId="77777777" w:rsidTr="00484407">
        <w:trPr>
          <w:tblHeader/>
        </w:trPr>
        <w:tc>
          <w:tcPr>
            <w:tcW w:w="3133" w:type="dxa"/>
            <w:shd w:val="clear" w:color="auto" w:fill="auto"/>
          </w:tcPr>
          <w:p w14:paraId="0B1F4613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9D00FBB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4DF8680D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4DBCA2DF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58C1314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68C830F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8C7924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1037BD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60372972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3DE7CF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44F2D18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021" w:rsidRPr="00A9056A" w14:paraId="7EB9D239" w14:textId="77777777" w:rsidTr="00484407">
        <w:trPr>
          <w:tblHeader/>
        </w:trPr>
        <w:tc>
          <w:tcPr>
            <w:tcW w:w="3133" w:type="dxa"/>
            <w:shd w:val="clear" w:color="auto" w:fill="auto"/>
          </w:tcPr>
          <w:p w14:paraId="3A95EDCB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7" w:type="dxa"/>
          </w:tcPr>
          <w:p w14:paraId="24D05213" w14:textId="12797BBA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7" w:type="dxa"/>
            <w:shd w:val="clear" w:color="auto" w:fill="auto"/>
          </w:tcPr>
          <w:p w14:paraId="66E967C2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233E7AE9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2EFDF2AB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5F536289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CF80880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6ACB19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05FE6B8E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70E89A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2981065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2021" w:rsidRPr="00A9056A" w14:paraId="409BC58E" w14:textId="77777777" w:rsidTr="00484407">
        <w:trPr>
          <w:tblHeader/>
        </w:trPr>
        <w:tc>
          <w:tcPr>
            <w:tcW w:w="3133" w:type="dxa"/>
            <w:shd w:val="clear" w:color="auto" w:fill="auto"/>
          </w:tcPr>
          <w:p w14:paraId="39C2C540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0015FB80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9"/>
            <w:shd w:val="clear" w:color="auto" w:fill="auto"/>
          </w:tcPr>
          <w:p w14:paraId="665E096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2021" w:rsidRPr="00A9056A" w14:paraId="7B5552CA" w14:textId="77777777" w:rsidTr="00484407">
        <w:tc>
          <w:tcPr>
            <w:tcW w:w="3133" w:type="dxa"/>
            <w:shd w:val="clear" w:color="auto" w:fill="auto"/>
          </w:tcPr>
          <w:p w14:paraId="32F6B9D8" w14:textId="20F1DDFF" w:rsidR="00472021" w:rsidRPr="00A9056A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A9056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3E446477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0CF10A1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2BDE3CF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49D91E37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9690FA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E8A6B2F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ECB0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06FFCD66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776D37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6A5A26E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A9056A" w14:paraId="44243F11" w14:textId="77777777" w:rsidTr="00484407">
        <w:tc>
          <w:tcPr>
            <w:tcW w:w="3133" w:type="dxa"/>
            <w:shd w:val="clear" w:color="auto" w:fill="auto"/>
          </w:tcPr>
          <w:p w14:paraId="6F4D682A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07A217CF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7078201C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B74D00D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5B5E628E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EF7C7A3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2B2A131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9AA2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1BDF1DC8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64ED5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08B1EAB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A9056A" w14:paraId="4CAEF27E" w14:textId="77777777" w:rsidTr="00484407">
        <w:tc>
          <w:tcPr>
            <w:tcW w:w="3133" w:type="dxa"/>
            <w:shd w:val="clear" w:color="auto" w:fill="auto"/>
          </w:tcPr>
          <w:p w14:paraId="3D944AD0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7D06ED05" w14:textId="77777777" w:rsidR="00472021" w:rsidRPr="00A9056A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DBFC265" w14:textId="1D8E1EB2" w:rsidR="00472021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11,6</w:t>
            </w:r>
            <w:r w:rsidR="00816BFB" w:rsidRPr="00A9056A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914D9F" w14:textId="77777777" w:rsidR="00472021" w:rsidRPr="00A9056A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15B97B1" w14:textId="1FE266C4" w:rsidR="00472021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72D5B" w14:textId="77777777" w:rsidR="00472021" w:rsidRPr="00A9056A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F3BD8B" w14:textId="17ECB1B6" w:rsidR="00472021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B7441" w14:textId="77777777" w:rsidR="00472021" w:rsidRPr="00A9056A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67DDFF" w14:textId="6E6A44CB" w:rsidR="00472021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4731" w14:textId="77777777" w:rsidR="00472021" w:rsidRPr="00A9056A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E040E8D" w14:textId="21236853" w:rsidR="00472021" w:rsidRPr="00A9056A" w:rsidRDefault="00A65EE3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11,264</w:t>
            </w:r>
          </w:p>
        </w:tc>
      </w:tr>
      <w:tr w:rsidR="00A42145" w:rsidRPr="00A9056A" w14:paraId="3CF1D24D" w14:textId="77777777" w:rsidTr="00484407">
        <w:tc>
          <w:tcPr>
            <w:tcW w:w="3133" w:type="dxa"/>
            <w:shd w:val="clear" w:color="auto" w:fill="auto"/>
          </w:tcPr>
          <w:p w14:paraId="58C229B5" w14:textId="77777777" w:rsidR="00A42145" w:rsidRPr="00A9056A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C6F872" w14:textId="77777777" w:rsidR="00A42145" w:rsidRPr="00A9056A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B35F24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9C3E7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8166A8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016F1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0FD27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93A6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C11625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B24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021D4E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0BAB648B" w14:textId="77777777" w:rsidTr="00484407">
        <w:tc>
          <w:tcPr>
            <w:tcW w:w="3133" w:type="dxa"/>
            <w:shd w:val="clear" w:color="auto" w:fill="auto"/>
          </w:tcPr>
          <w:p w14:paraId="3C493270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5F20D71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09E8767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616207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09E7DED5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F5C38F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0014BC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C58735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00E0DBA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56DED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8AEF9A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656B2052" w14:textId="77777777" w:rsidTr="00484407">
        <w:tc>
          <w:tcPr>
            <w:tcW w:w="3133" w:type="dxa"/>
            <w:shd w:val="clear" w:color="auto" w:fill="auto"/>
          </w:tcPr>
          <w:p w14:paraId="493CCDC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3CB06992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CEEB0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5B1BD924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5666133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4FD1135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B89F65F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BD655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14:paraId="7AE68C3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9E9F6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555628E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A9056A" w14:paraId="77BB2782" w14:textId="77777777" w:rsidTr="00484407">
        <w:tc>
          <w:tcPr>
            <w:tcW w:w="3133" w:type="dxa"/>
            <w:shd w:val="clear" w:color="auto" w:fill="auto"/>
          </w:tcPr>
          <w:p w14:paraId="59C3C8CC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46FB203D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B108DB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1A73BD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2D6D899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40559A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A20BDA1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7844E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23B94B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58F17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00F584B" w14:textId="77777777" w:rsidR="00A42145" w:rsidRPr="00A9056A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6189408F" w14:textId="77777777" w:rsidR="00A42145" w:rsidRPr="00A9056A" w:rsidRDefault="00A42145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0E4E7" w14:textId="23FC80DA" w:rsidR="0048098F" w:rsidRPr="00A9056A" w:rsidRDefault="0048098F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F830CA" w:rsidRPr="00A9056A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ลูกหนี้เงินให้สินเชื่ออื่นและ</w:t>
      </w:r>
      <w:r w:rsidR="005D1D2A" w:rsidRPr="00A9056A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</w:t>
      </w:r>
      <w:r w:rsidR="00E84E31" w:rsidRPr="00A9056A">
        <w:rPr>
          <w:rFonts w:asciiTheme="majorBidi" w:hAnsiTheme="majorBidi" w:cstheme="majorBidi"/>
          <w:sz w:val="28"/>
          <w:szCs w:val="28"/>
          <w:cs/>
        </w:rPr>
        <w:t>บุคคล</w:t>
      </w:r>
      <w:r w:rsidR="005D1D2A" w:rsidRPr="00A9056A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A9056A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A9056A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4C1B5686" w14:textId="77777777" w:rsidR="00873851" w:rsidRPr="00A9056A" w:rsidRDefault="00873851" w:rsidP="00DD2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0C92ABC" w14:textId="732D2AFC" w:rsidR="007D264F" w:rsidRPr="00A9056A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A9056A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06C96" w14:textId="551D0755" w:rsidR="000C3FD4" w:rsidRPr="00A9056A" w:rsidRDefault="000C3FD4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เงินเบิกเกินบัญชีและ</w:t>
      </w:r>
      <w:r w:rsidR="002261A9" w:rsidRPr="00A9056A">
        <w:rPr>
          <w:rFonts w:asciiTheme="majorBidi" w:hAnsiTheme="majorBidi" w:cstheme="majorBidi"/>
          <w:sz w:val="28"/>
          <w:szCs w:val="28"/>
          <w:cs/>
        </w:rPr>
        <w:br/>
      </w:r>
      <w:r w:rsidRPr="00A9056A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 เจ้าหนี้อื่น เงินกู้ยืมระยะสั้นจากบุคคลและกิจการที่เกี่ยวข้องกัน</w:t>
      </w:r>
      <w:r w:rsidR="002261A9" w:rsidRPr="00A9056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9056A">
        <w:rPr>
          <w:rFonts w:asciiTheme="majorBidi" w:hAnsiTheme="majorBidi" w:cstheme="majorBidi"/>
          <w:sz w:val="28"/>
          <w:szCs w:val="28"/>
          <w:cs/>
        </w:rPr>
        <w:t>และเงินกู้ยืมระยะสั้นจากบุคคลอื่น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</w:t>
      </w:r>
      <w:r w:rsidR="002261A9" w:rsidRPr="00A9056A">
        <w:rPr>
          <w:rFonts w:asciiTheme="majorBidi" w:hAnsiTheme="majorBidi" w:cstheme="majorBidi"/>
          <w:sz w:val="28"/>
          <w:szCs w:val="28"/>
          <w:cs/>
        </w:rPr>
        <w:br/>
      </w:r>
      <w:r w:rsidRPr="00A9056A">
        <w:rPr>
          <w:rFonts w:asciiTheme="majorBidi" w:hAnsiTheme="majorBidi" w:cstheme="majorBidi"/>
          <w:sz w:val="28"/>
          <w:szCs w:val="28"/>
          <w:cs/>
        </w:rPr>
        <w:t>อันสั้น</w:t>
      </w:r>
    </w:p>
    <w:p w14:paraId="57265837" w14:textId="77777777" w:rsidR="002034DF" w:rsidRPr="00A9056A" w:rsidRDefault="002034DF" w:rsidP="00EE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FF8A7" w14:textId="1B22D166" w:rsidR="002034DF" w:rsidRPr="00A9056A" w:rsidRDefault="00B356A2" w:rsidP="0020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 w:rsidRPr="00A9056A">
        <w:rPr>
          <w:rFonts w:asciiTheme="majorBidi" w:hAnsiTheme="majorBidi" w:cstheme="majorBidi"/>
          <w:sz w:val="28"/>
          <w:szCs w:val="28"/>
          <w:cs/>
        </w:rPr>
        <w:br/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71B28AEF" w14:textId="77777777" w:rsidR="000C3FD4" w:rsidRPr="00A9056A" w:rsidRDefault="000C3FD4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D8E75" w14:textId="43150D64" w:rsidR="00DD2D60" w:rsidRPr="00A9056A" w:rsidRDefault="00DD2D60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F9BAF" w14:textId="00F440B3" w:rsidR="00DD2D60" w:rsidRPr="00A9056A" w:rsidRDefault="00DD2D60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2C861" w14:textId="77777777" w:rsidR="00DD2D60" w:rsidRPr="00A9056A" w:rsidRDefault="00DD2D60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C712D1B" w14:textId="3CDC1CA1" w:rsidR="006F7E42" w:rsidRPr="00A9056A" w:rsidRDefault="006F7E42" w:rsidP="0063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DCFC3CA" w14:textId="77777777" w:rsidR="00E12F26" w:rsidRPr="00A9056A" w:rsidRDefault="00E12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1CD28BC" w14:textId="78AA06B2" w:rsidR="00DE2FB0" w:rsidRPr="00A9056A" w:rsidRDefault="002261A9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1F9B" w:rsidRPr="00A9056A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DE2FB0"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A9056A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41AEB26B" w14:textId="4E150F02" w:rsidR="00EE49E3" w:rsidRPr="00A9056A" w:rsidRDefault="00EE49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233"/>
        <w:gridCol w:w="270"/>
        <w:gridCol w:w="1080"/>
        <w:gridCol w:w="270"/>
        <w:gridCol w:w="1170"/>
      </w:tblGrid>
      <w:tr w:rsidR="006E1D11" w:rsidRPr="00A9056A" w14:paraId="1799FDF6" w14:textId="77777777" w:rsidTr="00484407">
        <w:trPr>
          <w:tblHeader/>
        </w:trPr>
        <w:tc>
          <w:tcPr>
            <w:tcW w:w="3780" w:type="dxa"/>
          </w:tcPr>
          <w:p w14:paraId="33AF6217" w14:textId="76497B41" w:rsidR="006E1D11" w:rsidRPr="00A9056A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A9056A" w:rsidRDefault="006E1D11" w:rsidP="006E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A9056A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6E1D11" w:rsidRPr="00A9056A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3CB" w:rsidRPr="00A9056A" w14:paraId="039C2D42" w14:textId="77777777" w:rsidTr="00484407">
        <w:trPr>
          <w:tblHeader/>
        </w:trPr>
        <w:tc>
          <w:tcPr>
            <w:tcW w:w="3780" w:type="dxa"/>
          </w:tcPr>
          <w:p w14:paraId="09B09186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4428B3FF" w:rsidR="000803CB" w:rsidRPr="00A9056A" w:rsidRDefault="000803CB" w:rsidP="004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A6B64EA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50B5CE6" w14:textId="641C105F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788A5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7788C1AD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BE39F25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547B0DCC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803CB" w:rsidRPr="00A9056A" w14:paraId="23857874" w14:textId="77777777" w:rsidTr="00484407">
        <w:trPr>
          <w:tblHeader/>
        </w:trPr>
        <w:tc>
          <w:tcPr>
            <w:tcW w:w="3780" w:type="dxa"/>
          </w:tcPr>
          <w:p w14:paraId="53154EF4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2CD5D" w14:textId="657C7EE0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C0D6A1C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9ACA1CB" w14:textId="7CC90C69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EC7B8B1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5573D" w14:textId="4B51987C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AF07914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DDC3" w14:textId="68A91EF6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803CB" w:rsidRPr="00A9056A" w14:paraId="67BA2F31" w14:textId="77777777" w:rsidTr="00484407">
        <w:trPr>
          <w:tblHeader/>
        </w:trPr>
        <w:tc>
          <w:tcPr>
            <w:tcW w:w="3780" w:type="dxa"/>
          </w:tcPr>
          <w:p w14:paraId="1980E345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009B7A94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03CB" w:rsidRPr="00A9056A" w14:paraId="40A74CC8" w14:textId="77777777" w:rsidTr="00484407">
        <w:tc>
          <w:tcPr>
            <w:tcW w:w="3780" w:type="dxa"/>
          </w:tcPr>
          <w:p w14:paraId="20BA834E" w14:textId="23C4D4DE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3CB" w:rsidRPr="00A9056A" w14:paraId="0222BA9A" w14:textId="77777777" w:rsidTr="00484407">
        <w:tc>
          <w:tcPr>
            <w:tcW w:w="3780" w:type="dxa"/>
          </w:tcPr>
          <w:p w14:paraId="2AA4927F" w14:textId="60064C3C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756D3AA6" w:rsidR="000803CB" w:rsidRPr="00A9056A" w:rsidRDefault="3D53B0A6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  <w:tc>
          <w:tcPr>
            <w:tcW w:w="270" w:type="dxa"/>
          </w:tcPr>
          <w:p w14:paraId="15FD77BC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5AD614C4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  <w:tc>
          <w:tcPr>
            <w:tcW w:w="270" w:type="dxa"/>
          </w:tcPr>
          <w:p w14:paraId="384E4BDA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4F8E7EE6" w:rsidR="000803CB" w:rsidRPr="00A9056A" w:rsidRDefault="398FAF2A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  <w:tc>
          <w:tcPr>
            <w:tcW w:w="270" w:type="dxa"/>
          </w:tcPr>
          <w:p w14:paraId="33728759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1C21A6FD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</w:tr>
      <w:tr w:rsidR="000803CB" w:rsidRPr="00A9056A" w14:paraId="57762835" w14:textId="77777777" w:rsidTr="00484407">
        <w:tc>
          <w:tcPr>
            <w:tcW w:w="3780" w:type="dxa"/>
          </w:tcPr>
          <w:p w14:paraId="6D3976BC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7F85E740" w:rsidR="000803CB" w:rsidRPr="00A9056A" w:rsidRDefault="5764AEC3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70" w:type="dxa"/>
          </w:tcPr>
          <w:p w14:paraId="4C829190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0BA03F0C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382927F9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190C68C9" w:rsidR="000803CB" w:rsidRPr="00A9056A" w:rsidRDefault="19F26293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7F1B93A2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4727EDC0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</w:tr>
      <w:tr w:rsidR="000803CB" w:rsidRPr="00A9056A" w14:paraId="6F1373F3" w14:textId="77777777" w:rsidTr="00484407">
        <w:tc>
          <w:tcPr>
            <w:tcW w:w="3780" w:type="dxa"/>
          </w:tcPr>
          <w:p w14:paraId="6AF14CB9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5530BBDA" w:rsidR="000803CB" w:rsidRPr="00A9056A" w:rsidRDefault="54BFFBAA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2,826</w:t>
            </w:r>
          </w:p>
        </w:tc>
        <w:tc>
          <w:tcPr>
            <w:tcW w:w="270" w:type="dxa"/>
          </w:tcPr>
          <w:p w14:paraId="512E5A16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06F5B98A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4,421</w:t>
            </w:r>
          </w:p>
        </w:tc>
        <w:tc>
          <w:tcPr>
            <w:tcW w:w="270" w:type="dxa"/>
          </w:tcPr>
          <w:p w14:paraId="71A6B4D1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4432A13C" w:rsidR="000803CB" w:rsidRPr="00A9056A" w:rsidRDefault="4CEEB5D7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2,765</w:t>
            </w:r>
          </w:p>
        </w:tc>
        <w:tc>
          <w:tcPr>
            <w:tcW w:w="270" w:type="dxa"/>
          </w:tcPr>
          <w:p w14:paraId="251F8FC7" w14:textId="77777777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5195F161" w:rsidR="000803CB" w:rsidRPr="00A9056A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4,419</w:t>
            </w:r>
          </w:p>
        </w:tc>
      </w:tr>
      <w:bookmarkEnd w:id="0"/>
    </w:tbl>
    <w:p w14:paraId="704419AB" w14:textId="77777777" w:rsidR="002D7647" w:rsidRPr="00A9056A" w:rsidRDefault="002D7647" w:rsidP="00AC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02F66C9" w14:textId="2B7653E6" w:rsidR="006029C9" w:rsidRPr="00A9056A" w:rsidRDefault="006029C9" w:rsidP="00602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15</w:t>
      </w: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</w:t>
      </w:r>
      <w:r w:rsidR="00D86FB2"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>ภายหลังรอบระยะเวลารายงาน</w:t>
      </w:r>
    </w:p>
    <w:p w14:paraId="3B3718CF" w14:textId="77777777" w:rsidR="006029C9" w:rsidRPr="00A9056A" w:rsidRDefault="006029C9" w:rsidP="0028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541DD3" w14:textId="15248DAD" w:rsidR="006029C9" w:rsidRPr="00A9056A" w:rsidRDefault="002847D5" w:rsidP="0028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056A">
        <w:rPr>
          <w:rFonts w:asciiTheme="majorBidi" w:hAnsiTheme="majorBidi" w:cstheme="majorBidi" w:hint="cs"/>
          <w:sz w:val="28"/>
          <w:szCs w:val="28"/>
          <w:cs/>
        </w:rPr>
        <w:t>ในการประชุม</w:t>
      </w:r>
      <w:r w:rsidR="00F30282" w:rsidRPr="00A9056A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คณะกรรมการบริษัท เมื่อวันที่ </w:t>
      </w:r>
      <w:r w:rsidR="00F30282" w:rsidRPr="00A9056A">
        <w:rPr>
          <w:rFonts w:asciiTheme="majorBidi" w:hAnsiTheme="majorBidi" w:cstheme="majorBidi"/>
          <w:sz w:val="28"/>
          <w:szCs w:val="28"/>
        </w:rPr>
        <w:t xml:space="preserve">10 </w:t>
      </w:r>
      <w:r w:rsidR="00F30282" w:rsidRPr="00A9056A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F30282" w:rsidRPr="00A9056A">
        <w:rPr>
          <w:rFonts w:asciiTheme="majorBidi" w:hAnsiTheme="majorBidi" w:cstheme="majorBidi"/>
          <w:sz w:val="28"/>
          <w:szCs w:val="28"/>
        </w:rPr>
        <w:t>2564</w:t>
      </w:r>
      <w:r w:rsidR="00F30282" w:rsidRPr="00A9056A"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คณะกรรมการได้มีมติเห็น</w:t>
      </w:r>
      <w:r w:rsidR="001B28D4" w:rsidRPr="00A9056A">
        <w:rPr>
          <w:rFonts w:asciiTheme="majorBidi" w:hAnsiTheme="majorBidi" w:cstheme="majorBidi" w:hint="cs"/>
          <w:sz w:val="28"/>
          <w:szCs w:val="28"/>
          <w:cs/>
        </w:rPr>
        <w:t>ควรให้นำเสนอที่ประชุมผู้ถือหุ้น</w:t>
      </w:r>
      <w:r w:rsidR="00F05040" w:rsidRPr="00A9056A">
        <w:rPr>
          <w:rFonts w:asciiTheme="majorBidi" w:hAnsiTheme="majorBidi" w:cstheme="majorBidi" w:hint="cs"/>
          <w:sz w:val="28"/>
          <w:szCs w:val="28"/>
          <w:cs/>
        </w:rPr>
        <w:t xml:space="preserve"> เพื่อพิจารณาอนุมัติการลดทุน</w:t>
      </w:r>
      <w:r w:rsidR="009807D8" w:rsidRPr="00A9056A">
        <w:rPr>
          <w:rFonts w:asciiTheme="majorBidi" w:hAnsiTheme="majorBidi" w:cstheme="majorBidi" w:hint="cs"/>
          <w:sz w:val="28"/>
          <w:szCs w:val="28"/>
          <w:cs/>
        </w:rPr>
        <w:t>จด</w:t>
      </w:r>
      <w:r w:rsidR="00D14971" w:rsidRPr="00A9056A">
        <w:rPr>
          <w:rFonts w:asciiTheme="majorBidi" w:hAnsiTheme="majorBidi" w:cstheme="majorBidi" w:hint="cs"/>
          <w:sz w:val="28"/>
          <w:szCs w:val="28"/>
          <w:cs/>
        </w:rPr>
        <w:t xml:space="preserve">ทะเบียนของบริษัท จำนวน </w:t>
      </w:r>
      <w:r w:rsidR="00D14971" w:rsidRPr="00A9056A">
        <w:rPr>
          <w:rFonts w:asciiTheme="majorBidi" w:hAnsiTheme="majorBidi" w:cstheme="majorBidi"/>
          <w:sz w:val="28"/>
          <w:szCs w:val="28"/>
        </w:rPr>
        <w:t>272</w:t>
      </w:r>
      <w:r w:rsidR="00D14971" w:rsidRPr="00A9056A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="00D14971" w:rsidRPr="00A9056A">
        <w:rPr>
          <w:rFonts w:asciiTheme="majorBidi" w:hAnsiTheme="majorBidi" w:cstheme="majorBidi"/>
          <w:sz w:val="28"/>
          <w:szCs w:val="28"/>
        </w:rPr>
        <w:t xml:space="preserve">0.50 </w:t>
      </w:r>
      <w:r w:rsidR="00D14971"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="00D14971" w:rsidRPr="00A9056A">
        <w:rPr>
          <w:rFonts w:asciiTheme="majorBidi" w:hAnsiTheme="majorBidi" w:cstheme="majorBidi"/>
          <w:sz w:val="28"/>
          <w:szCs w:val="28"/>
        </w:rPr>
        <w:t xml:space="preserve">136.00 </w:t>
      </w:r>
      <w:r w:rsidR="00D14971"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="00D14971" w:rsidRPr="00A9056A">
        <w:rPr>
          <w:rFonts w:asciiTheme="majorBidi" w:hAnsiTheme="majorBidi" w:cstheme="majorBidi"/>
          <w:sz w:val="28"/>
          <w:szCs w:val="28"/>
        </w:rPr>
        <w:t xml:space="preserve">375,187,314.50 </w:t>
      </w:r>
      <w:r w:rsidR="00D14971" w:rsidRPr="00A9056A">
        <w:rPr>
          <w:rFonts w:asciiTheme="majorBidi" w:hAnsiTheme="majorBidi" w:cstheme="majorBidi" w:hint="cs"/>
          <w:sz w:val="28"/>
          <w:szCs w:val="28"/>
          <w:cs/>
        </w:rPr>
        <w:t xml:space="preserve">บาท เป็น </w:t>
      </w:r>
      <w:r w:rsidR="00D14971" w:rsidRPr="00A9056A">
        <w:rPr>
          <w:rFonts w:asciiTheme="majorBidi" w:hAnsiTheme="majorBidi" w:cstheme="majorBidi"/>
          <w:sz w:val="28"/>
          <w:szCs w:val="28"/>
        </w:rPr>
        <w:t xml:space="preserve">375,187,178.50 </w:t>
      </w:r>
      <w:r w:rsidR="00D14971" w:rsidRPr="00A9056A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658C1581" w14:textId="77777777" w:rsidR="006029C9" w:rsidRPr="00A9056A" w:rsidRDefault="006029C9" w:rsidP="0028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03DF61" w14:textId="44FDACA0" w:rsidR="00DB3ACF" w:rsidRPr="00A9056A" w:rsidRDefault="00DB3ACF" w:rsidP="00DB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A9056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029C9" w:rsidRPr="00A9056A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A9056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F7848" w:rsidRPr="00A9056A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4D686489" w14:textId="186D302B" w:rsidR="00A8553C" w:rsidRPr="00A9056A" w:rsidRDefault="00A8553C" w:rsidP="00A85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0CD91" w14:textId="759012BE" w:rsidR="00C255DD" w:rsidRPr="00A9056A" w:rsidRDefault="00C255DD" w:rsidP="00C2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78578108"/>
      <w:r w:rsidRPr="00A9056A">
        <w:rPr>
          <w:rFonts w:asciiTheme="majorBidi" w:hAnsiTheme="majorBidi" w:cstheme="majorBidi"/>
          <w:sz w:val="28"/>
          <w:szCs w:val="28"/>
          <w:cs/>
        </w:rPr>
        <w:t>รายการบางรายการในงบแสดงฐานะการเงิน</w:t>
      </w:r>
      <w:r w:rsidR="003C6256" w:rsidRPr="00A9056A">
        <w:rPr>
          <w:rFonts w:asciiTheme="majorBidi" w:hAnsiTheme="majorBidi" w:cstheme="majorBidi"/>
          <w:sz w:val="28"/>
          <w:szCs w:val="28"/>
        </w:rPr>
        <w:t xml:space="preserve"> </w:t>
      </w:r>
      <w:r w:rsidR="003C6256" w:rsidRPr="00A9056A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A9056A">
        <w:rPr>
          <w:rFonts w:asciiTheme="majorBidi" w:hAnsiTheme="majorBidi" w:cstheme="majorBidi"/>
          <w:sz w:val="28"/>
          <w:szCs w:val="28"/>
        </w:rPr>
        <w:t>31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9056A">
        <w:rPr>
          <w:rFonts w:asciiTheme="majorBidi" w:hAnsiTheme="majorBidi" w:cstheme="majorBidi"/>
          <w:sz w:val="28"/>
          <w:szCs w:val="28"/>
        </w:rPr>
        <w:t xml:space="preserve">2563 </w:t>
      </w:r>
      <w:r w:rsidRPr="00A9056A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A9056A">
        <w:rPr>
          <w:rFonts w:asciiTheme="majorBidi" w:hAnsiTheme="majorBidi" w:cstheme="majorBidi"/>
          <w:sz w:val="28"/>
          <w:szCs w:val="28"/>
        </w:rPr>
        <w:t xml:space="preserve">2564 </w:t>
      </w:r>
      <w:r w:rsidRPr="00A9056A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การจัดประเภทรายการใหม่ที่มีสาระสำคัญ มีดังนี้</w:t>
      </w:r>
    </w:p>
    <w:bookmarkEnd w:id="9"/>
    <w:p w14:paraId="33FAE7FA" w14:textId="77777777" w:rsidR="00C255DD" w:rsidRPr="00A9056A" w:rsidRDefault="00C255DD" w:rsidP="00C2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C255DD" w:rsidRPr="00A9056A" w14:paraId="5DCFE5B4" w14:textId="77777777" w:rsidTr="00DE1E50">
        <w:trPr>
          <w:trHeight w:val="347"/>
          <w:tblHeader/>
        </w:trPr>
        <w:tc>
          <w:tcPr>
            <w:tcW w:w="3542" w:type="dxa"/>
          </w:tcPr>
          <w:p w14:paraId="3BA2336B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589B6DCB" w14:textId="77777777" w:rsidR="00C255DD" w:rsidRPr="00A9056A" w:rsidRDefault="00C255DD" w:rsidP="00DE1E50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55DD" w:rsidRPr="00A9056A" w14:paraId="5D81C546" w14:textId="77777777" w:rsidTr="00BD0BBC">
        <w:trPr>
          <w:trHeight w:val="357"/>
          <w:tblHeader/>
        </w:trPr>
        <w:tc>
          <w:tcPr>
            <w:tcW w:w="3542" w:type="dxa"/>
          </w:tcPr>
          <w:p w14:paraId="0BAC05E2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16A5A42" w14:textId="77777777" w:rsidR="00C255DD" w:rsidRPr="00A9056A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481587CB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D074D36" w14:textId="77777777" w:rsidR="00C255DD" w:rsidRPr="00A9056A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1C2A01FC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129AF3A5" w14:textId="77777777" w:rsidR="00C255DD" w:rsidRPr="00A9056A" w:rsidRDefault="00C255DD" w:rsidP="00DE1E50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255DD" w:rsidRPr="00A9056A" w14:paraId="1CECD751" w14:textId="77777777" w:rsidTr="00DE1E50">
        <w:trPr>
          <w:trHeight w:val="347"/>
          <w:tblHeader/>
        </w:trPr>
        <w:tc>
          <w:tcPr>
            <w:tcW w:w="3542" w:type="dxa"/>
          </w:tcPr>
          <w:p w14:paraId="567A0172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21964549" w14:textId="77777777" w:rsidR="00C255DD" w:rsidRPr="00A9056A" w:rsidRDefault="00C255DD" w:rsidP="00DE1E5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55DD" w:rsidRPr="00A9056A" w14:paraId="65C1161A" w14:textId="77777777" w:rsidTr="00BD0BBC">
        <w:trPr>
          <w:trHeight w:val="357"/>
        </w:trPr>
        <w:tc>
          <w:tcPr>
            <w:tcW w:w="3542" w:type="dxa"/>
          </w:tcPr>
          <w:p w14:paraId="450CF114" w14:textId="77777777" w:rsidR="00C255DD" w:rsidRPr="00A9056A" w:rsidRDefault="00C255DD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64" w:type="dxa"/>
          </w:tcPr>
          <w:p w14:paraId="1C895E04" w14:textId="77777777" w:rsidR="00C255DD" w:rsidRPr="00A9056A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5CE87972" w14:textId="77777777" w:rsidR="00C255DD" w:rsidRPr="00A9056A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D87FAE1" w14:textId="77777777" w:rsidR="00C255DD" w:rsidRPr="00A9056A" w:rsidRDefault="00C255DD" w:rsidP="00DE1E5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44B07C3B" w14:textId="77777777" w:rsidR="00C255DD" w:rsidRPr="00A9056A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19AABE4" w14:textId="77777777" w:rsidR="00C255DD" w:rsidRPr="00A9056A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55DD" w:rsidRPr="00A9056A" w14:paraId="73349C59" w14:textId="77777777" w:rsidTr="00BD0BBC">
        <w:trPr>
          <w:trHeight w:val="347"/>
        </w:trPr>
        <w:tc>
          <w:tcPr>
            <w:tcW w:w="3542" w:type="dxa"/>
          </w:tcPr>
          <w:p w14:paraId="3B79E034" w14:textId="13B41054" w:rsidR="00C255DD" w:rsidRPr="00A9056A" w:rsidRDefault="00CA1EE0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4D9AEEED" w14:textId="197F7719" w:rsidR="00C255DD" w:rsidRPr="00A9056A" w:rsidRDefault="00A4318B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2,371</w:t>
            </w:r>
          </w:p>
        </w:tc>
        <w:tc>
          <w:tcPr>
            <w:tcW w:w="262" w:type="dxa"/>
          </w:tcPr>
          <w:p w14:paraId="4BCCD13D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B83F485" w14:textId="25A98324" w:rsidR="00C255DD" w:rsidRPr="00A9056A" w:rsidRDefault="002D4D12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5376" w:rsidRPr="00A9056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17A11" w:rsidRPr="00A9056A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6048403F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ED597FD" w14:textId="229DDDC6" w:rsidR="00C255DD" w:rsidRPr="00A9056A" w:rsidRDefault="00517A11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C255DD" w:rsidRPr="00A9056A" w14:paraId="37A8EA66" w14:textId="77777777" w:rsidTr="00BD0BBC">
        <w:trPr>
          <w:trHeight w:val="347"/>
        </w:trPr>
        <w:tc>
          <w:tcPr>
            <w:tcW w:w="3542" w:type="dxa"/>
          </w:tcPr>
          <w:p w14:paraId="236161F4" w14:textId="27A4AA2E" w:rsidR="00C255DD" w:rsidRPr="00A9056A" w:rsidRDefault="00360A86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4" w:type="dxa"/>
          </w:tcPr>
          <w:p w14:paraId="69F7A30F" w14:textId="487147A9" w:rsidR="00C255DD" w:rsidRPr="00A9056A" w:rsidRDefault="00CE24B4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17,898</w:t>
            </w:r>
          </w:p>
        </w:tc>
        <w:tc>
          <w:tcPr>
            <w:tcW w:w="262" w:type="dxa"/>
          </w:tcPr>
          <w:p w14:paraId="5C3752FC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17773E6" w14:textId="1C1FB2FC" w:rsidR="00C255DD" w:rsidRPr="00A9056A" w:rsidRDefault="00517A11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262" w:type="dxa"/>
          </w:tcPr>
          <w:p w14:paraId="6EA61D09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75B4E458" w14:textId="597AB5E7" w:rsidR="00C255DD" w:rsidRPr="00A9056A" w:rsidRDefault="005D1163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19,929</w:t>
            </w:r>
          </w:p>
        </w:tc>
      </w:tr>
      <w:tr w:rsidR="00C255DD" w:rsidRPr="00A9056A" w14:paraId="531B7B9F" w14:textId="77777777" w:rsidTr="00BD0BBC">
        <w:trPr>
          <w:trHeight w:val="347"/>
        </w:trPr>
        <w:tc>
          <w:tcPr>
            <w:tcW w:w="3542" w:type="dxa"/>
          </w:tcPr>
          <w:p w14:paraId="66350A38" w14:textId="77777777" w:rsidR="00C255DD" w:rsidRPr="00A9056A" w:rsidRDefault="00C255DD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BD5E4E8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7BB5498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68A953E3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304114B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0E183E52" w14:textId="77777777" w:rsidR="00C255DD" w:rsidRPr="00A9056A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05A06B" w14:textId="77777777" w:rsidR="00C255DD" w:rsidRPr="00A9056A" w:rsidRDefault="00C255DD" w:rsidP="00C2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338E75F" w14:textId="77777777" w:rsidR="00682B06" w:rsidRPr="00A9056A" w:rsidRDefault="00682B06">
      <w:r w:rsidRPr="00A9056A">
        <w:br w:type="page"/>
      </w: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C255DD" w:rsidRPr="00A9056A" w14:paraId="25B3C281" w14:textId="77777777" w:rsidTr="00DE1E50">
        <w:trPr>
          <w:trHeight w:val="347"/>
          <w:tblHeader/>
        </w:trPr>
        <w:tc>
          <w:tcPr>
            <w:tcW w:w="3542" w:type="dxa"/>
          </w:tcPr>
          <w:p w14:paraId="04E7F740" w14:textId="44F918CA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52050593" w14:textId="77777777" w:rsidR="00C255DD" w:rsidRPr="00A9056A" w:rsidRDefault="00C255DD" w:rsidP="00DE1E50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Pr="00A905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C255DD" w:rsidRPr="00A9056A" w14:paraId="203A318C" w14:textId="77777777" w:rsidTr="00DE1E50">
        <w:trPr>
          <w:trHeight w:val="357"/>
          <w:tblHeader/>
        </w:trPr>
        <w:tc>
          <w:tcPr>
            <w:tcW w:w="3542" w:type="dxa"/>
          </w:tcPr>
          <w:p w14:paraId="7C398A21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67507D4" w14:textId="77777777" w:rsidR="00C255DD" w:rsidRPr="00A9056A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12BA22F7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9DC1422" w14:textId="77777777" w:rsidR="00C255DD" w:rsidRPr="00A9056A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5AFD0AE1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38975239" w14:textId="77777777" w:rsidR="00C255DD" w:rsidRPr="00A9056A" w:rsidRDefault="00C255DD" w:rsidP="00DE1E50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255DD" w:rsidRPr="00A9056A" w14:paraId="5CFE0C85" w14:textId="77777777" w:rsidTr="00DE1E50">
        <w:trPr>
          <w:trHeight w:val="347"/>
          <w:tblHeader/>
        </w:trPr>
        <w:tc>
          <w:tcPr>
            <w:tcW w:w="3542" w:type="dxa"/>
          </w:tcPr>
          <w:p w14:paraId="738B7D5B" w14:textId="77777777" w:rsidR="00C255DD" w:rsidRPr="00A9056A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4955006C" w14:textId="77777777" w:rsidR="00C255DD" w:rsidRPr="00A9056A" w:rsidRDefault="00C255DD" w:rsidP="00DE1E5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905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55DD" w:rsidRPr="00A9056A" w14:paraId="70E4DB6D" w14:textId="77777777" w:rsidTr="00DE1E50">
        <w:trPr>
          <w:trHeight w:val="357"/>
        </w:trPr>
        <w:tc>
          <w:tcPr>
            <w:tcW w:w="3542" w:type="dxa"/>
          </w:tcPr>
          <w:p w14:paraId="193329A1" w14:textId="77777777" w:rsidR="00C255DD" w:rsidRPr="00A9056A" w:rsidRDefault="00C255DD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905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905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64" w:type="dxa"/>
          </w:tcPr>
          <w:p w14:paraId="5AD0BAC3" w14:textId="77777777" w:rsidR="00C255DD" w:rsidRPr="00A9056A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499AA4D" w14:textId="77777777" w:rsidR="00C255DD" w:rsidRPr="00A9056A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6270F2E" w14:textId="77777777" w:rsidR="00C255DD" w:rsidRPr="00A9056A" w:rsidRDefault="00C255DD" w:rsidP="00DE1E5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7E554B" w14:textId="77777777" w:rsidR="00C255DD" w:rsidRPr="00A9056A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09AE235" w14:textId="77777777" w:rsidR="00C255DD" w:rsidRPr="00A9056A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24B4" w:rsidRPr="00A9056A" w14:paraId="18E98034" w14:textId="77777777" w:rsidTr="00DE1E50">
        <w:trPr>
          <w:trHeight w:val="347"/>
        </w:trPr>
        <w:tc>
          <w:tcPr>
            <w:tcW w:w="3542" w:type="dxa"/>
          </w:tcPr>
          <w:p w14:paraId="16C2CC14" w14:textId="6378F0D3" w:rsidR="00CE24B4" w:rsidRPr="00A9056A" w:rsidRDefault="00CE24B4" w:rsidP="00CE24B4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4A1BC8E6" w14:textId="634E2B8A" w:rsidR="00CE24B4" w:rsidRPr="00A9056A" w:rsidRDefault="00495026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262" w:type="dxa"/>
          </w:tcPr>
          <w:p w14:paraId="26F6EAC9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999E294" w14:textId="70DB93AF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6726" w:rsidRPr="00A9056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87593" w:rsidRPr="00A9056A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4F96457F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52F4EB08" w14:textId="124285C4" w:rsidR="00CE24B4" w:rsidRPr="00A9056A" w:rsidRDefault="00F87593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CE24B4" w:rsidRPr="00A9056A" w14:paraId="52B5EC98" w14:textId="77777777" w:rsidTr="00DE1E50">
        <w:trPr>
          <w:trHeight w:val="347"/>
        </w:trPr>
        <w:tc>
          <w:tcPr>
            <w:tcW w:w="3542" w:type="dxa"/>
          </w:tcPr>
          <w:p w14:paraId="2725E5ED" w14:textId="0B046FDE" w:rsidR="00CE24B4" w:rsidRPr="00A9056A" w:rsidRDefault="00CE24B4" w:rsidP="00CE24B4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56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4" w:type="dxa"/>
          </w:tcPr>
          <w:p w14:paraId="73F280FF" w14:textId="2186C982" w:rsidR="00CE24B4" w:rsidRPr="00A9056A" w:rsidRDefault="00604F41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11,254</w:t>
            </w:r>
          </w:p>
        </w:tc>
        <w:tc>
          <w:tcPr>
            <w:tcW w:w="262" w:type="dxa"/>
          </w:tcPr>
          <w:p w14:paraId="394BB6EA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8B507A6" w14:textId="4B85C998" w:rsidR="00CE24B4" w:rsidRPr="00A9056A" w:rsidRDefault="00E96726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87593" w:rsidRPr="00A9056A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62" w:type="dxa"/>
          </w:tcPr>
          <w:p w14:paraId="43F34093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66011600" w14:textId="229E8A2C" w:rsidR="00CE24B4" w:rsidRPr="00A9056A" w:rsidRDefault="004429AC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D506E9" w:rsidRPr="00A9056A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A9056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E24B4" w:rsidRPr="00A9056A" w14:paraId="52EC56BE" w14:textId="77777777" w:rsidTr="00DE1E50">
        <w:trPr>
          <w:trHeight w:val="347"/>
        </w:trPr>
        <w:tc>
          <w:tcPr>
            <w:tcW w:w="3542" w:type="dxa"/>
          </w:tcPr>
          <w:p w14:paraId="284260F5" w14:textId="77777777" w:rsidR="00CE24B4" w:rsidRPr="00A9056A" w:rsidRDefault="00CE24B4" w:rsidP="00CE24B4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58E5366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02232F8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0B0A0F71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A90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BFF1022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31AB707" w14:textId="77777777" w:rsidR="00CE24B4" w:rsidRPr="00A9056A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D6A7703" w14:textId="4B6D4BA5" w:rsidR="00F23412" w:rsidRPr="00A9056A" w:rsidRDefault="00F23412" w:rsidP="00F2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FF6F758" w14:textId="42761748" w:rsidR="000C3BD5" w:rsidRPr="00F23412" w:rsidRDefault="000C3BD5" w:rsidP="000C3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9056A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</w:t>
      </w:r>
      <w:r w:rsidRPr="00A9056A">
        <w:rPr>
          <w:rFonts w:asciiTheme="majorBidi" w:hAnsiTheme="majorBidi" w:cstheme="majorBidi" w:hint="cs"/>
          <w:sz w:val="28"/>
          <w:szCs w:val="28"/>
          <w:cs/>
        </w:rPr>
        <w:t>นี้</w:t>
      </w:r>
      <w:r w:rsidR="00DC21E1" w:rsidRPr="00A9056A">
        <w:rPr>
          <w:rFonts w:asciiTheme="majorBidi" w:hAnsiTheme="majorBidi" w:cstheme="majorBidi" w:hint="cs"/>
          <w:sz w:val="28"/>
          <w:szCs w:val="28"/>
          <w:cs/>
        </w:rPr>
        <w:t>เกิดขึ้นเนื่อง</w:t>
      </w:r>
      <w:r w:rsidR="00CA0699" w:rsidRPr="00A9056A">
        <w:rPr>
          <w:rFonts w:asciiTheme="majorBidi" w:hAnsiTheme="majorBidi" w:cstheme="majorBidi" w:hint="cs"/>
          <w:sz w:val="28"/>
          <w:szCs w:val="28"/>
          <w:cs/>
        </w:rPr>
        <w:t>จากฝ่ายบริหาร</w:t>
      </w:r>
      <w:r w:rsidR="00F3468B" w:rsidRPr="00A9056A">
        <w:rPr>
          <w:rFonts w:asciiTheme="majorBidi" w:hAnsiTheme="majorBidi" w:cstheme="majorBidi" w:hint="cs"/>
          <w:sz w:val="28"/>
          <w:szCs w:val="28"/>
          <w:cs/>
        </w:rPr>
        <w:t>เชื่อว่าการจัดประเภทรายการใหม่มีความเหมาะสม</w:t>
      </w:r>
      <w:r w:rsidR="00C86387" w:rsidRPr="00A9056A">
        <w:rPr>
          <w:rFonts w:asciiTheme="majorBidi" w:hAnsiTheme="majorBidi" w:cstheme="majorBidi" w:hint="cs"/>
          <w:sz w:val="28"/>
          <w:szCs w:val="28"/>
          <w:cs/>
        </w:rPr>
        <w:t>กับธุรกิจของกลุ่มบริษัทมากกว่า</w:t>
      </w:r>
    </w:p>
    <w:p w14:paraId="6129DFAF" w14:textId="06220CCF" w:rsidR="00A8553C" w:rsidRPr="007C5D1E" w:rsidRDefault="00A8553C" w:rsidP="007C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sectPr w:rsidR="00A8553C" w:rsidRPr="007C5D1E" w:rsidSect="00412838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3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95324" w14:textId="77777777" w:rsidR="008C209C" w:rsidRDefault="008C209C" w:rsidP="003B1575">
      <w:r>
        <w:separator/>
      </w:r>
    </w:p>
  </w:endnote>
  <w:endnote w:type="continuationSeparator" w:id="0">
    <w:p w14:paraId="50963A72" w14:textId="77777777" w:rsidR="008C209C" w:rsidRDefault="008C209C" w:rsidP="003B1575">
      <w:r>
        <w:continuationSeparator/>
      </w:r>
    </w:p>
  </w:endnote>
  <w:endnote w:type="continuationNotice" w:id="1">
    <w:p w14:paraId="5DFECC36" w14:textId="77777777" w:rsidR="008C209C" w:rsidRDefault="008C20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66301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CF8B90" w14:textId="5BEE299C" w:rsidR="00575484" w:rsidRPr="00575484" w:rsidRDefault="00575484" w:rsidP="0057548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7548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7548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7548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7548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7548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420175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6208AA" w14:textId="7DC86D26" w:rsidR="00D21D06" w:rsidRPr="00575484" w:rsidRDefault="00575484" w:rsidP="00575484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57548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7548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7548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7548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7548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19535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2C66BD" w14:textId="491D3A3F" w:rsidR="00D21D06" w:rsidRPr="00314621" w:rsidRDefault="00314621" w:rsidP="00314621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31462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462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462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462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462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03399B" w14:textId="144DE6FA" w:rsidR="00D21D06" w:rsidRPr="0079184A" w:rsidRDefault="007B0321" w:rsidP="00314621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Fonts w:ascii="Angsana New" w:hAnsi="Angsana New"/>
            <w:sz w:val="30"/>
            <w:szCs w:val="30"/>
            <w:cs/>
          </w:rPr>
        </w:pPr>
        <w:r w:rsidRPr="00412838">
          <w:rPr>
            <w:rFonts w:ascii="Angsana New" w:hAnsi="Angsana New" w:hint="cs"/>
            <w:sz w:val="30"/>
            <w:szCs w:val="30"/>
          </w:rPr>
          <w:fldChar w:fldCharType="begin"/>
        </w:r>
        <w:r w:rsidRPr="0041283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12838">
          <w:rPr>
            <w:rFonts w:ascii="Angsana New" w:hAnsi="Angsana New" w:hint="cs"/>
            <w:sz w:val="30"/>
            <w:szCs w:val="30"/>
          </w:rPr>
          <w:fldChar w:fldCharType="separate"/>
        </w:r>
        <w:r w:rsidRPr="00412838">
          <w:rPr>
            <w:rFonts w:ascii="Angsana New" w:hAnsi="Angsana New" w:hint="cs"/>
            <w:noProof/>
            <w:sz w:val="30"/>
            <w:szCs w:val="30"/>
          </w:rPr>
          <w:t>2</w:t>
        </w:r>
        <w:r w:rsidRPr="0041283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BDC77" w14:textId="77777777" w:rsidR="008C209C" w:rsidRDefault="008C209C" w:rsidP="003B1575">
      <w:r>
        <w:separator/>
      </w:r>
    </w:p>
  </w:footnote>
  <w:footnote w:type="continuationSeparator" w:id="0">
    <w:p w14:paraId="548AF892" w14:textId="77777777" w:rsidR="008C209C" w:rsidRDefault="008C209C" w:rsidP="003B1575">
      <w:r>
        <w:continuationSeparator/>
      </w:r>
    </w:p>
  </w:footnote>
  <w:footnote w:type="continuationNotice" w:id="1">
    <w:p w14:paraId="1FCDDCB9" w14:textId="77777777" w:rsidR="008C209C" w:rsidRDefault="008C20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3B796" w14:textId="77777777" w:rsidR="00D21D06" w:rsidRPr="00F66BC1" w:rsidRDefault="00D21D06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8B51C9F" w14:textId="77777777" w:rsidR="00D21D06" w:rsidRPr="00174ABB" w:rsidRDefault="00D21D06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98C1BD" w14:textId="0F46BBE5" w:rsidR="00D21D06" w:rsidRPr="00174ABB" w:rsidRDefault="00D21D06" w:rsidP="00174AB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174ABB">
      <w:rPr>
        <w:rFonts w:ascii="Angsana New" w:hAnsi="Angsana New" w:cs="Angsana New" w:hint="cs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74ABB">
      <w:rPr>
        <w:rFonts w:ascii="Angsana New" w:hAnsi="Angsana New" w:cs="Angsana New" w:hint="cs"/>
        <w:bCs/>
        <w:sz w:val="32"/>
        <w:szCs w:val="32"/>
      </w:rPr>
      <w:t>30</w:t>
    </w:r>
    <w:r w:rsidRPr="00174ABB">
      <w:rPr>
        <w:rFonts w:ascii="Angsana New" w:hAnsi="Angsana New" w:cs="Angsana New" w:hint="cs"/>
        <w:bCs/>
        <w:sz w:val="32"/>
        <w:szCs w:val="32"/>
        <w:cs/>
      </w:rPr>
      <w:t xml:space="preserve"> มิถุนายน </w:t>
    </w:r>
    <w:r w:rsidRPr="00174ABB">
      <w:rPr>
        <w:rFonts w:ascii="Angsana New" w:hAnsi="Angsana New" w:cs="Angsana New" w:hint="cs"/>
        <w:bCs/>
        <w:sz w:val="32"/>
        <w:szCs w:val="32"/>
      </w:rPr>
      <w:t>256</w:t>
    </w:r>
    <w:r>
      <w:rPr>
        <w:rFonts w:ascii="Angsana New" w:hAnsi="Angsana New" w:cs="Angsana New"/>
        <w:bCs/>
        <w:sz w:val="32"/>
        <w:szCs w:val="32"/>
      </w:rPr>
      <w:t>4</w:t>
    </w:r>
    <w:r w:rsidRPr="00174ABB">
      <w:rPr>
        <w:rFonts w:ascii="Angsana New" w:hAnsi="Angsana New" w:cs="Angsana New" w:hint="cs"/>
        <w:bCs/>
        <w:sz w:val="32"/>
        <w:szCs w:val="32"/>
      </w:rPr>
      <w:t xml:space="preserve"> (</w:t>
    </w:r>
    <w:r w:rsidRPr="00174ABB">
      <w:rPr>
        <w:rFonts w:ascii="Angsana New" w:hAnsi="Angsana New" w:cs="Angsana New" w:hint="cs"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cs="Angsana New" w:hint="cs"/>
        <w:bCs/>
        <w:sz w:val="32"/>
        <w:szCs w:val="32"/>
      </w:rPr>
      <w:t>)</w:t>
    </w:r>
  </w:p>
  <w:p w14:paraId="0E4D4D79" w14:textId="77777777" w:rsidR="00D21D06" w:rsidRPr="0079184A" w:rsidRDefault="00D21D06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EDA8C" w14:textId="77777777" w:rsidR="00D21D06" w:rsidRPr="00F66BC1" w:rsidRDefault="00D21D06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BF4024" w14:textId="77777777" w:rsidR="00D21D06" w:rsidRPr="00174ABB" w:rsidRDefault="00D21D06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659136" w14:textId="12230613" w:rsidR="00D21D06" w:rsidRDefault="00D21D06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74ABB">
      <w:rPr>
        <w:rFonts w:ascii="Angsana New" w:hAnsi="Angsana New" w:hint="cs"/>
        <w:b/>
        <w:bCs/>
        <w:sz w:val="32"/>
        <w:szCs w:val="32"/>
      </w:rPr>
      <w:t>30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174ABB">
      <w:rPr>
        <w:rFonts w:ascii="Angsana New" w:hAnsi="Angsana New" w:hint="cs"/>
        <w:b/>
        <w:bCs/>
        <w:sz w:val="32"/>
        <w:szCs w:val="32"/>
      </w:rPr>
      <w:t>256</w:t>
    </w:r>
    <w:r w:rsidRPr="008B3244">
      <w:rPr>
        <w:rFonts w:ascii="Angsana New" w:hAnsi="Angsana New"/>
        <w:b/>
        <w:sz w:val="32"/>
        <w:szCs w:val="32"/>
      </w:rPr>
      <w:t>4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B07B2" w14:textId="77777777" w:rsidR="00D21D06" w:rsidRPr="00F66BC1" w:rsidRDefault="00D21D06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49317B9" w14:textId="77777777" w:rsidR="00D21D06" w:rsidRPr="00174ABB" w:rsidRDefault="00D21D06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01FFCD" w14:textId="77777777" w:rsidR="00D21D06" w:rsidRDefault="00D21D06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74ABB">
      <w:rPr>
        <w:rFonts w:ascii="Angsana New" w:hAnsi="Angsana New" w:hint="cs"/>
        <w:b/>
        <w:bCs/>
        <w:sz w:val="32"/>
        <w:szCs w:val="32"/>
      </w:rPr>
      <w:t>30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174ABB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Cs/>
        <w:sz w:val="32"/>
        <w:szCs w:val="32"/>
      </w:rPr>
      <w:t>4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39BF5562" w14:textId="77777777" w:rsidR="00D21D06" w:rsidRDefault="00D21D06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0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2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9"/>
  </w:num>
  <w:num w:numId="14">
    <w:abstractNumId w:val="21"/>
  </w:num>
  <w:num w:numId="15">
    <w:abstractNumId w:val="25"/>
  </w:num>
  <w:num w:numId="16">
    <w:abstractNumId w:val="14"/>
  </w:num>
  <w:num w:numId="17">
    <w:abstractNumId w:val="31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28"/>
  </w:num>
  <w:num w:numId="28">
    <w:abstractNumId w:val="32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14C"/>
    <w:rsid w:val="0001715C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D65"/>
    <w:rsid w:val="00026DC7"/>
    <w:rsid w:val="00026E84"/>
    <w:rsid w:val="0002731E"/>
    <w:rsid w:val="00027D8A"/>
    <w:rsid w:val="00027EAF"/>
    <w:rsid w:val="00030525"/>
    <w:rsid w:val="000306BB"/>
    <w:rsid w:val="00030970"/>
    <w:rsid w:val="00030C2D"/>
    <w:rsid w:val="00030C88"/>
    <w:rsid w:val="00030D56"/>
    <w:rsid w:val="00031040"/>
    <w:rsid w:val="00031097"/>
    <w:rsid w:val="000314CE"/>
    <w:rsid w:val="000316E9"/>
    <w:rsid w:val="00031854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64E0"/>
    <w:rsid w:val="000465BA"/>
    <w:rsid w:val="00046974"/>
    <w:rsid w:val="000469BF"/>
    <w:rsid w:val="000469CD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CC"/>
    <w:rsid w:val="00053660"/>
    <w:rsid w:val="0005389C"/>
    <w:rsid w:val="00053A58"/>
    <w:rsid w:val="00053CE1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170"/>
    <w:rsid w:val="000745F7"/>
    <w:rsid w:val="000747F5"/>
    <w:rsid w:val="000751C6"/>
    <w:rsid w:val="00075ADF"/>
    <w:rsid w:val="00075B1B"/>
    <w:rsid w:val="000767CD"/>
    <w:rsid w:val="00076BFD"/>
    <w:rsid w:val="00077025"/>
    <w:rsid w:val="000771F7"/>
    <w:rsid w:val="0007770C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460"/>
    <w:rsid w:val="00087ABF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60E"/>
    <w:rsid w:val="0009572C"/>
    <w:rsid w:val="0009577A"/>
    <w:rsid w:val="0009592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43C"/>
    <w:rsid w:val="000B7495"/>
    <w:rsid w:val="000B7893"/>
    <w:rsid w:val="000C0032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730"/>
    <w:rsid w:val="000C2940"/>
    <w:rsid w:val="000C2B12"/>
    <w:rsid w:val="000C2F14"/>
    <w:rsid w:val="000C33F3"/>
    <w:rsid w:val="000C3BD5"/>
    <w:rsid w:val="000C3C99"/>
    <w:rsid w:val="000C3E9C"/>
    <w:rsid w:val="000C3FD4"/>
    <w:rsid w:val="000C4129"/>
    <w:rsid w:val="000C4217"/>
    <w:rsid w:val="000C42D1"/>
    <w:rsid w:val="000C45D8"/>
    <w:rsid w:val="000C4996"/>
    <w:rsid w:val="000C4DA0"/>
    <w:rsid w:val="000C515C"/>
    <w:rsid w:val="000C544D"/>
    <w:rsid w:val="000C54AF"/>
    <w:rsid w:val="000C562E"/>
    <w:rsid w:val="000C578A"/>
    <w:rsid w:val="000C5BFA"/>
    <w:rsid w:val="000C5F7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998"/>
    <w:rsid w:val="000D4A07"/>
    <w:rsid w:val="000D4D1A"/>
    <w:rsid w:val="000D5194"/>
    <w:rsid w:val="000D5826"/>
    <w:rsid w:val="000D5987"/>
    <w:rsid w:val="000D5D0E"/>
    <w:rsid w:val="000D5D0F"/>
    <w:rsid w:val="000D5F3F"/>
    <w:rsid w:val="000D5FAD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70F4"/>
    <w:rsid w:val="000E73BC"/>
    <w:rsid w:val="000E74C4"/>
    <w:rsid w:val="000E7628"/>
    <w:rsid w:val="000E7B73"/>
    <w:rsid w:val="000E7C20"/>
    <w:rsid w:val="000E7EDB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EC7"/>
    <w:rsid w:val="00126F82"/>
    <w:rsid w:val="00127B47"/>
    <w:rsid w:val="00127D8F"/>
    <w:rsid w:val="0013035D"/>
    <w:rsid w:val="001305C3"/>
    <w:rsid w:val="00130860"/>
    <w:rsid w:val="00130C67"/>
    <w:rsid w:val="00130D3B"/>
    <w:rsid w:val="001311B1"/>
    <w:rsid w:val="001319A0"/>
    <w:rsid w:val="0013240A"/>
    <w:rsid w:val="00132433"/>
    <w:rsid w:val="00132527"/>
    <w:rsid w:val="00132754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6053"/>
    <w:rsid w:val="00136355"/>
    <w:rsid w:val="00136890"/>
    <w:rsid w:val="00136932"/>
    <w:rsid w:val="00136944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344"/>
    <w:rsid w:val="0014244E"/>
    <w:rsid w:val="00142B2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806"/>
    <w:rsid w:val="0016080E"/>
    <w:rsid w:val="00160BFE"/>
    <w:rsid w:val="00161251"/>
    <w:rsid w:val="0016132B"/>
    <w:rsid w:val="0016142C"/>
    <w:rsid w:val="00161B7B"/>
    <w:rsid w:val="00161FB0"/>
    <w:rsid w:val="001624EF"/>
    <w:rsid w:val="00162596"/>
    <w:rsid w:val="00162EE7"/>
    <w:rsid w:val="00162F56"/>
    <w:rsid w:val="001630A2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35C0"/>
    <w:rsid w:val="00173758"/>
    <w:rsid w:val="00173773"/>
    <w:rsid w:val="00173CDA"/>
    <w:rsid w:val="00174ABB"/>
    <w:rsid w:val="00175452"/>
    <w:rsid w:val="001756AB"/>
    <w:rsid w:val="001759FE"/>
    <w:rsid w:val="00175B8D"/>
    <w:rsid w:val="00175BEC"/>
    <w:rsid w:val="00175E1B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39E"/>
    <w:rsid w:val="00181907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41AA"/>
    <w:rsid w:val="00184377"/>
    <w:rsid w:val="00184ED8"/>
    <w:rsid w:val="00185177"/>
    <w:rsid w:val="001859ED"/>
    <w:rsid w:val="00185CBA"/>
    <w:rsid w:val="00185DFE"/>
    <w:rsid w:val="00185F57"/>
    <w:rsid w:val="001867B7"/>
    <w:rsid w:val="0018686B"/>
    <w:rsid w:val="00186CBE"/>
    <w:rsid w:val="00187150"/>
    <w:rsid w:val="0018779B"/>
    <w:rsid w:val="00187CFB"/>
    <w:rsid w:val="00187FA3"/>
    <w:rsid w:val="0019007F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2B1"/>
    <w:rsid w:val="001A2396"/>
    <w:rsid w:val="001A290B"/>
    <w:rsid w:val="001A314E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22E"/>
    <w:rsid w:val="001A6FD1"/>
    <w:rsid w:val="001A7327"/>
    <w:rsid w:val="001A76AC"/>
    <w:rsid w:val="001A7811"/>
    <w:rsid w:val="001A7976"/>
    <w:rsid w:val="001A7D35"/>
    <w:rsid w:val="001A7E07"/>
    <w:rsid w:val="001A7E95"/>
    <w:rsid w:val="001B048E"/>
    <w:rsid w:val="001B0778"/>
    <w:rsid w:val="001B0969"/>
    <w:rsid w:val="001B0B7E"/>
    <w:rsid w:val="001B1001"/>
    <w:rsid w:val="001B105D"/>
    <w:rsid w:val="001B15A0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8B4"/>
    <w:rsid w:val="001B7F22"/>
    <w:rsid w:val="001B7FD6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E6F"/>
    <w:rsid w:val="001C1FCA"/>
    <w:rsid w:val="001C246A"/>
    <w:rsid w:val="001C282B"/>
    <w:rsid w:val="001C2A15"/>
    <w:rsid w:val="001C330C"/>
    <w:rsid w:val="001C36A2"/>
    <w:rsid w:val="001C3F3C"/>
    <w:rsid w:val="001C430F"/>
    <w:rsid w:val="001C449F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012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B53"/>
    <w:rsid w:val="00205E16"/>
    <w:rsid w:val="00205FEC"/>
    <w:rsid w:val="0020707C"/>
    <w:rsid w:val="00207228"/>
    <w:rsid w:val="00207537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CAF"/>
    <w:rsid w:val="00214F10"/>
    <w:rsid w:val="002151AB"/>
    <w:rsid w:val="002153F4"/>
    <w:rsid w:val="002158E5"/>
    <w:rsid w:val="002163BC"/>
    <w:rsid w:val="002166A6"/>
    <w:rsid w:val="00216FAC"/>
    <w:rsid w:val="00217046"/>
    <w:rsid w:val="0021715C"/>
    <w:rsid w:val="002176A2"/>
    <w:rsid w:val="00217771"/>
    <w:rsid w:val="00217A7F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3CEB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6EF"/>
    <w:rsid w:val="002559EE"/>
    <w:rsid w:val="00255BDA"/>
    <w:rsid w:val="00255BF3"/>
    <w:rsid w:val="00255ED1"/>
    <w:rsid w:val="002561D1"/>
    <w:rsid w:val="002565D5"/>
    <w:rsid w:val="00260016"/>
    <w:rsid w:val="002600E4"/>
    <w:rsid w:val="002603A2"/>
    <w:rsid w:val="002605EA"/>
    <w:rsid w:val="002605EB"/>
    <w:rsid w:val="0026075B"/>
    <w:rsid w:val="00260E59"/>
    <w:rsid w:val="002613FC"/>
    <w:rsid w:val="00261AB4"/>
    <w:rsid w:val="00261FD3"/>
    <w:rsid w:val="002623EB"/>
    <w:rsid w:val="00262761"/>
    <w:rsid w:val="00262946"/>
    <w:rsid w:val="002629E8"/>
    <w:rsid w:val="00263454"/>
    <w:rsid w:val="002637E4"/>
    <w:rsid w:val="00263860"/>
    <w:rsid w:val="002638DF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AAB"/>
    <w:rsid w:val="00267C2D"/>
    <w:rsid w:val="00267F45"/>
    <w:rsid w:val="002700D6"/>
    <w:rsid w:val="002700E4"/>
    <w:rsid w:val="0027046A"/>
    <w:rsid w:val="00270EE5"/>
    <w:rsid w:val="0027103F"/>
    <w:rsid w:val="002710C9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2B0"/>
    <w:rsid w:val="00274656"/>
    <w:rsid w:val="00274B92"/>
    <w:rsid w:val="00275A1B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C2"/>
    <w:rsid w:val="00291ADA"/>
    <w:rsid w:val="00291CC9"/>
    <w:rsid w:val="00291CCF"/>
    <w:rsid w:val="00291CF0"/>
    <w:rsid w:val="00291E0F"/>
    <w:rsid w:val="00291FB0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61E"/>
    <w:rsid w:val="002A5640"/>
    <w:rsid w:val="002A5A18"/>
    <w:rsid w:val="002A5EA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38C1"/>
    <w:rsid w:val="002C3959"/>
    <w:rsid w:val="002C3A89"/>
    <w:rsid w:val="002C3B3C"/>
    <w:rsid w:val="002C3DAC"/>
    <w:rsid w:val="002C4511"/>
    <w:rsid w:val="002C4BEF"/>
    <w:rsid w:val="002C51B9"/>
    <w:rsid w:val="002C5449"/>
    <w:rsid w:val="002C5536"/>
    <w:rsid w:val="002C5EBF"/>
    <w:rsid w:val="002C6119"/>
    <w:rsid w:val="002C61F9"/>
    <w:rsid w:val="002C65F7"/>
    <w:rsid w:val="002C720D"/>
    <w:rsid w:val="002C7344"/>
    <w:rsid w:val="002C77B7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A7D"/>
    <w:rsid w:val="002D3C62"/>
    <w:rsid w:val="002D3D86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C46"/>
    <w:rsid w:val="002F20DC"/>
    <w:rsid w:val="002F243B"/>
    <w:rsid w:val="002F2ADC"/>
    <w:rsid w:val="002F2B68"/>
    <w:rsid w:val="002F3329"/>
    <w:rsid w:val="002F3341"/>
    <w:rsid w:val="002F3DDB"/>
    <w:rsid w:val="002F400D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DBE"/>
    <w:rsid w:val="0030520E"/>
    <w:rsid w:val="003052A4"/>
    <w:rsid w:val="003054D6"/>
    <w:rsid w:val="00305573"/>
    <w:rsid w:val="0030571B"/>
    <w:rsid w:val="003059DF"/>
    <w:rsid w:val="00305D2B"/>
    <w:rsid w:val="00305F1E"/>
    <w:rsid w:val="00306386"/>
    <w:rsid w:val="003066D4"/>
    <w:rsid w:val="003078BF"/>
    <w:rsid w:val="00307ADA"/>
    <w:rsid w:val="00307E80"/>
    <w:rsid w:val="00310131"/>
    <w:rsid w:val="00310718"/>
    <w:rsid w:val="00310740"/>
    <w:rsid w:val="00310795"/>
    <w:rsid w:val="003109C4"/>
    <w:rsid w:val="00310FC3"/>
    <w:rsid w:val="00311133"/>
    <w:rsid w:val="003115CB"/>
    <w:rsid w:val="00311700"/>
    <w:rsid w:val="0031196A"/>
    <w:rsid w:val="00311F68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621"/>
    <w:rsid w:val="0031496B"/>
    <w:rsid w:val="00314A4E"/>
    <w:rsid w:val="0031504C"/>
    <w:rsid w:val="00315AC5"/>
    <w:rsid w:val="0031623A"/>
    <w:rsid w:val="0031635A"/>
    <w:rsid w:val="003169B6"/>
    <w:rsid w:val="00316B34"/>
    <w:rsid w:val="00316D4F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A2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4CB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41"/>
    <w:rsid w:val="00352C5B"/>
    <w:rsid w:val="0035395F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8D8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8DF"/>
    <w:rsid w:val="00364EEC"/>
    <w:rsid w:val="00365AA0"/>
    <w:rsid w:val="00365C79"/>
    <w:rsid w:val="00366700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408E"/>
    <w:rsid w:val="00374178"/>
    <w:rsid w:val="0037448F"/>
    <w:rsid w:val="00374771"/>
    <w:rsid w:val="00374F45"/>
    <w:rsid w:val="003750B8"/>
    <w:rsid w:val="00375287"/>
    <w:rsid w:val="0037537B"/>
    <w:rsid w:val="0037543A"/>
    <w:rsid w:val="00375481"/>
    <w:rsid w:val="00375934"/>
    <w:rsid w:val="00375A14"/>
    <w:rsid w:val="00375CAE"/>
    <w:rsid w:val="0037601F"/>
    <w:rsid w:val="003763FF"/>
    <w:rsid w:val="00376BFD"/>
    <w:rsid w:val="00376EA6"/>
    <w:rsid w:val="0037728B"/>
    <w:rsid w:val="003776F1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5"/>
    <w:rsid w:val="00384976"/>
    <w:rsid w:val="00385B5B"/>
    <w:rsid w:val="0038654D"/>
    <w:rsid w:val="003865ED"/>
    <w:rsid w:val="00386699"/>
    <w:rsid w:val="00387331"/>
    <w:rsid w:val="00387389"/>
    <w:rsid w:val="00387615"/>
    <w:rsid w:val="003906C0"/>
    <w:rsid w:val="00390C40"/>
    <w:rsid w:val="00390DD7"/>
    <w:rsid w:val="003915FC"/>
    <w:rsid w:val="00391722"/>
    <w:rsid w:val="0039184C"/>
    <w:rsid w:val="00391E30"/>
    <w:rsid w:val="0039207A"/>
    <w:rsid w:val="00392433"/>
    <w:rsid w:val="00392486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50EF"/>
    <w:rsid w:val="003952C0"/>
    <w:rsid w:val="0039615F"/>
    <w:rsid w:val="003967D5"/>
    <w:rsid w:val="00396914"/>
    <w:rsid w:val="0039713C"/>
    <w:rsid w:val="003971E9"/>
    <w:rsid w:val="00397236"/>
    <w:rsid w:val="003979F5"/>
    <w:rsid w:val="003A0133"/>
    <w:rsid w:val="003A03C9"/>
    <w:rsid w:val="003A0A9F"/>
    <w:rsid w:val="003A0DB5"/>
    <w:rsid w:val="003A163D"/>
    <w:rsid w:val="003A19C5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F58"/>
    <w:rsid w:val="003A668E"/>
    <w:rsid w:val="003A67A9"/>
    <w:rsid w:val="003A6FA7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D48"/>
    <w:rsid w:val="003B3076"/>
    <w:rsid w:val="003B3897"/>
    <w:rsid w:val="003B3E6C"/>
    <w:rsid w:val="003B4288"/>
    <w:rsid w:val="003B45AB"/>
    <w:rsid w:val="003B47B7"/>
    <w:rsid w:val="003B4A71"/>
    <w:rsid w:val="003B5223"/>
    <w:rsid w:val="003B589E"/>
    <w:rsid w:val="003B5C48"/>
    <w:rsid w:val="003B5C72"/>
    <w:rsid w:val="003B5D20"/>
    <w:rsid w:val="003B62D1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4F63"/>
    <w:rsid w:val="003C5101"/>
    <w:rsid w:val="003C551C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886"/>
    <w:rsid w:val="003D0BAC"/>
    <w:rsid w:val="003D0E34"/>
    <w:rsid w:val="003D11FB"/>
    <w:rsid w:val="003D1DD5"/>
    <w:rsid w:val="003D1F9F"/>
    <w:rsid w:val="003D201F"/>
    <w:rsid w:val="003D210E"/>
    <w:rsid w:val="003D2170"/>
    <w:rsid w:val="003D23F9"/>
    <w:rsid w:val="003D265C"/>
    <w:rsid w:val="003D26AE"/>
    <w:rsid w:val="003D2B4E"/>
    <w:rsid w:val="003D2CBF"/>
    <w:rsid w:val="003D2D2D"/>
    <w:rsid w:val="003D2D3C"/>
    <w:rsid w:val="003D3146"/>
    <w:rsid w:val="003D3B27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F51"/>
    <w:rsid w:val="003E20D6"/>
    <w:rsid w:val="003E2907"/>
    <w:rsid w:val="003E2CD9"/>
    <w:rsid w:val="003E2E82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D1F"/>
    <w:rsid w:val="003E4E25"/>
    <w:rsid w:val="003E521C"/>
    <w:rsid w:val="003E5283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5F58"/>
    <w:rsid w:val="003F6549"/>
    <w:rsid w:val="003F68BD"/>
    <w:rsid w:val="003F68D0"/>
    <w:rsid w:val="003F6A94"/>
    <w:rsid w:val="003F746B"/>
    <w:rsid w:val="003F7B8F"/>
    <w:rsid w:val="003F7CF5"/>
    <w:rsid w:val="0040045D"/>
    <w:rsid w:val="00400DCE"/>
    <w:rsid w:val="004013C6"/>
    <w:rsid w:val="00401901"/>
    <w:rsid w:val="00401CDE"/>
    <w:rsid w:val="00401E53"/>
    <w:rsid w:val="0040200E"/>
    <w:rsid w:val="004024DE"/>
    <w:rsid w:val="00402927"/>
    <w:rsid w:val="00402A08"/>
    <w:rsid w:val="00402D08"/>
    <w:rsid w:val="00402F4C"/>
    <w:rsid w:val="0040300E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12E0"/>
    <w:rsid w:val="00411584"/>
    <w:rsid w:val="00411771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A79"/>
    <w:rsid w:val="00414FDE"/>
    <w:rsid w:val="0041531C"/>
    <w:rsid w:val="0041532F"/>
    <w:rsid w:val="004153DC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CDC"/>
    <w:rsid w:val="00421FF8"/>
    <w:rsid w:val="0042210D"/>
    <w:rsid w:val="00422C24"/>
    <w:rsid w:val="00423735"/>
    <w:rsid w:val="00423BAE"/>
    <w:rsid w:val="00424202"/>
    <w:rsid w:val="004242E6"/>
    <w:rsid w:val="00424603"/>
    <w:rsid w:val="004247E5"/>
    <w:rsid w:val="0042486F"/>
    <w:rsid w:val="004248B0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B57"/>
    <w:rsid w:val="004340B7"/>
    <w:rsid w:val="00434232"/>
    <w:rsid w:val="00434642"/>
    <w:rsid w:val="00434728"/>
    <w:rsid w:val="00434798"/>
    <w:rsid w:val="0043493E"/>
    <w:rsid w:val="00434A7D"/>
    <w:rsid w:val="00434F72"/>
    <w:rsid w:val="00434F9F"/>
    <w:rsid w:val="00435637"/>
    <w:rsid w:val="00435A1C"/>
    <w:rsid w:val="004361FA"/>
    <w:rsid w:val="004369C7"/>
    <w:rsid w:val="00436A7E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8DD"/>
    <w:rsid w:val="0044594D"/>
    <w:rsid w:val="004459C9"/>
    <w:rsid w:val="00446256"/>
    <w:rsid w:val="00447C1E"/>
    <w:rsid w:val="00450451"/>
    <w:rsid w:val="00450773"/>
    <w:rsid w:val="004508B9"/>
    <w:rsid w:val="00450A8A"/>
    <w:rsid w:val="00450DA3"/>
    <w:rsid w:val="00450E59"/>
    <w:rsid w:val="004511F9"/>
    <w:rsid w:val="0045189E"/>
    <w:rsid w:val="00452260"/>
    <w:rsid w:val="00452A04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863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2021"/>
    <w:rsid w:val="0047219B"/>
    <w:rsid w:val="0047255B"/>
    <w:rsid w:val="00472A8E"/>
    <w:rsid w:val="00472AFE"/>
    <w:rsid w:val="00472B48"/>
    <w:rsid w:val="0047311F"/>
    <w:rsid w:val="0047317E"/>
    <w:rsid w:val="00473C95"/>
    <w:rsid w:val="00474A5B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966"/>
    <w:rsid w:val="0048098F"/>
    <w:rsid w:val="004813EC"/>
    <w:rsid w:val="00481682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E48"/>
    <w:rsid w:val="004872C4"/>
    <w:rsid w:val="004874DB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81F"/>
    <w:rsid w:val="00491843"/>
    <w:rsid w:val="00491BF2"/>
    <w:rsid w:val="00491DA3"/>
    <w:rsid w:val="00492157"/>
    <w:rsid w:val="0049278D"/>
    <w:rsid w:val="004927D0"/>
    <w:rsid w:val="00492BBC"/>
    <w:rsid w:val="00492EFE"/>
    <w:rsid w:val="0049404E"/>
    <w:rsid w:val="004945AD"/>
    <w:rsid w:val="0049491D"/>
    <w:rsid w:val="00494B03"/>
    <w:rsid w:val="00494D9E"/>
    <w:rsid w:val="00495026"/>
    <w:rsid w:val="00495333"/>
    <w:rsid w:val="00495523"/>
    <w:rsid w:val="0049572D"/>
    <w:rsid w:val="00495985"/>
    <w:rsid w:val="00495BF4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81D"/>
    <w:rsid w:val="004A1B8B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B10"/>
    <w:rsid w:val="004C4E76"/>
    <w:rsid w:val="004C52EE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E14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D01"/>
    <w:rsid w:val="00515DC9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C05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1E2A"/>
    <w:rsid w:val="0053236F"/>
    <w:rsid w:val="0053293F"/>
    <w:rsid w:val="005334DD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5B4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46A"/>
    <w:rsid w:val="00557571"/>
    <w:rsid w:val="0055758C"/>
    <w:rsid w:val="0055793E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B15"/>
    <w:rsid w:val="00565E55"/>
    <w:rsid w:val="00565FBF"/>
    <w:rsid w:val="00566469"/>
    <w:rsid w:val="00566843"/>
    <w:rsid w:val="00566E1D"/>
    <w:rsid w:val="005676EC"/>
    <w:rsid w:val="00567798"/>
    <w:rsid w:val="005704CB"/>
    <w:rsid w:val="005708C8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484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537"/>
    <w:rsid w:val="00580863"/>
    <w:rsid w:val="00580DBA"/>
    <w:rsid w:val="00581423"/>
    <w:rsid w:val="00581D44"/>
    <w:rsid w:val="0058265F"/>
    <w:rsid w:val="0058297A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BAE"/>
    <w:rsid w:val="005A5CDC"/>
    <w:rsid w:val="005A5F51"/>
    <w:rsid w:val="005A6034"/>
    <w:rsid w:val="005A63F4"/>
    <w:rsid w:val="005A67DA"/>
    <w:rsid w:val="005A6D6A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84E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23A"/>
    <w:rsid w:val="005D232A"/>
    <w:rsid w:val="005D24D4"/>
    <w:rsid w:val="005D2A07"/>
    <w:rsid w:val="005D2EE1"/>
    <w:rsid w:val="005D3782"/>
    <w:rsid w:val="005D3F3A"/>
    <w:rsid w:val="005D45CE"/>
    <w:rsid w:val="005D4649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B48"/>
    <w:rsid w:val="005E2C46"/>
    <w:rsid w:val="005E2F89"/>
    <w:rsid w:val="005E2FF8"/>
    <w:rsid w:val="005E30E1"/>
    <w:rsid w:val="005E33FA"/>
    <w:rsid w:val="005E3552"/>
    <w:rsid w:val="005E3D3B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C9"/>
    <w:rsid w:val="005E777E"/>
    <w:rsid w:val="005E7849"/>
    <w:rsid w:val="005E79D7"/>
    <w:rsid w:val="005E7CF9"/>
    <w:rsid w:val="005E7D75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6A"/>
    <w:rsid w:val="005F6C45"/>
    <w:rsid w:val="005F6C96"/>
    <w:rsid w:val="005F6E3E"/>
    <w:rsid w:val="005F6E88"/>
    <w:rsid w:val="005F6F46"/>
    <w:rsid w:val="005F705E"/>
    <w:rsid w:val="005F7A61"/>
    <w:rsid w:val="00600063"/>
    <w:rsid w:val="006000B3"/>
    <w:rsid w:val="006002E2"/>
    <w:rsid w:val="0060064C"/>
    <w:rsid w:val="006011F5"/>
    <w:rsid w:val="0060138A"/>
    <w:rsid w:val="00601920"/>
    <w:rsid w:val="00601C91"/>
    <w:rsid w:val="00601CF7"/>
    <w:rsid w:val="00601F13"/>
    <w:rsid w:val="00601F81"/>
    <w:rsid w:val="006020C3"/>
    <w:rsid w:val="0060232C"/>
    <w:rsid w:val="006026B5"/>
    <w:rsid w:val="006029C9"/>
    <w:rsid w:val="00603128"/>
    <w:rsid w:val="006034E8"/>
    <w:rsid w:val="0060351B"/>
    <w:rsid w:val="0060364F"/>
    <w:rsid w:val="006037C2"/>
    <w:rsid w:val="006039A7"/>
    <w:rsid w:val="0060401C"/>
    <w:rsid w:val="006040E5"/>
    <w:rsid w:val="0060433D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89D"/>
    <w:rsid w:val="006110E4"/>
    <w:rsid w:val="006111C9"/>
    <w:rsid w:val="00611415"/>
    <w:rsid w:val="0061183E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EC1"/>
    <w:rsid w:val="00631268"/>
    <w:rsid w:val="00631527"/>
    <w:rsid w:val="00631592"/>
    <w:rsid w:val="00631692"/>
    <w:rsid w:val="00631869"/>
    <w:rsid w:val="00631908"/>
    <w:rsid w:val="00631FA7"/>
    <w:rsid w:val="00632714"/>
    <w:rsid w:val="006329E9"/>
    <w:rsid w:val="00632EA1"/>
    <w:rsid w:val="00633249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B7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62B9"/>
    <w:rsid w:val="006463D3"/>
    <w:rsid w:val="0064672A"/>
    <w:rsid w:val="00646B6C"/>
    <w:rsid w:val="00646C0A"/>
    <w:rsid w:val="00646EFD"/>
    <w:rsid w:val="0064714C"/>
    <w:rsid w:val="006474AB"/>
    <w:rsid w:val="006479B1"/>
    <w:rsid w:val="006503D2"/>
    <w:rsid w:val="00650864"/>
    <w:rsid w:val="0065088D"/>
    <w:rsid w:val="00650C81"/>
    <w:rsid w:val="006510E5"/>
    <w:rsid w:val="006511D2"/>
    <w:rsid w:val="006515E5"/>
    <w:rsid w:val="006517C2"/>
    <w:rsid w:val="006517F6"/>
    <w:rsid w:val="00651B8E"/>
    <w:rsid w:val="00651E39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8DB"/>
    <w:rsid w:val="00654B22"/>
    <w:rsid w:val="006552D0"/>
    <w:rsid w:val="00655694"/>
    <w:rsid w:val="00655B10"/>
    <w:rsid w:val="00655DA7"/>
    <w:rsid w:val="00655E6C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2B06"/>
    <w:rsid w:val="00683036"/>
    <w:rsid w:val="006830D6"/>
    <w:rsid w:val="0068355D"/>
    <w:rsid w:val="00683938"/>
    <w:rsid w:val="00684166"/>
    <w:rsid w:val="006843E9"/>
    <w:rsid w:val="0068511F"/>
    <w:rsid w:val="006852D8"/>
    <w:rsid w:val="00685307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A9D"/>
    <w:rsid w:val="00691FE5"/>
    <w:rsid w:val="0069203F"/>
    <w:rsid w:val="006923E5"/>
    <w:rsid w:val="00692E9B"/>
    <w:rsid w:val="006930A6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B"/>
    <w:rsid w:val="006959D6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E64"/>
    <w:rsid w:val="006B5E9E"/>
    <w:rsid w:val="006B5FD0"/>
    <w:rsid w:val="006B60B8"/>
    <w:rsid w:val="006B6857"/>
    <w:rsid w:val="006B69DC"/>
    <w:rsid w:val="006B69FF"/>
    <w:rsid w:val="006B6DA4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22A1"/>
    <w:rsid w:val="006C2854"/>
    <w:rsid w:val="006C2913"/>
    <w:rsid w:val="006C2953"/>
    <w:rsid w:val="006C2ED7"/>
    <w:rsid w:val="006C35D2"/>
    <w:rsid w:val="006C4575"/>
    <w:rsid w:val="006C48D3"/>
    <w:rsid w:val="006C4A88"/>
    <w:rsid w:val="006C4CFF"/>
    <w:rsid w:val="006C4F36"/>
    <w:rsid w:val="006C520B"/>
    <w:rsid w:val="006C5488"/>
    <w:rsid w:val="006C5928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DD4"/>
    <w:rsid w:val="006E7E75"/>
    <w:rsid w:val="006E7F03"/>
    <w:rsid w:val="006F0450"/>
    <w:rsid w:val="006F06F2"/>
    <w:rsid w:val="006F0781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767E"/>
    <w:rsid w:val="006F7AC4"/>
    <w:rsid w:val="006F7B47"/>
    <w:rsid w:val="006F7E42"/>
    <w:rsid w:val="006F7EE1"/>
    <w:rsid w:val="006F7F5D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AD1"/>
    <w:rsid w:val="00701CCF"/>
    <w:rsid w:val="00701E71"/>
    <w:rsid w:val="007024D8"/>
    <w:rsid w:val="00703383"/>
    <w:rsid w:val="00703C35"/>
    <w:rsid w:val="00703DBD"/>
    <w:rsid w:val="00703EDA"/>
    <w:rsid w:val="007043FB"/>
    <w:rsid w:val="00704BA5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6FA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EF"/>
    <w:rsid w:val="00714AE0"/>
    <w:rsid w:val="00715062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2013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4007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B79"/>
    <w:rsid w:val="00727CCF"/>
    <w:rsid w:val="00727D5A"/>
    <w:rsid w:val="0073014F"/>
    <w:rsid w:val="00730444"/>
    <w:rsid w:val="0073053C"/>
    <w:rsid w:val="007308CD"/>
    <w:rsid w:val="00730B87"/>
    <w:rsid w:val="007320FF"/>
    <w:rsid w:val="0073243B"/>
    <w:rsid w:val="0073269D"/>
    <w:rsid w:val="00732781"/>
    <w:rsid w:val="007327B2"/>
    <w:rsid w:val="00732C58"/>
    <w:rsid w:val="007330CC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5A9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81C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4DE"/>
    <w:rsid w:val="007539CB"/>
    <w:rsid w:val="00753A37"/>
    <w:rsid w:val="00753A4A"/>
    <w:rsid w:val="00753B70"/>
    <w:rsid w:val="00753C50"/>
    <w:rsid w:val="00753FBF"/>
    <w:rsid w:val="007545A5"/>
    <w:rsid w:val="00754D68"/>
    <w:rsid w:val="00755E00"/>
    <w:rsid w:val="00756221"/>
    <w:rsid w:val="00756B43"/>
    <w:rsid w:val="00756DB1"/>
    <w:rsid w:val="00756EB7"/>
    <w:rsid w:val="0075741D"/>
    <w:rsid w:val="007574C8"/>
    <w:rsid w:val="007575E9"/>
    <w:rsid w:val="007576C3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549A"/>
    <w:rsid w:val="00765523"/>
    <w:rsid w:val="007658D2"/>
    <w:rsid w:val="00765CD2"/>
    <w:rsid w:val="00765CD8"/>
    <w:rsid w:val="00765DF8"/>
    <w:rsid w:val="00766521"/>
    <w:rsid w:val="00766D91"/>
    <w:rsid w:val="0076747A"/>
    <w:rsid w:val="007678B6"/>
    <w:rsid w:val="00767935"/>
    <w:rsid w:val="00770019"/>
    <w:rsid w:val="007704F8"/>
    <w:rsid w:val="00770848"/>
    <w:rsid w:val="00770867"/>
    <w:rsid w:val="00770C03"/>
    <w:rsid w:val="00771067"/>
    <w:rsid w:val="007712F7"/>
    <w:rsid w:val="00771A0B"/>
    <w:rsid w:val="00773B8E"/>
    <w:rsid w:val="007740E5"/>
    <w:rsid w:val="007744AE"/>
    <w:rsid w:val="00774C79"/>
    <w:rsid w:val="00774FC7"/>
    <w:rsid w:val="0077509E"/>
    <w:rsid w:val="007753A5"/>
    <w:rsid w:val="00775A9C"/>
    <w:rsid w:val="00775E2D"/>
    <w:rsid w:val="00775F42"/>
    <w:rsid w:val="0077668D"/>
    <w:rsid w:val="00776911"/>
    <w:rsid w:val="00776E03"/>
    <w:rsid w:val="0077719F"/>
    <w:rsid w:val="007805CF"/>
    <w:rsid w:val="0078089C"/>
    <w:rsid w:val="00780D74"/>
    <w:rsid w:val="00780E54"/>
    <w:rsid w:val="007816A8"/>
    <w:rsid w:val="00781899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C58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41D"/>
    <w:rsid w:val="0079453D"/>
    <w:rsid w:val="00794941"/>
    <w:rsid w:val="00795B72"/>
    <w:rsid w:val="00795D7F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7479"/>
    <w:rsid w:val="007A750B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C4E"/>
    <w:rsid w:val="007B2DBB"/>
    <w:rsid w:val="007B33FC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C0193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4DD"/>
    <w:rsid w:val="007D44E7"/>
    <w:rsid w:val="007D476F"/>
    <w:rsid w:val="007D4E75"/>
    <w:rsid w:val="007D5033"/>
    <w:rsid w:val="007D5C87"/>
    <w:rsid w:val="007D626B"/>
    <w:rsid w:val="007D64CB"/>
    <w:rsid w:val="007D6E8B"/>
    <w:rsid w:val="007D6ED3"/>
    <w:rsid w:val="007D6F7C"/>
    <w:rsid w:val="007D7638"/>
    <w:rsid w:val="007D7BCB"/>
    <w:rsid w:val="007E0121"/>
    <w:rsid w:val="007E02C8"/>
    <w:rsid w:val="007E04D3"/>
    <w:rsid w:val="007E052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A89"/>
    <w:rsid w:val="007E5E7D"/>
    <w:rsid w:val="007E74E4"/>
    <w:rsid w:val="007E75F0"/>
    <w:rsid w:val="007E7723"/>
    <w:rsid w:val="007E7865"/>
    <w:rsid w:val="007F0C6D"/>
    <w:rsid w:val="007F0D12"/>
    <w:rsid w:val="007F0F4F"/>
    <w:rsid w:val="007F1348"/>
    <w:rsid w:val="007F23B4"/>
    <w:rsid w:val="007F24E7"/>
    <w:rsid w:val="007F2A37"/>
    <w:rsid w:val="007F2E1B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C7"/>
    <w:rsid w:val="00805429"/>
    <w:rsid w:val="0080548E"/>
    <w:rsid w:val="008067BE"/>
    <w:rsid w:val="00806A5E"/>
    <w:rsid w:val="0080703F"/>
    <w:rsid w:val="00807CAA"/>
    <w:rsid w:val="00807D19"/>
    <w:rsid w:val="00807E43"/>
    <w:rsid w:val="0081025B"/>
    <w:rsid w:val="0081033F"/>
    <w:rsid w:val="00810BD4"/>
    <w:rsid w:val="008114C0"/>
    <w:rsid w:val="008119AA"/>
    <w:rsid w:val="00811B5D"/>
    <w:rsid w:val="00811C64"/>
    <w:rsid w:val="00811DC1"/>
    <w:rsid w:val="008123A3"/>
    <w:rsid w:val="0081247E"/>
    <w:rsid w:val="008129ED"/>
    <w:rsid w:val="008132C2"/>
    <w:rsid w:val="00813A66"/>
    <w:rsid w:val="00813BD5"/>
    <w:rsid w:val="00813ECF"/>
    <w:rsid w:val="0081442F"/>
    <w:rsid w:val="00814825"/>
    <w:rsid w:val="008148D2"/>
    <w:rsid w:val="0081502C"/>
    <w:rsid w:val="00815856"/>
    <w:rsid w:val="008158C6"/>
    <w:rsid w:val="008159D6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92C"/>
    <w:rsid w:val="0081795A"/>
    <w:rsid w:val="008179E6"/>
    <w:rsid w:val="00817FB1"/>
    <w:rsid w:val="00820615"/>
    <w:rsid w:val="0082094A"/>
    <w:rsid w:val="00820B8D"/>
    <w:rsid w:val="00820D1B"/>
    <w:rsid w:val="00820FCF"/>
    <w:rsid w:val="0082153F"/>
    <w:rsid w:val="00821ADC"/>
    <w:rsid w:val="00821EA9"/>
    <w:rsid w:val="0082260A"/>
    <w:rsid w:val="00822651"/>
    <w:rsid w:val="00822AB2"/>
    <w:rsid w:val="00822F61"/>
    <w:rsid w:val="00823252"/>
    <w:rsid w:val="008233EA"/>
    <w:rsid w:val="00823BBD"/>
    <w:rsid w:val="0082440D"/>
    <w:rsid w:val="00824437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2139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7ED"/>
    <w:rsid w:val="00835C6C"/>
    <w:rsid w:val="00835F26"/>
    <w:rsid w:val="00835F2C"/>
    <w:rsid w:val="0083628D"/>
    <w:rsid w:val="008363F7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37E1E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8B2"/>
    <w:rsid w:val="00852A65"/>
    <w:rsid w:val="008537CC"/>
    <w:rsid w:val="0085394A"/>
    <w:rsid w:val="00853AAE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6DA"/>
    <w:rsid w:val="00873807"/>
    <w:rsid w:val="00873851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6E4"/>
    <w:rsid w:val="00882986"/>
    <w:rsid w:val="00882EEF"/>
    <w:rsid w:val="0088305E"/>
    <w:rsid w:val="008834FA"/>
    <w:rsid w:val="00883655"/>
    <w:rsid w:val="00883A4F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1160"/>
    <w:rsid w:val="00891514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09C"/>
    <w:rsid w:val="008C223A"/>
    <w:rsid w:val="008C22C2"/>
    <w:rsid w:val="008C25B7"/>
    <w:rsid w:val="008C27D0"/>
    <w:rsid w:val="008C2ADE"/>
    <w:rsid w:val="008C2F98"/>
    <w:rsid w:val="008C367E"/>
    <w:rsid w:val="008C36CF"/>
    <w:rsid w:val="008C3B33"/>
    <w:rsid w:val="008C3C46"/>
    <w:rsid w:val="008C3CE0"/>
    <w:rsid w:val="008C3DFE"/>
    <w:rsid w:val="008C4511"/>
    <w:rsid w:val="008C46E5"/>
    <w:rsid w:val="008C49CE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A0D"/>
    <w:rsid w:val="008E2A4C"/>
    <w:rsid w:val="008E2B6A"/>
    <w:rsid w:val="008E2C1D"/>
    <w:rsid w:val="008E2D65"/>
    <w:rsid w:val="008E35DA"/>
    <w:rsid w:val="008E36C7"/>
    <w:rsid w:val="008E37F8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78D"/>
    <w:rsid w:val="008F2E28"/>
    <w:rsid w:val="008F2E35"/>
    <w:rsid w:val="008F392A"/>
    <w:rsid w:val="008F3A73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8F4"/>
    <w:rsid w:val="00904143"/>
    <w:rsid w:val="009045F7"/>
    <w:rsid w:val="0090476D"/>
    <w:rsid w:val="00904F0E"/>
    <w:rsid w:val="0090523F"/>
    <w:rsid w:val="00905A6D"/>
    <w:rsid w:val="00905F6D"/>
    <w:rsid w:val="00906837"/>
    <w:rsid w:val="00906A13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B59"/>
    <w:rsid w:val="00921CCF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8ED"/>
    <w:rsid w:val="00926BA9"/>
    <w:rsid w:val="00926D44"/>
    <w:rsid w:val="0092729B"/>
    <w:rsid w:val="009274AE"/>
    <w:rsid w:val="009274D9"/>
    <w:rsid w:val="00927787"/>
    <w:rsid w:val="00927C0F"/>
    <w:rsid w:val="009300B8"/>
    <w:rsid w:val="009301B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523D"/>
    <w:rsid w:val="00935439"/>
    <w:rsid w:val="00935475"/>
    <w:rsid w:val="0093573A"/>
    <w:rsid w:val="00935EAE"/>
    <w:rsid w:val="00935F26"/>
    <w:rsid w:val="009366E4"/>
    <w:rsid w:val="00936847"/>
    <w:rsid w:val="0093692E"/>
    <w:rsid w:val="00936A5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4B1B"/>
    <w:rsid w:val="00944DA4"/>
    <w:rsid w:val="009453B3"/>
    <w:rsid w:val="00945500"/>
    <w:rsid w:val="009455AE"/>
    <w:rsid w:val="00945B36"/>
    <w:rsid w:val="009463DE"/>
    <w:rsid w:val="00946AD4"/>
    <w:rsid w:val="00946ADE"/>
    <w:rsid w:val="00946EF3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1013"/>
    <w:rsid w:val="00951163"/>
    <w:rsid w:val="00951452"/>
    <w:rsid w:val="00951514"/>
    <w:rsid w:val="00951D67"/>
    <w:rsid w:val="00951E44"/>
    <w:rsid w:val="00952051"/>
    <w:rsid w:val="00952DC7"/>
    <w:rsid w:val="00953331"/>
    <w:rsid w:val="009534E9"/>
    <w:rsid w:val="00953FFC"/>
    <w:rsid w:val="00954560"/>
    <w:rsid w:val="00954B9C"/>
    <w:rsid w:val="00954C59"/>
    <w:rsid w:val="00954E5B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D4"/>
    <w:rsid w:val="00957B73"/>
    <w:rsid w:val="00957CF6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92F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E6B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2A6"/>
    <w:rsid w:val="0099353B"/>
    <w:rsid w:val="0099427C"/>
    <w:rsid w:val="0099442F"/>
    <w:rsid w:val="00995199"/>
    <w:rsid w:val="009951F4"/>
    <w:rsid w:val="009956FF"/>
    <w:rsid w:val="00995EAC"/>
    <w:rsid w:val="00996246"/>
    <w:rsid w:val="009962DA"/>
    <w:rsid w:val="00996473"/>
    <w:rsid w:val="00996855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2019"/>
    <w:rsid w:val="009B2897"/>
    <w:rsid w:val="009B2ECE"/>
    <w:rsid w:val="009B3160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138"/>
    <w:rsid w:val="009B71E2"/>
    <w:rsid w:val="009B71E7"/>
    <w:rsid w:val="009B7623"/>
    <w:rsid w:val="009B762F"/>
    <w:rsid w:val="009B77D7"/>
    <w:rsid w:val="009B7AF5"/>
    <w:rsid w:val="009B7BFB"/>
    <w:rsid w:val="009C0270"/>
    <w:rsid w:val="009C042A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6E2"/>
    <w:rsid w:val="009D4915"/>
    <w:rsid w:val="009D4DF4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70EC"/>
    <w:rsid w:val="009E796F"/>
    <w:rsid w:val="009F01AB"/>
    <w:rsid w:val="009F0484"/>
    <w:rsid w:val="009F0517"/>
    <w:rsid w:val="009F056F"/>
    <w:rsid w:val="009F0C5B"/>
    <w:rsid w:val="009F0E69"/>
    <w:rsid w:val="009F1114"/>
    <w:rsid w:val="009F15EF"/>
    <w:rsid w:val="009F17AC"/>
    <w:rsid w:val="009F1BDB"/>
    <w:rsid w:val="009F2428"/>
    <w:rsid w:val="009F2841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D1E"/>
    <w:rsid w:val="00A03FCD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7CC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C5"/>
    <w:rsid w:val="00A13E48"/>
    <w:rsid w:val="00A14037"/>
    <w:rsid w:val="00A15229"/>
    <w:rsid w:val="00A15431"/>
    <w:rsid w:val="00A15C20"/>
    <w:rsid w:val="00A1601B"/>
    <w:rsid w:val="00A1645A"/>
    <w:rsid w:val="00A16AD8"/>
    <w:rsid w:val="00A16CCB"/>
    <w:rsid w:val="00A17120"/>
    <w:rsid w:val="00A17821"/>
    <w:rsid w:val="00A17DFB"/>
    <w:rsid w:val="00A201C9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4AC"/>
    <w:rsid w:val="00A26726"/>
    <w:rsid w:val="00A26812"/>
    <w:rsid w:val="00A2696C"/>
    <w:rsid w:val="00A26BE0"/>
    <w:rsid w:val="00A26F41"/>
    <w:rsid w:val="00A275E9"/>
    <w:rsid w:val="00A27727"/>
    <w:rsid w:val="00A278DA"/>
    <w:rsid w:val="00A27D8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1DC8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C8E"/>
    <w:rsid w:val="00A3515A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F8"/>
    <w:rsid w:val="00A435BD"/>
    <w:rsid w:val="00A437A7"/>
    <w:rsid w:val="00A43867"/>
    <w:rsid w:val="00A43AAC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FAA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F4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5027"/>
    <w:rsid w:val="00A8542D"/>
    <w:rsid w:val="00A8548F"/>
    <w:rsid w:val="00A8553C"/>
    <w:rsid w:val="00A857B0"/>
    <w:rsid w:val="00A858E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6A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BB4"/>
    <w:rsid w:val="00A965CC"/>
    <w:rsid w:val="00A96836"/>
    <w:rsid w:val="00A96B21"/>
    <w:rsid w:val="00A96F8A"/>
    <w:rsid w:val="00A97870"/>
    <w:rsid w:val="00A97A41"/>
    <w:rsid w:val="00A97B35"/>
    <w:rsid w:val="00A97E60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DDC"/>
    <w:rsid w:val="00AB514C"/>
    <w:rsid w:val="00AB557D"/>
    <w:rsid w:val="00AB55BF"/>
    <w:rsid w:val="00AB5650"/>
    <w:rsid w:val="00AB5BFA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A42"/>
    <w:rsid w:val="00AD1C38"/>
    <w:rsid w:val="00AD1E42"/>
    <w:rsid w:val="00AD1F9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D1B"/>
    <w:rsid w:val="00AD7D3D"/>
    <w:rsid w:val="00AE0429"/>
    <w:rsid w:val="00AE06A3"/>
    <w:rsid w:val="00AE1451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612E"/>
    <w:rsid w:val="00B161A6"/>
    <w:rsid w:val="00B16576"/>
    <w:rsid w:val="00B165C1"/>
    <w:rsid w:val="00B16873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63D"/>
    <w:rsid w:val="00B2272D"/>
    <w:rsid w:val="00B23329"/>
    <w:rsid w:val="00B23369"/>
    <w:rsid w:val="00B233E6"/>
    <w:rsid w:val="00B235AE"/>
    <w:rsid w:val="00B236BC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111A"/>
    <w:rsid w:val="00B6117E"/>
    <w:rsid w:val="00B6125B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6F8"/>
    <w:rsid w:val="00B869B1"/>
    <w:rsid w:val="00B869D9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C6D"/>
    <w:rsid w:val="00B96FE7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34E2"/>
    <w:rsid w:val="00BC4A94"/>
    <w:rsid w:val="00BC5729"/>
    <w:rsid w:val="00BC608B"/>
    <w:rsid w:val="00BC634B"/>
    <w:rsid w:val="00BC65F9"/>
    <w:rsid w:val="00BC6BA1"/>
    <w:rsid w:val="00BC6BB5"/>
    <w:rsid w:val="00BC6C00"/>
    <w:rsid w:val="00BC6E9E"/>
    <w:rsid w:val="00BC703A"/>
    <w:rsid w:val="00BC715D"/>
    <w:rsid w:val="00BC744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126E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151"/>
    <w:rsid w:val="00BE7267"/>
    <w:rsid w:val="00BF021D"/>
    <w:rsid w:val="00BF0F34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845"/>
    <w:rsid w:val="00BF5D7A"/>
    <w:rsid w:val="00BF5F43"/>
    <w:rsid w:val="00BF5FCD"/>
    <w:rsid w:val="00BF60C1"/>
    <w:rsid w:val="00BF699C"/>
    <w:rsid w:val="00BF6D33"/>
    <w:rsid w:val="00BF6FF3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800"/>
    <w:rsid w:val="00C1194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F5B"/>
    <w:rsid w:val="00C14225"/>
    <w:rsid w:val="00C1453A"/>
    <w:rsid w:val="00C14560"/>
    <w:rsid w:val="00C1518C"/>
    <w:rsid w:val="00C151B7"/>
    <w:rsid w:val="00C157B8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20CE"/>
    <w:rsid w:val="00C52125"/>
    <w:rsid w:val="00C52414"/>
    <w:rsid w:val="00C5257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EF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F5"/>
    <w:rsid w:val="00C76FBE"/>
    <w:rsid w:val="00C7719E"/>
    <w:rsid w:val="00C77244"/>
    <w:rsid w:val="00C77B04"/>
    <w:rsid w:val="00C77E61"/>
    <w:rsid w:val="00C8049E"/>
    <w:rsid w:val="00C805C8"/>
    <w:rsid w:val="00C80932"/>
    <w:rsid w:val="00C8095A"/>
    <w:rsid w:val="00C80CCF"/>
    <w:rsid w:val="00C80F60"/>
    <w:rsid w:val="00C81365"/>
    <w:rsid w:val="00C81A46"/>
    <w:rsid w:val="00C81A6F"/>
    <w:rsid w:val="00C81EDC"/>
    <w:rsid w:val="00C82036"/>
    <w:rsid w:val="00C82153"/>
    <w:rsid w:val="00C8259C"/>
    <w:rsid w:val="00C82972"/>
    <w:rsid w:val="00C834D4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455"/>
    <w:rsid w:val="00C90490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74"/>
    <w:rsid w:val="00C95875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65D"/>
    <w:rsid w:val="00CC094B"/>
    <w:rsid w:val="00CC1908"/>
    <w:rsid w:val="00CC19F1"/>
    <w:rsid w:val="00CC1EF0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BC8"/>
    <w:rsid w:val="00CC6C2E"/>
    <w:rsid w:val="00CC6CA0"/>
    <w:rsid w:val="00CC75FF"/>
    <w:rsid w:val="00CC78B0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E02"/>
    <w:rsid w:val="00CD20F6"/>
    <w:rsid w:val="00CD22CD"/>
    <w:rsid w:val="00CD262B"/>
    <w:rsid w:val="00CD2D40"/>
    <w:rsid w:val="00CD2DF6"/>
    <w:rsid w:val="00CD35E6"/>
    <w:rsid w:val="00CD3639"/>
    <w:rsid w:val="00CD382E"/>
    <w:rsid w:val="00CD3E65"/>
    <w:rsid w:val="00CD449E"/>
    <w:rsid w:val="00CD452F"/>
    <w:rsid w:val="00CD459A"/>
    <w:rsid w:val="00CD4AC4"/>
    <w:rsid w:val="00CD4BD3"/>
    <w:rsid w:val="00CD4C3B"/>
    <w:rsid w:val="00CD52E4"/>
    <w:rsid w:val="00CD5961"/>
    <w:rsid w:val="00CD5CEC"/>
    <w:rsid w:val="00CD5D32"/>
    <w:rsid w:val="00CD5FD6"/>
    <w:rsid w:val="00CD6BE7"/>
    <w:rsid w:val="00CD6F1C"/>
    <w:rsid w:val="00CD6FAB"/>
    <w:rsid w:val="00CD72F9"/>
    <w:rsid w:val="00CD766F"/>
    <w:rsid w:val="00CD7B66"/>
    <w:rsid w:val="00CD7BEA"/>
    <w:rsid w:val="00CD7CFF"/>
    <w:rsid w:val="00CD7D64"/>
    <w:rsid w:val="00CD7FFC"/>
    <w:rsid w:val="00CE022D"/>
    <w:rsid w:val="00CE0602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D0F"/>
    <w:rsid w:val="00D271A3"/>
    <w:rsid w:val="00D272DB"/>
    <w:rsid w:val="00D2750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730"/>
    <w:rsid w:val="00D4474D"/>
    <w:rsid w:val="00D44A20"/>
    <w:rsid w:val="00D44C87"/>
    <w:rsid w:val="00D44FE4"/>
    <w:rsid w:val="00D4507D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C1"/>
    <w:rsid w:val="00D72D3F"/>
    <w:rsid w:val="00D72D59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1FE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CF2"/>
    <w:rsid w:val="00D94BBA"/>
    <w:rsid w:val="00D94BE4"/>
    <w:rsid w:val="00D94EB5"/>
    <w:rsid w:val="00D9504E"/>
    <w:rsid w:val="00D95602"/>
    <w:rsid w:val="00D957B3"/>
    <w:rsid w:val="00D959C9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60CA"/>
    <w:rsid w:val="00DC6414"/>
    <w:rsid w:val="00DC678E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344"/>
    <w:rsid w:val="00DE66CB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D1C"/>
    <w:rsid w:val="00DF13ED"/>
    <w:rsid w:val="00DF1CB3"/>
    <w:rsid w:val="00DF1D88"/>
    <w:rsid w:val="00DF2936"/>
    <w:rsid w:val="00DF2F69"/>
    <w:rsid w:val="00DF34A7"/>
    <w:rsid w:val="00DF36CF"/>
    <w:rsid w:val="00DF43D5"/>
    <w:rsid w:val="00DF4AE9"/>
    <w:rsid w:val="00DF4AED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D1A"/>
    <w:rsid w:val="00E05DB6"/>
    <w:rsid w:val="00E0673E"/>
    <w:rsid w:val="00E06F50"/>
    <w:rsid w:val="00E06FB9"/>
    <w:rsid w:val="00E06FCD"/>
    <w:rsid w:val="00E07017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A0E"/>
    <w:rsid w:val="00E21B19"/>
    <w:rsid w:val="00E21B59"/>
    <w:rsid w:val="00E21E2C"/>
    <w:rsid w:val="00E21F78"/>
    <w:rsid w:val="00E22091"/>
    <w:rsid w:val="00E22350"/>
    <w:rsid w:val="00E22C98"/>
    <w:rsid w:val="00E22D5C"/>
    <w:rsid w:val="00E2312C"/>
    <w:rsid w:val="00E233F4"/>
    <w:rsid w:val="00E236F0"/>
    <w:rsid w:val="00E23735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7D1"/>
    <w:rsid w:val="00E379B5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39"/>
    <w:rsid w:val="00E479DC"/>
    <w:rsid w:val="00E500D4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897"/>
    <w:rsid w:val="00E53BA0"/>
    <w:rsid w:val="00E540A2"/>
    <w:rsid w:val="00E543DA"/>
    <w:rsid w:val="00E5453E"/>
    <w:rsid w:val="00E5494E"/>
    <w:rsid w:val="00E54F23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606"/>
    <w:rsid w:val="00E647B3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726"/>
    <w:rsid w:val="00E96D00"/>
    <w:rsid w:val="00E96D8C"/>
    <w:rsid w:val="00E96FF6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776"/>
    <w:rsid w:val="00EA77F5"/>
    <w:rsid w:val="00EA78D7"/>
    <w:rsid w:val="00EA78DB"/>
    <w:rsid w:val="00EA7CF5"/>
    <w:rsid w:val="00EA7E5A"/>
    <w:rsid w:val="00EB08FC"/>
    <w:rsid w:val="00EB0C69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4629"/>
    <w:rsid w:val="00EB4999"/>
    <w:rsid w:val="00EB4BF6"/>
    <w:rsid w:val="00EB4DB0"/>
    <w:rsid w:val="00EB5283"/>
    <w:rsid w:val="00EB5434"/>
    <w:rsid w:val="00EB5861"/>
    <w:rsid w:val="00EB5D3A"/>
    <w:rsid w:val="00EB66DE"/>
    <w:rsid w:val="00EB68A4"/>
    <w:rsid w:val="00EB709F"/>
    <w:rsid w:val="00EB728C"/>
    <w:rsid w:val="00EB72CD"/>
    <w:rsid w:val="00EB75FB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807"/>
    <w:rsid w:val="00EC3B38"/>
    <w:rsid w:val="00EC3CE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F60"/>
    <w:rsid w:val="00EC633F"/>
    <w:rsid w:val="00EC6596"/>
    <w:rsid w:val="00EC6CB7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EF5"/>
    <w:rsid w:val="00ED3217"/>
    <w:rsid w:val="00ED37E2"/>
    <w:rsid w:val="00ED394B"/>
    <w:rsid w:val="00ED46F2"/>
    <w:rsid w:val="00ED4884"/>
    <w:rsid w:val="00ED4FF9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9BF"/>
    <w:rsid w:val="00ED7A40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4AC"/>
    <w:rsid w:val="00EF2818"/>
    <w:rsid w:val="00EF361E"/>
    <w:rsid w:val="00EF36F2"/>
    <w:rsid w:val="00EF3D94"/>
    <w:rsid w:val="00EF3F8B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7339"/>
    <w:rsid w:val="00F00586"/>
    <w:rsid w:val="00F005E1"/>
    <w:rsid w:val="00F01106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C0"/>
    <w:rsid w:val="00F10F18"/>
    <w:rsid w:val="00F1176C"/>
    <w:rsid w:val="00F117F0"/>
    <w:rsid w:val="00F1182F"/>
    <w:rsid w:val="00F11982"/>
    <w:rsid w:val="00F1251E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FA0"/>
    <w:rsid w:val="00F150C9"/>
    <w:rsid w:val="00F15828"/>
    <w:rsid w:val="00F15914"/>
    <w:rsid w:val="00F1637E"/>
    <w:rsid w:val="00F16418"/>
    <w:rsid w:val="00F16A29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C90"/>
    <w:rsid w:val="00F17F55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0282"/>
    <w:rsid w:val="00F31172"/>
    <w:rsid w:val="00F3146E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3A0"/>
    <w:rsid w:val="00F3468B"/>
    <w:rsid w:val="00F3477F"/>
    <w:rsid w:val="00F34DEB"/>
    <w:rsid w:val="00F3501C"/>
    <w:rsid w:val="00F353F4"/>
    <w:rsid w:val="00F36340"/>
    <w:rsid w:val="00F3679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595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3195"/>
    <w:rsid w:val="00F6323E"/>
    <w:rsid w:val="00F632D4"/>
    <w:rsid w:val="00F63328"/>
    <w:rsid w:val="00F6374E"/>
    <w:rsid w:val="00F63C7F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F72"/>
    <w:rsid w:val="00F7797C"/>
    <w:rsid w:val="00F77CC5"/>
    <w:rsid w:val="00F802F3"/>
    <w:rsid w:val="00F8034A"/>
    <w:rsid w:val="00F80EA5"/>
    <w:rsid w:val="00F8100C"/>
    <w:rsid w:val="00F810C5"/>
    <w:rsid w:val="00F81741"/>
    <w:rsid w:val="00F82142"/>
    <w:rsid w:val="00F822B2"/>
    <w:rsid w:val="00F82604"/>
    <w:rsid w:val="00F8296C"/>
    <w:rsid w:val="00F82D25"/>
    <w:rsid w:val="00F83095"/>
    <w:rsid w:val="00F830CA"/>
    <w:rsid w:val="00F83153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F4E"/>
    <w:rsid w:val="00F931E9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D"/>
    <w:rsid w:val="00FA36C4"/>
    <w:rsid w:val="00FA3827"/>
    <w:rsid w:val="00FA44C1"/>
    <w:rsid w:val="00FA4653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BA6"/>
    <w:rsid w:val="00FB1F72"/>
    <w:rsid w:val="00FB24D6"/>
    <w:rsid w:val="00FB2992"/>
    <w:rsid w:val="00FB2B16"/>
    <w:rsid w:val="00FB2C83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EF6"/>
    <w:rsid w:val="00FC119F"/>
    <w:rsid w:val="00FC12BE"/>
    <w:rsid w:val="00FC12D0"/>
    <w:rsid w:val="00FC14AC"/>
    <w:rsid w:val="00FC1E64"/>
    <w:rsid w:val="00FC1F2D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AB4"/>
    <w:rsid w:val="00FF6DA0"/>
    <w:rsid w:val="00FF6F84"/>
    <w:rsid w:val="00FF73CF"/>
    <w:rsid w:val="00FF76D3"/>
    <w:rsid w:val="00FF799B"/>
    <w:rsid w:val="00FF7C78"/>
    <w:rsid w:val="01287448"/>
    <w:rsid w:val="01E74023"/>
    <w:rsid w:val="02CCBD65"/>
    <w:rsid w:val="04360E4B"/>
    <w:rsid w:val="062110D9"/>
    <w:rsid w:val="067CF14D"/>
    <w:rsid w:val="06A51682"/>
    <w:rsid w:val="06F3AE43"/>
    <w:rsid w:val="07560D95"/>
    <w:rsid w:val="07AF7058"/>
    <w:rsid w:val="082AB56D"/>
    <w:rsid w:val="0853B546"/>
    <w:rsid w:val="09B060C5"/>
    <w:rsid w:val="09D7F1E5"/>
    <w:rsid w:val="0BFF4B22"/>
    <w:rsid w:val="0C696DE4"/>
    <w:rsid w:val="0CB1735D"/>
    <w:rsid w:val="0D7A895C"/>
    <w:rsid w:val="0F068E0E"/>
    <w:rsid w:val="0F72BA25"/>
    <w:rsid w:val="103E7E9A"/>
    <w:rsid w:val="12712330"/>
    <w:rsid w:val="12EF131B"/>
    <w:rsid w:val="1442D64E"/>
    <w:rsid w:val="1450163F"/>
    <w:rsid w:val="14D81CA3"/>
    <w:rsid w:val="166A985D"/>
    <w:rsid w:val="167E2109"/>
    <w:rsid w:val="16F7FB71"/>
    <w:rsid w:val="1707FCD9"/>
    <w:rsid w:val="171D86B4"/>
    <w:rsid w:val="1776E445"/>
    <w:rsid w:val="17926D4C"/>
    <w:rsid w:val="17D7349B"/>
    <w:rsid w:val="183143E8"/>
    <w:rsid w:val="18AF87AB"/>
    <w:rsid w:val="19F26293"/>
    <w:rsid w:val="1A5C8DE8"/>
    <w:rsid w:val="1AF26987"/>
    <w:rsid w:val="1B2FEAE2"/>
    <w:rsid w:val="1B89D6F8"/>
    <w:rsid w:val="1C2EF829"/>
    <w:rsid w:val="1CEB13BE"/>
    <w:rsid w:val="1D8001FD"/>
    <w:rsid w:val="1EB33470"/>
    <w:rsid w:val="1FD7976E"/>
    <w:rsid w:val="21EDDF8E"/>
    <w:rsid w:val="22939422"/>
    <w:rsid w:val="231E938F"/>
    <w:rsid w:val="255E5D39"/>
    <w:rsid w:val="25DF6543"/>
    <w:rsid w:val="25E4C2BD"/>
    <w:rsid w:val="26017DCF"/>
    <w:rsid w:val="26D5BE03"/>
    <w:rsid w:val="27AE5CA0"/>
    <w:rsid w:val="28D4D139"/>
    <w:rsid w:val="29BC4DBB"/>
    <w:rsid w:val="2B54C3C8"/>
    <w:rsid w:val="2B85B733"/>
    <w:rsid w:val="2C592A1A"/>
    <w:rsid w:val="2C982CBC"/>
    <w:rsid w:val="2E1B2328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4B06911"/>
    <w:rsid w:val="358D8140"/>
    <w:rsid w:val="37514C48"/>
    <w:rsid w:val="398FAF2A"/>
    <w:rsid w:val="3A0781E5"/>
    <w:rsid w:val="3A6D9A95"/>
    <w:rsid w:val="3A95F8D3"/>
    <w:rsid w:val="3AFA7CB1"/>
    <w:rsid w:val="3D53B0A6"/>
    <w:rsid w:val="3DE1C7DE"/>
    <w:rsid w:val="3E2A16B4"/>
    <w:rsid w:val="3E8D0C93"/>
    <w:rsid w:val="3F0636FA"/>
    <w:rsid w:val="3F395AEB"/>
    <w:rsid w:val="4113EF5C"/>
    <w:rsid w:val="411BF33D"/>
    <w:rsid w:val="42D4F80C"/>
    <w:rsid w:val="42E86910"/>
    <w:rsid w:val="4418AE36"/>
    <w:rsid w:val="44AC3E3F"/>
    <w:rsid w:val="44F3A2F7"/>
    <w:rsid w:val="4577D519"/>
    <w:rsid w:val="47344EBA"/>
    <w:rsid w:val="47D053B5"/>
    <w:rsid w:val="47F467C4"/>
    <w:rsid w:val="4937AD35"/>
    <w:rsid w:val="496C67D0"/>
    <w:rsid w:val="49721863"/>
    <w:rsid w:val="49C556CA"/>
    <w:rsid w:val="4BF9A2F5"/>
    <w:rsid w:val="4C2935F6"/>
    <w:rsid w:val="4C8F438F"/>
    <w:rsid w:val="4CEEB5D7"/>
    <w:rsid w:val="4EE67FE4"/>
    <w:rsid w:val="4FC4AABC"/>
    <w:rsid w:val="514C58AA"/>
    <w:rsid w:val="5163B751"/>
    <w:rsid w:val="51727B36"/>
    <w:rsid w:val="532473EB"/>
    <w:rsid w:val="53C30150"/>
    <w:rsid w:val="54BFFBAA"/>
    <w:rsid w:val="5501E155"/>
    <w:rsid w:val="5549877F"/>
    <w:rsid w:val="56084514"/>
    <w:rsid w:val="56843085"/>
    <w:rsid w:val="570C2FFF"/>
    <w:rsid w:val="5764AEC3"/>
    <w:rsid w:val="57DBD09C"/>
    <w:rsid w:val="58F0F9F6"/>
    <w:rsid w:val="591E0271"/>
    <w:rsid w:val="597D5981"/>
    <w:rsid w:val="5A202746"/>
    <w:rsid w:val="5A616B4C"/>
    <w:rsid w:val="5AD57742"/>
    <w:rsid w:val="5BFE2DB8"/>
    <w:rsid w:val="5CB8A43F"/>
    <w:rsid w:val="5D6955D3"/>
    <w:rsid w:val="5DF8FCDE"/>
    <w:rsid w:val="5E4C8802"/>
    <w:rsid w:val="5EB908DF"/>
    <w:rsid w:val="5F7D9725"/>
    <w:rsid w:val="5F9304A8"/>
    <w:rsid w:val="61C76E08"/>
    <w:rsid w:val="6254DC9A"/>
    <w:rsid w:val="62FA236B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B1BFC54"/>
    <w:rsid w:val="6B829D52"/>
    <w:rsid w:val="6C63E285"/>
    <w:rsid w:val="6D088DE1"/>
    <w:rsid w:val="6D6A785F"/>
    <w:rsid w:val="6E387E30"/>
    <w:rsid w:val="6E47BB85"/>
    <w:rsid w:val="6F9553FD"/>
    <w:rsid w:val="6F9981FB"/>
    <w:rsid w:val="71358464"/>
    <w:rsid w:val="73861516"/>
    <w:rsid w:val="7482D870"/>
    <w:rsid w:val="749A8640"/>
    <w:rsid w:val="74A8EAAA"/>
    <w:rsid w:val="75EBEB35"/>
    <w:rsid w:val="76E94172"/>
    <w:rsid w:val="775D88D6"/>
    <w:rsid w:val="77E5F27D"/>
    <w:rsid w:val="7A30E600"/>
    <w:rsid w:val="7A7FFDB6"/>
    <w:rsid w:val="7AC192F5"/>
    <w:rsid w:val="7B70082B"/>
    <w:rsid w:val="7C8538F0"/>
    <w:rsid w:val="7D631071"/>
    <w:rsid w:val="7D7346C7"/>
    <w:rsid w:val="7DF3992A"/>
    <w:rsid w:val="7E0AA2E1"/>
    <w:rsid w:val="7EF5C4A5"/>
    <w:rsid w:val="7F69211A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27A3F9A8-B573-4EAE-BD6D-49D48C3B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28</Pages>
  <Words>6111</Words>
  <Characters>26003</Characters>
  <Application>Microsoft Office Word</Application>
  <DocSecurity>0</DocSecurity>
  <Lines>216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บริษัท ภัทรลิสซิ่ง จำกัด (มหาชน)</vt:lpstr>
      <vt:lpstr/>
      <vt:lpstr>บริษัท เคพีเอ็มจี ภูมิไชย สอบบัญชี จำกัด</vt:lpstr>
      <vt:lpstr/>
      <vt:lpstr>หมายเหตุ	สารบัญ</vt:lpstr>
      <vt:lpstr/>
      <vt:lpstr>ข้อมูลทั่วไป</vt:lpstr>
      <vt:lpstr>เกณฑ์การจัดทำงบการเงินระหว่างกาล</vt:lpstr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</vt:lpstr>
      <vt:lpstr>ลูกหนี้ตามสัญญาเช่าซื้อ</vt:lpstr>
      <vt:lpstr>ลูกหนี้เงินให้สินเชื่ออื่น</vt:lpstr>
      <vt:lpstr>เงินลงทุนในบริษัทย่อยและการร่วมค้า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กำไรต่อหุ้น</vt:lpstr>
      <vt:lpstr>เงินปันผล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</vt:vector>
  </TitlesOfParts>
  <Company>KPMG</Company>
  <LinksUpToDate>false</LinksUpToDate>
  <CharactersWithSpaces>32050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Kornsiri, Chongaksorn</cp:lastModifiedBy>
  <cp:revision>8</cp:revision>
  <cp:lastPrinted>2021-08-09T03:23:00Z</cp:lastPrinted>
  <dcterms:created xsi:type="dcterms:W3CDTF">2021-08-09T03:09:00Z</dcterms:created>
  <dcterms:modified xsi:type="dcterms:W3CDTF">2021-08-09T14:00:00Z</dcterms:modified>
</cp:coreProperties>
</file>