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4F4AD" w14:textId="77777777" w:rsidR="003E6A5C" w:rsidRPr="0061427C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1427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1427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1427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61427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61427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61427C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61427C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753453A6" w14:textId="77777777" w:rsidR="00827272" w:rsidRPr="0061427C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C117174" w14:textId="11FCAFCC" w:rsidR="003E6A5C" w:rsidRPr="008E1A74" w:rsidRDefault="00111A9D" w:rsidP="00B235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1A7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8E1A74">
        <w:rPr>
          <w:rFonts w:asciiTheme="majorBidi" w:hAnsiTheme="majorBidi" w:cstheme="majorBidi" w:hint="cs"/>
          <w:sz w:val="30"/>
          <w:szCs w:val="30"/>
          <w:cs/>
          <w:lang w:bidi="th-TH"/>
        </w:rPr>
        <w:t>ใน</w:t>
      </w:r>
      <w:r w:rsidR="00C10309" w:rsidRPr="008E1A74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B23F6F" w:rsidRPr="008E1A74"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  <w:r w:rsidR="008068E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บริษัทร่วมและการร่วมค้า</w:t>
      </w:r>
    </w:p>
    <w:p w14:paraId="3A569F22" w14:textId="09DF4478" w:rsidR="00640D4E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61427C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5526EFB" w14:textId="18F5640F" w:rsidR="00C54544" w:rsidRPr="0061427C" w:rsidRDefault="00C54544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C21B386" w14:textId="77777777" w:rsidR="004B2A44" w:rsidRPr="0061427C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F10900" w14:textId="77777777" w:rsidR="00083D96" w:rsidRPr="0061427C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0F31F70" w14:textId="77777777" w:rsidR="00083D96" w:rsidRPr="0061427C" w:rsidRDefault="00083D9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A09EEBE" w14:textId="77777777" w:rsidR="00083D96" w:rsidRPr="0061427C" w:rsidRDefault="00083D96" w:rsidP="00083D96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61427C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61427C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61427C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61427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61427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61427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434A373B" w:rsidR="00042D43" w:rsidRPr="0061427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61427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61427C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="00C10309">
        <w:rPr>
          <w:rFonts w:asciiTheme="majorBidi" w:hAnsiTheme="majorBidi" w:cstheme="majorBidi"/>
          <w:sz w:val="30"/>
          <w:szCs w:val="30"/>
        </w:rPr>
        <w:t xml:space="preserve">10 </w:t>
      </w:r>
      <w:r w:rsidR="00C1030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C10309">
        <w:rPr>
          <w:rFonts w:asciiTheme="majorBidi" w:hAnsiTheme="majorBidi" w:cstheme="majorBidi"/>
          <w:sz w:val="30"/>
          <w:szCs w:val="30"/>
        </w:rPr>
        <w:t>2564</w:t>
      </w:r>
    </w:p>
    <w:p w14:paraId="2D793AAC" w14:textId="77777777" w:rsidR="005709B2" w:rsidRPr="0061427C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ECC951B" w14:textId="77777777" w:rsidR="003E6A5C" w:rsidRPr="0061427C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1427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86153" w14:textId="77777777" w:rsidR="008E1A74" w:rsidRPr="0061427C" w:rsidRDefault="008E1A74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427C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61427C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1402BAA3" w14:textId="77777777" w:rsidR="008E1A74" w:rsidRPr="0061427C" w:rsidRDefault="008E1A74" w:rsidP="008E1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0B82D4" w14:textId="391AE027" w:rsidR="00124D0C" w:rsidRPr="00D207E6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1427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61427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61427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61427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61427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61427C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61427C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45598B" w:rsidRPr="0061427C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61427C">
        <w:rPr>
          <w:rFonts w:asciiTheme="majorBidi" w:hAnsiTheme="majorBidi" w:cstheme="majorBidi"/>
          <w:sz w:val="30"/>
          <w:szCs w:val="30"/>
          <w:cs/>
        </w:rPr>
        <w:t xml:space="preserve"> ฉบับที่</w:t>
      </w:r>
      <w:r w:rsidR="00E3551B" w:rsidRPr="006142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07E6">
        <w:rPr>
          <w:rFonts w:asciiTheme="majorBidi" w:hAnsiTheme="majorBidi" w:cstheme="majorBidi"/>
          <w:spacing w:val="2"/>
          <w:sz w:val="30"/>
          <w:szCs w:val="30"/>
        </w:rPr>
        <w:t xml:space="preserve">34 </w:t>
      </w:r>
      <w:r w:rsidRPr="00D207E6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D207E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D207E6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D207E6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D207E6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D207E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965E7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965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F965E7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        </w:t>
      </w:r>
      <w:r w:rsidR="00AF0446" w:rsidRPr="00AF0446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AF044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>
        <w:rPr>
          <w:rFonts w:asciiTheme="majorBidi" w:hAnsiTheme="majorBidi" w:cstheme="majorBidi"/>
          <w:sz w:val="30"/>
          <w:szCs w:val="30"/>
        </w:rPr>
        <w:t xml:space="preserve"> 2563</w:t>
      </w:r>
      <w:r w:rsidR="00AF0446" w:rsidRPr="00AF044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0DEB1F80" w14:textId="77777777" w:rsidR="00AF0446" w:rsidRPr="0061427C" w:rsidRDefault="00AF0446" w:rsidP="004A0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10115" w14:textId="11207B75" w:rsidR="00A343BD" w:rsidRPr="0061427C" w:rsidRDefault="00A33486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33486">
        <w:rPr>
          <w:rFonts w:asciiTheme="majorBidi" w:hAnsi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33486">
        <w:rPr>
          <w:rFonts w:asciiTheme="majorBidi" w:hAnsi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56B2F">
        <w:rPr>
          <w:rFonts w:asciiTheme="majorBidi" w:hAnsiTheme="majorBidi" w:cstheme="majorBidi"/>
          <w:sz w:val="30"/>
          <w:szCs w:val="30"/>
        </w:rPr>
        <w:t>31</w:t>
      </w:r>
      <w:r w:rsidR="00456B2F" w:rsidRPr="00AF044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>
        <w:rPr>
          <w:rFonts w:asciiTheme="majorBidi" w:hAnsiTheme="majorBidi" w:cstheme="majorBidi"/>
          <w:sz w:val="30"/>
          <w:szCs w:val="30"/>
        </w:rPr>
        <w:t xml:space="preserve"> 2563</w:t>
      </w:r>
      <w:r w:rsidR="00456B2F" w:rsidRPr="00AF044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5766EB89" w14:textId="77777777" w:rsidR="002A3F2B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349D06D" w14:textId="62C269EF" w:rsidR="008E1A74" w:rsidRPr="0061427C" w:rsidRDefault="008E1A74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427C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61427C">
        <w:rPr>
          <w:rFonts w:asciiTheme="majorBidi" w:hAnsiTheme="majorBidi" w:cstheme="majorBidi"/>
          <w:sz w:val="30"/>
          <w:szCs w:val="30"/>
          <w:cs/>
        </w:rPr>
        <w:tab/>
      </w:r>
      <w:r w:rsidRPr="0061427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71CDD71C" w14:textId="77777777" w:rsidR="008E1A74" w:rsidRPr="0061427C" w:rsidRDefault="008E1A74" w:rsidP="008E1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C25492" w14:textId="77777777" w:rsidR="008E1A74" w:rsidRPr="00623D0C" w:rsidRDefault="008E1A74" w:rsidP="008E1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  <w:r w:rsidRPr="00623D0C">
        <w:rPr>
          <w:rFonts w:asciiTheme="majorBidi" w:hAnsiTheme="majorBidi" w:cstheme="majorBidi"/>
          <w:sz w:val="30"/>
          <w:szCs w:val="30"/>
          <w:cs/>
        </w:rPr>
        <w:t>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8D64F26" w14:textId="5D05FAAD" w:rsidR="002A3F2B" w:rsidRDefault="002A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F3E75C" w14:textId="67918ECD" w:rsidR="003E6A5C" w:rsidRPr="00623D0C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623D0C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8EC47BC" w14:textId="3B4A290C" w:rsidR="00265E0A" w:rsidRPr="00623D0C" w:rsidRDefault="00265E0A" w:rsidP="008068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pacing w:val="2"/>
          <w:sz w:val="30"/>
          <w:szCs w:val="30"/>
        </w:rPr>
      </w:pPr>
      <w:r w:rsidRPr="00623D0C">
        <w:rPr>
          <w:rFonts w:asciiTheme="majorBidi" w:hAnsiTheme="majorBidi"/>
          <w:b/>
          <w:spacing w:val="2"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บริษัทร่วมและการร่วมค้าที่มีการเปลี่ยนแปลงอย่างมีสาระสำคัญได้เปิดเผยในหมายเหตุข้อ </w:t>
      </w:r>
      <w:r w:rsidR="00AA715B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6</w:t>
      </w:r>
      <w:r w:rsidR="008068EE" w:rsidRPr="00623D0C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 xml:space="preserve"> </w:t>
      </w:r>
      <w:r w:rsidR="008068EE" w:rsidRPr="00623D0C">
        <w:rPr>
          <w:rFonts w:asciiTheme="majorBidi" w:hAnsi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4D69ED8C" w14:textId="77777777" w:rsidR="00F969F5" w:rsidRPr="00714F45" w:rsidRDefault="00F969F5" w:rsidP="0076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4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07"/>
        <w:gridCol w:w="267"/>
        <w:gridCol w:w="1096"/>
        <w:gridCol w:w="267"/>
        <w:gridCol w:w="1077"/>
        <w:gridCol w:w="252"/>
        <w:gridCol w:w="1104"/>
      </w:tblGrid>
      <w:tr w:rsidR="00F969F5" w:rsidRPr="00623D0C" w14:paraId="3EA9E617" w14:textId="77777777" w:rsidTr="00D5631A">
        <w:trPr>
          <w:tblHeader/>
        </w:trPr>
        <w:tc>
          <w:tcPr>
            <w:tcW w:w="2250" w:type="pct"/>
          </w:tcPr>
          <w:p w14:paraId="73CB023A" w14:textId="196572ED" w:rsidR="00F969F5" w:rsidRPr="00623D0C" w:rsidRDefault="00F969F5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C10309"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4" w:type="pct"/>
            <w:gridSpan w:val="3"/>
          </w:tcPr>
          <w:p w14:paraId="4E215A43" w14:textId="77777777" w:rsidR="00F969F5" w:rsidRPr="00623D0C" w:rsidRDefault="00F969F5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7090AB75" w14:textId="77777777" w:rsidR="00F969F5" w:rsidRPr="00623D0C" w:rsidRDefault="00F969F5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</w:tcPr>
          <w:p w14:paraId="790E8FA7" w14:textId="77777777" w:rsidR="00F969F5" w:rsidRPr="00623D0C" w:rsidRDefault="00F969F5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F969F5" w:rsidRPr="00623D0C" w14:paraId="1F4D170F" w14:textId="77777777" w:rsidTr="00D5631A">
        <w:trPr>
          <w:tblHeader/>
        </w:trPr>
        <w:tc>
          <w:tcPr>
            <w:tcW w:w="2250" w:type="pct"/>
          </w:tcPr>
          <w:p w14:paraId="16ECD3E7" w14:textId="15C2EB0D" w:rsidR="00F969F5" w:rsidRPr="00623D0C" w:rsidRDefault="00D5631A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  </w:t>
            </w:r>
            <w:r w:rsidR="00F969F5"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="00F969F5"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F969F5"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89" w:type="pct"/>
          </w:tcPr>
          <w:p w14:paraId="168A0CB4" w14:textId="41DC3956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49160951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703D8B" w14:textId="185B9978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05F5E48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54CB93A" w14:textId="6E31089E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4" w:type="pct"/>
          </w:tcPr>
          <w:p w14:paraId="2B6ACA0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AD52DDC" w14:textId="156CEAA6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969F5" w:rsidRPr="00623D0C" w14:paraId="3B6A043B" w14:textId="77777777" w:rsidTr="00C10309">
        <w:trPr>
          <w:tblHeader/>
        </w:trPr>
        <w:tc>
          <w:tcPr>
            <w:tcW w:w="2250" w:type="pct"/>
          </w:tcPr>
          <w:p w14:paraId="6B7A4E86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0" w:type="pct"/>
            <w:gridSpan w:val="7"/>
          </w:tcPr>
          <w:p w14:paraId="4E234DBC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69F5" w:rsidRPr="00623D0C" w14:paraId="3D94C140" w14:textId="77777777" w:rsidTr="00D5631A">
        <w:tc>
          <w:tcPr>
            <w:tcW w:w="2250" w:type="pct"/>
          </w:tcPr>
          <w:p w14:paraId="6D312A97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123BD6EC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CB0DD26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820C43C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C150BF0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E77BD5F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2A8AE6C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C380E98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404F5" w:rsidRPr="00623D0C" w14:paraId="007A3FBC" w14:textId="77777777" w:rsidTr="00D5631A">
        <w:tc>
          <w:tcPr>
            <w:tcW w:w="2250" w:type="pct"/>
          </w:tcPr>
          <w:p w14:paraId="0EC67A9C" w14:textId="77777777" w:rsidR="00E404F5" w:rsidRPr="00623D0C" w:rsidRDefault="00E404F5" w:rsidP="00E4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6F5A7BA6" w14:textId="3ACCB9EB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D468C5B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6838568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EA1B47B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C95BA63" w14:textId="7FCA0835" w:rsidR="00E404F5" w:rsidRPr="00623D0C" w:rsidRDefault="00B02B8B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8,3</w:t>
            </w:r>
            <w:r w:rsidR="00847ABF"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34" w:type="pct"/>
          </w:tcPr>
          <w:p w14:paraId="071C2A6E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9475DB" w14:textId="3C29EA81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82,285</w:t>
            </w:r>
          </w:p>
        </w:tc>
      </w:tr>
      <w:tr w:rsidR="00E404F5" w:rsidRPr="00623D0C" w14:paraId="0818FD15" w14:textId="77777777" w:rsidTr="00D5631A">
        <w:tc>
          <w:tcPr>
            <w:tcW w:w="2250" w:type="pct"/>
          </w:tcPr>
          <w:p w14:paraId="6CEBB55C" w14:textId="77777777" w:rsidR="00E404F5" w:rsidRPr="00623D0C" w:rsidRDefault="00E404F5" w:rsidP="00E4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</w:tcPr>
          <w:p w14:paraId="29996EC1" w14:textId="5B053BB8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E3AA984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B863121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6178259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EF0757C" w14:textId="6B7DACBD" w:rsidR="00E404F5" w:rsidRPr="00623D0C" w:rsidRDefault="00847ABF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2,272</w:t>
            </w:r>
          </w:p>
        </w:tc>
        <w:tc>
          <w:tcPr>
            <w:tcW w:w="134" w:type="pct"/>
          </w:tcPr>
          <w:p w14:paraId="49D7F821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D56DAE8" w14:textId="00A51179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580</w:t>
            </w:r>
          </w:p>
        </w:tc>
      </w:tr>
      <w:tr w:rsidR="00E404F5" w:rsidRPr="00623D0C" w14:paraId="70E77EDB" w14:textId="77777777" w:rsidTr="00D5631A">
        <w:tc>
          <w:tcPr>
            <w:tcW w:w="2250" w:type="pct"/>
          </w:tcPr>
          <w:p w14:paraId="41B1B96A" w14:textId="77777777" w:rsidR="00E404F5" w:rsidRPr="00623D0C" w:rsidRDefault="00E404F5" w:rsidP="00E4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5A22E67B" w14:textId="72D0E964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7F0E7C3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FF7C69B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F8B0CF1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47C2ADB" w14:textId="5B3CCB49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34" w:type="pct"/>
          </w:tcPr>
          <w:p w14:paraId="1A84DAF8" w14:textId="77777777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5D1138A" w14:textId="1458CD8E" w:rsidR="00E404F5" w:rsidRPr="00623D0C" w:rsidRDefault="00E404F5" w:rsidP="00E40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344</w:t>
            </w:r>
          </w:p>
        </w:tc>
      </w:tr>
      <w:tr w:rsidR="00767837" w:rsidRPr="00623D0C" w14:paraId="1A775320" w14:textId="77777777" w:rsidTr="00D5631A">
        <w:tc>
          <w:tcPr>
            <w:tcW w:w="2250" w:type="pct"/>
          </w:tcPr>
          <w:p w14:paraId="219441AC" w14:textId="2B9EEC14" w:rsidR="00767837" w:rsidRPr="00623D0C" w:rsidRDefault="00767837" w:rsidP="0076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4FA82F3C" w14:textId="0AD386CC" w:rsidR="00767837" w:rsidRPr="00623D0C" w:rsidRDefault="00767837" w:rsidP="0076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2290324" w14:textId="77777777" w:rsidR="00767837" w:rsidRPr="00623D0C" w:rsidRDefault="00767837" w:rsidP="0076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6A3698" w14:textId="6FE702AE" w:rsidR="00767837" w:rsidRPr="00623D0C" w:rsidRDefault="00767837" w:rsidP="0076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BD601A" w14:textId="77777777" w:rsidR="00767837" w:rsidRPr="00623D0C" w:rsidRDefault="00767837" w:rsidP="0076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71CB22B" w14:textId="0C5EC91C" w:rsidR="00767837" w:rsidRPr="00623D0C" w:rsidRDefault="00767837" w:rsidP="0076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1,704</w:t>
            </w:r>
          </w:p>
        </w:tc>
        <w:tc>
          <w:tcPr>
            <w:tcW w:w="134" w:type="pct"/>
          </w:tcPr>
          <w:p w14:paraId="42EBE49A" w14:textId="77777777" w:rsidR="00767837" w:rsidRPr="00623D0C" w:rsidRDefault="00767837" w:rsidP="0076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EADBEA3" w14:textId="2B55E4A8" w:rsidR="00767837" w:rsidRPr="00623D0C" w:rsidRDefault="00767837" w:rsidP="0076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612</w:t>
            </w:r>
          </w:p>
        </w:tc>
      </w:tr>
      <w:tr w:rsidR="00150D31" w:rsidRPr="00623D0C" w14:paraId="52904114" w14:textId="77777777" w:rsidTr="00D5631A">
        <w:tc>
          <w:tcPr>
            <w:tcW w:w="2250" w:type="pct"/>
          </w:tcPr>
          <w:p w14:paraId="15F4CC1D" w14:textId="1717303F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89" w:type="pct"/>
          </w:tcPr>
          <w:p w14:paraId="6B471F9E" w14:textId="4D6577E2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294DB40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ABDAA0" w14:textId="48B4FAA8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2EF04B1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693C89B" w14:textId="687A9D59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23</w:t>
            </w:r>
          </w:p>
        </w:tc>
        <w:tc>
          <w:tcPr>
            <w:tcW w:w="134" w:type="pct"/>
          </w:tcPr>
          <w:p w14:paraId="3E838EAB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804FDFA" w14:textId="44DE8C2D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50D31" w:rsidRPr="00623D0C" w14:paraId="39FD03EC" w14:textId="77777777" w:rsidTr="00D5631A">
        <w:tc>
          <w:tcPr>
            <w:tcW w:w="2250" w:type="pct"/>
          </w:tcPr>
          <w:p w14:paraId="7BFA7CC9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9" w:type="pct"/>
          </w:tcPr>
          <w:p w14:paraId="53921425" w14:textId="5396A294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1BA34A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D540B2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C3D8726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F76B9CA" w14:textId="6B2D5831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2,371</w:t>
            </w:r>
          </w:p>
        </w:tc>
        <w:tc>
          <w:tcPr>
            <w:tcW w:w="134" w:type="pct"/>
          </w:tcPr>
          <w:p w14:paraId="58C22CF5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C43A426" w14:textId="4109E746" w:rsidR="00150D31" w:rsidRPr="00623D0C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</w:tr>
      <w:tr w:rsidR="00150D31" w:rsidRPr="00623D0C" w14:paraId="566456CF" w14:textId="77777777" w:rsidTr="00D5631A">
        <w:trPr>
          <w:trHeight w:val="173"/>
        </w:trPr>
        <w:tc>
          <w:tcPr>
            <w:tcW w:w="2250" w:type="pct"/>
          </w:tcPr>
          <w:p w14:paraId="7F43201B" w14:textId="77777777" w:rsidR="00150D31" w:rsidRPr="0032025A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D33B7B3" w14:textId="77777777" w:rsidR="00150D31" w:rsidRPr="0032025A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41B2CA9" w14:textId="77777777" w:rsidR="00150D31" w:rsidRPr="0032025A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8D390B" w14:textId="77777777" w:rsidR="00150D31" w:rsidRPr="0032025A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D2392F" w14:textId="77777777" w:rsidR="00150D31" w:rsidRPr="0032025A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8E87FEA" w14:textId="77777777" w:rsidR="00150D31" w:rsidRPr="0032025A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A80048F" w14:textId="77777777" w:rsidR="00150D31" w:rsidRPr="0032025A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3B9F8A" w14:textId="77777777" w:rsidR="00150D31" w:rsidRPr="0032025A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50D31" w:rsidRPr="00623D0C" w14:paraId="23F44916" w14:textId="77777777" w:rsidTr="00D5631A">
        <w:tc>
          <w:tcPr>
            <w:tcW w:w="2250" w:type="pct"/>
          </w:tcPr>
          <w:p w14:paraId="13B8D159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344407AB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E6F7C6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7BC39C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B024343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0DB60B8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B1A4498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C63536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50D31" w:rsidRPr="00623D0C" w14:paraId="12776789" w14:textId="77777777" w:rsidTr="00D5631A">
        <w:tc>
          <w:tcPr>
            <w:tcW w:w="2250" w:type="pct"/>
          </w:tcPr>
          <w:p w14:paraId="6DA49D1E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5F2C76B7" w14:textId="17735EDF" w:rsidR="00150D31" w:rsidRPr="00623D0C" w:rsidRDefault="005F3D42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210</w:t>
            </w:r>
          </w:p>
        </w:tc>
        <w:tc>
          <w:tcPr>
            <w:tcW w:w="142" w:type="pct"/>
          </w:tcPr>
          <w:p w14:paraId="47D33D32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DDF8487" w14:textId="3A926601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42" w:type="pct"/>
          </w:tcPr>
          <w:p w14:paraId="52EBEEF5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03B0485" w14:textId="4DD733B1" w:rsidR="00150D31" w:rsidRPr="00623D0C" w:rsidRDefault="005F3D42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210</w:t>
            </w:r>
          </w:p>
        </w:tc>
        <w:tc>
          <w:tcPr>
            <w:tcW w:w="134" w:type="pct"/>
          </w:tcPr>
          <w:p w14:paraId="33294227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0DB91DB" w14:textId="6D509844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232</w:t>
            </w:r>
          </w:p>
        </w:tc>
      </w:tr>
      <w:tr w:rsidR="00150D31" w:rsidRPr="00623D0C" w14:paraId="29326697" w14:textId="77777777" w:rsidTr="00D5631A">
        <w:tc>
          <w:tcPr>
            <w:tcW w:w="2250" w:type="pct"/>
          </w:tcPr>
          <w:p w14:paraId="09CBB89B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775D0DF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DDAEE8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2FE7482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6C87E89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4AB2968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5605A3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72BFB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50D31" w:rsidRPr="00623D0C" w14:paraId="20B84AAE" w14:textId="77777777" w:rsidTr="00D5631A">
        <w:tc>
          <w:tcPr>
            <w:tcW w:w="2250" w:type="pct"/>
          </w:tcPr>
          <w:p w14:paraId="0D9679CA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9" w:type="pct"/>
          </w:tcPr>
          <w:p w14:paraId="60CAE012" w14:textId="6BE790BC" w:rsidR="00150D31" w:rsidRPr="00623D0C" w:rsidRDefault="00B60B4F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2E6B6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2E6B6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424</w:t>
            </w:r>
          </w:p>
        </w:tc>
        <w:tc>
          <w:tcPr>
            <w:tcW w:w="142" w:type="pct"/>
          </w:tcPr>
          <w:p w14:paraId="6202FA63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74C9EBA" w14:textId="0A8361C1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26,808</w:t>
            </w:r>
          </w:p>
        </w:tc>
        <w:tc>
          <w:tcPr>
            <w:tcW w:w="142" w:type="pct"/>
          </w:tcPr>
          <w:p w14:paraId="41721B97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1993769" w14:textId="4D1C5FB2" w:rsidR="00150D31" w:rsidRPr="00623D0C" w:rsidRDefault="00B60B4F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2E6B6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4,424</w:t>
            </w:r>
          </w:p>
        </w:tc>
        <w:tc>
          <w:tcPr>
            <w:tcW w:w="134" w:type="pct"/>
          </w:tcPr>
          <w:p w14:paraId="7DEFA2E3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48E64F" w14:textId="1FC58368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26,808</w:t>
            </w:r>
          </w:p>
        </w:tc>
      </w:tr>
      <w:tr w:rsidR="00150D31" w:rsidRPr="00623D0C" w14:paraId="355AC79D" w14:textId="77777777" w:rsidTr="00D5631A">
        <w:tc>
          <w:tcPr>
            <w:tcW w:w="2250" w:type="pct"/>
          </w:tcPr>
          <w:p w14:paraId="5915B0ED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0316B63" w14:textId="234A1C23" w:rsidR="00150D31" w:rsidRPr="00623D0C" w:rsidRDefault="00B60B4F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1,557</w:t>
            </w:r>
          </w:p>
        </w:tc>
        <w:tc>
          <w:tcPr>
            <w:tcW w:w="142" w:type="pct"/>
          </w:tcPr>
          <w:p w14:paraId="72F16F08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3D7D58" w14:textId="45C2DCFA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1,625</w:t>
            </w:r>
          </w:p>
        </w:tc>
        <w:tc>
          <w:tcPr>
            <w:tcW w:w="142" w:type="pct"/>
          </w:tcPr>
          <w:p w14:paraId="58FE6120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1E0DF65" w14:textId="23EA8DB2" w:rsidR="00150D31" w:rsidRPr="00623D0C" w:rsidRDefault="00B60B4F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1,557</w:t>
            </w:r>
          </w:p>
        </w:tc>
        <w:tc>
          <w:tcPr>
            <w:tcW w:w="134" w:type="pct"/>
          </w:tcPr>
          <w:p w14:paraId="1AE6E635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71A41CB" w14:textId="2C56839A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1,625</w:t>
            </w:r>
          </w:p>
        </w:tc>
      </w:tr>
      <w:tr w:rsidR="00150D31" w:rsidRPr="00623D0C" w14:paraId="52F73CED" w14:textId="77777777" w:rsidTr="00D5631A">
        <w:tc>
          <w:tcPr>
            <w:tcW w:w="2250" w:type="pct"/>
          </w:tcPr>
          <w:p w14:paraId="76A894B8" w14:textId="77777777" w:rsidR="00150D31" w:rsidRPr="00767837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6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C5E4A02" w14:textId="4526527D" w:rsidR="00150D31" w:rsidRPr="00623D0C" w:rsidRDefault="00B60B4F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60B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25,</w:t>
            </w:r>
            <w:r w:rsidR="002E6B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981</w:t>
            </w:r>
          </w:p>
        </w:tc>
        <w:tc>
          <w:tcPr>
            <w:tcW w:w="142" w:type="pct"/>
          </w:tcPr>
          <w:p w14:paraId="084A0F9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C45A832" w14:textId="390304BA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28,433</w:t>
            </w:r>
          </w:p>
        </w:tc>
        <w:tc>
          <w:tcPr>
            <w:tcW w:w="142" w:type="pct"/>
          </w:tcPr>
          <w:p w14:paraId="37523572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7D9217D" w14:textId="52C0E624" w:rsidR="00150D31" w:rsidRPr="00623D0C" w:rsidRDefault="002E6B6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60B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981</w:t>
            </w:r>
          </w:p>
        </w:tc>
        <w:tc>
          <w:tcPr>
            <w:tcW w:w="134" w:type="pct"/>
          </w:tcPr>
          <w:p w14:paraId="0FE6B8C4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14AF073" w14:textId="34B14B3B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28,433</w:t>
            </w:r>
          </w:p>
        </w:tc>
      </w:tr>
      <w:tr w:rsidR="00767837" w:rsidRPr="00623D0C" w14:paraId="7F001344" w14:textId="77777777" w:rsidTr="00767837">
        <w:tc>
          <w:tcPr>
            <w:tcW w:w="2250" w:type="pct"/>
          </w:tcPr>
          <w:p w14:paraId="11E8061B" w14:textId="039CB303" w:rsidR="00465C62" w:rsidRPr="00623D0C" w:rsidRDefault="00465C62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D3EF60E" w14:textId="77777777" w:rsidR="00767837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3722C0F" w14:textId="77777777" w:rsidR="00767837" w:rsidRPr="00623D0C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E112567" w14:textId="77777777" w:rsidR="00767837" w:rsidRPr="00623D0C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2D48DC0" w14:textId="77777777" w:rsidR="00767837" w:rsidRPr="00623D0C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F4ED477" w14:textId="77777777" w:rsidR="00767837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E39D1A4" w14:textId="77777777" w:rsidR="00767837" w:rsidRPr="00623D0C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B2C5685" w14:textId="77777777" w:rsidR="00767837" w:rsidRPr="00623D0C" w:rsidRDefault="00767837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50D31" w:rsidRPr="00623D0C" w14:paraId="15A8FFEC" w14:textId="77777777" w:rsidTr="00767837">
        <w:tc>
          <w:tcPr>
            <w:tcW w:w="2250" w:type="pct"/>
          </w:tcPr>
          <w:p w14:paraId="590594BE" w14:textId="4A295BA2" w:rsidR="00150D31" w:rsidRPr="00623D0C" w:rsidRDefault="00411F7A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150D31"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46281A62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8907E2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3001A42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5FC0F72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1E96E77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33FB435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DF11B17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50D31" w:rsidRPr="00623D0C" w14:paraId="66966668" w14:textId="77777777" w:rsidTr="00D5631A">
        <w:tc>
          <w:tcPr>
            <w:tcW w:w="2250" w:type="pct"/>
          </w:tcPr>
          <w:p w14:paraId="0F6ECDEA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28DE40EF" w14:textId="47B094B0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 w:rsidR="00C85ABC"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570</w:t>
            </w:r>
          </w:p>
        </w:tc>
        <w:tc>
          <w:tcPr>
            <w:tcW w:w="142" w:type="pct"/>
          </w:tcPr>
          <w:p w14:paraId="716DC9C4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BE26635" w14:textId="79C1D414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142" w:type="pct"/>
          </w:tcPr>
          <w:p w14:paraId="5777B86C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6EAF7C7" w14:textId="5A167BCC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85ABC"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570</w:t>
            </w:r>
          </w:p>
        </w:tc>
        <w:tc>
          <w:tcPr>
            <w:tcW w:w="134" w:type="pct"/>
          </w:tcPr>
          <w:p w14:paraId="1F306064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DEEA0AA" w14:textId="62D17F1A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131</w:t>
            </w:r>
          </w:p>
        </w:tc>
      </w:tr>
      <w:tr w:rsidR="00150D31" w:rsidRPr="00623D0C" w14:paraId="234D1502" w14:textId="77777777" w:rsidTr="00D5631A">
        <w:tc>
          <w:tcPr>
            <w:tcW w:w="2250" w:type="pct"/>
          </w:tcPr>
          <w:p w14:paraId="32E39D04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</w:tcPr>
          <w:p w14:paraId="610B783F" w14:textId="6FA39B58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568</w:t>
            </w:r>
          </w:p>
        </w:tc>
        <w:tc>
          <w:tcPr>
            <w:tcW w:w="142" w:type="pct"/>
          </w:tcPr>
          <w:p w14:paraId="1010E1E8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B72CA9" w14:textId="2C1A7FC2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1,994</w:t>
            </w:r>
          </w:p>
        </w:tc>
        <w:tc>
          <w:tcPr>
            <w:tcW w:w="142" w:type="pct"/>
          </w:tcPr>
          <w:p w14:paraId="7839561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AA98727" w14:textId="7D624ADE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568</w:t>
            </w:r>
          </w:p>
        </w:tc>
        <w:tc>
          <w:tcPr>
            <w:tcW w:w="134" w:type="pct"/>
          </w:tcPr>
          <w:p w14:paraId="64B2BD4E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81546E2" w14:textId="6EB59CF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1,994</w:t>
            </w:r>
          </w:p>
        </w:tc>
      </w:tr>
      <w:tr w:rsidR="00150D31" w:rsidRPr="00623D0C" w14:paraId="5A4E977B" w14:textId="77777777" w:rsidTr="00D5631A">
        <w:tc>
          <w:tcPr>
            <w:tcW w:w="2250" w:type="pct"/>
          </w:tcPr>
          <w:p w14:paraId="5F2BBD73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2C0FC8CF" w14:textId="49F34187" w:rsidR="00150D31" w:rsidRPr="00623D0C" w:rsidRDefault="00150D31" w:rsidP="0054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497737B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361E0E" w14:textId="23990BDA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142" w:type="pct"/>
          </w:tcPr>
          <w:p w14:paraId="442C0056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715C9D1" w14:textId="145DDF19" w:rsidR="00150D31" w:rsidRPr="00623D0C" w:rsidRDefault="00150D31" w:rsidP="0054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49EC4A51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EBD4C7" w14:textId="4B74CDE2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</w:p>
        </w:tc>
      </w:tr>
      <w:tr w:rsidR="003519E8" w:rsidRPr="00623D0C" w14:paraId="31380129" w14:textId="77777777" w:rsidTr="00D5631A">
        <w:tc>
          <w:tcPr>
            <w:tcW w:w="2250" w:type="pct"/>
          </w:tcPr>
          <w:p w14:paraId="56912B82" w14:textId="14889279" w:rsidR="003519E8" w:rsidRPr="00623D0C" w:rsidRDefault="003519E8" w:rsidP="0035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1A3F0407" w14:textId="5667F550" w:rsidR="003519E8" w:rsidRPr="00623D0C" w:rsidRDefault="003519E8" w:rsidP="00ED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42" w:type="pct"/>
          </w:tcPr>
          <w:p w14:paraId="7E8A464C" w14:textId="77777777" w:rsidR="003519E8" w:rsidRPr="00623D0C" w:rsidRDefault="003519E8" w:rsidP="0035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9B7D5EF" w14:textId="6D3AD13B" w:rsidR="003519E8" w:rsidRPr="00623D0C" w:rsidRDefault="003519E8" w:rsidP="0035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42" w:type="pct"/>
          </w:tcPr>
          <w:p w14:paraId="3C970346" w14:textId="77777777" w:rsidR="003519E8" w:rsidRPr="00623D0C" w:rsidRDefault="003519E8" w:rsidP="0035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86558EB" w14:textId="0479B61B" w:rsidR="003519E8" w:rsidRPr="00623D0C" w:rsidRDefault="003519E8" w:rsidP="00ED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33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4" w:type="pct"/>
          </w:tcPr>
          <w:p w14:paraId="3310E399" w14:textId="77777777" w:rsidR="003519E8" w:rsidRPr="00623D0C" w:rsidRDefault="003519E8" w:rsidP="0035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9F82F36" w14:textId="4C4BCC0D" w:rsidR="003519E8" w:rsidRPr="00623D0C" w:rsidRDefault="003519E8" w:rsidP="0035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</w:tr>
      <w:tr w:rsidR="00C536B8" w:rsidRPr="00623D0C" w14:paraId="2F35C46D" w14:textId="77777777" w:rsidTr="00D5631A">
        <w:tc>
          <w:tcPr>
            <w:tcW w:w="2250" w:type="pct"/>
          </w:tcPr>
          <w:p w14:paraId="566AC1EF" w14:textId="2FAD243A" w:rsidR="00C536B8" w:rsidRPr="00623D0C" w:rsidRDefault="00C536B8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89" w:type="pct"/>
          </w:tcPr>
          <w:p w14:paraId="589EBFDF" w14:textId="306B16CB" w:rsidR="00C536B8" w:rsidRPr="00623D0C" w:rsidRDefault="00C536B8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5D33A3E1" w14:textId="77777777" w:rsidR="00C536B8" w:rsidRPr="00623D0C" w:rsidRDefault="00C536B8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122CEB9" w14:textId="5F7210F2" w:rsidR="00C536B8" w:rsidRPr="00623D0C" w:rsidRDefault="00C536B8" w:rsidP="0054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F615CD5" w14:textId="77777777" w:rsidR="00C536B8" w:rsidRPr="00623D0C" w:rsidRDefault="00C536B8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533381C" w14:textId="551F64CE" w:rsidR="00C536B8" w:rsidRPr="00623D0C" w:rsidRDefault="00C536B8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78FC771D" w14:textId="77777777" w:rsidR="00C536B8" w:rsidRPr="00623D0C" w:rsidRDefault="00C536B8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7297CA" w14:textId="17562910" w:rsidR="00C536B8" w:rsidRPr="00623D0C" w:rsidRDefault="00C536B8" w:rsidP="0054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50D31" w:rsidRPr="00623D0C" w14:paraId="1793779A" w14:textId="77777777" w:rsidTr="00D5631A">
        <w:trPr>
          <w:trHeight w:val="200"/>
        </w:trPr>
        <w:tc>
          <w:tcPr>
            <w:tcW w:w="2250" w:type="pct"/>
          </w:tcPr>
          <w:p w14:paraId="4C304695" w14:textId="77777777" w:rsidR="00150D31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4C6BC4" w14:textId="7310A94D" w:rsidR="002A3F2B" w:rsidRPr="00623D0C" w:rsidRDefault="002A3F2B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3CEECE3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4627A29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0F54B7D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D5DD706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40EC823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620C114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19BF85A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50D31" w:rsidRPr="00623D0C" w14:paraId="1DAF4DD2" w14:textId="77777777" w:rsidTr="00D5631A">
        <w:tc>
          <w:tcPr>
            <w:tcW w:w="2250" w:type="pct"/>
          </w:tcPr>
          <w:p w14:paraId="0F601FCC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9" w:type="pct"/>
          </w:tcPr>
          <w:p w14:paraId="75B08835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06654D0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0D07745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87C6564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74A6034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B59918A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3155A4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50D31" w:rsidRPr="00623D0C" w14:paraId="2CE29A7D" w14:textId="77777777" w:rsidTr="00D5631A">
        <w:tc>
          <w:tcPr>
            <w:tcW w:w="2250" w:type="pct"/>
          </w:tcPr>
          <w:p w14:paraId="69493193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37FFCEC3" w14:textId="7BA0EA90" w:rsidR="00150D31" w:rsidRPr="00623D0C" w:rsidRDefault="00FE3774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3,847</w:t>
            </w:r>
          </w:p>
        </w:tc>
        <w:tc>
          <w:tcPr>
            <w:tcW w:w="142" w:type="pct"/>
          </w:tcPr>
          <w:p w14:paraId="6BABDA11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AD9A61A" w14:textId="6CAE911E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7,769</w:t>
            </w:r>
          </w:p>
        </w:tc>
        <w:tc>
          <w:tcPr>
            <w:tcW w:w="142" w:type="pct"/>
          </w:tcPr>
          <w:p w14:paraId="4AC60AE3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A9C7F55" w14:textId="2565DBF3" w:rsidR="00150D31" w:rsidRPr="00623D0C" w:rsidRDefault="00FE3774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3,090</w:t>
            </w:r>
          </w:p>
        </w:tc>
        <w:tc>
          <w:tcPr>
            <w:tcW w:w="134" w:type="pct"/>
          </w:tcPr>
          <w:p w14:paraId="50CDA3B0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C0D7F89" w14:textId="67030E39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6,548</w:t>
            </w:r>
          </w:p>
        </w:tc>
      </w:tr>
      <w:tr w:rsidR="00150D31" w:rsidRPr="00623D0C" w14:paraId="7D8DE568" w14:textId="77777777" w:rsidTr="00D5631A">
        <w:tc>
          <w:tcPr>
            <w:tcW w:w="2250" w:type="pct"/>
          </w:tcPr>
          <w:p w14:paraId="0C4D80A9" w14:textId="77777777" w:rsidR="00150D31" w:rsidRPr="00623D0C" w:rsidRDefault="00150D31" w:rsidP="0015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  <w:shd w:val="clear" w:color="auto" w:fill="auto"/>
          </w:tcPr>
          <w:p w14:paraId="144D7F4E" w14:textId="180FAE2D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100,533</w:t>
            </w:r>
          </w:p>
        </w:tc>
        <w:tc>
          <w:tcPr>
            <w:tcW w:w="142" w:type="pct"/>
            <w:shd w:val="clear" w:color="auto" w:fill="auto"/>
          </w:tcPr>
          <w:p w14:paraId="7C1997BE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CDF4E01" w14:textId="63D8D74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107,964</w:t>
            </w:r>
          </w:p>
        </w:tc>
        <w:tc>
          <w:tcPr>
            <w:tcW w:w="142" w:type="pct"/>
            <w:shd w:val="clear" w:color="auto" w:fill="auto"/>
          </w:tcPr>
          <w:p w14:paraId="1DC0717B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7ACE2B8F" w14:textId="2CDE18F6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100,533</w:t>
            </w:r>
          </w:p>
        </w:tc>
        <w:tc>
          <w:tcPr>
            <w:tcW w:w="134" w:type="pct"/>
            <w:shd w:val="clear" w:color="auto" w:fill="auto"/>
          </w:tcPr>
          <w:p w14:paraId="526A0FC6" w14:textId="77777777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49EBFE77" w14:textId="362A1FA0" w:rsidR="00150D31" w:rsidRPr="00623D0C" w:rsidRDefault="00150D31" w:rsidP="00150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107,940</w:t>
            </w:r>
          </w:p>
        </w:tc>
      </w:tr>
      <w:tr w:rsidR="0051574E" w:rsidRPr="00623D0C" w14:paraId="5EFEECBA" w14:textId="77777777" w:rsidTr="00D5631A">
        <w:tc>
          <w:tcPr>
            <w:tcW w:w="2250" w:type="pct"/>
          </w:tcPr>
          <w:p w14:paraId="67C3BA0A" w14:textId="25C6E9D1" w:rsidR="0051574E" w:rsidRPr="00623D0C" w:rsidRDefault="0051574E" w:rsidP="0051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  <w:shd w:val="clear" w:color="auto" w:fill="auto"/>
          </w:tcPr>
          <w:p w14:paraId="5AC51116" w14:textId="5B04C8E5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552D51B5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6A468FE" w14:textId="619BEE74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655</w:t>
            </w:r>
          </w:p>
        </w:tc>
        <w:tc>
          <w:tcPr>
            <w:tcW w:w="142" w:type="pct"/>
            <w:shd w:val="clear" w:color="auto" w:fill="auto"/>
          </w:tcPr>
          <w:p w14:paraId="2C5CA2C1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78DC8EB7" w14:textId="3617BC3F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4" w:type="pct"/>
            <w:shd w:val="clear" w:color="auto" w:fill="auto"/>
          </w:tcPr>
          <w:p w14:paraId="405C030F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4EE249A" w14:textId="479D8A23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655</w:t>
            </w:r>
          </w:p>
        </w:tc>
      </w:tr>
      <w:tr w:rsidR="0051574E" w:rsidRPr="00623D0C" w14:paraId="6B9754A7" w14:textId="77777777" w:rsidTr="00D5631A">
        <w:tc>
          <w:tcPr>
            <w:tcW w:w="2250" w:type="pct"/>
          </w:tcPr>
          <w:p w14:paraId="139E20BD" w14:textId="77777777" w:rsidR="0051574E" w:rsidRPr="00623D0C" w:rsidRDefault="0051574E" w:rsidP="0051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9" w:type="pct"/>
            <w:shd w:val="clear" w:color="auto" w:fill="auto"/>
          </w:tcPr>
          <w:p w14:paraId="345A9E1F" w14:textId="23D29058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5,794</w:t>
            </w:r>
          </w:p>
        </w:tc>
        <w:tc>
          <w:tcPr>
            <w:tcW w:w="142" w:type="pct"/>
            <w:shd w:val="clear" w:color="auto" w:fill="auto"/>
          </w:tcPr>
          <w:p w14:paraId="1370CC3A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957930D" w14:textId="159786DC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3,691</w:t>
            </w:r>
          </w:p>
        </w:tc>
        <w:tc>
          <w:tcPr>
            <w:tcW w:w="142" w:type="pct"/>
            <w:shd w:val="clear" w:color="auto" w:fill="auto"/>
          </w:tcPr>
          <w:p w14:paraId="5FB14C96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FD401CA" w14:textId="6E83429D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5,794</w:t>
            </w:r>
          </w:p>
        </w:tc>
        <w:tc>
          <w:tcPr>
            <w:tcW w:w="134" w:type="pct"/>
            <w:shd w:val="clear" w:color="auto" w:fill="auto"/>
          </w:tcPr>
          <w:p w14:paraId="7355806A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322C6123" w14:textId="7499FF74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3,691</w:t>
            </w:r>
          </w:p>
        </w:tc>
      </w:tr>
      <w:tr w:rsidR="0051574E" w:rsidRPr="00623D0C" w14:paraId="6E4E1EDB" w14:textId="77777777" w:rsidTr="00D5631A">
        <w:tc>
          <w:tcPr>
            <w:tcW w:w="2250" w:type="pct"/>
          </w:tcPr>
          <w:p w14:paraId="27977BD0" w14:textId="77777777" w:rsidR="0051574E" w:rsidRPr="00623D0C" w:rsidRDefault="0051574E" w:rsidP="00515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9" w:type="pct"/>
            <w:shd w:val="clear" w:color="auto" w:fill="auto"/>
          </w:tcPr>
          <w:p w14:paraId="797598D3" w14:textId="6B978F25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2,683</w:t>
            </w:r>
          </w:p>
        </w:tc>
        <w:tc>
          <w:tcPr>
            <w:tcW w:w="142" w:type="pct"/>
            <w:shd w:val="clear" w:color="auto" w:fill="auto"/>
          </w:tcPr>
          <w:p w14:paraId="2F74D4AF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0100522" w14:textId="1020770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2,890</w:t>
            </w:r>
          </w:p>
        </w:tc>
        <w:tc>
          <w:tcPr>
            <w:tcW w:w="142" w:type="pct"/>
            <w:shd w:val="clear" w:color="auto" w:fill="auto"/>
          </w:tcPr>
          <w:p w14:paraId="71A1AEBC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62B943C7" w14:textId="652F215E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2,683</w:t>
            </w:r>
          </w:p>
        </w:tc>
        <w:tc>
          <w:tcPr>
            <w:tcW w:w="134" w:type="pct"/>
            <w:shd w:val="clear" w:color="auto" w:fill="auto"/>
          </w:tcPr>
          <w:p w14:paraId="786A0F44" w14:textId="77777777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17D8AC13" w14:textId="757D227E" w:rsidR="0051574E" w:rsidRPr="00623D0C" w:rsidRDefault="0051574E" w:rsidP="00515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2,890</w:t>
            </w:r>
          </w:p>
        </w:tc>
      </w:tr>
    </w:tbl>
    <w:p w14:paraId="27CE4EA4" w14:textId="77777777" w:rsidR="00F969F5" w:rsidRPr="00623D0C" w:rsidRDefault="00F969F5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-2"/>
          <w:sz w:val="30"/>
          <w:szCs w:val="30"/>
        </w:rPr>
      </w:pPr>
    </w:p>
    <w:p w14:paraId="0D436635" w14:textId="7D49D749" w:rsidR="00FA390D" w:rsidRPr="00623D0C" w:rsidRDefault="00CD4D79" w:rsidP="00CD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="00FA390D" w:rsidRPr="00623D0C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E47DDB" w:rsidRPr="00623D0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FA390D" w:rsidRPr="00623D0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="00FA390D"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="00470803" w:rsidRPr="00623D0C">
        <w:rPr>
          <w:rFonts w:asciiTheme="majorBidi" w:hAnsiTheme="majorBidi" w:cstheme="majorBidi"/>
          <w:sz w:val="30"/>
          <w:szCs w:val="30"/>
        </w:rPr>
        <w:t>3</w:t>
      </w:r>
      <w:r w:rsidR="00F969F5" w:rsidRPr="00623D0C">
        <w:rPr>
          <w:rFonts w:asciiTheme="majorBidi" w:hAnsiTheme="majorBidi" w:cstheme="majorBidi"/>
          <w:sz w:val="30"/>
          <w:szCs w:val="30"/>
        </w:rPr>
        <w:t xml:space="preserve">0 </w:t>
      </w:r>
      <w:r w:rsidR="00F969F5" w:rsidRPr="00623D0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70803" w:rsidRPr="00623D0C">
        <w:rPr>
          <w:rFonts w:asciiTheme="majorBidi" w:hAnsiTheme="majorBidi" w:cstheme="majorBidi"/>
          <w:sz w:val="30"/>
          <w:szCs w:val="30"/>
        </w:rPr>
        <w:t>256</w:t>
      </w:r>
      <w:r w:rsidR="00666AE8" w:rsidRPr="00623D0C">
        <w:rPr>
          <w:rFonts w:asciiTheme="majorBidi" w:hAnsiTheme="majorBidi" w:cstheme="majorBidi"/>
          <w:sz w:val="30"/>
          <w:szCs w:val="30"/>
        </w:rPr>
        <w:t>4</w:t>
      </w:r>
      <w:r w:rsidR="00E80EED"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="00FA390D" w:rsidRPr="00623D0C">
        <w:rPr>
          <w:rFonts w:asciiTheme="majorBidi" w:hAnsiTheme="majorBidi" w:cstheme="majorBidi"/>
          <w:sz w:val="30"/>
          <w:szCs w:val="30"/>
          <w:cs/>
        </w:rPr>
        <w:t>และ</w:t>
      </w:r>
      <w:r w:rsidR="00FA390D" w:rsidRPr="00623D0C">
        <w:rPr>
          <w:rFonts w:asciiTheme="majorBidi" w:hAnsiTheme="majorBidi" w:cstheme="majorBidi"/>
          <w:sz w:val="30"/>
          <w:szCs w:val="30"/>
        </w:rPr>
        <w:t xml:space="preserve"> 31 </w:t>
      </w:r>
      <w:r w:rsidR="00FA390D" w:rsidRPr="00623D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A390D" w:rsidRPr="00623D0C">
        <w:rPr>
          <w:rFonts w:asciiTheme="majorBidi" w:hAnsiTheme="majorBidi" w:cstheme="majorBidi"/>
          <w:sz w:val="30"/>
          <w:szCs w:val="30"/>
        </w:rPr>
        <w:t>25</w:t>
      </w:r>
      <w:r w:rsidR="00B54C0B" w:rsidRPr="00623D0C">
        <w:rPr>
          <w:rFonts w:asciiTheme="majorBidi" w:hAnsiTheme="majorBidi" w:cstheme="majorBidi"/>
          <w:sz w:val="30"/>
          <w:szCs w:val="30"/>
          <w:cs/>
        </w:rPr>
        <w:t>6</w:t>
      </w:r>
      <w:r w:rsidR="00666AE8" w:rsidRPr="00623D0C">
        <w:rPr>
          <w:rFonts w:asciiTheme="majorBidi" w:hAnsiTheme="majorBidi" w:cstheme="majorBidi"/>
          <w:sz w:val="30"/>
          <w:szCs w:val="30"/>
        </w:rPr>
        <w:t xml:space="preserve">3 </w:t>
      </w:r>
      <w:r w:rsidR="00FA390D" w:rsidRPr="00623D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B4C04A" w14:textId="77777777" w:rsidR="00470803" w:rsidRPr="00623D0C" w:rsidRDefault="00470803" w:rsidP="0047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172"/>
        <w:gridCol w:w="271"/>
        <w:gridCol w:w="17"/>
        <w:gridCol w:w="1130"/>
        <w:gridCol w:w="19"/>
        <w:gridCol w:w="256"/>
        <w:gridCol w:w="20"/>
        <w:gridCol w:w="1059"/>
        <w:gridCol w:w="13"/>
        <w:gridCol w:w="239"/>
        <w:gridCol w:w="13"/>
        <w:gridCol w:w="1096"/>
        <w:gridCol w:w="7"/>
      </w:tblGrid>
      <w:tr w:rsidR="00470803" w:rsidRPr="00623D0C" w14:paraId="4A9A5E65" w14:textId="77777777" w:rsidTr="00C925EB">
        <w:trPr>
          <w:trHeight w:val="455"/>
          <w:tblHeader/>
        </w:trPr>
        <w:tc>
          <w:tcPr>
            <w:tcW w:w="2136" w:type="pct"/>
          </w:tcPr>
          <w:p w14:paraId="4A41CA32" w14:textId="39510506" w:rsidR="00470803" w:rsidRPr="00623D0C" w:rsidRDefault="00470803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6" w:type="pct"/>
            <w:gridSpan w:val="4"/>
          </w:tcPr>
          <w:p w14:paraId="58F6CEFB" w14:textId="77777777" w:rsidR="00470803" w:rsidRPr="00623D0C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2"/>
          </w:tcPr>
          <w:p w14:paraId="0F6F65D4" w14:textId="77777777" w:rsidR="00470803" w:rsidRPr="00623D0C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pct"/>
            <w:gridSpan w:val="7"/>
          </w:tcPr>
          <w:p w14:paraId="3FA2260C" w14:textId="77777777" w:rsidR="00470803" w:rsidRPr="00623D0C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69F5" w:rsidRPr="00623D0C" w14:paraId="69ABBF03" w14:textId="77777777" w:rsidTr="00C925EB">
        <w:trPr>
          <w:trHeight w:val="455"/>
          <w:tblHeader/>
        </w:trPr>
        <w:tc>
          <w:tcPr>
            <w:tcW w:w="2136" w:type="pct"/>
          </w:tcPr>
          <w:p w14:paraId="1F241FD6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611BC" w14:textId="19F22B5A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60432D9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0C38E0F6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7D1AEE71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D3A6448" w14:textId="7D781BB8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6" w:type="pct"/>
            <w:gridSpan w:val="2"/>
          </w:tcPr>
          <w:p w14:paraId="1425E21F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0C606913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969F5" w:rsidRPr="00623D0C" w14:paraId="728B8796" w14:textId="77777777" w:rsidTr="00C925EB">
        <w:trPr>
          <w:trHeight w:val="455"/>
          <w:tblHeader/>
        </w:trPr>
        <w:tc>
          <w:tcPr>
            <w:tcW w:w="2136" w:type="pct"/>
          </w:tcPr>
          <w:p w14:paraId="7CCBD05F" w14:textId="072AEC7B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05B723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204F7F7A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24DA22EB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  <w:gridSpan w:val="2"/>
          </w:tcPr>
          <w:p w14:paraId="5F7A62AB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7528170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  <w:gridSpan w:val="2"/>
          </w:tcPr>
          <w:p w14:paraId="1E0870BD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44D9CC9D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969F5" w:rsidRPr="00623D0C" w14:paraId="50B958EA" w14:textId="77777777" w:rsidTr="00C925EB">
        <w:trPr>
          <w:trHeight w:val="455"/>
          <w:tblHeader/>
        </w:trPr>
        <w:tc>
          <w:tcPr>
            <w:tcW w:w="2136" w:type="pct"/>
          </w:tcPr>
          <w:p w14:paraId="6DDD7C8D" w14:textId="7075A1BD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4" w:type="pct"/>
            <w:gridSpan w:val="13"/>
          </w:tcPr>
          <w:p w14:paraId="65001F30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9F5" w:rsidRPr="00623D0C" w14:paraId="2980601A" w14:textId="77777777" w:rsidTr="00C925EB">
        <w:trPr>
          <w:trHeight w:val="437"/>
        </w:trPr>
        <w:tc>
          <w:tcPr>
            <w:tcW w:w="2136" w:type="pct"/>
          </w:tcPr>
          <w:p w14:paraId="7194F919" w14:textId="41EB06EE" w:rsidR="00F969F5" w:rsidRPr="00623D0C" w:rsidRDefault="003F52EE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7B252A17" w14:textId="7D5C827D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CCB7DA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7B61E01" w14:textId="2DADBDF1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0A9F73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7DAD35" w14:textId="4C3BD02A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576A94E2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2EDE8426" w14:textId="32BB085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52EE" w:rsidRPr="00623D0C" w14:paraId="375AEBB1" w14:textId="77777777" w:rsidTr="00C925EB">
        <w:trPr>
          <w:trHeight w:val="437"/>
        </w:trPr>
        <w:tc>
          <w:tcPr>
            <w:tcW w:w="2136" w:type="pct"/>
          </w:tcPr>
          <w:p w14:paraId="259BAAA2" w14:textId="2FDE230F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5FEDD354" w14:textId="77F3C5F2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1D12C7C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0A46B44" w14:textId="5DFDCA66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EB3B77E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F93218F" w14:textId="6C4AA410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12,179</w:t>
            </w:r>
          </w:p>
        </w:tc>
        <w:tc>
          <w:tcPr>
            <w:tcW w:w="136" w:type="pct"/>
            <w:gridSpan w:val="2"/>
          </w:tcPr>
          <w:p w14:paraId="6A7B3B0C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14951BDF" w14:textId="0684E111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45,627</w:t>
            </w:r>
          </w:p>
        </w:tc>
      </w:tr>
      <w:tr w:rsidR="003F52EE" w:rsidRPr="00623D0C" w14:paraId="46B02282" w14:textId="77777777" w:rsidTr="00C925EB">
        <w:trPr>
          <w:trHeight w:val="455"/>
        </w:trPr>
        <w:tc>
          <w:tcPr>
            <w:tcW w:w="2136" w:type="pct"/>
          </w:tcPr>
          <w:p w14:paraId="38C71D1D" w14:textId="77777777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9B4B561" w14:textId="6301DD2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1,221</w:t>
            </w:r>
          </w:p>
        </w:tc>
        <w:tc>
          <w:tcPr>
            <w:tcW w:w="146" w:type="pct"/>
          </w:tcPr>
          <w:p w14:paraId="349F2DE5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9B073FF" w14:textId="452367BC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48" w:type="pct"/>
            <w:gridSpan w:val="2"/>
          </w:tcPr>
          <w:p w14:paraId="615ED441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E019A8E" w14:textId="5C905EFF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1,221</w:t>
            </w:r>
          </w:p>
        </w:tc>
        <w:tc>
          <w:tcPr>
            <w:tcW w:w="136" w:type="pct"/>
            <w:gridSpan w:val="2"/>
          </w:tcPr>
          <w:p w14:paraId="6E93045D" w14:textId="77777777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191B4844" w14:textId="6BFA99B2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3F52EE" w:rsidRPr="00623D0C" w14:paraId="7C09C53C" w14:textId="77777777" w:rsidTr="00C925EB">
        <w:trPr>
          <w:trHeight w:val="437"/>
        </w:trPr>
        <w:tc>
          <w:tcPr>
            <w:tcW w:w="2136" w:type="pct"/>
          </w:tcPr>
          <w:p w14:paraId="2A2D4D25" w14:textId="22C0804C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26F55A76" w14:textId="3F611F1B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146" w:type="pct"/>
          </w:tcPr>
          <w:p w14:paraId="2D9C286D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AC7A2FB" w14:textId="521C95CD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14:paraId="37C458AB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28A57AA" w14:textId="6DA89599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136" w:type="pct"/>
            <w:gridSpan w:val="2"/>
          </w:tcPr>
          <w:p w14:paraId="1051C970" w14:textId="77777777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2CA97567" w14:textId="07E7209A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F52EE" w:rsidRPr="00623D0C" w14:paraId="7739CC8E" w14:textId="77777777" w:rsidTr="00C925EB">
        <w:trPr>
          <w:trHeight w:val="437"/>
        </w:trPr>
        <w:tc>
          <w:tcPr>
            <w:tcW w:w="2136" w:type="pct"/>
          </w:tcPr>
          <w:p w14:paraId="18A2BBC6" w14:textId="77777777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60A5D64" w14:textId="52D291D5" w:rsidR="003F52EE" w:rsidRPr="00623D0C" w:rsidRDefault="00454B86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2,275</w:t>
            </w:r>
          </w:p>
        </w:tc>
        <w:tc>
          <w:tcPr>
            <w:tcW w:w="146" w:type="pct"/>
          </w:tcPr>
          <w:p w14:paraId="46ADA396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0E699EAB" w14:textId="67BD29E4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2,644</w:t>
            </w:r>
          </w:p>
        </w:tc>
        <w:tc>
          <w:tcPr>
            <w:tcW w:w="148" w:type="pct"/>
            <w:gridSpan w:val="2"/>
          </w:tcPr>
          <w:p w14:paraId="04F8AC30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2F26B67" w14:textId="177B024E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136" w:type="pct"/>
            <w:gridSpan w:val="2"/>
          </w:tcPr>
          <w:p w14:paraId="390F3093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16C74F4C" w14:textId="35F23F25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2,512</w:t>
            </w:r>
          </w:p>
        </w:tc>
      </w:tr>
      <w:tr w:rsidR="003F52EE" w:rsidRPr="00623D0C" w14:paraId="09F30640" w14:textId="77777777" w:rsidTr="00C925EB">
        <w:trPr>
          <w:trHeight w:val="437"/>
        </w:trPr>
        <w:tc>
          <w:tcPr>
            <w:tcW w:w="2136" w:type="pct"/>
          </w:tcPr>
          <w:p w14:paraId="770A63DB" w14:textId="77777777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4A5C144" w14:textId="541920F1" w:rsidR="003F52EE" w:rsidRPr="00623D0C" w:rsidRDefault="00454B86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3,810</w:t>
            </w:r>
          </w:p>
        </w:tc>
        <w:tc>
          <w:tcPr>
            <w:tcW w:w="146" w:type="pct"/>
          </w:tcPr>
          <w:p w14:paraId="45F43F85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5A7C9" w14:textId="33E33364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</w:t>
            </w:r>
          </w:p>
        </w:tc>
        <w:tc>
          <w:tcPr>
            <w:tcW w:w="148" w:type="pct"/>
            <w:gridSpan w:val="2"/>
          </w:tcPr>
          <w:p w14:paraId="13729507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CBDA34" w14:textId="2CCC27EF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13,886</w:t>
            </w:r>
          </w:p>
        </w:tc>
        <w:tc>
          <w:tcPr>
            <w:tcW w:w="136" w:type="pct"/>
            <w:gridSpan w:val="2"/>
          </w:tcPr>
          <w:p w14:paraId="007EBA43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BC46C1" w14:textId="4C8DC056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48,180</w:t>
            </w:r>
          </w:p>
        </w:tc>
      </w:tr>
      <w:tr w:rsidR="003F52EE" w:rsidRPr="00623D0C" w14:paraId="2B202358" w14:textId="77777777" w:rsidTr="00C925EB">
        <w:trPr>
          <w:trHeight w:val="437"/>
        </w:trPr>
        <w:tc>
          <w:tcPr>
            <w:tcW w:w="2136" w:type="pct"/>
          </w:tcPr>
          <w:p w14:paraId="0FFB4A89" w14:textId="2D27E929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667189A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C279394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</w:tcBorders>
          </w:tcPr>
          <w:p w14:paraId="0555611F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2"/>
          </w:tcPr>
          <w:p w14:paraId="377B9943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1BB35F42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4B5A1821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double" w:sz="4" w:space="0" w:color="auto"/>
            </w:tcBorders>
          </w:tcPr>
          <w:p w14:paraId="5A5C89D2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52EE" w:rsidRPr="00623D0C" w14:paraId="27415EBD" w14:textId="77777777" w:rsidTr="00AA715B">
        <w:trPr>
          <w:trHeight w:val="437"/>
        </w:trPr>
        <w:tc>
          <w:tcPr>
            <w:tcW w:w="2136" w:type="pct"/>
          </w:tcPr>
          <w:p w14:paraId="4C64F81B" w14:textId="6EB5CFC6" w:rsidR="003F52EE" w:rsidRPr="00623D0C" w:rsidRDefault="00C925EB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2" w:type="pct"/>
          </w:tcPr>
          <w:p w14:paraId="588F05F7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E4ACA0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CBF2C13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2"/>
          </w:tcPr>
          <w:p w14:paraId="0D0AA65B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C9CA62E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50A02A98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2B8EFB09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52EE" w:rsidRPr="00623D0C" w14:paraId="7C20C850" w14:textId="77777777" w:rsidTr="00AA715B">
        <w:trPr>
          <w:trHeight w:val="437"/>
        </w:trPr>
        <w:tc>
          <w:tcPr>
            <w:tcW w:w="2136" w:type="pct"/>
          </w:tcPr>
          <w:p w14:paraId="4E57E425" w14:textId="3569E6C6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CD83F21" w14:textId="4A9FA550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2EFA86BE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C0FF1E0" w14:textId="6995CDAB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</w:tcPr>
          <w:p w14:paraId="6ABF09D2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DE8A943" w14:textId="04F94BF3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,68</w:t>
            </w:r>
            <w:r w:rsidR="00F16A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6" w:type="pct"/>
            <w:gridSpan w:val="2"/>
          </w:tcPr>
          <w:p w14:paraId="21B23F5E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4E35AC53" w14:textId="248AE5D4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52EE" w:rsidRPr="00623D0C" w14:paraId="1BFE5EB8" w14:textId="77777777" w:rsidTr="00C925EB">
        <w:trPr>
          <w:trHeight w:val="437"/>
        </w:trPr>
        <w:tc>
          <w:tcPr>
            <w:tcW w:w="2136" w:type="pct"/>
          </w:tcPr>
          <w:p w14:paraId="57742904" w14:textId="3AC70CF3" w:rsidR="003F52EE" w:rsidRPr="00623D0C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E5664CF" w14:textId="7F9FBAB9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3661151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B35281" w14:textId="2DCB3AB4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</w:tcPr>
          <w:p w14:paraId="5370DEED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250F8D" w14:textId="692C75DE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4,68</w:t>
            </w:r>
            <w:r w:rsidR="00F16A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6" w:type="pct"/>
            <w:gridSpan w:val="2"/>
          </w:tcPr>
          <w:p w14:paraId="24D26BD1" w14:textId="77777777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7EF15D" w14:textId="222009B3" w:rsidR="003F52EE" w:rsidRPr="00623D0C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F52EE" w:rsidRPr="000A36B4" w14:paraId="3C036AED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07D1CB8A" w14:textId="77777777" w:rsidR="006D0353" w:rsidRDefault="006D0353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0FEF1" w14:textId="77777777" w:rsidR="002A3F2B" w:rsidRDefault="002A3F2B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4BD10" w14:textId="77777777" w:rsidR="002A3F2B" w:rsidRDefault="002A3F2B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51E965" w14:textId="77777777" w:rsidR="002A3F2B" w:rsidRDefault="002A3F2B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690792" w14:textId="00E5E369" w:rsidR="002A3F2B" w:rsidRPr="000A36B4" w:rsidRDefault="002A3F2B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7541ED7" w14:textId="7F0184FB" w:rsidR="006D0353" w:rsidRPr="000A36B4" w:rsidRDefault="006D0353" w:rsidP="0011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12FFDCA" w14:textId="77777777" w:rsidR="006D0353" w:rsidRPr="000A36B4" w:rsidRDefault="006D0353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39280680" w14:textId="26B814C5" w:rsidR="006D0353" w:rsidRPr="000A36B4" w:rsidRDefault="006D0353" w:rsidP="0011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F8E275A" w14:textId="77777777" w:rsidR="006D0353" w:rsidRPr="000A36B4" w:rsidRDefault="006D0353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B889325" w14:textId="26445686" w:rsidR="006D0353" w:rsidRPr="000A36B4" w:rsidRDefault="006D0353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6181B80C" w14:textId="77777777" w:rsidR="006D0353" w:rsidRPr="000A36B4" w:rsidRDefault="006D0353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87E9ABF" w14:textId="6378A44F" w:rsidR="006D0353" w:rsidRPr="000A36B4" w:rsidRDefault="006D0353" w:rsidP="0011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25EB" w:rsidRPr="000A36B4" w14:paraId="23220752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6B389793" w14:textId="151EC9EC" w:rsidR="00C925EB" w:rsidRPr="000A36B4" w:rsidRDefault="00C925EB" w:rsidP="00C9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2" w:type="pct"/>
          </w:tcPr>
          <w:p w14:paraId="751BC41B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453F3A9E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5B88E26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34321DF9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1B4AEF4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0BA883C9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AD471E3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25EB" w:rsidRPr="000A36B4" w14:paraId="6358B3DB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5BB51C47" w14:textId="59351ADB" w:rsidR="00C925EB" w:rsidRPr="000A36B4" w:rsidRDefault="00C925EB" w:rsidP="00C9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E0ABFE3" w14:textId="4B38528D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0D70371E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14:paraId="24FF3099" w14:textId="525D94A4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25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6CF827FC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0722D68D" w14:textId="341F21DB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24,000</w:t>
            </w:r>
          </w:p>
        </w:tc>
        <w:tc>
          <w:tcPr>
            <w:tcW w:w="136" w:type="pct"/>
            <w:gridSpan w:val="2"/>
          </w:tcPr>
          <w:p w14:paraId="5E8D9731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14:paraId="78EE26F0" w14:textId="44AA535A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28,000</w:t>
            </w:r>
          </w:p>
        </w:tc>
      </w:tr>
      <w:tr w:rsidR="00C925EB" w:rsidRPr="000A36B4" w14:paraId="7FF4D665" w14:textId="77777777" w:rsidTr="00C925EB">
        <w:trPr>
          <w:gridAfter w:val="1"/>
          <w:wAfter w:w="4" w:type="pct"/>
        </w:trPr>
        <w:tc>
          <w:tcPr>
            <w:tcW w:w="2136" w:type="pct"/>
          </w:tcPr>
          <w:p w14:paraId="5A6368EC" w14:textId="47496132" w:rsidR="00C925EB" w:rsidRPr="000A36B4" w:rsidRDefault="00C925EB" w:rsidP="00C9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2BD1BE6" w14:textId="74A66959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55" w:type="pct"/>
            <w:gridSpan w:val="2"/>
          </w:tcPr>
          <w:p w14:paraId="1BE40B31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168E18F7" w14:textId="267E7EB0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49" w:type="pct"/>
            <w:gridSpan w:val="2"/>
          </w:tcPr>
          <w:p w14:paraId="64607E1D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64D31C30" w14:textId="693FE693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36" w:type="pct"/>
            <w:gridSpan w:val="2"/>
          </w:tcPr>
          <w:p w14:paraId="11ED4EBB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7F227FC" w14:textId="11F5A319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</w:tr>
      <w:tr w:rsidR="00C925EB" w:rsidRPr="000A36B4" w14:paraId="6EE3CD98" w14:textId="77777777" w:rsidTr="00C925EB">
        <w:trPr>
          <w:gridAfter w:val="1"/>
          <w:wAfter w:w="4" w:type="pct"/>
        </w:trPr>
        <w:tc>
          <w:tcPr>
            <w:tcW w:w="2136" w:type="pct"/>
          </w:tcPr>
          <w:p w14:paraId="179BDA4C" w14:textId="20011750" w:rsidR="00C925EB" w:rsidRPr="000A36B4" w:rsidRDefault="00C925EB" w:rsidP="00C9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11247BC" w14:textId="7349ACF4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55" w:type="pct"/>
            <w:gridSpan w:val="2"/>
          </w:tcPr>
          <w:p w14:paraId="4556E4FE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9BBB1E" w14:textId="10889881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49" w:type="pct"/>
            <w:gridSpan w:val="2"/>
          </w:tcPr>
          <w:p w14:paraId="3E663561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1AAF04" w14:textId="7172A623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32,570</w:t>
            </w:r>
          </w:p>
        </w:tc>
        <w:tc>
          <w:tcPr>
            <w:tcW w:w="136" w:type="pct"/>
            <w:gridSpan w:val="2"/>
          </w:tcPr>
          <w:p w14:paraId="04B9120F" w14:textId="77777777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AF6889D" w14:textId="37A82458" w:rsidR="00C925EB" w:rsidRPr="00C925EB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36,570</w:t>
            </w:r>
          </w:p>
        </w:tc>
      </w:tr>
      <w:tr w:rsidR="00C925EB" w:rsidRPr="000A36B4" w14:paraId="4684ECE9" w14:textId="77777777" w:rsidTr="00C925EB">
        <w:trPr>
          <w:gridAfter w:val="1"/>
          <w:wAfter w:w="4" w:type="pct"/>
        </w:trPr>
        <w:tc>
          <w:tcPr>
            <w:tcW w:w="2136" w:type="pct"/>
          </w:tcPr>
          <w:p w14:paraId="31FA9ADB" w14:textId="2AA854FD" w:rsidR="00C925EB" w:rsidRPr="000A36B4" w:rsidRDefault="00C925EB" w:rsidP="00C9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613A111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A16FD63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0F03B4AE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C373867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0D7B7BF2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554EB30D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737E625" w14:textId="77777777" w:rsidR="00C925EB" w:rsidRPr="000A36B4" w:rsidRDefault="00C925EB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52EE" w:rsidRPr="000A36B4" w14:paraId="1573F3B4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2FDDFD88" w14:textId="13B64239" w:rsidR="003F52EE" w:rsidRPr="000A36B4" w:rsidRDefault="003F52EE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</w:tcPr>
          <w:p w14:paraId="725408BE" w14:textId="77777777" w:rsidR="003F52EE" w:rsidRPr="000A36B4" w:rsidRDefault="003F52EE" w:rsidP="0011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CE06606" w14:textId="77777777" w:rsidR="003F52EE" w:rsidRPr="000A36B4" w:rsidRDefault="003F52EE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7B6B78A" w14:textId="77777777" w:rsidR="003F52EE" w:rsidRPr="000A36B4" w:rsidRDefault="003F52EE" w:rsidP="0011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67AC0E49" w14:textId="77777777" w:rsidR="003F52EE" w:rsidRPr="000A36B4" w:rsidRDefault="003F52EE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EACE89A" w14:textId="77777777" w:rsidR="003F52EE" w:rsidRPr="000A36B4" w:rsidRDefault="003F52EE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5A642CDE" w14:textId="77777777" w:rsidR="003F52EE" w:rsidRPr="000A36B4" w:rsidRDefault="003F52EE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01A2115" w14:textId="77777777" w:rsidR="003F52EE" w:rsidRPr="000A36B4" w:rsidRDefault="003F52EE" w:rsidP="00110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52EE" w:rsidRPr="000A36B4" w14:paraId="05EF8C62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51A1EBB3" w14:textId="0EB4D3C8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BDC026D" w14:textId="4A2D4EB6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5255E59D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4456A5F4" w14:textId="473178A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B296D63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F565073" w14:textId="4FEE8505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</w:p>
        </w:tc>
        <w:tc>
          <w:tcPr>
            <w:tcW w:w="136" w:type="pct"/>
            <w:gridSpan w:val="2"/>
          </w:tcPr>
          <w:p w14:paraId="7D590B50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C13FD76" w14:textId="0C71EF4E" w:rsidR="003F52EE" w:rsidRPr="000A36B4" w:rsidRDefault="003F52EE" w:rsidP="00C92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52EE" w:rsidRPr="000A36B4" w14:paraId="47DB6D89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2DD97F14" w14:textId="77777777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0BECDEF6" w14:textId="55C88CB2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155" w:type="pct"/>
            <w:gridSpan w:val="2"/>
          </w:tcPr>
          <w:p w14:paraId="19323BCA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372C859B" w14:textId="03D763C1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138</w:t>
            </w:r>
          </w:p>
        </w:tc>
        <w:tc>
          <w:tcPr>
            <w:tcW w:w="149" w:type="pct"/>
            <w:gridSpan w:val="2"/>
          </w:tcPr>
          <w:p w14:paraId="420E6140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CB5BB34" w14:textId="311F10C5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 w:hint="cs"/>
                <w:sz w:val="30"/>
                <w:szCs w:val="30"/>
                <w:cs/>
              </w:rPr>
              <w:t>89</w:t>
            </w:r>
          </w:p>
        </w:tc>
        <w:tc>
          <w:tcPr>
            <w:tcW w:w="136" w:type="pct"/>
            <w:gridSpan w:val="2"/>
          </w:tcPr>
          <w:p w14:paraId="22DB8366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A4C9ACC" w14:textId="1F8D90FC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138</w:t>
            </w:r>
          </w:p>
        </w:tc>
      </w:tr>
      <w:tr w:rsidR="003F52EE" w:rsidRPr="000A36B4" w14:paraId="666E3375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4E3FAA4F" w14:textId="77777777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7B7565F2" w14:textId="507D6533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</w:t>
            </w:r>
            <w:r w:rsidR="004D5B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155" w:type="pct"/>
            <w:gridSpan w:val="2"/>
          </w:tcPr>
          <w:p w14:paraId="61D4FF88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435BDFBE" w14:textId="6696272E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0A3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119</w:t>
            </w:r>
          </w:p>
        </w:tc>
        <w:tc>
          <w:tcPr>
            <w:tcW w:w="149" w:type="pct"/>
            <w:gridSpan w:val="2"/>
          </w:tcPr>
          <w:p w14:paraId="36A365F9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58BD527" w14:textId="07ACBE36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4D5B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,376</w:t>
            </w:r>
          </w:p>
        </w:tc>
        <w:tc>
          <w:tcPr>
            <w:tcW w:w="136" w:type="pct"/>
            <w:gridSpan w:val="2"/>
          </w:tcPr>
          <w:p w14:paraId="507D0EE3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B0EC82" w14:textId="14FFE898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0A3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119</w:t>
            </w:r>
          </w:p>
        </w:tc>
      </w:tr>
      <w:tr w:rsidR="003F52EE" w:rsidRPr="000A36B4" w14:paraId="3CC942C0" w14:textId="77777777" w:rsidTr="00282BAF">
        <w:trPr>
          <w:gridAfter w:val="1"/>
          <w:wAfter w:w="4" w:type="pct"/>
        </w:trPr>
        <w:tc>
          <w:tcPr>
            <w:tcW w:w="2136" w:type="pct"/>
          </w:tcPr>
          <w:p w14:paraId="07629027" w14:textId="77777777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B40CFF4" w14:textId="6D6173EB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D5B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155" w:type="pct"/>
            <w:gridSpan w:val="2"/>
          </w:tcPr>
          <w:p w14:paraId="3076AECA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1C4BA1" w14:textId="0C3BED01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</w:t>
            </w: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52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257</w:t>
            </w:r>
          </w:p>
        </w:tc>
        <w:tc>
          <w:tcPr>
            <w:tcW w:w="149" w:type="pct"/>
            <w:gridSpan w:val="2"/>
          </w:tcPr>
          <w:p w14:paraId="5C8E4DEE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50999F" w14:textId="1EE6D389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20,5</w:t>
            </w:r>
            <w:r w:rsidR="004D5B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36" w:type="pct"/>
            <w:gridSpan w:val="2"/>
          </w:tcPr>
          <w:p w14:paraId="612253C2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CF42200" w14:textId="388AC8EA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</w:t>
            </w: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257</w:t>
            </w:r>
          </w:p>
        </w:tc>
      </w:tr>
      <w:tr w:rsidR="003F52EE" w:rsidRPr="000A36B4" w14:paraId="5F698034" w14:textId="77777777" w:rsidTr="00282BAF">
        <w:trPr>
          <w:gridAfter w:val="1"/>
          <w:wAfter w:w="4" w:type="pct"/>
        </w:trPr>
        <w:tc>
          <w:tcPr>
            <w:tcW w:w="2136" w:type="pct"/>
          </w:tcPr>
          <w:p w14:paraId="28DB33B8" w14:textId="77777777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C5BE166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BE2F1CD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7C63271A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02E0045D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67141742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08CD3705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3C45E7B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F52EE" w:rsidRPr="000A36B4" w14:paraId="10D90E29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4F0BB25A" w14:textId="5ADD18D0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2" w:type="pct"/>
          </w:tcPr>
          <w:p w14:paraId="0EC601BD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D3D575F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54DBBB2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62264985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1DF5372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1F913E58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211683F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F52EE" w:rsidRPr="000A36B4" w14:paraId="4BE61812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4B6511FE" w14:textId="70AEA112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F700CFE" w14:textId="5BF4203D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08AF76AB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4E68447A" w14:textId="3F85B394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1117EBAB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DB8AF73" w14:textId="0747126E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1,545</w:t>
            </w:r>
          </w:p>
        </w:tc>
        <w:tc>
          <w:tcPr>
            <w:tcW w:w="136" w:type="pct"/>
            <w:gridSpan w:val="2"/>
          </w:tcPr>
          <w:p w14:paraId="112FAEB0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D4D5C98" w14:textId="4C9ABB62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</w:tr>
      <w:tr w:rsidR="003F52EE" w:rsidRPr="000A36B4" w14:paraId="1E3CE9B4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23A809D6" w14:textId="766627DF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08E0DAB" w14:textId="67138BFF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2,348</w:t>
            </w:r>
          </w:p>
        </w:tc>
        <w:tc>
          <w:tcPr>
            <w:tcW w:w="155" w:type="pct"/>
            <w:gridSpan w:val="2"/>
          </w:tcPr>
          <w:p w14:paraId="64AF1211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2B54F1D1" w14:textId="73EE96F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</w:rPr>
              <w:t>3,096</w:t>
            </w:r>
          </w:p>
        </w:tc>
        <w:tc>
          <w:tcPr>
            <w:tcW w:w="149" w:type="pct"/>
            <w:gridSpan w:val="2"/>
          </w:tcPr>
          <w:p w14:paraId="74CDA37B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1005AD9B" w14:textId="23228010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2,348</w:t>
            </w:r>
          </w:p>
        </w:tc>
        <w:tc>
          <w:tcPr>
            <w:tcW w:w="136" w:type="pct"/>
            <w:gridSpan w:val="2"/>
          </w:tcPr>
          <w:p w14:paraId="44E1D9F7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773BD96" w14:textId="7D97A2E0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</w:rPr>
              <w:t>3,096</w:t>
            </w:r>
          </w:p>
        </w:tc>
      </w:tr>
      <w:tr w:rsidR="003F52EE" w:rsidRPr="000A36B4" w14:paraId="3A8582CC" w14:textId="77777777" w:rsidTr="00282BAF">
        <w:trPr>
          <w:gridAfter w:val="1"/>
          <w:wAfter w:w="4" w:type="pct"/>
        </w:trPr>
        <w:tc>
          <w:tcPr>
            <w:tcW w:w="2136" w:type="pct"/>
          </w:tcPr>
          <w:p w14:paraId="61AF60C6" w14:textId="48148B6D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0206492" w14:textId="3D506D00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2,348</w:t>
            </w:r>
          </w:p>
        </w:tc>
        <w:tc>
          <w:tcPr>
            <w:tcW w:w="155" w:type="pct"/>
            <w:gridSpan w:val="2"/>
          </w:tcPr>
          <w:p w14:paraId="15BF0A4F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FB474C" w14:textId="51727C21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3,096</w:t>
            </w:r>
          </w:p>
        </w:tc>
        <w:tc>
          <w:tcPr>
            <w:tcW w:w="149" w:type="pct"/>
            <w:gridSpan w:val="2"/>
          </w:tcPr>
          <w:p w14:paraId="2EEB1D34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C31A1" w14:textId="3010E3BE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3,893</w:t>
            </w:r>
          </w:p>
        </w:tc>
        <w:tc>
          <w:tcPr>
            <w:tcW w:w="136" w:type="pct"/>
            <w:gridSpan w:val="2"/>
          </w:tcPr>
          <w:p w14:paraId="1098A9E2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BBA0603" w14:textId="12FDBD21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4,292</w:t>
            </w:r>
          </w:p>
        </w:tc>
      </w:tr>
      <w:tr w:rsidR="003F52EE" w:rsidRPr="000A36B4" w14:paraId="6C03C3BC" w14:textId="77777777" w:rsidTr="00282BAF">
        <w:trPr>
          <w:gridAfter w:val="1"/>
          <w:wAfter w:w="4" w:type="pct"/>
        </w:trPr>
        <w:tc>
          <w:tcPr>
            <w:tcW w:w="2136" w:type="pct"/>
          </w:tcPr>
          <w:p w14:paraId="0E7F0B5A" w14:textId="77777777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AE32429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36EF06AC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0ADFBCCB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45A7616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5D7108A0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5464CBC6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9EA491E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52EE" w:rsidRPr="000A36B4" w14:paraId="10A02688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686691AC" w14:textId="2723A749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32" w:type="pct"/>
          </w:tcPr>
          <w:p w14:paraId="41EF5BA3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69B4220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5D448B28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99B6CF4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AAF83F0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4A6569F9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F9F62DB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52EE" w:rsidRPr="000A36B4" w14:paraId="186B018A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7732A14D" w14:textId="3141D372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C62F63D" w14:textId="6B8E7616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2B8D7853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D4DCCDC" w14:textId="53552CF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5CB9036A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0C4DE23" w14:textId="05AAED0E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,295</w:t>
            </w:r>
          </w:p>
        </w:tc>
        <w:tc>
          <w:tcPr>
            <w:tcW w:w="136" w:type="pct"/>
            <w:gridSpan w:val="2"/>
          </w:tcPr>
          <w:p w14:paraId="5B8ABC61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469C301" w14:textId="0954E61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3F52EE" w:rsidRPr="000A36B4" w14:paraId="17A94174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434B40BE" w14:textId="45598BEA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8FF806E" w14:textId="190BB615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155" w:type="pct"/>
            <w:gridSpan w:val="2"/>
          </w:tcPr>
          <w:p w14:paraId="3CEED9C6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3225444B" w14:textId="7155002B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49" w:type="pct"/>
            <w:gridSpan w:val="2"/>
          </w:tcPr>
          <w:p w14:paraId="5AB9B009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20A32B5A" w14:textId="64F468D5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136" w:type="pct"/>
            <w:gridSpan w:val="2"/>
          </w:tcPr>
          <w:p w14:paraId="2EC2EC9F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6FC49D6" w14:textId="0F668CEC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3F52EE" w:rsidRPr="000A36B4" w14:paraId="16840AFA" w14:textId="77777777" w:rsidTr="003F52EE">
        <w:trPr>
          <w:gridAfter w:val="1"/>
          <w:wAfter w:w="4" w:type="pct"/>
        </w:trPr>
        <w:tc>
          <w:tcPr>
            <w:tcW w:w="2136" w:type="pct"/>
          </w:tcPr>
          <w:p w14:paraId="31FBAF16" w14:textId="17595F23" w:rsidR="003F52EE" w:rsidRPr="000A36B4" w:rsidRDefault="003F52EE" w:rsidP="003F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F78A6F7" w14:textId="6C38EF88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422</w:t>
            </w:r>
          </w:p>
        </w:tc>
        <w:tc>
          <w:tcPr>
            <w:tcW w:w="155" w:type="pct"/>
            <w:gridSpan w:val="2"/>
          </w:tcPr>
          <w:p w14:paraId="72AA03E4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4462F" w14:textId="5F4A1E4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49" w:type="pct"/>
            <w:gridSpan w:val="2"/>
          </w:tcPr>
          <w:p w14:paraId="44E58783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8C91F8" w14:textId="39787CF5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1,717</w:t>
            </w:r>
          </w:p>
        </w:tc>
        <w:tc>
          <w:tcPr>
            <w:tcW w:w="136" w:type="pct"/>
            <w:gridSpan w:val="2"/>
          </w:tcPr>
          <w:p w14:paraId="0FC8A7B8" w14:textId="77777777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FD70268" w14:textId="5E5EA3CF" w:rsidR="003F52EE" w:rsidRPr="000A36B4" w:rsidRDefault="003F52EE" w:rsidP="003F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1,354</w:t>
            </w:r>
          </w:p>
        </w:tc>
      </w:tr>
    </w:tbl>
    <w:p w14:paraId="3A5AF9A0" w14:textId="6F0DCC4F" w:rsidR="000B3A93" w:rsidRPr="000A36B4" w:rsidRDefault="000B3A93">
      <w:pPr>
        <w:rPr>
          <w:rFonts w:asciiTheme="majorBidi" w:hAnsiTheme="majorBidi" w:cstheme="majorBidi"/>
          <w:sz w:val="30"/>
          <w:szCs w:val="30"/>
        </w:rPr>
      </w:pPr>
    </w:p>
    <w:p w14:paraId="67582FD7" w14:textId="55DF3764" w:rsidR="000A36B4" w:rsidRDefault="000A36B4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5CC9F9" w14:textId="1EC0C865" w:rsidR="000C584F" w:rsidRDefault="000C584F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D49E4F" w14:textId="4BCA31D0" w:rsidR="002A3F2B" w:rsidRDefault="002A3F2B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E5CEBB" w14:textId="5938B16D" w:rsidR="002A3F2B" w:rsidRDefault="002A3F2B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FB861A" w14:textId="77777777" w:rsidR="002A3F2B" w:rsidRDefault="002A3F2B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DB8CFB" w14:textId="597F92B0" w:rsidR="003E6A5C" w:rsidRPr="00623D0C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E2B4E92" w14:textId="2E71E858" w:rsidR="00497F2F" w:rsidRPr="00C2710D" w:rsidRDefault="00497F2F" w:rsidP="00497F2F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895"/>
        <w:gridCol w:w="1160"/>
        <w:gridCol w:w="238"/>
        <w:gridCol w:w="1080"/>
        <w:gridCol w:w="236"/>
        <w:gridCol w:w="1123"/>
        <w:gridCol w:w="267"/>
        <w:gridCol w:w="1071"/>
      </w:tblGrid>
      <w:tr w:rsidR="00753915" w:rsidRPr="00623D0C" w14:paraId="392CDFAB" w14:textId="77777777" w:rsidTr="008A4387">
        <w:trPr>
          <w:trHeight w:val="412"/>
        </w:trPr>
        <w:tc>
          <w:tcPr>
            <w:tcW w:w="1730" w:type="pct"/>
          </w:tcPr>
          <w:p w14:paraId="75EB23AF" w14:textId="77777777" w:rsidR="00497F2F" w:rsidRPr="00623D0C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8C4DA4C" w14:textId="77777777" w:rsidR="00497F2F" w:rsidRPr="00623D0C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2F77AD7" w14:textId="77777777" w:rsidR="00497F2F" w:rsidRPr="00623D0C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3B304CCB" w14:textId="77777777" w:rsidR="00497F2F" w:rsidRPr="00623D0C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6FED48C" w14:textId="77777777" w:rsidR="00497F2F" w:rsidRPr="00623D0C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9F5" w:rsidRPr="00623D0C" w14:paraId="454A4232" w14:textId="77777777" w:rsidTr="008A4387">
        <w:trPr>
          <w:trHeight w:val="412"/>
        </w:trPr>
        <w:tc>
          <w:tcPr>
            <w:tcW w:w="1730" w:type="pct"/>
          </w:tcPr>
          <w:p w14:paraId="098D70AD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12285040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2F9B71F4" w14:textId="123216E1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796F7B26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D45505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" w:type="pct"/>
          </w:tcPr>
          <w:p w14:paraId="20CE702B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B1E2CF" w14:textId="15B2310D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0556FA1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5047E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969F5" w:rsidRPr="00623D0C" w14:paraId="4F9C17AE" w14:textId="77777777" w:rsidTr="008A4387">
        <w:trPr>
          <w:trHeight w:val="398"/>
        </w:trPr>
        <w:tc>
          <w:tcPr>
            <w:tcW w:w="1730" w:type="pct"/>
          </w:tcPr>
          <w:p w14:paraId="4CDA4BB5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6D974CE5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14:paraId="606DEDD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744A4CA9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6BDD63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021911AF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C81D93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16235052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CD21F1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969F5" w:rsidRPr="00623D0C" w14:paraId="2E674F23" w14:textId="77777777" w:rsidTr="008A4387">
        <w:trPr>
          <w:trHeight w:val="398"/>
        </w:trPr>
        <w:tc>
          <w:tcPr>
            <w:tcW w:w="1730" w:type="pct"/>
          </w:tcPr>
          <w:p w14:paraId="32455517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28DE15E5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AFAB10E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9F5" w:rsidRPr="00623D0C" w14:paraId="1C707623" w14:textId="77777777" w:rsidTr="008A4387">
        <w:trPr>
          <w:trHeight w:val="427"/>
        </w:trPr>
        <w:tc>
          <w:tcPr>
            <w:tcW w:w="1730" w:type="pct"/>
          </w:tcPr>
          <w:p w14:paraId="4C53BEAA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43C66E80" w14:textId="2BD59B58" w:rsidR="00F969F5" w:rsidRPr="00623D0C" w:rsidRDefault="00AA715B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14:paraId="2E8A102C" w14:textId="54BCCFEF" w:rsidR="00F969F5" w:rsidRPr="00623D0C" w:rsidRDefault="00454B86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3,810</w:t>
            </w:r>
          </w:p>
        </w:tc>
        <w:tc>
          <w:tcPr>
            <w:tcW w:w="128" w:type="pct"/>
            <w:shd w:val="clear" w:color="auto" w:fill="auto"/>
          </w:tcPr>
          <w:p w14:paraId="019B4280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C52EC29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  <w:tc>
          <w:tcPr>
            <w:tcW w:w="127" w:type="pct"/>
            <w:shd w:val="clear" w:color="auto" w:fill="auto"/>
          </w:tcPr>
          <w:p w14:paraId="543ABB8F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C3A3A02" w14:textId="26549484" w:rsidR="00F969F5" w:rsidRPr="00623D0C" w:rsidRDefault="00BA6D10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13,886</w:t>
            </w:r>
          </w:p>
        </w:tc>
        <w:tc>
          <w:tcPr>
            <w:tcW w:w="144" w:type="pct"/>
          </w:tcPr>
          <w:p w14:paraId="10D04F7F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22867CDA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48,180</w:t>
            </w:r>
          </w:p>
        </w:tc>
      </w:tr>
      <w:tr w:rsidR="00F969F5" w:rsidRPr="00623D0C" w14:paraId="4672BD9A" w14:textId="77777777" w:rsidTr="008A4387">
        <w:trPr>
          <w:trHeight w:val="412"/>
        </w:trPr>
        <w:tc>
          <w:tcPr>
            <w:tcW w:w="1730" w:type="pct"/>
          </w:tcPr>
          <w:p w14:paraId="2170E65F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2" w:type="pct"/>
          </w:tcPr>
          <w:p w14:paraId="03429332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C159FFC" w14:textId="676E18E5" w:rsidR="00F969F5" w:rsidRPr="00456B2F" w:rsidRDefault="00454B86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4B86">
              <w:rPr>
                <w:rFonts w:asciiTheme="majorBidi" w:hAnsiTheme="majorBidi" w:cstheme="majorBidi"/>
                <w:sz w:val="30"/>
                <w:szCs w:val="30"/>
              </w:rPr>
              <w:t>5,021,456</w:t>
            </w:r>
          </w:p>
        </w:tc>
        <w:tc>
          <w:tcPr>
            <w:tcW w:w="128" w:type="pct"/>
            <w:shd w:val="clear" w:color="auto" w:fill="auto"/>
          </w:tcPr>
          <w:p w14:paraId="54A75094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1CB19EE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5,105,601</w:t>
            </w:r>
          </w:p>
        </w:tc>
        <w:tc>
          <w:tcPr>
            <w:tcW w:w="127" w:type="pct"/>
            <w:shd w:val="clear" w:color="auto" w:fill="auto"/>
          </w:tcPr>
          <w:p w14:paraId="57AE82F8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CE3572F" w14:textId="3BDCE45F" w:rsidR="00F969F5" w:rsidRPr="00623D0C" w:rsidRDefault="00BA6D10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5,012,246</w:t>
            </w:r>
          </w:p>
        </w:tc>
        <w:tc>
          <w:tcPr>
            <w:tcW w:w="144" w:type="pct"/>
          </w:tcPr>
          <w:p w14:paraId="18947FEA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3FC05AF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5,063,590</w:t>
            </w:r>
          </w:p>
        </w:tc>
      </w:tr>
      <w:tr w:rsidR="00F969F5" w:rsidRPr="00623D0C" w14:paraId="402A52EA" w14:textId="77777777" w:rsidTr="008A4387">
        <w:trPr>
          <w:trHeight w:val="59"/>
        </w:trPr>
        <w:tc>
          <w:tcPr>
            <w:tcW w:w="1730" w:type="pct"/>
          </w:tcPr>
          <w:p w14:paraId="3AE08B2C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5347E2BC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7D238A4" w14:textId="774AA692" w:rsidR="00F969F5" w:rsidRPr="00623D0C" w:rsidRDefault="0079051D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5,025,26</w:t>
            </w:r>
            <w:r w:rsidR="00456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26D3A619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097E19A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5,108,286</w:t>
            </w:r>
          </w:p>
        </w:tc>
        <w:tc>
          <w:tcPr>
            <w:tcW w:w="127" w:type="pct"/>
            <w:shd w:val="clear" w:color="auto" w:fill="auto"/>
          </w:tcPr>
          <w:p w14:paraId="7DB6A696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321B9EF" w14:textId="6D2B9075" w:rsidR="00F969F5" w:rsidRPr="00623D0C" w:rsidRDefault="00BA6D10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5,026,132</w:t>
            </w:r>
          </w:p>
        </w:tc>
        <w:tc>
          <w:tcPr>
            <w:tcW w:w="144" w:type="pct"/>
          </w:tcPr>
          <w:p w14:paraId="1FE6DFF7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72ACDE9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5,111,770</w:t>
            </w:r>
          </w:p>
        </w:tc>
      </w:tr>
      <w:tr w:rsidR="00F969F5" w:rsidRPr="00623D0C" w14:paraId="65199A7F" w14:textId="77777777" w:rsidTr="008A4387">
        <w:trPr>
          <w:trHeight w:val="796"/>
        </w:trPr>
        <w:tc>
          <w:tcPr>
            <w:tcW w:w="1730" w:type="pct"/>
          </w:tcPr>
          <w:p w14:paraId="04EAAD82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2BBAACF" w14:textId="1C6D803B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82" w:type="pct"/>
          </w:tcPr>
          <w:p w14:paraId="64948BD5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CE1F585" w14:textId="77777777" w:rsidR="00F969F5" w:rsidRPr="00C925EB" w:rsidRDefault="00F969F5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552E8" w14:textId="456902A7" w:rsidR="0079051D" w:rsidRPr="00C925EB" w:rsidRDefault="0079051D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925EB">
              <w:rPr>
                <w:rFonts w:asciiTheme="majorBidi" w:hAnsiTheme="majorBidi" w:cstheme="majorBidi"/>
                <w:sz w:val="30"/>
                <w:szCs w:val="30"/>
              </w:rPr>
              <w:t>(223,74</w:t>
            </w:r>
            <w:r w:rsidR="00456B2F" w:rsidRPr="00C925E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925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A0A50AA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3E29561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58769" w14:textId="30E10752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(191,080)</w:t>
            </w:r>
          </w:p>
        </w:tc>
        <w:tc>
          <w:tcPr>
            <w:tcW w:w="127" w:type="pct"/>
            <w:shd w:val="clear" w:color="auto" w:fill="auto"/>
          </w:tcPr>
          <w:p w14:paraId="4CE8B883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2E19A1B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B4CB0" w14:textId="1C67A948" w:rsidR="00BA6D10" w:rsidRPr="00623D0C" w:rsidRDefault="00BA6D10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(215,489)</w:t>
            </w:r>
          </w:p>
        </w:tc>
        <w:tc>
          <w:tcPr>
            <w:tcW w:w="144" w:type="pct"/>
          </w:tcPr>
          <w:p w14:paraId="41B9C046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8C23CA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20A16" w14:textId="6545D869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(182,807)</w:t>
            </w:r>
          </w:p>
        </w:tc>
      </w:tr>
      <w:tr w:rsidR="00F969F5" w:rsidRPr="00623D0C" w14:paraId="12041790" w14:textId="77777777" w:rsidTr="008A4387">
        <w:trPr>
          <w:trHeight w:val="412"/>
        </w:trPr>
        <w:tc>
          <w:tcPr>
            <w:tcW w:w="1730" w:type="pct"/>
          </w:tcPr>
          <w:p w14:paraId="2248F64C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641D7442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20016" w14:textId="145C6784" w:rsidR="00F969F5" w:rsidRPr="00C925EB" w:rsidRDefault="0079051D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4,801,526</w:t>
            </w:r>
          </w:p>
        </w:tc>
        <w:tc>
          <w:tcPr>
            <w:tcW w:w="128" w:type="pct"/>
            <w:shd w:val="clear" w:color="auto" w:fill="auto"/>
          </w:tcPr>
          <w:p w14:paraId="3CCA2C5A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442CD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4,917,206</w:t>
            </w:r>
          </w:p>
        </w:tc>
        <w:tc>
          <w:tcPr>
            <w:tcW w:w="127" w:type="pct"/>
            <w:shd w:val="clear" w:color="auto" w:fill="auto"/>
          </w:tcPr>
          <w:p w14:paraId="2B537E9A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A267" w14:textId="292D6EF1" w:rsidR="00F969F5" w:rsidRPr="00623D0C" w:rsidRDefault="00BA6D10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4,810,643</w:t>
            </w:r>
          </w:p>
        </w:tc>
        <w:tc>
          <w:tcPr>
            <w:tcW w:w="144" w:type="pct"/>
          </w:tcPr>
          <w:p w14:paraId="745F15B1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ED0240E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4,928,963</w:t>
            </w:r>
          </w:p>
        </w:tc>
      </w:tr>
      <w:tr w:rsidR="00F969F5" w:rsidRPr="00623D0C" w14:paraId="4DC49AB2" w14:textId="77777777" w:rsidTr="008A4387">
        <w:trPr>
          <w:trHeight w:val="412"/>
        </w:trPr>
        <w:tc>
          <w:tcPr>
            <w:tcW w:w="1730" w:type="pct"/>
          </w:tcPr>
          <w:p w14:paraId="4208A722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6100A98D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757D22" w14:textId="77777777" w:rsidR="00F969F5" w:rsidRPr="00C925EB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34E654E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91472A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63EA54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16AB6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07ABEC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B5479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9F5" w:rsidRPr="00623D0C" w14:paraId="7E02999A" w14:textId="77777777" w:rsidTr="008A4387">
        <w:trPr>
          <w:trHeight w:val="427"/>
        </w:trPr>
        <w:tc>
          <w:tcPr>
            <w:tcW w:w="1730" w:type="pct"/>
          </w:tcPr>
          <w:p w14:paraId="0A6F785B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2" w:type="pct"/>
          </w:tcPr>
          <w:p w14:paraId="7168FECB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039360" w14:textId="37B0278A" w:rsidR="00F969F5" w:rsidRPr="00E676CA" w:rsidRDefault="00DE1328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676C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143CD" w:rsidRPr="00E676CA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E676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3CD" w:rsidRPr="00E676CA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28" w:type="pct"/>
          </w:tcPr>
          <w:p w14:paraId="7839BDC9" w14:textId="77777777" w:rsidR="00F969F5" w:rsidRPr="00E676CA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A32C825" w14:textId="77777777" w:rsidR="00F969F5" w:rsidRPr="00E676CA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676CA">
              <w:rPr>
                <w:rFonts w:asciiTheme="majorBidi" w:hAnsiTheme="majorBidi" w:cstheme="majorBidi"/>
                <w:sz w:val="30"/>
                <w:szCs w:val="30"/>
              </w:rPr>
              <w:t>4,848,572</w:t>
            </w:r>
          </w:p>
        </w:tc>
        <w:tc>
          <w:tcPr>
            <w:tcW w:w="127" w:type="pct"/>
          </w:tcPr>
          <w:p w14:paraId="693524A8" w14:textId="77777777" w:rsidR="00F969F5" w:rsidRPr="00E676CA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CC2C7B" w14:textId="630F67BB" w:rsidR="00F969F5" w:rsidRPr="00E676CA" w:rsidRDefault="00BA6D10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676C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143CD" w:rsidRPr="00E676CA">
              <w:rPr>
                <w:rFonts w:asciiTheme="majorBidi" w:hAnsiTheme="majorBidi" w:cstheme="majorBidi"/>
                <w:sz w:val="30"/>
                <w:szCs w:val="30"/>
              </w:rPr>
              <w:t>715,961</w:t>
            </w:r>
          </w:p>
        </w:tc>
        <w:tc>
          <w:tcPr>
            <w:tcW w:w="144" w:type="pct"/>
          </w:tcPr>
          <w:p w14:paraId="51D3304B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2DF07D45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4,862,527</w:t>
            </w:r>
          </w:p>
        </w:tc>
      </w:tr>
      <w:tr w:rsidR="00F969F5" w:rsidRPr="00623D0C" w14:paraId="479E81D6" w14:textId="77777777" w:rsidTr="008A4387">
        <w:trPr>
          <w:trHeight w:val="412"/>
        </w:trPr>
        <w:tc>
          <w:tcPr>
            <w:tcW w:w="1730" w:type="pct"/>
          </w:tcPr>
          <w:p w14:paraId="44CBAB78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2" w:type="pct"/>
          </w:tcPr>
          <w:p w14:paraId="547E049E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83FC11" w14:textId="70869C6B" w:rsidR="00F969F5" w:rsidRPr="00E676CA" w:rsidRDefault="008143CD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6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96,062</w:t>
            </w:r>
          </w:p>
        </w:tc>
        <w:tc>
          <w:tcPr>
            <w:tcW w:w="128" w:type="pct"/>
          </w:tcPr>
          <w:p w14:paraId="3F69C369" w14:textId="77777777" w:rsidR="00F969F5" w:rsidRPr="00E676CA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77A6591" w14:textId="77777777" w:rsidR="00F969F5" w:rsidRPr="00E676CA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6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68,634</w:t>
            </w:r>
          </w:p>
        </w:tc>
        <w:tc>
          <w:tcPr>
            <w:tcW w:w="127" w:type="pct"/>
          </w:tcPr>
          <w:p w14:paraId="0D97497D" w14:textId="77777777" w:rsidR="00F969F5" w:rsidRPr="00E676CA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FEB03C4" w14:textId="1557BB1F" w:rsidR="00F969F5" w:rsidRPr="00E676CA" w:rsidRDefault="008143CD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6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94,682</w:t>
            </w:r>
          </w:p>
        </w:tc>
        <w:tc>
          <w:tcPr>
            <w:tcW w:w="144" w:type="pct"/>
          </w:tcPr>
          <w:p w14:paraId="75FC81B7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3095212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66,436</w:t>
            </w:r>
          </w:p>
        </w:tc>
      </w:tr>
      <w:tr w:rsidR="00F969F5" w:rsidRPr="00623D0C" w14:paraId="1D5C3FA9" w14:textId="77777777" w:rsidTr="008A4387">
        <w:trPr>
          <w:trHeight w:val="412"/>
        </w:trPr>
        <w:tc>
          <w:tcPr>
            <w:tcW w:w="1730" w:type="pct"/>
          </w:tcPr>
          <w:p w14:paraId="26E7CDFA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25D5C47E" w14:textId="77777777" w:rsidR="00F969F5" w:rsidRPr="00623D0C" w:rsidRDefault="00F969F5" w:rsidP="00F96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4DFD2FE" w14:textId="10435CEC" w:rsidR="00F969F5" w:rsidRPr="00E676CA" w:rsidRDefault="0079051D" w:rsidP="00F969F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76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4,801,526</w:t>
            </w:r>
          </w:p>
        </w:tc>
        <w:tc>
          <w:tcPr>
            <w:tcW w:w="128" w:type="pct"/>
          </w:tcPr>
          <w:p w14:paraId="69AE1D1B" w14:textId="77777777" w:rsidR="00F969F5" w:rsidRPr="00E676CA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79F95E9" w14:textId="77777777" w:rsidR="00F969F5" w:rsidRPr="00E676CA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76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4,917,206</w:t>
            </w:r>
          </w:p>
        </w:tc>
        <w:tc>
          <w:tcPr>
            <w:tcW w:w="127" w:type="pct"/>
          </w:tcPr>
          <w:p w14:paraId="2046E436" w14:textId="77777777" w:rsidR="00F969F5" w:rsidRPr="00E676CA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AADB9EA" w14:textId="2EFE91D8" w:rsidR="00F969F5" w:rsidRPr="00E676CA" w:rsidRDefault="00BA6D10" w:rsidP="00F969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76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4,810,643</w:t>
            </w:r>
          </w:p>
        </w:tc>
        <w:tc>
          <w:tcPr>
            <w:tcW w:w="144" w:type="pct"/>
          </w:tcPr>
          <w:p w14:paraId="55C23F17" w14:textId="77777777" w:rsidR="00F969F5" w:rsidRPr="00623D0C" w:rsidRDefault="00F969F5" w:rsidP="00F9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FB4394" w14:textId="77777777" w:rsidR="00F969F5" w:rsidRPr="00623D0C" w:rsidRDefault="00F969F5" w:rsidP="00F96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4,928,963</w:t>
            </w:r>
          </w:p>
        </w:tc>
      </w:tr>
    </w:tbl>
    <w:p w14:paraId="62EB3F60" w14:textId="4B793E33" w:rsidR="00497F2F" w:rsidRPr="00623D0C" w:rsidRDefault="00497F2F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A33486" w:rsidRPr="00623D0C" w14:paraId="32D5E23D" w14:textId="77777777" w:rsidTr="00D411DA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E64B943" w14:textId="77777777" w:rsidR="00A33486" w:rsidRPr="00623D0C" w:rsidRDefault="00A33486" w:rsidP="00D411D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</w:tcPr>
          <w:p w14:paraId="09242253" w14:textId="77777777" w:rsidR="00A33486" w:rsidRPr="00623D0C" w:rsidRDefault="00A33486" w:rsidP="00D411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457B9B" w14:textId="77777777" w:rsidR="00A33486" w:rsidRPr="00623D0C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6A3BEA6" w14:textId="77777777" w:rsidR="00A33486" w:rsidRPr="00623D0C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3486" w:rsidRPr="00623D0C" w14:paraId="43DEDB42" w14:textId="77777777" w:rsidTr="00D411DA">
        <w:trPr>
          <w:cantSplit/>
          <w:tblHeader/>
        </w:trPr>
        <w:tc>
          <w:tcPr>
            <w:tcW w:w="4140" w:type="dxa"/>
            <w:vAlign w:val="bottom"/>
          </w:tcPr>
          <w:p w14:paraId="52550245" w14:textId="55EBAF06" w:rsidR="00A33486" w:rsidRPr="00623D0C" w:rsidRDefault="00A33486" w:rsidP="00D411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20D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244EF2E" w14:textId="77777777" w:rsidR="00A33486" w:rsidRPr="00623D0C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9987095" w14:textId="77777777" w:rsidR="00A33486" w:rsidRPr="00623D0C" w:rsidRDefault="00A33486" w:rsidP="00D411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23D8CB" w14:textId="77777777" w:rsidR="00A33486" w:rsidRPr="00623D0C" w:rsidRDefault="00A33486" w:rsidP="00D411D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1240EDB1" w14:textId="77777777" w:rsidR="00A33486" w:rsidRPr="00623D0C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FEB6236" w14:textId="77777777" w:rsidR="00A33486" w:rsidRPr="00623D0C" w:rsidRDefault="00A33486" w:rsidP="00D411D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78" w:type="dxa"/>
            <w:vAlign w:val="bottom"/>
          </w:tcPr>
          <w:p w14:paraId="64239352" w14:textId="77777777" w:rsidR="00A33486" w:rsidRPr="00623D0C" w:rsidRDefault="00A33486" w:rsidP="00D411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3D7AB99" w14:textId="77777777" w:rsidR="00A33486" w:rsidRPr="00623D0C" w:rsidRDefault="00A33486" w:rsidP="00D411D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A33486" w:rsidRPr="00623D0C" w14:paraId="5D256D7F" w14:textId="77777777" w:rsidTr="00D411DA">
        <w:trPr>
          <w:cantSplit/>
          <w:tblHeader/>
        </w:trPr>
        <w:tc>
          <w:tcPr>
            <w:tcW w:w="4140" w:type="dxa"/>
            <w:vAlign w:val="bottom"/>
          </w:tcPr>
          <w:p w14:paraId="578E422D" w14:textId="77777777" w:rsidR="00A33486" w:rsidRPr="00623D0C" w:rsidRDefault="00A33486" w:rsidP="00D411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78D91F7" w14:textId="77777777" w:rsidR="00A33486" w:rsidRPr="00623D0C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4699" w:rsidRPr="00623D0C" w14:paraId="5746EE37" w14:textId="77777777" w:rsidTr="00753915">
        <w:trPr>
          <w:cantSplit/>
          <w:trHeight w:val="60"/>
        </w:trPr>
        <w:tc>
          <w:tcPr>
            <w:tcW w:w="4140" w:type="dxa"/>
          </w:tcPr>
          <w:p w14:paraId="7FA96894" w14:textId="77777777" w:rsidR="00EC4699" w:rsidRPr="00623D0C" w:rsidRDefault="00EC4699" w:rsidP="00EC4699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1DE8EF" w14:textId="45F5180A" w:rsidR="00EC4699" w:rsidRPr="00623D0C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32,682</w:t>
            </w:r>
          </w:p>
        </w:tc>
        <w:tc>
          <w:tcPr>
            <w:tcW w:w="270" w:type="dxa"/>
          </w:tcPr>
          <w:p w14:paraId="137DD359" w14:textId="77777777" w:rsidR="00EC4699" w:rsidRPr="00623D0C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21AB7D" w14:textId="13AB5669" w:rsidR="00EC4699" w:rsidRPr="001A258B" w:rsidRDefault="001A258B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15,075</w:t>
            </w:r>
          </w:p>
        </w:tc>
        <w:tc>
          <w:tcPr>
            <w:tcW w:w="180" w:type="dxa"/>
          </w:tcPr>
          <w:p w14:paraId="6FBCB00D" w14:textId="77777777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34BAD42A" w14:textId="61754F70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32,682</w:t>
            </w:r>
          </w:p>
        </w:tc>
        <w:tc>
          <w:tcPr>
            <w:tcW w:w="178" w:type="dxa"/>
          </w:tcPr>
          <w:p w14:paraId="7E6A2965" w14:textId="77777777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49C2F53C" w14:textId="636CB7D7" w:rsidR="00EC4699" w:rsidRPr="001A258B" w:rsidRDefault="001A258B" w:rsidP="00EC46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15,075</w:t>
            </w:r>
          </w:p>
        </w:tc>
      </w:tr>
      <w:tr w:rsidR="00EC4699" w:rsidRPr="00623D0C" w14:paraId="47DDED2F" w14:textId="77777777" w:rsidTr="00753915">
        <w:trPr>
          <w:cantSplit/>
        </w:trPr>
        <w:tc>
          <w:tcPr>
            <w:tcW w:w="4140" w:type="dxa"/>
          </w:tcPr>
          <w:p w14:paraId="572D91A4" w14:textId="77777777" w:rsidR="00EC4699" w:rsidRPr="00623D0C" w:rsidRDefault="00EC4699" w:rsidP="00EC4699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91C5E" w14:textId="758EA5C5" w:rsidR="00EC4699" w:rsidRPr="00623D0C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70" w:type="dxa"/>
          </w:tcPr>
          <w:p w14:paraId="4C02092E" w14:textId="77777777" w:rsidR="00EC4699" w:rsidRPr="00623D0C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270B0C" w14:textId="6610428B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5DF7CF6" w14:textId="77777777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C9CCA6" w14:textId="786AB20A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DBCC9A2" w14:textId="77777777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E9010B7" w14:textId="7F06AA9A" w:rsidR="00EC4699" w:rsidRPr="001A258B" w:rsidRDefault="00EC4699" w:rsidP="00A4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2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4699" w:rsidRPr="00623D0C" w14:paraId="79DEAC9E" w14:textId="77777777" w:rsidTr="00753915">
        <w:trPr>
          <w:cantSplit/>
        </w:trPr>
        <w:tc>
          <w:tcPr>
            <w:tcW w:w="4140" w:type="dxa"/>
          </w:tcPr>
          <w:p w14:paraId="27E10076" w14:textId="77777777" w:rsidR="00EC4699" w:rsidRPr="00623D0C" w:rsidRDefault="00EC4699" w:rsidP="00EC4699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B8747" w14:textId="4107206E" w:rsidR="00EC4699" w:rsidRPr="00623D0C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32,660</w:t>
            </w:r>
          </w:p>
        </w:tc>
        <w:tc>
          <w:tcPr>
            <w:tcW w:w="270" w:type="dxa"/>
          </w:tcPr>
          <w:p w14:paraId="69E1BBE1" w14:textId="77777777" w:rsidR="00EC4699" w:rsidRPr="00623D0C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F1A824" w14:textId="31D048E3" w:rsidR="00EC4699" w:rsidRPr="001A258B" w:rsidRDefault="001A258B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15,075</w:t>
            </w:r>
          </w:p>
        </w:tc>
        <w:tc>
          <w:tcPr>
            <w:tcW w:w="180" w:type="dxa"/>
          </w:tcPr>
          <w:p w14:paraId="38CC3B27" w14:textId="77777777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E062B5A" w14:textId="502F2C7F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32,682</w:t>
            </w:r>
          </w:p>
        </w:tc>
        <w:tc>
          <w:tcPr>
            <w:tcW w:w="178" w:type="dxa"/>
          </w:tcPr>
          <w:p w14:paraId="1DB9C98E" w14:textId="77777777" w:rsidR="00EC4699" w:rsidRPr="001A258B" w:rsidRDefault="00EC4699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B76065A" w14:textId="5D4D15EE" w:rsidR="00EC4699" w:rsidRPr="001A258B" w:rsidRDefault="001A258B" w:rsidP="00EC4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2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15,075</w:t>
            </w:r>
          </w:p>
        </w:tc>
      </w:tr>
    </w:tbl>
    <w:p w14:paraId="540B2314" w14:textId="4ADF5EF5" w:rsidR="00E83039" w:rsidRDefault="00E83039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C5C2D" w14:textId="67C892B2" w:rsidR="00497F2F" w:rsidRDefault="00497F2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0A795" w14:textId="711BA57B" w:rsidR="001A258B" w:rsidRDefault="001A258B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0F039F" w:rsidRPr="00623D0C" w14:paraId="26488AAA" w14:textId="77777777" w:rsidTr="00185827">
        <w:trPr>
          <w:trHeight w:val="299"/>
        </w:trPr>
        <w:tc>
          <w:tcPr>
            <w:tcW w:w="2069" w:type="pct"/>
          </w:tcPr>
          <w:p w14:paraId="0BAC6709" w14:textId="77777777" w:rsidR="000F039F" w:rsidRPr="00623D0C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FF989A7" w14:textId="77777777" w:rsidR="000F039F" w:rsidRPr="00623D0C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322AD26" w14:textId="77777777" w:rsidR="000F039F" w:rsidRPr="00623D0C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745970C7" w14:textId="77777777" w:rsidR="000F039F" w:rsidRPr="00623D0C" w:rsidRDefault="000F039F" w:rsidP="000A1DC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6BFC" w:rsidRPr="00623D0C" w14:paraId="42220C70" w14:textId="77777777" w:rsidTr="00185827">
        <w:trPr>
          <w:trHeight w:val="299"/>
        </w:trPr>
        <w:tc>
          <w:tcPr>
            <w:tcW w:w="2069" w:type="pct"/>
          </w:tcPr>
          <w:p w14:paraId="47FC65B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8D6DBAC" w14:textId="4C3EFDCD" w:rsidR="00566BFC" w:rsidRPr="00623D0C" w:rsidRDefault="00566BFC" w:rsidP="00566B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</w:pP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>3</w:t>
            </w: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x-none" w:bidi="th-TH"/>
              </w:rPr>
              <w:t xml:space="preserve">0 </w:t>
            </w: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  <w:t>มิถุนายน</w:t>
            </w:r>
          </w:p>
          <w:p w14:paraId="25B6262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7E3A49A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2E8561" w14:textId="77777777" w:rsidR="00566BFC" w:rsidRPr="00623D0C" w:rsidRDefault="00566BFC" w:rsidP="00566B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 xml:space="preserve">31 </w:t>
            </w: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x-none" w:eastAsia="x-none" w:bidi="th-TH"/>
              </w:rPr>
              <w:t>ธันวาคม</w:t>
            </w: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 xml:space="preserve"> 2563</w:t>
            </w:r>
          </w:p>
        </w:tc>
        <w:tc>
          <w:tcPr>
            <w:tcW w:w="146" w:type="pct"/>
          </w:tcPr>
          <w:p w14:paraId="3ABFC77C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BE9DF15" w14:textId="77777777" w:rsidR="00566BFC" w:rsidRPr="00623D0C" w:rsidRDefault="00566BFC" w:rsidP="00566B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</w:pP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>3</w:t>
            </w: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x-none" w:bidi="th-TH"/>
              </w:rPr>
              <w:t xml:space="preserve">0 </w:t>
            </w:r>
            <w:r w:rsidRPr="00623D0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  <w:t>มิถุนายน</w:t>
            </w:r>
          </w:p>
          <w:p w14:paraId="4E74D642" w14:textId="261FDC68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34C8481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59844398" w14:textId="77777777" w:rsidR="00566BFC" w:rsidRPr="00623D0C" w:rsidRDefault="00566BFC" w:rsidP="00566BFC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 w:bidi="th-TH"/>
              </w:rPr>
              <w:t>ธันวาคม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  <w:t xml:space="preserve"> 2563</w:t>
            </w:r>
          </w:p>
        </w:tc>
      </w:tr>
      <w:tr w:rsidR="00566BFC" w:rsidRPr="00623D0C" w14:paraId="5ED2B571" w14:textId="77777777" w:rsidTr="00185827">
        <w:trPr>
          <w:trHeight w:val="299"/>
        </w:trPr>
        <w:tc>
          <w:tcPr>
            <w:tcW w:w="2069" w:type="pct"/>
          </w:tcPr>
          <w:p w14:paraId="2F4405F2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4522B050" w14:textId="7E548922" w:rsidR="00566BFC" w:rsidRPr="00623D0C" w:rsidRDefault="00566BFC" w:rsidP="00120D31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66BFC" w:rsidRPr="00623D0C" w14:paraId="6EA8DA9B" w14:textId="77777777" w:rsidTr="00185827">
        <w:trPr>
          <w:trHeight w:val="299"/>
        </w:trPr>
        <w:tc>
          <w:tcPr>
            <w:tcW w:w="2069" w:type="pct"/>
          </w:tcPr>
          <w:p w14:paraId="54879BB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716DE2B8" w14:textId="77777777" w:rsidR="00566BFC" w:rsidRPr="00623D0C" w:rsidRDefault="00566BFC" w:rsidP="00566B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9F96DF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86B9D63" w14:textId="77777777" w:rsidR="00566BFC" w:rsidRPr="00623D0C" w:rsidRDefault="00566BFC" w:rsidP="00566B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1B787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26AAAB6" w14:textId="77777777" w:rsidR="00566BFC" w:rsidRPr="00623D0C" w:rsidRDefault="00566BFC" w:rsidP="00566B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3B479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1CF742D" w14:textId="77777777" w:rsidR="00566BFC" w:rsidRPr="00623D0C" w:rsidRDefault="00566BFC" w:rsidP="00566B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BFC" w:rsidRPr="00623D0C" w14:paraId="2EE50122" w14:textId="77777777" w:rsidTr="00185827">
        <w:trPr>
          <w:trHeight w:val="299"/>
        </w:trPr>
        <w:tc>
          <w:tcPr>
            <w:tcW w:w="2069" w:type="pct"/>
          </w:tcPr>
          <w:p w14:paraId="5ED75A9A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BBAE2D" w14:textId="015E4705" w:rsidR="00566BFC" w:rsidRPr="00623D0C" w:rsidRDefault="00A62925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2,801</w:t>
            </w:r>
          </w:p>
        </w:tc>
        <w:tc>
          <w:tcPr>
            <w:tcW w:w="146" w:type="pct"/>
          </w:tcPr>
          <w:p w14:paraId="69159ADC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CE2D1B2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146" w:type="pct"/>
          </w:tcPr>
          <w:p w14:paraId="24938976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B0D27A4" w14:textId="12F2BDE2" w:rsidR="00566BFC" w:rsidRPr="00623D0C" w:rsidRDefault="00253D0E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</w:t>
            </w:r>
            <w:r w:rsidR="00BA6D10"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52B6AC1F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4F6108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43,019</w:t>
            </w:r>
          </w:p>
        </w:tc>
      </w:tr>
      <w:tr w:rsidR="00566BFC" w:rsidRPr="00623D0C" w14:paraId="720CF94A" w14:textId="77777777" w:rsidTr="00185827">
        <w:tc>
          <w:tcPr>
            <w:tcW w:w="2069" w:type="pct"/>
          </w:tcPr>
          <w:p w14:paraId="22693305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8D70D1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D1E607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1674352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8E59F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1DFC8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26E657F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0387C7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66BFC" w:rsidRPr="00623D0C" w14:paraId="1319CAF0" w14:textId="77777777" w:rsidTr="00185827">
        <w:tc>
          <w:tcPr>
            <w:tcW w:w="2069" w:type="pct"/>
          </w:tcPr>
          <w:p w14:paraId="76C484F7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6C2DE5F3" w14:textId="75EF5D41" w:rsidR="00566BFC" w:rsidRPr="00623D0C" w:rsidRDefault="00185827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1,009</w:t>
            </w:r>
          </w:p>
        </w:tc>
        <w:tc>
          <w:tcPr>
            <w:tcW w:w="146" w:type="pct"/>
          </w:tcPr>
          <w:p w14:paraId="37DB7C9C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A4844B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46" w:type="pct"/>
          </w:tcPr>
          <w:p w14:paraId="4180E45E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8C5B382" w14:textId="729311B0" w:rsidR="00566BFC" w:rsidRPr="00623D0C" w:rsidRDefault="00185827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1,265</w:t>
            </w:r>
          </w:p>
        </w:tc>
        <w:tc>
          <w:tcPr>
            <w:tcW w:w="146" w:type="pct"/>
          </w:tcPr>
          <w:p w14:paraId="23842F09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10D379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5,161</w:t>
            </w:r>
          </w:p>
        </w:tc>
      </w:tr>
      <w:tr w:rsidR="00185827" w:rsidRPr="00623D0C" w14:paraId="0BC07B90" w14:textId="77777777" w:rsidTr="00185827">
        <w:tc>
          <w:tcPr>
            <w:tcW w:w="2069" w:type="pct"/>
          </w:tcPr>
          <w:p w14:paraId="77882829" w14:textId="34E8FC64" w:rsidR="00185827" w:rsidRPr="00623D0C" w:rsidRDefault="00185827" w:rsidP="0018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2 - 3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3D79B5F0" w14:textId="7EFE367E" w:rsidR="00185827" w:rsidRPr="00623D0C" w:rsidRDefault="00185827" w:rsidP="0018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1459A93" w14:textId="77777777" w:rsidR="00185827" w:rsidRPr="00623D0C" w:rsidRDefault="00185827" w:rsidP="0018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6479978" w14:textId="511DB045" w:rsidR="00185827" w:rsidRPr="00623D0C" w:rsidRDefault="00185827" w:rsidP="0018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after="0" w:line="240" w:lineRule="auto"/>
              <w:ind w:left="-19" w:right="-131" w:firstLine="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-</w:t>
            </w:r>
          </w:p>
        </w:tc>
        <w:tc>
          <w:tcPr>
            <w:tcW w:w="146" w:type="pct"/>
          </w:tcPr>
          <w:p w14:paraId="63D786E8" w14:textId="77777777" w:rsidR="00185827" w:rsidRPr="00623D0C" w:rsidRDefault="00185827" w:rsidP="0018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E5F5051" w14:textId="7B0C316E" w:rsidR="00185827" w:rsidRPr="00623D0C" w:rsidRDefault="00185827" w:rsidP="0018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3,201</w:t>
            </w:r>
          </w:p>
        </w:tc>
        <w:tc>
          <w:tcPr>
            <w:tcW w:w="146" w:type="pct"/>
          </w:tcPr>
          <w:p w14:paraId="09990BB2" w14:textId="77777777" w:rsidR="00185827" w:rsidRPr="00623D0C" w:rsidRDefault="00185827" w:rsidP="001858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F625E17" w14:textId="771D6A9B" w:rsidR="00185827" w:rsidRPr="00623D0C" w:rsidRDefault="00185827" w:rsidP="0018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6BFC" w:rsidRPr="00623D0C" w14:paraId="3CBE7009" w14:textId="77777777" w:rsidTr="00185827">
        <w:tc>
          <w:tcPr>
            <w:tcW w:w="2069" w:type="pct"/>
          </w:tcPr>
          <w:p w14:paraId="5F8B0611" w14:textId="64695C17" w:rsidR="00566BFC" w:rsidRPr="00623D0C" w:rsidRDefault="00185827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3 - 4</w:t>
            </w:r>
            <w:r w:rsidR="00566BFC"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6BFC"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374B2CF" w14:textId="2BD5E277" w:rsidR="00566BFC" w:rsidRPr="00623D0C" w:rsidRDefault="00185827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EFC99F8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BABB92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5EAE2E3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F0EF083" w14:textId="6AFFD806" w:rsidR="00566BFC" w:rsidRPr="00623D0C" w:rsidRDefault="00185827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6,449</w:t>
            </w:r>
          </w:p>
        </w:tc>
        <w:tc>
          <w:tcPr>
            <w:tcW w:w="146" w:type="pct"/>
          </w:tcPr>
          <w:p w14:paraId="3B2DA775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17E137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6BFC" w:rsidRPr="00623D0C" w14:paraId="58DD4EBE" w14:textId="77777777" w:rsidTr="00185827">
        <w:tc>
          <w:tcPr>
            <w:tcW w:w="2069" w:type="pct"/>
          </w:tcPr>
          <w:p w14:paraId="70DCEA00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EEF2" w14:textId="27E8EC19" w:rsidR="00566BFC" w:rsidRPr="00623D0C" w:rsidRDefault="00A62925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3,810</w:t>
            </w:r>
          </w:p>
        </w:tc>
        <w:tc>
          <w:tcPr>
            <w:tcW w:w="146" w:type="pct"/>
          </w:tcPr>
          <w:p w14:paraId="262097F3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B721D8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</w:t>
            </w:r>
          </w:p>
        </w:tc>
        <w:tc>
          <w:tcPr>
            <w:tcW w:w="146" w:type="pct"/>
          </w:tcPr>
          <w:p w14:paraId="73E43649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50371BA" w14:textId="2E80F6CD" w:rsidR="00566BFC" w:rsidRPr="00623D0C" w:rsidRDefault="00185827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13,88</w:t>
            </w:r>
            <w:r w:rsidR="00BA6D10"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402EB2EE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A931D71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48,180</w:t>
            </w:r>
          </w:p>
        </w:tc>
      </w:tr>
      <w:tr w:rsidR="00566BFC" w:rsidRPr="00623D0C" w14:paraId="5D57AAD9" w14:textId="77777777" w:rsidTr="00185827">
        <w:tc>
          <w:tcPr>
            <w:tcW w:w="2069" w:type="pct"/>
          </w:tcPr>
          <w:p w14:paraId="3D22AEEF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9DCD7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0CC8A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113907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69AFAC1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29294C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C6382BF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BA00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66BFC" w:rsidRPr="00623D0C" w14:paraId="44B6DA0E" w14:textId="77777777" w:rsidTr="00185827">
        <w:tc>
          <w:tcPr>
            <w:tcW w:w="2069" w:type="pct"/>
          </w:tcPr>
          <w:p w14:paraId="07423368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11BAD7D4" w14:textId="35605610" w:rsidR="00566BFC" w:rsidRPr="00623D0C" w:rsidRDefault="00142BF7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A629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260,03</w:t>
            </w:r>
            <w:r w:rsidR="007617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47F69896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A4891A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3,287,392</w:t>
            </w:r>
          </w:p>
        </w:tc>
        <w:tc>
          <w:tcPr>
            <w:tcW w:w="146" w:type="pct"/>
          </w:tcPr>
          <w:p w14:paraId="2D08815F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A57DADA" w14:textId="753053E8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3,258,061</w:t>
            </w:r>
          </w:p>
        </w:tc>
        <w:tc>
          <w:tcPr>
            <w:tcW w:w="146" w:type="pct"/>
          </w:tcPr>
          <w:p w14:paraId="57739FA8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9C0CE4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3,269,565</w:t>
            </w:r>
          </w:p>
        </w:tc>
      </w:tr>
      <w:tr w:rsidR="00566BFC" w:rsidRPr="00623D0C" w14:paraId="2A9247AA" w14:textId="77777777" w:rsidTr="00185827">
        <w:tc>
          <w:tcPr>
            <w:tcW w:w="2069" w:type="pct"/>
          </w:tcPr>
          <w:p w14:paraId="35D81784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E0AE0E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263798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3A07E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64F382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829682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78DD7BF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79A6E9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66BFC" w:rsidRPr="00623D0C" w14:paraId="2F7C9B8B" w14:textId="77777777" w:rsidTr="00185827">
        <w:tc>
          <w:tcPr>
            <w:tcW w:w="2069" w:type="pct"/>
          </w:tcPr>
          <w:p w14:paraId="48D41B4D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0C282AF3" w14:textId="1F2FD692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A629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088,870</w:t>
            </w:r>
          </w:p>
        </w:tc>
        <w:tc>
          <w:tcPr>
            <w:tcW w:w="146" w:type="pct"/>
          </w:tcPr>
          <w:p w14:paraId="7C0454CF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3693A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1,434,070</w:t>
            </w:r>
          </w:p>
        </w:tc>
        <w:tc>
          <w:tcPr>
            <w:tcW w:w="146" w:type="pct"/>
          </w:tcPr>
          <w:p w14:paraId="41CBD45F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9F24C4" w14:textId="6DFE3597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1,088,870</w:t>
            </w:r>
          </w:p>
        </w:tc>
        <w:tc>
          <w:tcPr>
            <w:tcW w:w="146" w:type="pct"/>
          </w:tcPr>
          <w:p w14:paraId="4B524E64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F962E5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1,418,118</w:t>
            </w:r>
          </w:p>
        </w:tc>
      </w:tr>
      <w:tr w:rsidR="00566BFC" w:rsidRPr="00623D0C" w14:paraId="42C7B88B" w14:textId="77777777" w:rsidTr="00185827">
        <w:tc>
          <w:tcPr>
            <w:tcW w:w="2069" w:type="pct"/>
          </w:tcPr>
          <w:p w14:paraId="5A67F877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1B3C652" w14:textId="31103708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98,737</w:t>
            </w:r>
          </w:p>
        </w:tc>
        <w:tc>
          <w:tcPr>
            <w:tcW w:w="146" w:type="pct"/>
          </w:tcPr>
          <w:p w14:paraId="48CC1081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7A2011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116,528</w:t>
            </w:r>
          </w:p>
        </w:tc>
        <w:tc>
          <w:tcPr>
            <w:tcW w:w="146" w:type="pct"/>
          </w:tcPr>
          <w:p w14:paraId="7D110CEC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29A8B5" w14:textId="08631C95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98,737</w:t>
            </w:r>
          </w:p>
        </w:tc>
        <w:tc>
          <w:tcPr>
            <w:tcW w:w="146" w:type="pct"/>
          </w:tcPr>
          <w:p w14:paraId="6339DBAD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AD775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115,225</w:t>
            </w:r>
          </w:p>
        </w:tc>
      </w:tr>
      <w:tr w:rsidR="00566BFC" w:rsidRPr="00623D0C" w14:paraId="7542D80E" w14:textId="77777777" w:rsidTr="00185827">
        <w:tc>
          <w:tcPr>
            <w:tcW w:w="2069" w:type="pct"/>
          </w:tcPr>
          <w:p w14:paraId="02FF7CF9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E6A1315" w14:textId="29A03B54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255,890</w:t>
            </w:r>
          </w:p>
        </w:tc>
        <w:tc>
          <w:tcPr>
            <w:tcW w:w="146" w:type="pct"/>
          </w:tcPr>
          <w:p w14:paraId="666AD011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BCF8F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47,081</w:t>
            </w:r>
          </w:p>
        </w:tc>
        <w:tc>
          <w:tcPr>
            <w:tcW w:w="146" w:type="pct"/>
          </w:tcPr>
          <w:p w14:paraId="2EA6E415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88CBC0" w14:textId="2B6EA858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255,890</w:t>
            </w:r>
          </w:p>
        </w:tc>
        <w:tc>
          <w:tcPr>
            <w:tcW w:w="146" w:type="pct"/>
          </w:tcPr>
          <w:p w14:paraId="41FD6196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5935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47,405</w:t>
            </w:r>
          </w:p>
        </w:tc>
      </w:tr>
      <w:tr w:rsidR="00566BFC" w:rsidRPr="00623D0C" w14:paraId="7972D03C" w14:textId="77777777" w:rsidTr="00185827">
        <w:tc>
          <w:tcPr>
            <w:tcW w:w="2069" w:type="pct"/>
          </w:tcPr>
          <w:p w14:paraId="206794AA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0BEEFBC" w14:textId="30248EE4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111,293</w:t>
            </w:r>
          </w:p>
        </w:tc>
        <w:tc>
          <w:tcPr>
            <w:tcW w:w="146" w:type="pct"/>
          </w:tcPr>
          <w:p w14:paraId="77FFDF0D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E1CFB2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29,348</w:t>
            </w:r>
          </w:p>
        </w:tc>
        <w:tc>
          <w:tcPr>
            <w:tcW w:w="146" w:type="pct"/>
          </w:tcPr>
          <w:p w14:paraId="28DC8DCB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038712D" w14:textId="46E514B0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111,293</w:t>
            </w:r>
          </w:p>
        </w:tc>
        <w:tc>
          <w:tcPr>
            <w:tcW w:w="146" w:type="pct"/>
          </w:tcPr>
          <w:p w14:paraId="005A8951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C52A43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29,348</w:t>
            </w:r>
          </w:p>
        </w:tc>
      </w:tr>
      <w:tr w:rsidR="00566BFC" w:rsidRPr="00623D0C" w14:paraId="61BA2A0D" w14:textId="77777777" w:rsidTr="00185827">
        <w:tc>
          <w:tcPr>
            <w:tcW w:w="2069" w:type="pct"/>
          </w:tcPr>
          <w:p w14:paraId="44AB787F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13A6CCB" w14:textId="17E277E5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4,464</w:t>
            </w:r>
          </w:p>
        </w:tc>
        <w:tc>
          <w:tcPr>
            <w:tcW w:w="146" w:type="pct"/>
          </w:tcPr>
          <w:p w14:paraId="396C5441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BE9176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3,911</w:t>
            </w:r>
          </w:p>
        </w:tc>
        <w:tc>
          <w:tcPr>
            <w:tcW w:w="146" w:type="pct"/>
          </w:tcPr>
          <w:p w14:paraId="0833D544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7893512" w14:textId="40AC54A0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4,463</w:t>
            </w:r>
          </w:p>
        </w:tc>
        <w:tc>
          <w:tcPr>
            <w:tcW w:w="146" w:type="pct"/>
          </w:tcPr>
          <w:p w14:paraId="75C5C32F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EDDE58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3,936</w:t>
            </w:r>
          </w:p>
        </w:tc>
      </w:tr>
      <w:tr w:rsidR="00566BFC" w:rsidRPr="00623D0C" w14:paraId="1F1BB653" w14:textId="77777777" w:rsidTr="00185827">
        <w:tc>
          <w:tcPr>
            <w:tcW w:w="2069" w:type="pct"/>
          </w:tcPr>
          <w:p w14:paraId="3DEC2AA9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82D6B7D" w14:textId="373B9A23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19,752</w:t>
            </w:r>
          </w:p>
        </w:tc>
        <w:tc>
          <w:tcPr>
            <w:tcW w:w="146" w:type="pct"/>
          </w:tcPr>
          <w:p w14:paraId="718168EF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A3807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6,331</w:t>
            </w:r>
          </w:p>
        </w:tc>
        <w:tc>
          <w:tcPr>
            <w:tcW w:w="146" w:type="pct"/>
          </w:tcPr>
          <w:p w14:paraId="77839DB5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F46121B" w14:textId="4B5DC3D9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19,751</w:t>
            </w:r>
          </w:p>
        </w:tc>
        <w:tc>
          <w:tcPr>
            <w:tcW w:w="146" w:type="pct"/>
          </w:tcPr>
          <w:p w14:paraId="0E315846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6142D5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6,331</w:t>
            </w:r>
          </w:p>
        </w:tc>
      </w:tr>
      <w:tr w:rsidR="00566BFC" w:rsidRPr="00623D0C" w14:paraId="5788DBA3" w14:textId="77777777" w:rsidTr="00185827">
        <w:tc>
          <w:tcPr>
            <w:tcW w:w="2069" w:type="pct"/>
          </w:tcPr>
          <w:p w14:paraId="052E5A95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E55C418" w14:textId="059BCD1D" w:rsidR="00566BFC" w:rsidRPr="00623D0C" w:rsidRDefault="00142BF7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750D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629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146" w:type="pct"/>
          </w:tcPr>
          <w:p w14:paraId="1B50AEE1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519F4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180,940</w:t>
            </w:r>
          </w:p>
        </w:tc>
        <w:tc>
          <w:tcPr>
            <w:tcW w:w="146" w:type="pct"/>
          </w:tcPr>
          <w:p w14:paraId="3357D004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D3FAE7" w14:textId="79E05EF9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175,181</w:t>
            </w:r>
          </w:p>
        </w:tc>
        <w:tc>
          <w:tcPr>
            <w:tcW w:w="146" w:type="pct"/>
          </w:tcPr>
          <w:p w14:paraId="414D3FE7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B996A1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173,662</w:t>
            </w:r>
          </w:p>
        </w:tc>
      </w:tr>
      <w:tr w:rsidR="00566BFC" w:rsidRPr="00623D0C" w14:paraId="53473A80" w14:textId="77777777" w:rsidTr="00185827">
        <w:tc>
          <w:tcPr>
            <w:tcW w:w="2069" w:type="pct"/>
          </w:tcPr>
          <w:p w14:paraId="385ED4C8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5CAF5" w14:textId="2293224D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</w:t>
            </w:r>
            <w:r w:rsidR="00A629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</w:t>
            </w:r>
            <w:r w:rsidR="00A629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617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4417EBBA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4BB066D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5,105,601</w:t>
            </w:r>
          </w:p>
        </w:tc>
        <w:tc>
          <w:tcPr>
            <w:tcW w:w="146" w:type="pct"/>
          </w:tcPr>
          <w:p w14:paraId="75F264DA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3F68E" w14:textId="44A6FF58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5,012,246</w:t>
            </w:r>
          </w:p>
        </w:tc>
        <w:tc>
          <w:tcPr>
            <w:tcW w:w="146" w:type="pct"/>
          </w:tcPr>
          <w:p w14:paraId="6BE68D0F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6BE72D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5,063,590</w:t>
            </w:r>
          </w:p>
        </w:tc>
      </w:tr>
      <w:tr w:rsidR="00566BFC" w:rsidRPr="00623D0C" w14:paraId="6722FD76" w14:textId="77777777" w:rsidTr="00185827">
        <w:tc>
          <w:tcPr>
            <w:tcW w:w="2069" w:type="pct"/>
          </w:tcPr>
          <w:p w14:paraId="723951C7" w14:textId="77777777" w:rsidR="00566BFC" w:rsidRPr="00623D0C" w:rsidRDefault="00566BFC" w:rsidP="00566B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E9C2F64" w14:textId="24EF111B" w:rsidR="00566BFC" w:rsidRPr="00623D0C" w:rsidRDefault="00566BFC" w:rsidP="00566B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  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9FE48" w14:textId="77777777" w:rsidR="00566BFC" w:rsidRPr="00C925EB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D308EF" w14:textId="016DEF11" w:rsidR="000E10DD" w:rsidRPr="00C925EB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25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(223,74</w:t>
            </w:r>
            <w:r w:rsidR="00117D43" w:rsidRPr="00C925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925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530AB188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0D6671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49A039" w14:textId="10289B31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(191,080)</w:t>
            </w:r>
          </w:p>
        </w:tc>
        <w:tc>
          <w:tcPr>
            <w:tcW w:w="146" w:type="pct"/>
          </w:tcPr>
          <w:p w14:paraId="0F94812D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B3192E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2C665A" w14:textId="48C6F9DC" w:rsidR="000E10DD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(215,489)</w:t>
            </w:r>
          </w:p>
        </w:tc>
        <w:tc>
          <w:tcPr>
            <w:tcW w:w="146" w:type="pct"/>
          </w:tcPr>
          <w:p w14:paraId="755F5DB7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112E3BF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9B1935" w14:textId="41631520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(182,807)</w:t>
            </w:r>
          </w:p>
        </w:tc>
      </w:tr>
      <w:tr w:rsidR="00566BFC" w:rsidRPr="00623D0C" w14:paraId="396DF220" w14:textId="77777777" w:rsidTr="00185827">
        <w:tc>
          <w:tcPr>
            <w:tcW w:w="2069" w:type="pct"/>
          </w:tcPr>
          <w:p w14:paraId="446297B2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5CDC" w14:textId="0451579A" w:rsidR="00566BFC" w:rsidRPr="00C925EB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</w:t>
            </w:r>
            <w:r w:rsidR="00A62925"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62925"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716</w:t>
            </w:r>
          </w:p>
        </w:tc>
        <w:tc>
          <w:tcPr>
            <w:tcW w:w="146" w:type="pct"/>
          </w:tcPr>
          <w:p w14:paraId="79912B8D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0B2F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4,914,521</w:t>
            </w:r>
          </w:p>
        </w:tc>
        <w:tc>
          <w:tcPr>
            <w:tcW w:w="146" w:type="pct"/>
          </w:tcPr>
          <w:p w14:paraId="3A1D7EA0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88F8703" w14:textId="2F13552F" w:rsidR="00566BFC" w:rsidRPr="00623D0C" w:rsidRDefault="00BA6D1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4,796,757</w:t>
            </w:r>
          </w:p>
        </w:tc>
        <w:tc>
          <w:tcPr>
            <w:tcW w:w="146" w:type="pct"/>
          </w:tcPr>
          <w:p w14:paraId="553B2B1F" w14:textId="77777777" w:rsidR="00566BFC" w:rsidRPr="00623D0C" w:rsidRDefault="00566BFC" w:rsidP="00566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9F2247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4,880,783</w:t>
            </w:r>
          </w:p>
        </w:tc>
      </w:tr>
      <w:tr w:rsidR="00566BFC" w:rsidRPr="00623D0C" w14:paraId="13A1B665" w14:textId="77777777" w:rsidTr="00185827">
        <w:tc>
          <w:tcPr>
            <w:tcW w:w="2069" w:type="pct"/>
          </w:tcPr>
          <w:p w14:paraId="49EE89FE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0C357" w14:textId="755D9DD9" w:rsidR="00566BFC" w:rsidRPr="00623D0C" w:rsidRDefault="0079051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4,801,526</w:t>
            </w:r>
          </w:p>
        </w:tc>
        <w:tc>
          <w:tcPr>
            <w:tcW w:w="146" w:type="pct"/>
          </w:tcPr>
          <w:p w14:paraId="6CC2DA49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3D222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4,917,206</w:t>
            </w:r>
          </w:p>
        </w:tc>
        <w:tc>
          <w:tcPr>
            <w:tcW w:w="146" w:type="pct"/>
          </w:tcPr>
          <w:p w14:paraId="6652E5FD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DF5E0" w14:textId="3002993A" w:rsidR="00566BFC" w:rsidRPr="00623D0C" w:rsidRDefault="00BA6D10" w:rsidP="00B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4,810,643   </w:t>
            </w:r>
          </w:p>
        </w:tc>
        <w:tc>
          <w:tcPr>
            <w:tcW w:w="146" w:type="pct"/>
          </w:tcPr>
          <w:p w14:paraId="6ADE597B" w14:textId="77777777" w:rsidR="00566BFC" w:rsidRPr="00623D0C" w:rsidRDefault="00566BFC" w:rsidP="00BA6D10">
            <w:pPr>
              <w:pStyle w:val="acctfourfigures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F1BABF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4,928,963</w:t>
            </w:r>
          </w:p>
        </w:tc>
      </w:tr>
    </w:tbl>
    <w:p w14:paraId="4DA9F1C1" w14:textId="70ED5EE1" w:rsidR="000F039F" w:rsidRPr="00623D0C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6477B7" w14:textId="7D44ACD8" w:rsidR="00030D5A" w:rsidRPr="00623D0C" w:rsidRDefault="00030D5A" w:rsidP="0049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D0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515436" w14:textId="77777777" w:rsidR="00AD3628" w:rsidRPr="00623D0C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เงินให้กู้ยืม</w:t>
      </w:r>
    </w:p>
    <w:p w14:paraId="1D188651" w14:textId="77777777" w:rsidR="00C52B01" w:rsidRPr="00623D0C" w:rsidRDefault="00C52B01" w:rsidP="00C52B01">
      <w:pPr>
        <w:pStyle w:val="ListParagraph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787"/>
        <w:gridCol w:w="869"/>
        <w:gridCol w:w="260"/>
        <w:gridCol w:w="956"/>
        <w:gridCol w:w="264"/>
        <w:gridCol w:w="907"/>
        <w:gridCol w:w="236"/>
        <w:gridCol w:w="944"/>
        <w:gridCol w:w="262"/>
        <w:gridCol w:w="869"/>
        <w:gridCol w:w="279"/>
        <w:gridCol w:w="918"/>
      </w:tblGrid>
      <w:tr w:rsidR="00F911E1" w:rsidRPr="00623D0C" w14:paraId="36239D48" w14:textId="77777777" w:rsidTr="008A4387">
        <w:trPr>
          <w:trHeight w:val="427"/>
        </w:trPr>
        <w:tc>
          <w:tcPr>
            <w:tcW w:w="971" w:type="pct"/>
          </w:tcPr>
          <w:p w14:paraId="50E59E14" w14:textId="77777777" w:rsidR="00F911E1" w:rsidRPr="00623D0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20" w:type="pct"/>
          </w:tcPr>
          <w:p w14:paraId="13EE3824" w14:textId="77777777" w:rsidR="00F911E1" w:rsidRPr="00623D0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34EC6C82" w14:textId="77777777" w:rsidR="00F911E1" w:rsidRPr="00623D0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D0B903D" w14:textId="77777777" w:rsidR="00F911E1" w:rsidRPr="00623D0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2" w:type="pct"/>
            <w:gridSpan w:val="3"/>
          </w:tcPr>
          <w:p w14:paraId="6FA96C45" w14:textId="77777777" w:rsidR="00F911E1" w:rsidRPr="00623D0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AB7380" w14:textId="77777777" w:rsidR="00F911E1" w:rsidRPr="00623D0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pct"/>
            <w:gridSpan w:val="3"/>
          </w:tcPr>
          <w:p w14:paraId="397AC6A6" w14:textId="77777777" w:rsidR="00F911E1" w:rsidRPr="00623D0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BFC" w:rsidRPr="00623D0C" w14:paraId="3CC225C0" w14:textId="77777777" w:rsidTr="008A4387">
        <w:trPr>
          <w:trHeight w:val="812"/>
        </w:trPr>
        <w:tc>
          <w:tcPr>
            <w:tcW w:w="971" w:type="pct"/>
          </w:tcPr>
          <w:p w14:paraId="0F5597DE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14:paraId="61AFE8C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3481FEEC" w14:textId="217EA524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9" w:type="pct"/>
          </w:tcPr>
          <w:p w14:paraId="7A1D7B6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7AB9F01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</w:p>
          <w:p w14:paraId="5813E5D3" w14:textId="4DA2D45E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0E64AD8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47625176" w14:textId="4FBC263C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4" w:type="pct"/>
          </w:tcPr>
          <w:p w14:paraId="21DBFCE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0F6C655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</w:p>
          <w:p w14:paraId="0F81E604" w14:textId="4A3C894F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14:paraId="0561CE7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43B839B" w14:textId="5BF3FBC9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9" w:type="pct"/>
          </w:tcPr>
          <w:p w14:paraId="4A347DE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D505FD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</w:p>
          <w:p w14:paraId="5ACE7097" w14:textId="4C791CBD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66BFC" w:rsidRPr="00623D0C" w14:paraId="1A002A19" w14:textId="77777777" w:rsidTr="008A4387">
        <w:trPr>
          <w:trHeight w:val="412"/>
        </w:trPr>
        <w:tc>
          <w:tcPr>
            <w:tcW w:w="971" w:type="pct"/>
          </w:tcPr>
          <w:p w14:paraId="7F2F08DE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14:paraId="4A742FD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4" w:type="pct"/>
          </w:tcPr>
          <w:p w14:paraId="665C73C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9" w:type="pct"/>
          </w:tcPr>
          <w:p w14:paraId="03D2218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F5D5DD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" w:type="pct"/>
          </w:tcPr>
          <w:p w14:paraId="2BE699A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8A0DE7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" w:type="pct"/>
          </w:tcPr>
          <w:p w14:paraId="5E82D29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D6E65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5E507E5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10C83EF" w14:textId="061EED2F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</w:tcPr>
          <w:p w14:paraId="682E52F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431EA8E" w14:textId="538FA73E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66BFC" w:rsidRPr="00623D0C" w14:paraId="6076DBA3" w14:textId="77777777" w:rsidTr="008A4387">
        <w:trPr>
          <w:trHeight w:val="427"/>
        </w:trPr>
        <w:tc>
          <w:tcPr>
            <w:tcW w:w="971" w:type="pct"/>
          </w:tcPr>
          <w:p w14:paraId="135BB2C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14:paraId="3FE5A6B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6839F6C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12BCF58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5" w:type="pct"/>
            <w:gridSpan w:val="7"/>
          </w:tcPr>
          <w:p w14:paraId="76240F9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BFC" w:rsidRPr="00623D0C" w14:paraId="2E24066F" w14:textId="77777777" w:rsidTr="008A4387">
        <w:trPr>
          <w:trHeight w:val="412"/>
        </w:trPr>
        <w:tc>
          <w:tcPr>
            <w:tcW w:w="971" w:type="pct"/>
          </w:tcPr>
          <w:p w14:paraId="4AD4D6A7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0" w:type="pct"/>
          </w:tcPr>
          <w:p w14:paraId="623BA7B9" w14:textId="13FD304C" w:rsidR="00566BFC" w:rsidRPr="00623D0C" w:rsidRDefault="00AA715B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259E42FE" w14:textId="63E24367" w:rsidR="00566BFC" w:rsidRPr="00623D0C" w:rsidRDefault="00D10E99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</w:t>
            </w:r>
          </w:p>
        </w:tc>
        <w:tc>
          <w:tcPr>
            <w:tcW w:w="139" w:type="pct"/>
          </w:tcPr>
          <w:p w14:paraId="437CDB7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7FD6D15" w14:textId="1915C379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</w:t>
            </w:r>
          </w:p>
        </w:tc>
        <w:tc>
          <w:tcPr>
            <w:tcW w:w="141" w:type="pct"/>
          </w:tcPr>
          <w:p w14:paraId="404E7F3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E7350DA" w14:textId="3DA80F5C" w:rsidR="00566BFC" w:rsidRPr="00623D0C" w:rsidRDefault="00D10E99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4" w:type="pct"/>
          </w:tcPr>
          <w:p w14:paraId="48F175F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7246619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1B8D51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690928C7" w14:textId="7F04979C" w:rsidR="00566BFC" w:rsidRPr="00623D0C" w:rsidRDefault="00D10E99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24,000</w:t>
            </w:r>
          </w:p>
        </w:tc>
        <w:tc>
          <w:tcPr>
            <w:tcW w:w="149" w:type="pct"/>
          </w:tcPr>
          <w:p w14:paraId="1F6E37A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6259E7F1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28,000</w:t>
            </w:r>
          </w:p>
        </w:tc>
      </w:tr>
      <w:tr w:rsidR="00566BFC" w:rsidRPr="00623D0C" w14:paraId="3FF3A68F" w14:textId="77777777" w:rsidTr="008A4387">
        <w:trPr>
          <w:trHeight w:val="398"/>
        </w:trPr>
        <w:tc>
          <w:tcPr>
            <w:tcW w:w="971" w:type="pct"/>
          </w:tcPr>
          <w:p w14:paraId="371789CC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0" w:type="pct"/>
          </w:tcPr>
          <w:p w14:paraId="1D0E16CD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08D7916" w14:textId="4DBD26B7" w:rsidR="00566BFC" w:rsidRPr="00623D0C" w:rsidRDefault="007E654A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65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2.0 - 7.5</w:t>
            </w:r>
          </w:p>
        </w:tc>
        <w:tc>
          <w:tcPr>
            <w:tcW w:w="139" w:type="pct"/>
          </w:tcPr>
          <w:p w14:paraId="0E6B06D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AF1B19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2.0 - 7.5</w:t>
            </w:r>
          </w:p>
        </w:tc>
        <w:tc>
          <w:tcPr>
            <w:tcW w:w="141" w:type="pct"/>
          </w:tcPr>
          <w:p w14:paraId="65366E4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432839E" w14:textId="1BDF1AA0" w:rsidR="00566BFC" w:rsidRPr="00623D0C" w:rsidRDefault="00087506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113,236</w:t>
            </w:r>
          </w:p>
        </w:tc>
        <w:tc>
          <w:tcPr>
            <w:tcW w:w="124" w:type="pct"/>
          </w:tcPr>
          <w:p w14:paraId="50F04A12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2D56702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123,080</w:t>
            </w:r>
          </w:p>
        </w:tc>
        <w:tc>
          <w:tcPr>
            <w:tcW w:w="140" w:type="pct"/>
          </w:tcPr>
          <w:p w14:paraId="681A4DC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427C169" w14:textId="138825DA" w:rsidR="00566BFC" w:rsidRPr="00623D0C" w:rsidRDefault="00BF3BB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113,236</w:t>
            </w:r>
          </w:p>
        </w:tc>
        <w:tc>
          <w:tcPr>
            <w:tcW w:w="149" w:type="pct"/>
          </w:tcPr>
          <w:p w14:paraId="1433B05D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E01A3B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123,080</w:t>
            </w:r>
          </w:p>
        </w:tc>
      </w:tr>
      <w:tr w:rsidR="00566BFC" w:rsidRPr="00623D0C" w14:paraId="3547AC7D" w14:textId="77777777" w:rsidTr="008A4387">
        <w:trPr>
          <w:trHeight w:val="398"/>
        </w:trPr>
        <w:tc>
          <w:tcPr>
            <w:tcW w:w="971" w:type="pct"/>
          </w:tcPr>
          <w:p w14:paraId="0149A36E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20" w:type="pct"/>
          </w:tcPr>
          <w:p w14:paraId="010F608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5F69294" w14:textId="3D730BB3" w:rsidR="00566BFC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2.00</w:t>
            </w:r>
          </w:p>
        </w:tc>
        <w:tc>
          <w:tcPr>
            <w:tcW w:w="139" w:type="pct"/>
          </w:tcPr>
          <w:p w14:paraId="1F6208F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0EFE20F5" w14:textId="47A37C71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1" w:type="pct"/>
          </w:tcPr>
          <w:p w14:paraId="4642FFD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35DB4B9" w14:textId="092189A5" w:rsidR="00566BFC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124" w:type="pct"/>
          </w:tcPr>
          <w:p w14:paraId="0CEAD9F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28B90B3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13,060</w:t>
            </w:r>
          </w:p>
        </w:tc>
        <w:tc>
          <w:tcPr>
            <w:tcW w:w="140" w:type="pct"/>
          </w:tcPr>
          <w:p w14:paraId="5DEFE3B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6FFE029" w14:textId="2B95CED6" w:rsidR="00566BFC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149" w:type="pct"/>
          </w:tcPr>
          <w:p w14:paraId="3147685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B7A136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13,060</w:t>
            </w:r>
          </w:p>
        </w:tc>
      </w:tr>
      <w:tr w:rsidR="00566BFC" w:rsidRPr="00623D0C" w14:paraId="5B84520D" w14:textId="77777777" w:rsidTr="008A4387">
        <w:trPr>
          <w:trHeight w:val="412"/>
        </w:trPr>
        <w:tc>
          <w:tcPr>
            <w:tcW w:w="971" w:type="pct"/>
          </w:tcPr>
          <w:p w14:paraId="19B10F3B" w14:textId="77777777" w:rsidR="00566BFC" w:rsidRPr="00623D0C" w:rsidRDefault="00566BFC" w:rsidP="0056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20" w:type="pct"/>
          </w:tcPr>
          <w:p w14:paraId="38A1F96A" w14:textId="756F3D69" w:rsidR="00566BFC" w:rsidRPr="00623D0C" w:rsidRDefault="00AA715B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38EA2D14" w14:textId="1F9050FD" w:rsidR="00566BFC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2.00</w:t>
            </w:r>
          </w:p>
        </w:tc>
        <w:tc>
          <w:tcPr>
            <w:tcW w:w="139" w:type="pct"/>
          </w:tcPr>
          <w:p w14:paraId="0AD01C61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CDD6CFC" w14:textId="65E9C4EE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1" w:type="pct"/>
          </w:tcPr>
          <w:p w14:paraId="05AADEC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7317367" w14:textId="6831E016" w:rsidR="00566BFC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24" w:type="pct"/>
          </w:tcPr>
          <w:p w14:paraId="0F24FA9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8AECB0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8,570</w:t>
            </w:r>
          </w:p>
        </w:tc>
        <w:tc>
          <w:tcPr>
            <w:tcW w:w="140" w:type="pct"/>
          </w:tcPr>
          <w:p w14:paraId="04AF804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BD9924A" w14:textId="3A9A3BBF" w:rsidR="00566BFC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49" w:type="pct"/>
          </w:tcPr>
          <w:p w14:paraId="44CE00F1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2E06F22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8,570</w:t>
            </w:r>
          </w:p>
        </w:tc>
      </w:tr>
      <w:tr w:rsidR="00566BFC" w:rsidRPr="00623D0C" w14:paraId="5BEE4048" w14:textId="77777777" w:rsidTr="008A4387">
        <w:trPr>
          <w:trHeight w:val="412"/>
        </w:trPr>
        <w:tc>
          <w:tcPr>
            <w:tcW w:w="971" w:type="pct"/>
          </w:tcPr>
          <w:p w14:paraId="7E4CAA0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20" w:type="pct"/>
          </w:tcPr>
          <w:p w14:paraId="5E24425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30129FA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583E0D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F56B9F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29AC6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2C79334" w14:textId="48FBA783" w:rsidR="00566BFC" w:rsidRPr="00623D0C" w:rsidRDefault="00087506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134,466</w:t>
            </w:r>
          </w:p>
        </w:tc>
        <w:tc>
          <w:tcPr>
            <w:tcW w:w="124" w:type="pct"/>
          </w:tcPr>
          <w:p w14:paraId="7D671D1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7D4B89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0" w:type="pct"/>
          </w:tcPr>
          <w:p w14:paraId="36BAC87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6A9FD1D" w14:textId="4D83E1A8" w:rsidR="00566BFC" w:rsidRPr="00623D0C" w:rsidRDefault="00087506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158,466</w:t>
            </w:r>
          </w:p>
        </w:tc>
        <w:tc>
          <w:tcPr>
            <w:tcW w:w="149" w:type="pct"/>
          </w:tcPr>
          <w:p w14:paraId="326000A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2804D1B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172,710</w:t>
            </w:r>
          </w:p>
        </w:tc>
      </w:tr>
      <w:tr w:rsidR="00566BFC" w:rsidRPr="00623D0C" w14:paraId="5203A604" w14:textId="77777777" w:rsidTr="008A4387">
        <w:trPr>
          <w:trHeight w:val="412"/>
        </w:trPr>
        <w:tc>
          <w:tcPr>
            <w:tcW w:w="971" w:type="pct"/>
          </w:tcPr>
          <w:p w14:paraId="5E24EC1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4981F15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9147F4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63BD7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0768E6BD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6885F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6AE88CD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6F860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2F7541F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pct"/>
          </w:tcPr>
          <w:p w14:paraId="4070539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304447F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6897C5D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14:paraId="2374C704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6BFC" w:rsidRPr="00623D0C" w14:paraId="1EAF801B" w14:textId="77777777" w:rsidTr="008A4387">
        <w:trPr>
          <w:trHeight w:val="412"/>
        </w:trPr>
        <w:tc>
          <w:tcPr>
            <w:tcW w:w="971" w:type="pct"/>
          </w:tcPr>
          <w:p w14:paraId="7104BED1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0" w:type="pct"/>
          </w:tcPr>
          <w:p w14:paraId="5E19502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0C260972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45233F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965F0A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DABB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6B41EAD7" w14:textId="5A4B623F" w:rsidR="00566BFC" w:rsidRPr="00623D0C" w:rsidRDefault="00A6048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84,736</w:t>
            </w:r>
          </w:p>
        </w:tc>
        <w:tc>
          <w:tcPr>
            <w:tcW w:w="124" w:type="pct"/>
          </w:tcPr>
          <w:p w14:paraId="5ADB260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44DBD6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85,580</w:t>
            </w:r>
          </w:p>
        </w:tc>
        <w:tc>
          <w:tcPr>
            <w:tcW w:w="140" w:type="pct"/>
          </w:tcPr>
          <w:p w14:paraId="55688F8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27573032" w14:textId="03A6F2B8" w:rsidR="00566BFC" w:rsidRPr="00623D0C" w:rsidRDefault="00A6048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108,736</w:t>
            </w:r>
          </w:p>
        </w:tc>
        <w:tc>
          <w:tcPr>
            <w:tcW w:w="149" w:type="pct"/>
          </w:tcPr>
          <w:p w14:paraId="56E0B532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0594208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113,580</w:t>
            </w:r>
          </w:p>
        </w:tc>
      </w:tr>
      <w:tr w:rsidR="00566BFC" w:rsidRPr="00623D0C" w14:paraId="22420924" w14:textId="77777777" w:rsidTr="008A4387">
        <w:trPr>
          <w:trHeight w:val="412"/>
        </w:trPr>
        <w:tc>
          <w:tcPr>
            <w:tcW w:w="971" w:type="pct"/>
          </w:tcPr>
          <w:p w14:paraId="4DD248B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0" w:type="pct"/>
          </w:tcPr>
          <w:p w14:paraId="173CD4E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3C0406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173F99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93A58C9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E6D15C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9EA19D6" w14:textId="0E444F41" w:rsidR="00566BFC" w:rsidRPr="00623D0C" w:rsidRDefault="000E10DD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49,730</w:t>
            </w:r>
          </w:p>
        </w:tc>
        <w:tc>
          <w:tcPr>
            <w:tcW w:w="124" w:type="pct"/>
          </w:tcPr>
          <w:p w14:paraId="64EE01C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9C723B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59,130</w:t>
            </w:r>
          </w:p>
        </w:tc>
        <w:tc>
          <w:tcPr>
            <w:tcW w:w="140" w:type="pct"/>
          </w:tcPr>
          <w:p w14:paraId="07B2A11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ADBA9C1" w14:textId="7D7E8850" w:rsidR="00566BFC" w:rsidRPr="00623D0C" w:rsidRDefault="00A6048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49,730</w:t>
            </w:r>
          </w:p>
        </w:tc>
        <w:tc>
          <w:tcPr>
            <w:tcW w:w="149" w:type="pct"/>
          </w:tcPr>
          <w:p w14:paraId="080C314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56CA1986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59,130</w:t>
            </w:r>
          </w:p>
        </w:tc>
      </w:tr>
      <w:tr w:rsidR="00566BFC" w:rsidRPr="00623D0C" w14:paraId="76ED8589" w14:textId="77777777" w:rsidTr="008A4387">
        <w:trPr>
          <w:trHeight w:val="412"/>
        </w:trPr>
        <w:tc>
          <w:tcPr>
            <w:tcW w:w="971" w:type="pct"/>
          </w:tcPr>
          <w:p w14:paraId="5A656D4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0" w:type="pct"/>
          </w:tcPr>
          <w:p w14:paraId="001E871B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2E31B468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3E2C9F5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E6A8B80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76A2F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A57968E" w14:textId="3954AE6B" w:rsidR="00566BFC" w:rsidRPr="00623D0C" w:rsidRDefault="00A6048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134,466</w:t>
            </w:r>
          </w:p>
        </w:tc>
        <w:tc>
          <w:tcPr>
            <w:tcW w:w="124" w:type="pct"/>
          </w:tcPr>
          <w:p w14:paraId="1D37ACD7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BEE731E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0" w:type="pct"/>
          </w:tcPr>
          <w:p w14:paraId="05C33CE3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2E039507" w14:textId="0C0B8F16" w:rsidR="00566BFC" w:rsidRPr="00623D0C" w:rsidRDefault="00A60480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158,466</w:t>
            </w:r>
          </w:p>
        </w:tc>
        <w:tc>
          <w:tcPr>
            <w:tcW w:w="149" w:type="pct"/>
          </w:tcPr>
          <w:p w14:paraId="5A78E8BC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6B85612A" w14:textId="77777777" w:rsidR="00566BFC" w:rsidRPr="00623D0C" w:rsidRDefault="00566BFC" w:rsidP="0056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172,710</w:t>
            </w:r>
          </w:p>
        </w:tc>
      </w:tr>
    </w:tbl>
    <w:p w14:paraId="1128CD96" w14:textId="77777777" w:rsidR="005068CF" w:rsidRPr="00623D0C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63ADDC" w14:textId="251421E4" w:rsidR="00770C4F" w:rsidRPr="00623D0C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23D0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566BFC" w:rsidRPr="00623D0C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="00900057" w:rsidRPr="00623D0C">
        <w:rPr>
          <w:rFonts w:asciiTheme="majorBidi" w:hAnsiTheme="majorBidi" w:cstheme="majorBidi"/>
          <w:sz w:val="30"/>
          <w:szCs w:val="30"/>
          <w:cs/>
        </w:rPr>
        <w:t>เ</w:t>
      </w:r>
      <w:r w:rsidR="00615CBC" w:rsidRPr="00623D0C">
        <w:rPr>
          <w:rFonts w:asciiTheme="majorBidi" w:hAnsiTheme="majorBidi" w:cstheme="majorBidi"/>
          <w:sz w:val="30"/>
          <w:szCs w:val="30"/>
          <w:cs/>
        </w:rPr>
        <w:t>ดือน</w:t>
      </w:r>
      <w:r w:rsidRPr="00623D0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66BFC" w:rsidRPr="00623D0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66BFC" w:rsidRPr="00623D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623D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11BDDE" w14:textId="1D364C24" w:rsidR="00CA10D8" w:rsidRPr="00623D0C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9"/>
        <w:gridCol w:w="1031"/>
        <w:gridCol w:w="270"/>
        <w:gridCol w:w="1003"/>
        <w:gridCol w:w="275"/>
        <w:gridCol w:w="1076"/>
        <w:gridCol w:w="243"/>
        <w:gridCol w:w="1103"/>
      </w:tblGrid>
      <w:tr w:rsidR="000D2E8C" w:rsidRPr="00623D0C" w14:paraId="765EDB20" w14:textId="77777777" w:rsidTr="000D2E8C">
        <w:tc>
          <w:tcPr>
            <w:tcW w:w="2328" w:type="pct"/>
          </w:tcPr>
          <w:p w14:paraId="5CE4097C" w14:textId="77777777" w:rsidR="000D2E8C" w:rsidRPr="00623D0C" w:rsidRDefault="000D2E8C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334CC139" w14:textId="77777777" w:rsidR="000D2E8C" w:rsidRPr="00623D0C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29D861E" w14:textId="77777777" w:rsidR="000D2E8C" w:rsidRPr="00623D0C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</w:tcPr>
          <w:p w14:paraId="102F01A5" w14:textId="77777777" w:rsidR="000D2E8C" w:rsidRPr="00623D0C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D2E8C" w:rsidRPr="00623D0C" w14:paraId="04F3FCB1" w14:textId="77777777" w:rsidTr="000D2E8C">
        <w:tc>
          <w:tcPr>
            <w:tcW w:w="2328" w:type="pct"/>
          </w:tcPr>
          <w:p w14:paraId="6DDDB793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6DD884C6" w14:textId="726C40CB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4" w:type="pct"/>
          </w:tcPr>
          <w:p w14:paraId="266AA23B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3DE867A" w14:textId="6D59A38F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6AD9D660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021BD5" w14:textId="345F2BDB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0" w:type="pct"/>
          </w:tcPr>
          <w:p w14:paraId="65F29710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69A351A" w14:textId="36D53084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0D2E8C" w:rsidRPr="00623D0C" w14:paraId="4AE74914" w14:textId="77777777" w:rsidTr="000D2E8C">
        <w:trPr>
          <w:trHeight w:val="299"/>
        </w:trPr>
        <w:tc>
          <w:tcPr>
            <w:tcW w:w="2328" w:type="pct"/>
          </w:tcPr>
          <w:p w14:paraId="19063B4C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2" w:type="pct"/>
            <w:gridSpan w:val="7"/>
          </w:tcPr>
          <w:p w14:paraId="1F1D8796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D2E8C" w:rsidRPr="00623D0C" w14:paraId="1AA157D7" w14:textId="77777777" w:rsidTr="000D2E8C">
        <w:tc>
          <w:tcPr>
            <w:tcW w:w="2328" w:type="pct"/>
          </w:tcPr>
          <w:p w14:paraId="01B4037D" w14:textId="34DE10F9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71F679AB" w14:textId="1C4A3512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144,710</w:t>
            </w:r>
          </w:p>
        </w:tc>
        <w:tc>
          <w:tcPr>
            <w:tcW w:w="144" w:type="pct"/>
          </w:tcPr>
          <w:p w14:paraId="17A69C39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DC3EDED" w14:textId="384708AD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317,710</w:t>
            </w:r>
          </w:p>
        </w:tc>
        <w:tc>
          <w:tcPr>
            <w:tcW w:w="147" w:type="pct"/>
          </w:tcPr>
          <w:p w14:paraId="108B9848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565DCD4F" w14:textId="6108E119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172,710</w:t>
            </w:r>
          </w:p>
        </w:tc>
        <w:tc>
          <w:tcPr>
            <w:tcW w:w="130" w:type="pct"/>
          </w:tcPr>
          <w:p w14:paraId="679A30A8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21497885" w14:textId="7C820A88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349,710</w:t>
            </w:r>
          </w:p>
        </w:tc>
      </w:tr>
      <w:tr w:rsidR="000D2E8C" w:rsidRPr="00623D0C" w14:paraId="750CC444" w14:textId="77777777" w:rsidTr="000D2E8C">
        <w:tc>
          <w:tcPr>
            <w:tcW w:w="2328" w:type="pct"/>
          </w:tcPr>
          <w:p w14:paraId="2638576C" w14:textId="2396838A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5A7E9B01" w14:textId="7430953C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43,904</w:t>
            </w:r>
          </w:p>
        </w:tc>
        <w:tc>
          <w:tcPr>
            <w:tcW w:w="144" w:type="pct"/>
          </w:tcPr>
          <w:p w14:paraId="460D6E39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C4A5A06" w14:textId="5223498C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99,148</w:t>
            </w:r>
          </w:p>
        </w:tc>
        <w:tc>
          <w:tcPr>
            <w:tcW w:w="147" w:type="pct"/>
          </w:tcPr>
          <w:p w14:paraId="1B6C5F70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7961B90" w14:textId="7917841B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43,904</w:t>
            </w:r>
          </w:p>
        </w:tc>
        <w:tc>
          <w:tcPr>
            <w:tcW w:w="130" w:type="pct"/>
          </w:tcPr>
          <w:p w14:paraId="44AC2EEA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1C90AB6A" w14:textId="25513BF9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99,148</w:t>
            </w:r>
          </w:p>
        </w:tc>
      </w:tr>
      <w:tr w:rsidR="000D2E8C" w:rsidRPr="00623D0C" w14:paraId="17036A88" w14:textId="77777777" w:rsidTr="000D2E8C">
        <w:tc>
          <w:tcPr>
            <w:tcW w:w="2328" w:type="pct"/>
          </w:tcPr>
          <w:p w14:paraId="466C435D" w14:textId="3BC7E741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426116E2" w14:textId="2B219708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(54,148)</w:t>
            </w:r>
          </w:p>
        </w:tc>
        <w:tc>
          <w:tcPr>
            <w:tcW w:w="144" w:type="pct"/>
          </w:tcPr>
          <w:p w14:paraId="21B7BC9D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CB84B7" w14:textId="00F57200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(144,230)</w:t>
            </w:r>
          </w:p>
        </w:tc>
        <w:tc>
          <w:tcPr>
            <w:tcW w:w="147" w:type="pct"/>
          </w:tcPr>
          <w:p w14:paraId="3AAF245E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6C12F35A" w14:textId="6BB779D8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(58,148)</w:t>
            </w:r>
          </w:p>
        </w:tc>
        <w:tc>
          <w:tcPr>
            <w:tcW w:w="130" w:type="pct"/>
          </w:tcPr>
          <w:p w14:paraId="2E0EAF4B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0467A3CC" w14:textId="33212CA0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(144,230)</w:t>
            </w:r>
          </w:p>
        </w:tc>
      </w:tr>
      <w:tr w:rsidR="000D2E8C" w:rsidRPr="00623D0C" w14:paraId="64AD56F5" w14:textId="77777777" w:rsidTr="000D2E8C">
        <w:tc>
          <w:tcPr>
            <w:tcW w:w="2328" w:type="pct"/>
          </w:tcPr>
          <w:p w14:paraId="56C3776B" w14:textId="28DC503D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3C92DAC" w14:textId="3F0DDE7F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134,466</w:t>
            </w:r>
          </w:p>
        </w:tc>
        <w:tc>
          <w:tcPr>
            <w:tcW w:w="144" w:type="pct"/>
          </w:tcPr>
          <w:p w14:paraId="77E9F0B4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4C425B2" w14:textId="553D0259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272,628</w:t>
            </w:r>
          </w:p>
        </w:tc>
        <w:tc>
          <w:tcPr>
            <w:tcW w:w="147" w:type="pct"/>
          </w:tcPr>
          <w:p w14:paraId="53E704B1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CAC6" w14:textId="2DA745AF" w:rsidR="000D2E8C" w:rsidRPr="00623D0C" w:rsidRDefault="00A60480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158,466</w:t>
            </w:r>
          </w:p>
        </w:tc>
        <w:tc>
          <w:tcPr>
            <w:tcW w:w="130" w:type="pct"/>
          </w:tcPr>
          <w:p w14:paraId="398EEAEB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FCCF" w14:textId="65F8E210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304,628</w:t>
            </w:r>
          </w:p>
        </w:tc>
      </w:tr>
    </w:tbl>
    <w:p w14:paraId="43D44E9E" w14:textId="77777777" w:rsidR="00EE471F" w:rsidRPr="00623D0C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22E1B8C" w14:textId="2E1AF4EB" w:rsidR="007A1E58" w:rsidRPr="00623D0C" w:rsidRDefault="007A1E58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pacing w:val="4"/>
          <w:kern w:val="30"/>
          <w:sz w:val="30"/>
          <w:szCs w:val="30"/>
        </w:rPr>
      </w:pPr>
      <w:r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>ณ วันที่</w:t>
      </w:r>
      <w:r w:rsidR="000D2E8C"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 </w:t>
      </w:r>
      <w:r w:rsidR="000D2E8C"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 xml:space="preserve">30 </w:t>
      </w:r>
      <w:r w:rsidR="000D2E8C"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มิถุนายน 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>256</w:t>
      </w:r>
      <w:r w:rsidR="009C797F"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>4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 w:rsidR="001F23A2"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>28.5</w:t>
      </w:r>
      <w:r w:rsidR="00B2356F">
        <w:rPr>
          <w:rFonts w:asciiTheme="majorBidi" w:hAnsiTheme="majorBidi" w:cstheme="majorBidi"/>
          <w:spacing w:val="4"/>
          <w:kern w:val="30"/>
          <w:sz w:val="30"/>
          <w:szCs w:val="30"/>
        </w:rPr>
        <w:t>0</w:t>
      </w:r>
      <w:r w:rsidR="000D2E8C"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ล้านบาท 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(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 xml:space="preserve">31 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ธันวาคม</w:t>
      </w:r>
      <w:r w:rsidR="00F911E1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 xml:space="preserve"> 256</w:t>
      </w:r>
      <w:r w:rsidR="009C797F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>3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>:</w:t>
      </w:r>
      <w:r w:rsidR="000D2E8C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 xml:space="preserve"> </w:t>
      </w:r>
      <w:r w:rsidR="00007962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>37.5</w:t>
      </w:r>
      <w:r w:rsidR="004A6A16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>0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ล้านบาท)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11E1"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 xml:space="preserve"> </w:t>
      </w:r>
      <w:r w:rsidR="004D0607" w:rsidRPr="00623D0C">
        <w:rPr>
          <w:rFonts w:asciiTheme="majorBidi" w:hAnsiTheme="majorBidi" w:cstheme="majorBidi"/>
          <w:spacing w:val="4"/>
          <w:kern w:val="30"/>
          <w:sz w:val="30"/>
          <w:szCs w:val="30"/>
        </w:rPr>
        <w:t xml:space="preserve">5.25 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ต่อปี 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(</w:t>
      </w:r>
      <w:r w:rsidR="00F911E1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>31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 xml:space="preserve">ธันวาคม 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>256</w:t>
      </w:r>
      <w:r w:rsidR="009C797F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>3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 xml:space="preserve">: 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ร้อยละ</w:t>
      </w:r>
      <w:r w:rsidR="00F911E1"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</w:rPr>
        <w:t xml:space="preserve"> 5.25</w:t>
      </w:r>
      <w:r w:rsidRPr="00623D0C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 xml:space="preserve"> ต่อปี)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 และมีกำหนดชำระคืนภายใน</w:t>
      </w:r>
      <w:r w:rsidR="0016476D"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>ห้า</w:t>
      </w:r>
      <w:r w:rsidRPr="00623D0C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>ปี</w:t>
      </w:r>
    </w:p>
    <w:p w14:paraId="0DE3770B" w14:textId="77777777" w:rsidR="00062464" w:rsidRPr="00623D0C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x-none"/>
        </w:rPr>
      </w:pPr>
      <w:r w:rsidRPr="00623D0C">
        <w:rPr>
          <w:rFonts w:asciiTheme="majorBidi" w:hAnsiTheme="majorBidi" w:cstheme="majorBidi"/>
          <w:sz w:val="20"/>
          <w:szCs w:val="20"/>
          <w:cs/>
          <w:lang w:val="x-none"/>
        </w:rPr>
        <w:br w:type="page"/>
      </w:r>
    </w:p>
    <w:p w14:paraId="6A5AA8C6" w14:textId="44B40363" w:rsidR="00C9083F" w:rsidRPr="00623D0C" w:rsidRDefault="00C9083F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23D0C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623D0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D2E8C" w:rsidRPr="00623D0C"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 w:rsidR="000D2E8C" w:rsidRPr="00623D0C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มิถุนายน </w:t>
      </w:r>
      <w:r w:rsidRPr="00623D0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C797F" w:rsidRPr="00623D0C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623D0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spacing w:val="2"/>
          <w:sz w:val="30"/>
          <w:szCs w:val="30"/>
          <w:cs/>
        </w:rPr>
        <w:t>บริษัทมีเงินให้กู้ยืมระยะยาว</w:t>
      </w:r>
      <w:r w:rsidR="004069B4" w:rsidRPr="00623D0C">
        <w:rPr>
          <w:rFonts w:asciiTheme="majorBidi" w:hAnsiTheme="majorBidi" w:cstheme="majorBidi"/>
          <w:spacing w:val="2"/>
          <w:sz w:val="30"/>
          <w:szCs w:val="30"/>
          <w:cs/>
        </w:rPr>
        <w:t>ที่มีหลักทรัพย์ค้ำประกัน</w:t>
      </w:r>
      <w:r w:rsidRPr="00623D0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แก่พนักงานและผู้บริหารของบริษัทเป็นจำนวน </w:t>
      </w:r>
      <w:r w:rsidR="00BB72A6" w:rsidRPr="00623D0C">
        <w:rPr>
          <w:rFonts w:asciiTheme="majorBidi" w:hAnsiTheme="majorBidi" w:cstheme="majorBidi"/>
          <w:spacing w:val="2"/>
          <w:sz w:val="30"/>
          <w:szCs w:val="30"/>
        </w:rPr>
        <w:t>21.</w:t>
      </w:r>
      <w:r w:rsidR="001706E5">
        <w:rPr>
          <w:rFonts w:asciiTheme="majorBidi" w:hAnsiTheme="majorBidi" w:cstheme="majorBidi"/>
          <w:spacing w:val="2"/>
          <w:sz w:val="30"/>
          <w:szCs w:val="30"/>
        </w:rPr>
        <w:t>2</w:t>
      </w:r>
      <w:r w:rsidR="00BB72A6" w:rsidRPr="00623D0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D2E8C" w:rsidRPr="00623D0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623D0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(31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ธันวาคม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9C797F"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>3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9C797F"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>21.</w:t>
      </w:r>
      <w:r w:rsidR="00007962"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>63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ล้านบาท)</w:t>
      </w:r>
      <w:r w:rsidRPr="00623D0C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B978D6" w:rsidRPr="00623D0C">
        <w:rPr>
          <w:rFonts w:asciiTheme="majorBidi" w:hAnsiTheme="majorBidi" w:cstheme="majorBidi"/>
          <w:spacing w:val="2"/>
          <w:sz w:val="30"/>
          <w:szCs w:val="30"/>
        </w:rPr>
        <w:t>2</w:t>
      </w:r>
      <w:r w:rsidR="00B2356F">
        <w:rPr>
          <w:rFonts w:asciiTheme="majorBidi" w:hAnsiTheme="majorBidi" w:cstheme="majorBidi"/>
          <w:spacing w:val="2"/>
          <w:sz w:val="30"/>
          <w:szCs w:val="30"/>
        </w:rPr>
        <w:t xml:space="preserve">.00 </w:t>
      </w:r>
      <w:r w:rsidRPr="00623D0C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ต่อปี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(31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ธันวาคม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9C797F"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>3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ร้อยละ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2.00 </w:t>
      </w:r>
      <w:r w:rsidRPr="00623D0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ต่อปี) </w:t>
      </w:r>
      <w:r w:rsidRPr="00623D0C">
        <w:rPr>
          <w:rFonts w:asciiTheme="majorBidi" w:hAnsiTheme="majorBidi" w:cstheme="majorBidi"/>
          <w:spacing w:val="2"/>
          <w:sz w:val="30"/>
          <w:szCs w:val="30"/>
          <w:cs/>
        </w:rPr>
        <w:t>และจะมีกำหนดชำระคืนภายในสามปี</w:t>
      </w:r>
    </w:p>
    <w:p w14:paraId="3309B495" w14:textId="77777777" w:rsidR="00062464" w:rsidRPr="00623D0C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6618D40" w14:textId="77777777" w:rsidR="00AD06D8" w:rsidRPr="00623D0C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  <w:r w:rsidRPr="00623D0C">
        <w:rPr>
          <w:rFonts w:asciiTheme="majorBidi" w:hAnsiTheme="majorBidi"/>
          <w:sz w:val="30"/>
          <w:szCs w:val="30"/>
          <w:u w:val="none"/>
          <w:cs/>
          <w:lang w:val="th-TH"/>
        </w:rPr>
        <w:t xml:space="preserve">   </w:t>
      </w:r>
    </w:p>
    <w:p w14:paraId="377490EA" w14:textId="77777777" w:rsidR="003222A8" w:rsidRPr="00623D0C" w:rsidRDefault="003222A8" w:rsidP="003222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623D0C" w14:paraId="4DB07FBC" w14:textId="77777777" w:rsidTr="003222A8">
        <w:trPr>
          <w:tblHeader/>
        </w:trPr>
        <w:tc>
          <w:tcPr>
            <w:tcW w:w="4230" w:type="dxa"/>
          </w:tcPr>
          <w:p w14:paraId="0DE8317C" w14:textId="77777777" w:rsidR="003222A8" w:rsidRPr="00623D0C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BF18AC" w14:textId="77777777" w:rsidR="003222A8" w:rsidRPr="00623D0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241ED" w14:textId="77777777" w:rsidR="003222A8" w:rsidRPr="00623D0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47C07F" w14:textId="77777777" w:rsidR="003222A8" w:rsidRPr="00623D0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2E8C" w:rsidRPr="00623D0C" w14:paraId="16A376EA" w14:textId="77777777" w:rsidTr="003222A8">
        <w:trPr>
          <w:tblHeader/>
        </w:trPr>
        <w:tc>
          <w:tcPr>
            <w:tcW w:w="4230" w:type="dxa"/>
          </w:tcPr>
          <w:p w14:paraId="07212C19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051" w14:textId="4D0A4D3F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64" w:type="dxa"/>
          </w:tcPr>
          <w:p w14:paraId="4E3876F8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6738F63C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F4B5C74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67CE5" w14:textId="1004934B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40" w:type="dxa"/>
          </w:tcPr>
          <w:p w14:paraId="34924438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6A4FE8D1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D2E8C" w:rsidRPr="00623D0C" w14:paraId="1B25C759" w14:textId="77777777" w:rsidTr="003222A8">
        <w:trPr>
          <w:tblHeader/>
        </w:trPr>
        <w:tc>
          <w:tcPr>
            <w:tcW w:w="4230" w:type="dxa"/>
          </w:tcPr>
          <w:p w14:paraId="1815B272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B852D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1EE0C6F2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3D0336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FB10B88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41CE0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14:paraId="3CA48741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EE5A634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D2E8C" w:rsidRPr="00623D0C" w14:paraId="6214ABD9" w14:textId="77777777" w:rsidTr="003222A8">
        <w:tc>
          <w:tcPr>
            <w:tcW w:w="4230" w:type="dxa"/>
          </w:tcPr>
          <w:p w14:paraId="135D6C7D" w14:textId="77777777" w:rsidR="000D2E8C" w:rsidRPr="00623D0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0217B202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E8C" w:rsidRPr="00623D0C" w14:paraId="7B3321DC" w14:textId="77777777" w:rsidTr="003222A8">
        <w:tc>
          <w:tcPr>
            <w:tcW w:w="4230" w:type="dxa"/>
          </w:tcPr>
          <w:p w14:paraId="4E119BB8" w14:textId="77777777" w:rsidR="000D2E8C" w:rsidRPr="00623D0C" w:rsidRDefault="000D2E8C" w:rsidP="000D2E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48FC44D" w14:textId="0D41C36C" w:rsidR="000D2E8C" w:rsidRPr="00623D0C" w:rsidRDefault="00D10E99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2,530,22</w:t>
            </w:r>
            <w:r w:rsidR="00456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6A6A8B5F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71ADB5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2,111,728</w:t>
            </w:r>
          </w:p>
        </w:tc>
        <w:tc>
          <w:tcPr>
            <w:tcW w:w="270" w:type="dxa"/>
          </w:tcPr>
          <w:p w14:paraId="6821A556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0B100" w14:textId="3AD5CD32" w:rsidR="000D2E8C" w:rsidRPr="00623D0C" w:rsidRDefault="00B235B9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2,529,350</w:t>
            </w:r>
          </w:p>
        </w:tc>
        <w:tc>
          <w:tcPr>
            <w:tcW w:w="265" w:type="dxa"/>
            <w:gridSpan w:val="2"/>
          </w:tcPr>
          <w:p w14:paraId="7A234841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97DE2C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2,109,261 </w:t>
            </w:r>
          </w:p>
        </w:tc>
      </w:tr>
      <w:tr w:rsidR="000D2E8C" w:rsidRPr="00623D0C" w14:paraId="4BA90690" w14:textId="77777777" w:rsidTr="003222A8">
        <w:tc>
          <w:tcPr>
            <w:tcW w:w="4230" w:type="dxa"/>
          </w:tcPr>
          <w:p w14:paraId="73A6F9FE" w14:textId="77777777" w:rsidR="000D2E8C" w:rsidRPr="00623D0C" w:rsidRDefault="000D2E8C" w:rsidP="000D2E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175E3" w14:textId="32551B13" w:rsidR="000D2E8C" w:rsidRPr="00623D0C" w:rsidRDefault="00D10E99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128,22</w:t>
            </w:r>
            <w:r w:rsidR="00456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64" w:type="dxa"/>
          </w:tcPr>
          <w:p w14:paraId="69A485F7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4246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72,861</w:t>
            </w:r>
          </w:p>
        </w:tc>
        <w:tc>
          <w:tcPr>
            <w:tcW w:w="270" w:type="dxa"/>
          </w:tcPr>
          <w:p w14:paraId="095F66B4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B0C1" w14:textId="5D6C25D8" w:rsidR="000D2E8C" w:rsidRPr="00623D0C" w:rsidRDefault="00B235B9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128,227</w:t>
            </w:r>
          </w:p>
        </w:tc>
        <w:tc>
          <w:tcPr>
            <w:tcW w:w="265" w:type="dxa"/>
            <w:gridSpan w:val="2"/>
          </w:tcPr>
          <w:p w14:paraId="3ED099C8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853F0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72,861 </w:t>
            </w:r>
          </w:p>
        </w:tc>
      </w:tr>
      <w:tr w:rsidR="000D2E8C" w:rsidRPr="00623D0C" w14:paraId="5C018C52" w14:textId="77777777" w:rsidTr="003222A8">
        <w:tc>
          <w:tcPr>
            <w:tcW w:w="4230" w:type="dxa"/>
          </w:tcPr>
          <w:p w14:paraId="2E6D9D21" w14:textId="77777777" w:rsidR="000D2E8C" w:rsidRPr="00623D0C" w:rsidRDefault="000D2E8C" w:rsidP="000D2E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B429" w14:textId="6ED5C6B1" w:rsidR="000D2E8C" w:rsidRPr="00623D0C" w:rsidRDefault="00D10E99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2,658,45</w:t>
            </w:r>
            <w:r w:rsidR="001C03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4" w:type="dxa"/>
          </w:tcPr>
          <w:p w14:paraId="13D95314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4D300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2,184,589 </w:t>
            </w:r>
          </w:p>
        </w:tc>
        <w:tc>
          <w:tcPr>
            <w:tcW w:w="270" w:type="dxa"/>
          </w:tcPr>
          <w:p w14:paraId="382F6B56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58EE6" w14:textId="08CD7708" w:rsidR="000D2E8C" w:rsidRPr="00623D0C" w:rsidRDefault="00B235B9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2,657,577</w:t>
            </w:r>
          </w:p>
        </w:tc>
        <w:tc>
          <w:tcPr>
            <w:tcW w:w="265" w:type="dxa"/>
            <w:gridSpan w:val="2"/>
          </w:tcPr>
          <w:p w14:paraId="37B7BA10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9CD9C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2,182,122 </w:t>
            </w:r>
          </w:p>
        </w:tc>
      </w:tr>
      <w:tr w:rsidR="000D2E8C" w:rsidRPr="00623D0C" w14:paraId="5F5F0700" w14:textId="77777777" w:rsidTr="003222A8">
        <w:tc>
          <w:tcPr>
            <w:tcW w:w="4230" w:type="dxa"/>
          </w:tcPr>
          <w:p w14:paraId="42711DE6" w14:textId="77777777" w:rsidR="000D2E8C" w:rsidRPr="00623D0C" w:rsidRDefault="000D2E8C" w:rsidP="000D2E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4E0EB" w14:textId="42E158AE" w:rsidR="000D2E8C" w:rsidRPr="00623D0C" w:rsidRDefault="00C25857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(146,50</w:t>
            </w:r>
            <w:r w:rsidR="00456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D10E99" w:rsidRPr="00623D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2853B1C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93A9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 (140,007)</w:t>
            </w:r>
          </w:p>
        </w:tc>
        <w:tc>
          <w:tcPr>
            <w:tcW w:w="270" w:type="dxa"/>
          </w:tcPr>
          <w:p w14:paraId="27E2A937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6F42" w14:textId="4EF52709" w:rsidR="000D2E8C" w:rsidRPr="00623D0C" w:rsidRDefault="00B235B9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(146,504)</w:t>
            </w:r>
          </w:p>
        </w:tc>
        <w:tc>
          <w:tcPr>
            <w:tcW w:w="265" w:type="dxa"/>
            <w:gridSpan w:val="2"/>
          </w:tcPr>
          <w:p w14:paraId="4FF30D5E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8C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(139,484)</w:t>
            </w:r>
          </w:p>
        </w:tc>
      </w:tr>
      <w:tr w:rsidR="000D2E8C" w:rsidRPr="00623D0C" w14:paraId="2E50980A" w14:textId="77777777" w:rsidTr="003222A8">
        <w:tc>
          <w:tcPr>
            <w:tcW w:w="4230" w:type="dxa"/>
          </w:tcPr>
          <w:p w14:paraId="5B9C6E5B" w14:textId="77777777" w:rsidR="000D2E8C" w:rsidRPr="00623D0C" w:rsidRDefault="000D2E8C" w:rsidP="000D2E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26D5B" w14:textId="478C1DCD" w:rsidR="000D2E8C" w:rsidRPr="00623D0C" w:rsidRDefault="00BA034F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2,511,94</w:t>
            </w:r>
            <w:r w:rsidR="00456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5E69FCCC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F58E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2,044,582 </w:t>
            </w:r>
          </w:p>
        </w:tc>
        <w:tc>
          <w:tcPr>
            <w:tcW w:w="270" w:type="dxa"/>
          </w:tcPr>
          <w:p w14:paraId="4FBFFB16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0652B" w14:textId="4A65BAC7" w:rsidR="000D2E8C" w:rsidRPr="00623D0C" w:rsidRDefault="00AC6EB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2,511,073</w:t>
            </w:r>
          </w:p>
        </w:tc>
        <w:tc>
          <w:tcPr>
            <w:tcW w:w="265" w:type="dxa"/>
            <w:gridSpan w:val="2"/>
          </w:tcPr>
          <w:p w14:paraId="7705E4DB" w14:textId="77777777" w:rsidR="000D2E8C" w:rsidRPr="00623D0C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99547" w14:textId="77777777" w:rsidR="000D2E8C" w:rsidRPr="00623D0C" w:rsidRDefault="000D2E8C" w:rsidP="000D2E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2,042,638 </w:t>
            </w:r>
          </w:p>
        </w:tc>
      </w:tr>
    </w:tbl>
    <w:p w14:paraId="64E589E7" w14:textId="6FD82C56" w:rsidR="003222A8" w:rsidRPr="00623D0C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A278C4" w:rsidRPr="00623D0C" w14:paraId="2E149285" w14:textId="77777777" w:rsidTr="00A278C4">
        <w:trPr>
          <w:tblHeader/>
        </w:trPr>
        <w:tc>
          <w:tcPr>
            <w:tcW w:w="4230" w:type="dxa"/>
          </w:tcPr>
          <w:p w14:paraId="5D417724" w14:textId="77777777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847ECA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D00D5A2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2410A848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78C4" w:rsidRPr="00623D0C" w14:paraId="7E9F268B" w14:textId="77777777" w:rsidTr="00A278C4">
        <w:trPr>
          <w:tblHeader/>
        </w:trPr>
        <w:tc>
          <w:tcPr>
            <w:tcW w:w="4230" w:type="dxa"/>
          </w:tcPr>
          <w:p w14:paraId="6645D347" w14:textId="77777777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73844" w14:textId="7D507685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38C64AA4" w14:textId="77777777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A2A496D" w14:textId="2D3A6D23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6" w:type="dxa"/>
          </w:tcPr>
          <w:p w14:paraId="334F97E4" w14:textId="77777777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2CFA3" w14:textId="14E03154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14:paraId="28645078" w14:textId="77777777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B6FE489" w14:textId="2A0A4FDB" w:rsidR="00A278C4" w:rsidRPr="00623D0C" w:rsidRDefault="00A278C4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278C4" w:rsidRPr="00623D0C" w14:paraId="19D70EC4" w14:textId="77777777" w:rsidTr="00846B92">
        <w:trPr>
          <w:trHeight w:val="20"/>
        </w:trPr>
        <w:tc>
          <w:tcPr>
            <w:tcW w:w="4230" w:type="dxa"/>
          </w:tcPr>
          <w:p w14:paraId="5B53DF7F" w14:textId="77777777" w:rsidR="00846B92" w:rsidRPr="00623D0C" w:rsidRDefault="00846B92" w:rsidP="00846B92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ต้นทุนของสินค้าคงเหลือที่บันทึกรวมใน</w:t>
            </w:r>
          </w:p>
          <w:p w14:paraId="3A96AD57" w14:textId="63E580AD" w:rsidR="00A278C4" w:rsidRPr="00623D0C" w:rsidRDefault="00846B92" w:rsidP="00846B92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  </w:t>
            </w:r>
            <w:r w:rsidRPr="00623D0C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บัญชีต้นทุนขายสำหรับ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4184AC69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557" w:rsidRPr="00623D0C" w14:paraId="5DD42338" w14:textId="77777777" w:rsidTr="005B5557">
        <w:tc>
          <w:tcPr>
            <w:tcW w:w="4230" w:type="dxa"/>
          </w:tcPr>
          <w:p w14:paraId="692AD0D4" w14:textId="2375ABA9" w:rsidR="005B5557" w:rsidRPr="00623D0C" w:rsidRDefault="005B5557" w:rsidP="005B5557">
            <w:pPr>
              <w:tabs>
                <w:tab w:val="clear" w:pos="227"/>
                <w:tab w:val="left" w:pos="76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Pr="00623D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623D0C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623D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23D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9A3167" w14:textId="77777777" w:rsidR="005B5557" w:rsidRPr="00623D0C" w:rsidRDefault="005B5557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6614D5" w14:textId="77777777" w:rsidR="005B5557" w:rsidRPr="00623D0C" w:rsidRDefault="005B5557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F3A161A" w14:textId="77777777" w:rsidR="005B5557" w:rsidRPr="00846B92" w:rsidRDefault="005B5557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26EE4D8" w14:textId="77777777" w:rsidR="005B5557" w:rsidRPr="00623D0C" w:rsidRDefault="005B5557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4E26FC" w14:textId="77777777" w:rsidR="005B5557" w:rsidRPr="00623D0C" w:rsidRDefault="005B5557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83A5669" w14:textId="77777777" w:rsidR="005B5557" w:rsidRPr="00623D0C" w:rsidRDefault="005B5557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4111AAD9" w14:textId="77777777" w:rsidR="005B5557" w:rsidRPr="00623D0C" w:rsidRDefault="005B5557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78C4" w:rsidRPr="00623D0C" w14:paraId="682D8421" w14:textId="77777777" w:rsidTr="00A278C4">
        <w:tc>
          <w:tcPr>
            <w:tcW w:w="4230" w:type="dxa"/>
          </w:tcPr>
          <w:p w14:paraId="41C609AE" w14:textId="77777777" w:rsidR="00A278C4" w:rsidRPr="00623D0C" w:rsidRDefault="00A278C4" w:rsidP="00A278C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6E333F" w14:textId="4096E0E4" w:rsidR="00A278C4" w:rsidRPr="00623D0C" w:rsidRDefault="00BF3BB0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16,1</w:t>
            </w:r>
            <w:r w:rsidR="00456B2F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6B2F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64" w:type="dxa"/>
          </w:tcPr>
          <w:p w14:paraId="4FB0EC53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51671055" w14:textId="40924AB7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15,284,835</w:t>
            </w:r>
          </w:p>
        </w:tc>
        <w:tc>
          <w:tcPr>
            <w:tcW w:w="266" w:type="dxa"/>
          </w:tcPr>
          <w:p w14:paraId="79EA6118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9BDC37" w14:textId="17CFCE70" w:rsidR="00A278C4" w:rsidRPr="00623D0C" w:rsidRDefault="00D10E99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16,186,94</w:t>
            </w:r>
            <w:r w:rsidR="00C25857" w:rsidRPr="00623D0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65" w:type="dxa"/>
            <w:gridSpan w:val="2"/>
          </w:tcPr>
          <w:p w14:paraId="095C059F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A505DDC" w14:textId="48ADA2BA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15,279,064</w:t>
            </w:r>
          </w:p>
        </w:tc>
      </w:tr>
      <w:tr w:rsidR="00A278C4" w:rsidRPr="00623D0C" w14:paraId="1EAA8862" w14:textId="77777777" w:rsidTr="00A278C4">
        <w:tc>
          <w:tcPr>
            <w:tcW w:w="4230" w:type="dxa"/>
          </w:tcPr>
          <w:p w14:paraId="3532E392" w14:textId="77777777" w:rsidR="00A278C4" w:rsidRPr="00623D0C" w:rsidRDefault="00A278C4" w:rsidP="00A278C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C511BFF" w14:textId="77777777" w:rsidR="00A278C4" w:rsidRPr="00623D0C" w:rsidRDefault="00A278C4" w:rsidP="00A278C4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ที่คาดว่าจะได้รับ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747868D" w14:textId="77777777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F60B9C" w14:textId="31E4CC0F" w:rsidR="00D10E99" w:rsidRPr="00623D0C" w:rsidRDefault="00D10E99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6,49</w:t>
            </w:r>
            <w:r w:rsidR="00456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64" w:type="dxa"/>
          </w:tcPr>
          <w:p w14:paraId="18284188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</w:tcPr>
          <w:p w14:paraId="5CEA3FF8" w14:textId="77777777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0AAE09" w14:textId="21A4EA4F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11,226</w:t>
            </w:r>
          </w:p>
        </w:tc>
        <w:tc>
          <w:tcPr>
            <w:tcW w:w="266" w:type="dxa"/>
          </w:tcPr>
          <w:p w14:paraId="27C338DB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90A8BB" w14:textId="77777777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D5E45" w14:textId="50AB9BF6" w:rsidR="00AC6EBC" w:rsidRPr="00623D0C" w:rsidRDefault="00AC6EBC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7,02</w:t>
            </w:r>
            <w:r w:rsidR="00C25857" w:rsidRPr="00623D0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65" w:type="dxa"/>
            <w:gridSpan w:val="2"/>
          </w:tcPr>
          <w:p w14:paraId="6D366690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25B8D8E2" w14:textId="77777777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C8442" w14:textId="3F6527B3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11,226</w:t>
            </w:r>
          </w:p>
        </w:tc>
      </w:tr>
      <w:tr w:rsidR="00A278C4" w:rsidRPr="00623D0C" w14:paraId="5D5FCFBB" w14:textId="77777777" w:rsidTr="00A278C4">
        <w:tc>
          <w:tcPr>
            <w:tcW w:w="4230" w:type="dxa"/>
          </w:tcPr>
          <w:p w14:paraId="0F3ED81E" w14:textId="77777777" w:rsidR="00A278C4" w:rsidRPr="00623D0C" w:rsidRDefault="00A278C4" w:rsidP="00A278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5B96E" w14:textId="537DE606" w:rsidR="00A278C4" w:rsidRPr="00623D0C" w:rsidRDefault="00BF3BB0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 w:rsidR="00456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56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64" w:type="dxa"/>
          </w:tcPr>
          <w:p w14:paraId="05D7BC8E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95659" w14:textId="587DEE9B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15,296,061</w:t>
            </w:r>
          </w:p>
        </w:tc>
        <w:tc>
          <w:tcPr>
            <w:tcW w:w="266" w:type="dxa"/>
          </w:tcPr>
          <w:p w14:paraId="2422681B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8A21" w14:textId="44ABD684" w:rsidR="00A278C4" w:rsidRPr="00623D0C" w:rsidRDefault="00AC6EBC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16,193,963</w:t>
            </w:r>
          </w:p>
        </w:tc>
        <w:tc>
          <w:tcPr>
            <w:tcW w:w="265" w:type="dxa"/>
            <w:gridSpan w:val="2"/>
          </w:tcPr>
          <w:p w14:paraId="4AC00847" w14:textId="77777777" w:rsidR="00A278C4" w:rsidRPr="00623D0C" w:rsidRDefault="00A278C4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A6209" w14:textId="68399E1F" w:rsidR="00A278C4" w:rsidRPr="00623D0C" w:rsidRDefault="00A278C4" w:rsidP="00A278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15,290,290</w:t>
            </w:r>
          </w:p>
        </w:tc>
      </w:tr>
    </w:tbl>
    <w:p w14:paraId="3C26963B" w14:textId="77777777" w:rsidR="00DE51FF" w:rsidRPr="00623D0C" w:rsidRDefault="00DE51FF" w:rsidP="008D7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E51FF" w:rsidRPr="00623D0C" w:rsidSect="0021356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413ABA50" w14:textId="3A774AF4" w:rsidR="00DE51FF" w:rsidRPr="00623D0C" w:rsidRDefault="00DE51FF" w:rsidP="00DE51F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DE51FF" w:rsidRPr="00623D0C" w:rsidSect="00DE51FF">
          <w:headerReference w:type="default" r:id="rId10"/>
          <w:footerReference w:type="default" r:id="rId11"/>
          <w:type w:val="continuous"/>
          <w:pgSz w:w="11909" w:h="16834" w:code="9"/>
          <w:pgMar w:top="1152" w:right="691" w:bottom="1152" w:left="576" w:header="720" w:footer="720" w:gutter="0"/>
          <w:cols w:space="720"/>
          <w:docGrid w:linePitch="360"/>
        </w:sectPr>
      </w:pPr>
    </w:p>
    <w:p w14:paraId="6D312D3E" w14:textId="4E69928F" w:rsidR="00E53A76" w:rsidRPr="00603F2D" w:rsidRDefault="00E53A76" w:rsidP="000C766A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</w:t>
      </w:r>
      <w:r w:rsidRPr="00603F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นลงทุนในบริษัทย่อย</w:t>
      </w:r>
      <w:r w:rsidR="00D411DA" w:rsidRPr="00603F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Pr="00603F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บริษัทร่ว</w:t>
      </w:r>
      <w:r w:rsidR="00D411DA" w:rsidRPr="00603F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</w:t>
      </w:r>
      <w:r w:rsidR="00913349" w:rsidRPr="00603F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</w:t>
      </w:r>
      <w:r w:rsidR="00D411DA" w:rsidRPr="00603F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ร่วมค้า</w:t>
      </w:r>
    </w:p>
    <w:p w14:paraId="7A01FCA5" w14:textId="0C442626" w:rsidR="00D411DA" w:rsidRPr="00603F2D" w:rsidRDefault="00D411DA" w:rsidP="00D411DA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1260"/>
        <w:gridCol w:w="1440"/>
        <w:gridCol w:w="270"/>
        <w:gridCol w:w="1530"/>
      </w:tblGrid>
      <w:tr w:rsidR="00603F2D" w:rsidRPr="00623D0C" w14:paraId="7BEFB17D" w14:textId="77777777" w:rsidTr="000C766A">
        <w:trPr>
          <w:tblHeader/>
        </w:trPr>
        <w:tc>
          <w:tcPr>
            <w:tcW w:w="4590" w:type="dxa"/>
            <w:vAlign w:val="bottom"/>
          </w:tcPr>
          <w:p w14:paraId="288B358E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20" w:right="11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F9260C6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623D0C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97841E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B433DD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44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D0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623D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24366B45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6BE0291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2755FF9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03F2D" w:rsidRPr="00623D0C" w14:paraId="7CF64E56" w14:textId="77777777" w:rsidTr="000C766A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3579070A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0FE392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F9A492F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3F2D" w:rsidRPr="00623D0C" w14:paraId="107DC9C8" w14:textId="77777777" w:rsidTr="000C766A">
        <w:tc>
          <w:tcPr>
            <w:tcW w:w="4590" w:type="dxa"/>
            <w:vAlign w:val="bottom"/>
          </w:tcPr>
          <w:p w14:paraId="10283746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1DD3FFC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C924B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528E1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EE0D36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F2D" w:rsidRPr="00623D0C" w14:paraId="25427E3D" w14:textId="77777777" w:rsidTr="000C766A">
        <w:tc>
          <w:tcPr>
            <w:tcW w:w="4590" w:type="dxa"/>
            <w:vAlign w:val="bottom"/>
          </w:tcPr>
          <w:p w14:paraId="44B2A61E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ซินเน็ค อินคิวท์เบชั่น จำกัด</w:t>
            </w:r>
          </w:p>
        </w:tc>
        <w:tc>
          <w:tcPr>
            <w:tcW w:w="1260" w:type="dxa"/>
          </w:tcPr>
          <w:p w14:paraId="149BAA0A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D6ECA5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13374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5FEE37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</w:tr>
      <w:tr w:rsidR="00603F2D" w:rsidRPr="00623D0C" w14:paraId="1873ECC6" w14:textId="77777777" w:rsidTr="000C766A">
        <w:tc>
          <w:tcPr>
            <w:tcW w:w="4590" w:type="dxa"/>
            <w:vAlign w:val="bottom"/>
          </w:tcPr>
          <w:p w14:paraId="02F19DDD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A41E781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AE688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34AAF63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373834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F2D" w:rsidRPr="00623D0C" w14:paraId="3561C59C" w14:textId="77777777" w:rsidTr="000C766A">
        <w:tc>
          <w:tcPr>
            <w:tcW w:w="4590" w:type="dxa"/>
            <w:vAlign w:val="bottom"/>
          </w:tcPr>
          <w:p w14:paraId="324F1F27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623D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และการ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60" w:type="dxa"/>
          </w:tcPr>
          <w:p w14:paraId="206AEFFD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858810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C1AEC5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5A970E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F2D" w:rsidRPr="00623D0C" w14:paraId="12435FAF" w14:textId="77777777" w:rsidTr="000C766A">
        <w:tc>
          <w:tcPr>
            <w:tcW w:w="4590" w:type="dxa"/>
            <w:vAlign w:val="bottom"/>
          </w:tcPr>
          <w:p w14:paraId="02E6BD21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sz w:val="30"/>
                <w:szCs w:val="30"/>
                <w:cs/>
              </w:rPr>
              <w:t>ส่วนแบ่งกำไรจากการดำเนินงานอย่างต่อเนื่อง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68F24B17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37A2BA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36,345</w:t>
            </w:r>
          </w:p>
        </w:tc>
        <w:tc>
          <w:tcPr>
            <w:tcW w:w="270" w:type="dxa"/>
          </w:tcPr>
          <w:p w14:paraId="1B6A7D3C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531B18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F2D" w:rsidRPr="00623D0C" w14:paraId="63895D4D" w14:textId="77777777" w:rsidTr="000C766A">
        <w:tc>
          <w:tcPr>
            <w:tcW w:w="4590" w:type="dxa"/>
            <w:vAlign w:val="bottom"/>
          </w:tcPr>
          <w:p w14:paraId="3DBA68A2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sz w:val="30"/>
                <w:szCs w:val="30"/>
                <w:cs/>
              </w:rPr>
              <w:t>ส่วนแบ่งกำไรขาดทุนเบ็ดเสร็จอื่</w:t>
            </w:r>
            <w:r w:rsidRPr="00623D0C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260" w:type="dxa"/>
          </w:tcPr>
          <w:p w14:paraId="334CE133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682CE8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(2,467)</w:t>
            </w:r>
          </w:p>
        </w:tc>
        <w:tc>
          <w:tcPr>
            <w:tcW w:w="270" w:type="dxa"/>
          </w:tcPr>
          <w:p w14:paraId="628F8FC7" w14:textId="77777777" w:rsidR="00603F2D" w:rsidRPr="00623D0C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8BBAC8" w14:textId="77777777" w:rsidR="00603F2D" w:rsidRPr="00623D0C" w:rsidRDefault="00603F2D" w:rsidP="00603F2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783E4C" w14:textId="77777777" w:rsidR="00603F2D" w:rsidRPr="00603F2D" w:rsidRDefault="00603F2D" w:rsidP="00D411DA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1139EDE1" w14:textId="115A758D" w:rsidR="000C241B" w:rsidRPr="00603F2D" w:rsidRDefault="00E84CA0" w:rsidP="000C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</w:pPr>
      <w:r w:rsidRPr="00603F2D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การจดทะเบียนจัดตั้ง</w:t>
      </w:r>
      <w:r w:rsidR="000C241B" w:rsidRPr="00603F2D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CD1EC1F" w14:textId="77777777" w:rsidR="000C241B" w:rsidRPr="00603F2D" w:rsidRDefault="000C241B" w:rsidP="000C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Theme="majorBidi" w:hAnsiTheme="majorBidi" w:cstheme="majorBidi"/>
          <w:spacing w:val="4"/>
          <w:kern w:val="30"/>
          <w:sz w:val="30"/>
          <w:szCs w:val="30"/>
        </w:rPr>
      </w:pPr>
    </w:p>
    <w:p w14:paraId="42A6F79D" w14:textId="27AB3FEA" w:rsidR="001A258B" w:rsidRPr="001A258B" w:rsidRDefault="000C241B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03F2D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</w:t>
      </w:r>
      <w:r w:rsidRPr="00623D0C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D42CF2">
        <w:rPr>
          <w:rFonts w:asciiTheme="majorBidi" w:hAnsiTheme="majorBidi" w:cstheme="majorBidi"/>
          <w:sz w:val="30"/>
          <w:szCs w:val="30"/>
          <w:lang w:bidi="th-TH"/>
        </w:rPr>
        <w:t xml:space="preserve"> 13</w:t>
      </w:r>
      <w:r w:rsidR="000A09CD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พฤษภาคม</w:t>
      </w:r>
      <w:r w:rsidR="00D42CF2">
        <w:rPr>
          <w:rFonts w:asciiTheme="majorBidi" w:hAnsiTheme="majorBidi" w:cstheme="majorBidi"/>
          <w:sz w:val="30"/>
          <w:szCs w:val="30"/>
          <w:lang w:bidi="th-TH"/>
        </w:rPr>
        <w:t xml:space="preserve"> 2564</w:t>
      </w:r>
      <w:r w:rsidRPr="00623D0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ได้จดทะเบียนจัดตั้ง</w:t>
      </w:r>
      <w:r w:rsidR="000A09CD" w:rsidRPr="00623D0C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623D0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ซินเน็ค อินคิวท์เบชั่น จำกัด</w:t>
      </w:r>
      <w:r w:rsidR="000A09CD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เป็นบริษัทย่อยแห่งใหม่</w:t>
      </w:r>
      <w:r w:rsidRPr="00623D0C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0A09CD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>อัตรา</w:t>
      </w:r>
      <w:r w:rsidRPr="00623D0C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="00902C43" w:rsidRPr="00623D0C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="00902C43" w:rsidRPr="00623D0C">
        <w:rPr>
          <w:rFonts w:asciiTheme="majorBidi" w:hAnsiTheme="majorBidi" w:cstheme="majorBidi"/>
          <w:sz w:val="30"/>
          <w:szCs w:val="30"/>
        </w:rPr>
        <w:t xml:space="preserve">99.99 </w:t>
      </w:r>
      <w:r w:rsidR="00902C43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ของจำนวนหุ้นทั้งหมด บริษัทย่อยดังกล่าวมีทุนจดทะเบียน </w:t>
      </w:r>
      <w:r w:rsidR="00902C43" w:rsidRPr="00623D0C">
        <w:rPr>
          <w:rFonts w:asciiTheme="majorBidi" w:hAnsiTheme="majorBidi" w:cstheme="majorBidi"/>
          <w:sz w:val="30"/>
          <w:szCs w:val="30"/>
        </w:rPr>
        <w:t>100</w:t>
      </w:r>
      <w:r w:rsidR="00902C43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ล้านบาท (หุ้นสามัญจำนวน</w:t>
      </w:r>
      <w:r w:rsidR="00902C43" w:rsidRPr="00623D0C">
        <w:rPr>
          <w:rFonts w:asciiTheme="majorBidi" w:hAnsiTheme="majorBidi" w:cstheme="majorBidi"/>
          <w:sz w:val="30"/>
          <w:szCs w:val="30"/>
        </w:rPr>
        <w:t xml:space="preserve"> 1,000,000 </w:t>
      </w:r>
      <w:r w:rsidR="00902C43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หุ้น มูลค่าหุ้นละ </w:t>
      </w:r>
      <w:r w:rsidR="00902C43" w:rsidRPr="00623D0C">
        <w:rPr>
          <w:rFonts w:asciiTheme="majorBidi" w:hAnsiTheme="majorBidi" w:cstheme="majorBidi"/>
          <w:sz w:val="30"/>
          <w:szCs w:val="30"/>
        </w:rPr>
        <w:t xml:space="preserve">100 </w:t>
      </w:r>
      <w:r w:rsidR="00902C43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>บาท)</w:t>
      </w:r>
      <w:r w:rsidR="001A25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และได้เรียกชำระหุ้นดังกล่าวบางส่วนเป็นจำนวนเงิน </w:t>
      </w:r>
      <w:r w:rsidR="001A258B">
        <w:rPr>
          <w:rFonts w:asciiTheme="majorBidi" w:hAnsiTheme="majorBidi" w:cstheme="majorBidi"/>
          <w:sz w:val="30"/>
          <w:szCs w:val="30"/>
          <w:lang w:val="en-US" w:bidi="th-TH"/>
        </w:rPr>
        <w:t xml:space="preserve">35 </w:t>
      </w:r>
      <w:r w:rsidR="001A258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="001A258B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>(หุ้นสามัญจำนวน</w:t>
      </w:r>
      <w:r w:rsidR="00D42CF2">
        <w:rPr>
          <w:rFonts w:asciiTheme="majorBidi" w:hAnsiTheme="majorBidi" w:cstheme="majorBidi"/>
          <w:sz w:val="30"/>
          <w:szCs w:val="30"/>
          <w:lang w:bidi="th-TH"/>
        </w:rPr>
        <w:t xml:space="preserve"> 1</w:t>
      </w:r>
      <w:r w:rsidR="001A258B" w:rsidRPr="00623D0C">
        <w:rPr>
          <w:rFonts w:asciiTheme="majorBidi" w:hAnsiTheme="majorBidi" w:cstheme="majorBidi"/>
          <w:sz w:val="30"/>
          <w:szCs w:val="30"/>
        </w:rPr>
        <w:t xml:space="preserve">,000,000 </w:t>
      </w:r>
      <w:r w:rsidR="001A258B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หุ้น มูลค่าหุ้นละ </w:t>
      </w:r>
      <w:r w:rsidR="001A258B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1A258B"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="001A258B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>บาท)</w:t>
      </w:r>
    </w:p>
    <w:p w14:paraId="14EC72BA" w14:textId="4DFA067D" w:rsidR="00D411DA" w:rsidRPr="003E7E32" w:rsidRDefault="00D411DA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D8A3584" w14:textId="4E6FBEEB" w:rsidR="00D411DA" w:rsidRPr="00623D0C" w:rsidRDefault="00D411DA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23D0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0A09CD" w:rsidRPr="00623D0C">
        <w:rPr>
          <w:rFonts w:asciiTheme="majorBidi" w:hAnsiTheme="majorBidi" w:cstheme="majorBidi"/>
          <w:sz w:val="30"/>
          <w:szCs w:val="30"/>
        </w:rPr>
        <w:t xml:space="preserve">1 </w:t>
      </w:r>
      <w:r w:rsidR="000A09CD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มิถุนายน </w:t>
      </w:r>
      <w:r w:rsidR="000A09CD" w:rsidRPr="00623D0C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623D0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="000A09CD" w:rsidRPr="00623D0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ซินเน็ค อินคิวท์เบชั่น จำกัด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ได้จดทะเบียนจัดตั้ง</w:t>
      </w:r>
      <w:r w:rsidR="000A09CD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บริษัท สวอป มาร์ท จำกัด</w:t>
      </w:r>
      <w:r w:rsidR="000A09CD" w:rsidRPr="00623D0C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เป็นบริษัทย่อย</w:t>
      </w:r>
      <w:r w:rsidR="000A09CD" w:rsidRPr="00623D0C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0A09CD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>อัตรา</w:t>
      </w:r>
      <w:r w:rsidR="000A09CD" w:rsidRPr="00623D0C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="000A09CD" w:rsidRPr="00623D0C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="000A09CD" w:rsidRPr="00623D0C">
        <w:rPr>
          <w:rFonts w:asciiTheme="majorBidi" w:hAnsiTheme="majorBidi" w:cstheme="majorBidi"/>
          <w:sz w:val="30"/>
          <w:szCs w:val="30"/>
        </w:rPr>
        <w:t xml:space="preserve">99.99 </w:t>
      </w:r>
      <w:r w:rsidR="000A09CD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ของจำนวนหุ้นทั้งหมด </w:t>
      </w:r>
      <w:r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บริษัทย่อยดังกล่าวมีทุนจดทะเบียน</w:t>
      </w:r>
      <w:r w:rsidR="00F901F3">
        <w:rPr>
          <w:rFonts w:asciiTheme="majorBidi" w:hAnsiTheme="majorBidi" w:cstheme="majorBidi"/>
          <w:sz w:val="30"/>
          <w:szCs w:val="30"/>
          <w:lang w:bidi="th-TH"/>
        </w:rPr>
        <w:t xml:space="preserve"> 30</w:t>
      </w:r>
      <w:r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ล้านบาท (หุ้นสามัญจำนวน</w:t>
      </w:r>
      <w:r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="003D5CBB" w:rsidRPr="00623D0C">
        <w:rPr>
          <w:rFonts w:asciiTheme="majorBidi" w:hAnsiTheme="majorBidi" w:cstheme="majorBidi"/>
          <w:sz w:val="30"/>
          <w:szCs w:val="30"/>
        </w:rPr>
        <w:t>300</w:t>
      </w:r>
      <w:r w:rsidRPr="00623D0C">
        <w:rPr>
          <w:rFonts w:asciiTheme="majorBidi" w:hAnsiTheme="majorBidi" w:cstheme="majorBidi"/>
          <w:sz w:val="30"/>
          <w:szCs w:val="30"/>
        </w:rPr>
        <w:t>,00</w:t>
      </w:r>
      <w:r w:rsidR="003D5CBB" w:rsidRPr="00623D0C">
        <w:rPr>
          <w:rFonts w:asciiTheme="majorBidi" w:hAnsiTheme="majorBidi" w:cstheme="majorBidi"/>
          <w:sz w:val="30"/>
          <w:szCs w:val="30"/>
        </w:rPr>
        <w:t>1</w:t>
      </w:r>
      <w:r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หุ้น มูลค่าหุ้นละ </w:t>
      </w:r>
      <w:r w:rsidRPr="00623D0C">
        <w:rPr>
          <w:rFonts w:asciiTheme="majorBidi" w:hAnsiTheme="majorBidi" w:cstheme="majorBidi"/>
          <w:sz w:val="30"/>
          <w:szCs w:val="30"/>
        </w:rPr>
        <w:t xml:space="preserve">100 </w:t>
      </w:r>
      <w:r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>บาท)</w:t>
      </w:r>
      <w:r w:rsidR="00E84CA0" w:rsidRPr="00623D0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ทำให้กลุ่มบริษัทมีสัดส่วนการถือหุ้นในอัตราส่วนร้อยละ</w:t>
      </w:r>
      <w:r w:rsidR="00F901F3">
        <w:rPr>
          <w:rFonts w:asciiTheme="majorBidi" w:hAnsiTheme="majorBidi"/>
          <w:sz w:val="30"/>
          <w:szCs w:val="30"/>
          <w:lang w:val="en-US" w:bidi="th-TH"/>
        </w:rPr>
        <w:t xml:space="preserve"> 99.99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 xml:space="preserve"> ในบริษัท</w:t>
      </w:r>
      <w:r w:rsidR="000A09CD" w:rsidRPr="00623D0C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0A09CD" w:rsidRPr="00623D0C">
        <w:rPr>
          <w:rFonts w:asciiTheme="majorBidi" w:hAnsiTheme="majorBidi"/>
          <w:sz w:val="30"/>
          <w:szCs w:val="30"/>
          <w:cs/>
          <w:lang w:bidi="th-TH"/>
        </w:rPr>
        <w:t>สวอป มาร์ท จำกัด</w:t>
      </w:r>
      <w:r w:rsidR="00B650D0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B650D0" w:rsidRPr="00B650D0">
        <w:rPr>
          <w:rFonts w:asciiTheme="majorBidi" w:hAnsiTheme="majorBidi"/>
          <w:sz w:val="30"/>
          <w:szCs w:val="30"/>
          <w:cs/>
          <w:lang w:bidi="th-TH"/>
        </w:rPr>
        <w:t>และถือเป็นบริษัทย่อยทางอ้อมของบริษัท</w:t>
      </w:r>
    </w:p>
    <w:p w14:paraId="174D5183" w14:textId="0C3CBBDA" w:rsidR="000A09CD" w:rsidRPr="00B650D0" w:rsidRDefault="000A09CD" w:rsidP="000A09CD">
      <w:pPr>
        <w:pStyle w:val="block"/>
        <w:tabs>
          <w:tab w:val="left" w:pos="10080"/>
        </w:tabs>
        <w:spacing w:after="0" w:line="240" w:lineRule="auto"/>
        <w:ind w:right="-36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0EE6E68" w14:textId="560E4DCB" w:rsidR="00D411DA" w:rsidRPr="00623D0C" w:rsidRDefault="00D411DA" w:rsidP="000A09CD">
      <w:pPr>
        <w:pStyle w:val="block"/>
        <w:tabs>
          <w:tab w:val="left" w:pos="10080"/>
        </w:tabs>
        <w:spacing w:after="0" w:line="240" w:lineRule="auto"/>
        <w:ind w:left="0"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25625636" w14:textId="6A340661" w:rsidR="008D7B3A" w:rsidRPr="00623D0C" w:rsidRDefault="008D7B3A" w:rsidP="00D41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right="-36"/>
        <w:jc w:val="both"/>
        <w:rPr>
          <w:rFonts w:asciiTheme="majorBidi" w:hAnsiTheme="majorBidi" w:cstheme="majorBidi"/>
          <w:spacing w:val="4"/>
          <w:kern w:val="30"/>
          <w:sz w:val="30"/>
          <w:szCs w:val="30"/>
        </w:rPr>
      </w:pPr>
    </w:p>
    <w:p w14:paraId="2F91B8B8" w14:textId="2B3B84CC" w:rsidR="008D7B3A" w:rsidRPr="00623D0C" w:rsidRDefault="008D7B3A" w:rsidP="000C2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pacing w:val="4"/>
          <w:kern w:val="30"/>
          <w:sz w:val="30"/>
          <w:szCs w:val="30"/>
          <w:lang w:val="en-GB"/>
        </w:rPr>
        <w:sectPr w:rsidR="008D7B3A" w:rsidRPr="00623D0C" w:rsidSect="000D4148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E3111C1" w14:textId="5CC59D59" w:rsidR="00AC591F" w:rsidRPr="00623D0C" w:rsidRDefault="00C674EF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623D0C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81149" w14:textId="77777777" w:rsidR="00AC591F" w:rsidRPr="00623D0C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3D0C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623D0C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623D0C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623D0C">
        <w:rPr>
          <w:rFonts w:asciiTheme="majorBidi" w:hAnsiTheme="majorBidi" w:cstheme="majorBidi"/>
          <w:sz w:val="30"/>
          <w:szCs w:val="30"/>
        </w:rPr>
        <w:t xml:space="preserve"> </w:t>
      </w:r>
    </w:p>
    <w:p w14:paraId="7C8BE5AC" w14:textId="77777777" w:rsidR="00452D47" w:rsidRPr="00623D0C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6F49E" w14:textId="77777777" w:rsidR="00AC591F" w:rsidRPr="00623D0C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23D0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23D0C">
        <w:rPr>
          <w:rFonts w:asciiTheme="majorBidi" w:hAnsiTheme="majorBidi" w:cstheme="majorBidi"/>
          <w:sz w:val="30"/>
          <w:szCs w:val="30"/>
        </w:rPr>
        <w:t>1</w:t>
      </w:r>
      <w:r w:rsidRPr="00623D0C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623D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623D0C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623D0C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26131210" w14:textId="77777777" w:rsidR="00AC591F" w:rsidRPr="00623D0C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23D0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23D0C">
        <w:rPr>
          <w:rFonts w:asciiTheme="majorBidi" w:hAnsiTheme="majorBidi" w:cstheme="majorBidi"/>
          <w:sz w:val="30"/>
          <w:szCs w:val="30"/>
        </w:rPr>
        <w:t>2</w:t>
      </w:r>
      <w:r w:rsidRPr="00623D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3D0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14:paraId="44A8C049" w14:textId="77777777" w:rsidR="00452D47" w:rsidRPr="00623D0C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58D82" w14:textId="6BB6BB83" w:rsidR="00F1501D" w:rsidRPr="00623D0C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3D0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C448A6C" w14:textId="4C7F388F" w:rsidR="00E7616D" w:rsidRPr="00623D0C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9B24C" w14:textId="77777777" w:rsidR="00E7616D" w:rsidRPr="00623D0C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623D0C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623D0C" w:rsidSect="00D2070D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116470" w:rsidRPr="00623D0C" w14:paraId="1D64FBEB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79C2DD" w14:textId="0C6C2414" w:rsidR="00116470" w:rsidRPr="00623D0C" w:rsidRDefault="00116470" w:rsidP="0050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0B3578B9" w14:textId="77777777" w:rsidR="00116470" w:rsidRPr="00623D0C" w:rsidRDefault="00116470" w:rsidP="0050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8020F" w:rsidRPr="00623D0C" w14:paraId="77D3599F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33E9975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</w:tcBorders>
          </w:tcPr>
          <w:p w14:paraId="1DB7357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3C8B30DB" w14:textId="188B856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270" w:type="dxa"/>
            <w:tcBorders>
              <w:top w:val="nil"/>
            </w:tcBorders>
          </w:tcPr>
          <w:p w14:paraId="42DE0BD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14:paraId="58FC4A6A" w14:textId="012E935B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</w:tcBorders>
          </w:tcPr>
          <w:p w14:paraId="61BFBA3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14:paraId="26E4D09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CE066C4" w14:textId="35916BE4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38020F" w:rsidRPr="00623D0C" w14:paraId="392C6EFD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1796E22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</w:tcBorders>
          </w:tcPr>
          <w:p w14:paraId="126F92F2" w14:textId="684AF0A5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D65030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7326829" w14:textId="56B452B9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3D291F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0374704" w14:textId="63E142D1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3AC2F7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FA56E87" w14:textId="056A259D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588DEE6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80002EB" w14:textId="102616E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37CC3D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472F4F7" w14:textId="5361A5D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38020F" w:rsidRPr="00623D0C" w14:paraId="2AAE213E" w14:textId="77777777" w:rsidTr="0038020F">
        <w:trPr>
          <w:trHeight w:val="362"/>
        </w:trPr>
        <w:tc>
          <w:tcPr>
            <w:tcW w:w="4032" w:type="dxa"/>
            <w:tcBorders>
              <w:left w:val="nil"/>
            </w:tcBorders>
          </w:tcPr>
          <w:p w14:paraId="78AAAFC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47267D9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020F" w:rsidRPr="00623D0C" w14:paraId="07D383FE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61A67251" w14:textId="6C77F2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97C834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C57D0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B59885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D18BC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EB9D3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AFB3DF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38517A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E9434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6C7AE7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C44B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B6549F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7B7A3257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41070EB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6CB802E" w14:textId="668501F9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801436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384507D" w14:textId="5854B189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16,022,140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610A57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7A8F988" w14:textId="4624641F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879C9D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3424667" w14:textId="774C99C5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3C7D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0657411" w14:textId="615C4F16" w:rsidR="0038020F" w:rsidRPr="00623D0C" w:rsidRDefault="00DE5E9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17,018,473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22938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82A82A" w14:textId="6F0161E0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16,024,103</w:t>
            </w:r>
          </w:p>
        </w:tc>
      </w:tr>
      <w:tr w:rsidR="0038020F" w:rsidRPr="00623D0C" w14:paraId="106DA38C" w14:textId="77777777" w:rsidTr="0038020F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EA20B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F55ED9" w14:textId="1CC53BB4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44934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312EF" w14:textId="5F03B83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82,369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8A5CA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22A73" w14:textId="5DAF2043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F329D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8C916" w14:textId="27FDEEB1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5,697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674E3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131FC" w14:textId="6006C0E3" w:rsidR="0038020F" w:rsidRPr="00623D0C" w:rsidRDefault="00DE5E9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13,671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57506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3B684" w14:textId="6CE49C83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88,066</w:t>
            </w:r>
          </w:p>
        </w:tc>
      </w:tr>
      <w:tr w:rsidR="0038020F" w:rsidRPr="00623D0C" w14:paraId="6FEC0579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27F12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C117A" w14:textId="10718FF2" w:rsidR="0038020F" w:rsidRPr="00623D0C" w:rsidRDefault="002B2557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17,013,298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762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B6664" w14:textId="50EA1013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16,104,509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F01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8E22BC" w14:textId="3A8B185B" w:rsidR="0038020F" w:rsidRPr="00623D0C" w:rsidRDefault="002B2557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18,84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365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BF88D" w14:textId="404EA4EA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105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FFA325" w14:textId="67AB600A" w:rsidR="0038020F" w:rsidRPr="00623D0C" w:rsidRDefault="002B2557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17,032,14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705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DD39D" w14:textId="76C76B63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16,112,169</w:t>
            </w:r>
          </w:p>
        </w:tc>
      </w:tr>
      <w:tr w:rsidR="0038020F" w:rsidRPr="00623D0C" w14:paraId="16AB3DDA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C9AF22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9DF65" w14:textId="45A1768F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(9,139</w:t>
            </w:r>
            <w:r w:rsidR="006E2D92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1C3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3C4B2" w14:textId="0CA864A0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(82,369)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C28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C587B" w14:textId="03A08B3C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(4,532</w:t>
            </w:r>
            <w:r w:rsidR="00DE5E90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63A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6B49B3" w14:textId="038860F6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(5,697)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22C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FF1D51" w14:textId="3722F520" w:rsidR="0038020F" w:rsidRPr="00623D0C" w:rsidRDefault="00DE5E9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(13,671</w:t>
            </w:r>
            <w:r w:rsidR="002B2557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762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05AC2F" w14:textId="657DBBD9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(88,066)</w:t>
            </w:r>
          </w:p>
        </w:tc>
      </w:tr>
      <w:tr w:rsidR="0038020F" w:rsidRPr="00623D0C" w14:paraId="13EA7552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7F3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CD1C4" w14:textId="1988207B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98514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2DB0B" w14:textId="492EEB99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16,022,140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4A358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336C1" w14:textId="01E81DB0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14,31</w:t>
            </w:r>
            <w:r w:rsidR="00A703B2" w:rsidRPr="00623D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88805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0C873" w14:textId="6D1FF906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06AFC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15FFF" w14:textId="5327FBAD" w:rsidR="0038020F" w:rsidRPr="00623D0C" w:rsidRDefault="00DE5E9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1C8E3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94A0C" w14:textId="42EE7C85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16,024,103</w:t>
            </w:r>
          </w:p>
        </w:tc>
      </w:tr>
      <w:tr w:rsidR="0038020F" w:rsidRPr="00623D0C" w14:paraId="1993A71C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A37EC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43E77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13C97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26045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81A3C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759E4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46DDF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BE3F7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D5C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D9F33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40FC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EDD86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40ABAB3D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9FC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C4A7D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683B2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4B107C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8520C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C4691C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53A7A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53B79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B5FFD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2547A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3ABC7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5C0EA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3EBD8F1A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D509F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EC3B8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B441A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E47391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664BF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7D6BC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9C360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9D0FBF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5E00C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E509CE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A0E04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C8D5C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0FFD488C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27BC8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793A79" w14:textId="6AA31BFD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C5183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EAACE" w14:textId="343857B4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16,022,140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2B7CD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16CC4" w14:textId="29EA2CE3" w:rsidR="0038020F" w:rsidRPr="00623D0C" w:rsidRDefault="00DE5E9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8694E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4,31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96968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9DF02" w14:textId="0FB16AF9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8D367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EDB1A" w14:textId="559DD996" w:rsidR="0038020F" w:rsidRPr="00623D0C" w:rsidRDefault="00DE5E9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17,018,473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D861E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13650" w14:textId="7800A27B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16,024,103</w:t>
            </w:r>
          </w:p>
        </w:tc>
      </w:tr>
      <w:tr w:rsidR="0038020F" w:rsidRPr="00623D0C" w14:paraId="4B30A7FE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E02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801F9" w14:textId="6C6577F9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60841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7BCD9" w14:textId="5F460DEB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16,022,140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D4928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6C3CD" w14:textId="3161E79A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14,31</w:t>
            </w:r>
            <w:r w:rsidR="00A703B2" w:rsidRPr="00623D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92592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20FAC" w14:textId="4FBA4CB3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CFF44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C1E5D" w14:textId="2BDF38D6" w:rsidR="0038020F" w:rsidRPr="00623D0C" w:rsidRDefault="00DE5E9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85C14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5D747" w14:textId="2F968C50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16,024,103</w:t>
            </w:r>
          </w:p>
        </w:tc>
      </w:tr>
      <w:tr w:rsidR="0038020F" w:rsidRPr="00623D0C" w14:paraId="7EB67E17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A9960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ECC9A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01005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68F9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6FCEC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5D6FC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709C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5FE0E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43D92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EF9CB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0A1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9FF63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26432E34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1022D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14FD3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273B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85E9D7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C5BB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E741C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D2BE3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D81EC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2314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C9615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7F35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2F14F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7F6D86D7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4A278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DDACBD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9FB1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B2D6A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E2C0E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9103DA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193B2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FF362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CCB70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95767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EF33B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D9F9D9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92C84" w:rsidRPr="00623D0C" w14:paraId="606D97CB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5053C2" w14:textId="77777777" w:rsidR="00992C84" w:rsidRPr="00623D0C" w:rsidRDefault="00992C84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50" w:type="dxa"/>
            <w:gridSpan w:val="11"/>
            <w:tcBorders>
              <w:left w:val="nil"/>
              <w:right w:val="nil"/>
            </w:tcBorders>
            <w:vAlign w:val="bottom"/>
          </w:tcPr>
          <w:p w14:paraId="00F8B613" w14:textId="13E4762F" w:rsidR="00992C84" w:rsidRPr="00623D0C" w:rsidRDefault="00992C84" w:rsidP="0099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8020F" w:rsidRPr="00623D0C" w14:paraId="2919C6DF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6A089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</w:tcPr>
          <w:p w14:paraId="56B5445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24CDAB88" w14:textId="030B9B6B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13A4D8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1811FFDD" w14:textId="6F561B3B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5918C8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555F8B9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B752BB0" w14:textId="4D7AF2A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38020F" w:rsidRPr="00623D0C" w14:paraId="522D438D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E23C" w14:textId="45C7986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46704D1" w14:textId="152F46E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30AAC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1480DD" w14:textId="51C07D7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A07FB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4F883C" w14:textId="609AEF43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2A44F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0A438B5" w14:textId="32D9C8CA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720391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A3B102E" w14:textId="67F8B2FD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E89E6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12ED7A" w14:textId="4AF78A4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38020F" w:rsidRPr="00623D0C" w14:paraId="5AC67689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16E5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1"/>
            <w:tcBorders>
              <w:left w:val="nil"/>
              <w:right w:val="nil"/>
            </w:tcBorders>
            <w:vAlign w:val="bottom"/>
          </w:tcPr>
          <w:p w14:paraId="4190602D" w14:textId="46968BAD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020F" w:rsidRPr="00623D0C" w14:paraId="1C44B73B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653CF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1E1669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2A716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4E14A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7B0B0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630CD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F18E4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EBBCF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BC352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F4FFD9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BFB32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49260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70B37FB2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36205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E843FAB" w14:textId="2A910FFD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16,976,523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8B393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21EF8BA" w14:textId="7F387DEE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15,971,919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38DA2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16CBAF" w14:textId="0FDC7C53" w:rsidR="0038020F" w:rsidRPr="00623D0C" w:rsidRDefault="005348C9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90E28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F4F025F" w14:textId="3391D61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1AF29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D98344" w14:textId="2B8D2810" w:rsidR="0038020F" w:rsidRPr="00623D0C" w:rsidRDefault="009A366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16,976,523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8D9DA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E5A9E4" w14:textId="2820B8F5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15,971,919</w:t>
            </w:r>
          </w:p>
        </w:tc>
      </w:tr>
      <w:tr w:rsidR="0038020F" w:rsidRPr="00623D0C" w14:paraId="3CDB49B3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36B0C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85EFE" w14:textId="4563F5DA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D0FF8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E8B6CB" w14:textId="0E93BF71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50,221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B932C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DEF75B" w14:textId="2AF3AFD5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C44BD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DE1E7" w14:textId="29C4C002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F0254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1C2EB" w14:textId="3C922A42" w:rsidR="0038020F" w:rsidRPr="00623D0C" w:rsidRDefault="009A3660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41,950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2F93D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46F96C" w14:textId="47ACC86F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52,184</w:t>
            </w:r>
          </w:p>
        </w:tc>
      </w:tr>
      <w:tr w:rsidR="0038020F" w:rsidRPr="00623D0C" w14:paraId="48D8D3FF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2AF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286F37" w14:textId="7F924717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3F8C3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3D25C" w14:textId="61738388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16,022,140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D9D0D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2E8606" w14:textId="0C2AC80D" w:rsidR="0038020F" w:rsidRPr="00623D0C" w:rsidRDefault="0098694E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14,31</w:t>
            </w:r>
            <w:r w:rsidR="00A703B2" w:rsidRPr="00623D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D888E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097937" w14:textId="2BFC8610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7BDE4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B9645" w14:textId="0345F50C" w:rsidR="0038020F" w:rsidRPr="00623D0C" w:rsidRDefault="006922FD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90C9A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4FDC9" w14:textId="66848E45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16,024,103</w:t>
            </w:r>
          </w:p>
        </w:tc>
      </w:tr>
      <w:tr w:rsidR="0038020F" w:rsidRPr="00623D0C" w14:paraId="5FB5C99B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49BE8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1EC8D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0B8F6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88940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A443F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D0FA2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19A1A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5C5F2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C792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06FF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3087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7821C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3074E7BA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041D1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DDF1A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8B45E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06041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D7B75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A1DF1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F88F0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9414A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E90FF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16C45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76DAE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B8AA9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6B88F1B5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EA9D1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6986E7E" w14:textId="1542990F" w:rsidR="0038020F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D39F0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88C5C8" w14:textId="720DB61C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16,022,140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18554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8BA962" w14:textId="20F3483F" w:rsidR="0038020F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13,46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EDD75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6BDE8E" w14:textId="21321FE6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45CA4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6DAD5B" w14:textId="135810B4" w:rsidR="0038020F" w:rsidRPr="00623D0C" w:rsidRDefault="006922FD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17,01</w:t>
            </w:r>
            <w:r w:rsidR="009A3660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A3660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A0524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823070" w14:textId="31CAB6C3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16,024,103</w:t>
            </w:r>
          </w:p>
        </w:tc>
      </w:tr>
      <w:tr w:rsidR="00027A66" w:rsidRPr="00623D0C" w14:paraId="284C21F3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4D864F" w14:textId="01CBBA1A" w:rsidR="00027A66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ตลอดช่วงระยะเวลาหนึ่ง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26777D" w14:textId="51B9844B" w:rsidR="00027A66" w:rsidRPr="00623D0C" w:rsidRDefault="00027A66" w:rsidP="005A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C2DABE" w14:textId="77777777" w:rsidR="00027A66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4E66D2" w14:textId="3A5234EB" w:rsidR="00027A66" w:rsidRPr="00623D0C" w:rsidRDefault="00027A66" w:rsidP="005A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CB37D1" w14:textId="77777777" w:rsidR="00027A66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129293D" w14:textId="110FB0F3" w:rsidR="00027A66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1FDA9C" w14:textId="77777777" w:rsidR="00027A66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8125727" w14:textId="13ACD579" w:rsidR="00027A66" w:rsidRPr="00623D0C" w:rsidRDefault="00027A66" w:rsidP="005A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A6741F" w14:textId="77777777" w:rsidR="00027A66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6C193E3" w14:textId="29D225BF" w:rsidR="00027A66" w:rsidRPr="00623D0C" w:rsidRDefault="009A3660" w:rsidP="009A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53685F" w14:textId="77777777" w:rsidR="00027A66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D7D67C" w14:textId="0642750C" w:rsidR="00027A66" w:rsidRPr="00623D0C" w:rsidRDefault="00027A66" w:rsidP="005B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8020F" w:rsidRPr="00623D0C" w14:paraId="55DCBC2E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FAD8F5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197C3" w14:textId="1E39EBB4" w:rsidR="0038020F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07D77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32429" w14:textId="728C7458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16,022,140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EF310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7D3CC" w14:textId="30A52B0D" w:rsidR="0038020F" w:rsidRPr="00623D0C" w:rsidRDefault="006922FD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27A66" w:rsidRPr="00623D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="00027A66"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27A66" w:rsidRPr="00623D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31</w:t>
            </w:r>
            <w:r w:rsidR="00A703B2" w:rsidRPr="00623D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C50A2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48C16" w14:textId="319B8EDE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1EE7C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DC70F" w14:textId="3E6F46F7" w:rsidR="0038020F" w:rsidRPr="00623D0C" w:rsidRDefault="006922FD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BA4C2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8A633" w14:textId="42D052D0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16,024,103</w:t>
            </w:r>
          </w:p>
        </w:tc>
      </w:tr>
      <w:tr w:rsidR="0038020F" w:rsidRPr="00623D0C" w14:paraId="268BB9DE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2C1FC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B104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3CFDA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DB41B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75BC3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C33C1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E422B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52F8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CC647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72C0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A1F47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2C823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2FE748A7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648B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(</w:t>
            </w: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ขาดทุน) ตามส่วนงาน</w:t>
            </w: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3FFC6B4" w14:textId="783646AD" w:rsidR="0038020F" w:rsidRPr="00623D0C" w:rsidRDefault="00027A66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481,02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D2C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78067D8" w14:textId="00E4B8E0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9D9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8D76934" w14:textId="419B7F94" w:rsidR="0038020F" w:rsidRPr="00623D0C" w:rsidRDefault="00A703B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A95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DCD1479" w14:textId="0E75864B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(3,306)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4EE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ABBECA7" w14:textId="5D19EBFA" w:rsidR="0038020F" w:rsidRPr="00623D0C" w:rsidRDefault="006922FD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485,7</w:t>
            </w:r>
            <w:r w:rsidR="00456B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CDF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D54239E" w14:textId="747F223D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357,051</w:t>
            </w:r>
          </w:p>
        </w:tc>
      </w:tr>
      <w:tr w:rsidR="0038020F" w:rsidRPr="00623D0C" w14:paraId="2E6F2D80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6DB09D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F29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A6F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99C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B37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01C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DF9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909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5DC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5C6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AF9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BA4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7BA53D11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5B5A0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35E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E98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E1D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B99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D68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347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916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87F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ED20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C1C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303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020F" w:rsidRPr="00623D0C" w14:paraId="1FB0803C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3DF02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657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CF5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042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84A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690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4A5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39B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AF5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B3B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619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0EB5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92C84" w:rsidRPr="00623D0C" w14:paraId="55709F64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3151D3" w14:textId="77777777" w:rsidR="00992C84" w:rsidRPr="00623D0C" w:rsidRDefault="00992C84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F5E2" w14:textId="764C339D" w:rsidR="00992C84" w:rsidRPr="00623D0C" w:rsidRDefault="00992C84" w:rsidP="0099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8020F" w:rsidRPr="00623D0C" w14:paraId="27287DAC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5C9F935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8CE729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162561B4" w14:textId="230E2781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21E8E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3A62A4D" w14:textId="710E46AB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B19F2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BBA00E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3018169E" w14:textId="39C1CEF9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38020F" w:rsidRPr="00623D0C" w14:paraId="31852EC0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707AB52" w14:textId="23F30BC0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C4431EB" w14:textId="3E167C92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3BE90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8667CBF" w14:textId="7FB5D33D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CC536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FA849BE" w14:textId="7D75C211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21E81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D2CEE4" w14:textId="29A31092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57F4A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8521712" w14:textId="6FBF7765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4BC3F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5A8A316" w14:textId="1F544D0A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38020F" w:rsidRPr="00623D0C" w14:paraId="0276B14D" w14:textId="77777777" w:rsidTr="00501917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E489CC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526832EE" w14:textId="73A56CF6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020F" w:rsidRPr="00623D0C" w14:paraId="4C36C806" w14:textId="77777777" w:rsidTr="0038020F">
        <w:trPr>
          <w:trHeight w:val="420"/>
        </w:trPr>
        <w:tc>
          <w:tcPr>
            <w:tcW w:w="4032" w:type="dxa"/>
            <w:tcBorders>
              <w:left w:val="nil"/>
              <w:right w:val="nil"/>
            </w:tcBorders>
          </w:tcPr>
          <w:p w14:paraId="5769F3E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</w:p>
          <w:p w14:paraId="16BE6BD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 /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3AD950" w14:textId="45414FBD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7,696,674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AFA83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D5B4ED" w14:textId="1C039F5C" w:rsidR="0038020F" w:rsidRPr="00623D0C" w:rsidRDefault="00E2778C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7,318,811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8ACB9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1B52D" w14:textId="01449185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805E3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AEF71" w14:textId="5DF883D5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="00E277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B0BA3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0E5771F" w14:textId="4E13A5D0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7,704,320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17CC9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62114952" w14:textId="0266D5CC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7,319,933</w:t>
            </w:r>
          </w:p>
        </w:tc>
      </w:tr>
      <w:tr w:rsidR="0038020F" w:rsidRPr="00623D0C" w14:paraId="14FAFB1F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CA463F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9C2078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693B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AD40D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AFC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111A7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727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A4EE8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08C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CF882" w14:textId="73CB9E2D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1,929,96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5AA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FD6AA" w14:textId="145BF5AF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1,564,904</w:t>
            </w:r>
          </w:p>
        </w:tc>
      </w:tr>
      <w:tr w:rsidR="0038020F" w:rsidRPr="00623D0C" w14:paraId="02E274CD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B80930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3BCF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1ED6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8B8C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9D9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C320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086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E53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E5E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D1CAB" w14:textId="758E0FFE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9,634,28</w:t>
            </w:r>
            <w:r w:rsidR="00A703B2" w:rsidRPr="00623D0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C43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1EBDD" w14:textId="792C749E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8,884,837</w:t>
            </w:r>
          </w:p>
        </w:tc>
      </w:tr>
      <w:tr w:rsidR="0038020F" w:rsidRPr="00623D0C" w14:paraId="16090186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4A7852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419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806B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3E7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7062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38B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B70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F0B1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80C7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424143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818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4CF2B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16C72" w:rsidRPr="00623D0C" w14:paraId="6515AC3D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28C2261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 ณ วันที่</w:t>
            </w:r>
          </w:p>
          <w:p w14:paraId="050FE5FE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 /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6F366" w14:textId="3D404032" w:rsidR="00916C72" w:rsidRPr="00623D0C" w:rsidRDefault="00A703B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5,74</w:t>
            </w:r>
            <w:r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</w:t>
            </w:r>
            <w:r w:rsidR="00916C72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,7</w:t>
            </w:r>
            <w:r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7DC1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B90597" w14:textId="21C87C6C" w:rsidR="00916C72" w:rsidRPr="00623D0C" w:rsidRDefault="000A444C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E277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,074,950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5FB3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1C3AF5" w14:textId="325EB44C" w:rsidR="00916C72" w:rsidRPr="00623D0C" w:rsidRDefault="00916C72" w:rsidP="005A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962E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A43FFF" w14:textId="0718B041" w:rsidR="00916C72" w:rsidRPr="00623D0C" w:rsidRDefault="00916C72" w:rsidP="005A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F8F2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378E" w14:textId="5B9866AF" w:rsidR="00916C72" w:rsidRPr="00623D0C" w:rsidRDefault="00A703B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5,74</w:t>
            </w:r>
            <w:r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</w:t>
            </w:r>
            <w:r w:rsidR="00916C72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,7</w:t>
            </w:r>
            <w:r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FBAE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2BCA" w14:textId="11F4A6A7" w:rsidR="00916C72" w:rsidRPr="000A444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44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5,074,950</w:t>
            </w:r>
          </w:p>
        </w:tc>
      </w:tr>
      <w:tr w:rsidR="00916C72" w:rsidRPr="00623D0C" w14:paraId="4FE7C8CE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B7D816C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DAB6DE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4A0D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73A1AC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323A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A9C6E5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0147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7DE293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FCD0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4A87A" w14:textId="7F032A8E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A703B2" w:rsidRPr="00623D0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9</w:t>
            </w:r>
            <w:r w:rsidR="00A703B2" w:rsidRPr="00623D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4642" w14:textId="77777777" w:rsidR="00916C72" w:rsidRPr="00623D0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42838" w14:textId="60FCA99B" w:rsidR="00916C72" w:rsidRPr="000A444C" w:rsidRDefault="00916C72" w:rsidP="0091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44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339,14</w:t>
            </w:r>
            <w:r w:rsidR="000A444C" w:rsidRPr="000A44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38020F" w:rsidRPr="00623D0C" w14:paraId="7D4A98DB" w14:textId="77777777" w:rsidTr="0038020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A0F6639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54F4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C99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775FC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1865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97FD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685A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1B5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9A500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BE224" w14:textId="306C1E6B" w:rsidR="0038020F" w:rsidRPr="00623D0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6,042,87</w:t>
            </w:r>
            <w:r w:rsidR="00A703B2" w:rsidRPr="00623D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638E" w14:textId="77777777" w:rsidR="0038020F" w:rsidRPr="00623D0C" w:rsidRDefault="0038020F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B2EAE" w14:textId="1A3CC21B" w:rsidR="0038020F" w:rsidRPr="000A444C" w:rsidRDefault="00916C72" w:rsidP="0038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A44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5,414,09</w:t>
            </w:r>
            <w:r w:rsidR="000A444C" w:rsidRPr="000A44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14:paraId="71B049D7" w14:textId="17F9C097" w:rsidR="00116470" w:rsidRPr="00623D0C" w:rsidRDefault="00116470">
      <w:pPr>
        <w:rPr>
          <w:rFonts w:asciiTheme="majorBidi" w:hAnsiTheme="majorBidi" w:cstheme="majorBidi"/>
        </w:rPr>
      </w:pPr>
    </w:p>
    <w:p w14:paraId="635E1920" w14:textId="77777777" w:rsidR="00116470" w:rsidRPr="00623D0C" w:rsidRDefault="00116470">
      <w:pPr>
        <w:rPr>
          <w:rFonts w:asciiTheme="majorBidi" w:hAnsiTheme="majorBidi" w:cstheme="majorBidi"/>
        </w:rPr>
      </w:pPr>
    </w:p>
    <w:p w14:paraId="6CF8985B" w14:textId="77777777" w:rsidR="00116470" w:rsidRPr="00623D0C" w:rsidRDefault="00116470">
      <w:pPr>
        <w:rPr>
          <w:rFonts w:asciiTheme="majorBidi" w:hAnsiTheme="majorBidi" w:cstheme="majorBidi"/>
        </w:rPr>
      </w:pPr>
    </w:p>
    <w:p w14:paraId="57A42042" w14:textId="77777777" w:rsidR="00F87FB1" w:rsidRPr="00623D0C" w:rsidRDefault="00F87FB1" w:rsidP="00186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658B50" w14:textId="77777777" w:rsidR="00116470" w:rsidRPr="00623D0C" w:rsidRDefault="00116470" w:rsidP="001164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59E609E" w14:textId="77777777" w:rsidR="00116470" w:rsidRPr="00623D0C" w:rsidRDefault="00116470" w:rsidP="001164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ED5E19" w14:textId="77777777" w:rsidR="00116470" w:rsidRPr="00623D0C" w:rsidRDefault="00116470" w:rsidP="001164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83FB09D" w14:textId="77777777" w:rsidR="00116470" w:rsidRPr="00623D0C" w:rsidRDefault="00116470" w:rsidP="001164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E672E1C" w14:textId="77777777" w:rsidR="00116470" w:rsidRPr="00623D0C" w:rsidRDefault="00116470" w:rsidP="001164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2763370" w14:textId="77777777" w:rsidR="00583CA6" w:rsidRPr="00623D0C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3CA6" w:rsidRPr="00623D0C" w:rsidSect="00BE4C50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7AD9C67" w14:textId="59C7B3B9" w:rsidR="00C54544" w:rsidRPr="00623D0C" w:rsidRDefault="00C54544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5D46ADD3" w14:textId="77777777" w:rsidR="00C54544" w:rsidRPr="00623D0C" w:rsidRDefault="00C54544" w:rsidP="00C54544">
      <w:pPr>
        <w:rPr>
          <w:sz w:val="30"/>
          <w:szCs w:val="30"/>
          <w:lang w:eastAsia="x-none"/>
        </w:rPr>
      </w:pPr>
    </w:p>
    <w:p w14:paraId="6CEDDC46" w14:textId="357FDE84" w:rsidR="009470D0" w:rsidRPr="00880229" w:rsidRDefault="00880229" w:rsidP="00880229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80229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</w:t>
      </w:r>
      <w:r w:rsidR="00BA529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54544" w:rsidRPr="0088022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C54544" w:rsidRPr="00880229">
        <w:rPr>
          <w:rFonts w:asciiTheme="majorBidi" w:hAnsiTheme="majorBidi" w:cstheme="majorBidi"/>
          <w:sz w:val="30"/>
          <w:szCs w:val="30"/>
          <w:cs/>
        </w:rPr>
        <w:t>ดังนี้</w:t>
      </w:r>
      <w:r w:rsidR="00C54544" w:rsidRPr="008802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87BE07D" w14:textId="77777777" w:rsidR="009470D0" w:rsidRPr="00623D0C" w:rsidRDefault="009470D0" w:rsidP="009470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  <w:lang w:bidi="ar-SA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350"/>
        <w:gridCol w:w="270"/>
        <w:gridCol w:w="1260"/>
      </w:tblGrid>
      <w:tr w:rsidR="00C54544" w:rsidRPr="00623D0C" w14:paraId="17B9EC84" w14:textId="77777777" w:rsidTr="00A02381">
        <w:tc>
          <w:tcPr>
            <w:tcW w:w="2970" w:type="dxa"/>
            <w:vAlign w:val="bottom"/>
          </w:tcPr>
          <w:p w14:paraId="6CB9CA4A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926D3F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032624B" w14:textId="58CF055C" w:rsidR="00C54544" w:rsidRPr="00623D0C" w:rsidRDefault="00C54544" w:rsidP="0088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3E686790" w14:textId="79080E78" w:rsidR="00C54544" w:rsidRPr="00623D0C" w:rsidRDefault="00C54544" w:rsidP="0088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659C286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C8865E5" w14:textId="77777777" w:rsidR="00C54544" w:rsidRPr="00623D0C" w:rsidDel="00D43E7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4544" w:rsidRPr="00623D0C" w14:paraId="6FA30D4C" w14:textId="77777777" w:rsidTr="00A02381">
        <w:tc>
          <w:tcPr>
            <w:tcW w:w="2970" w:type="dxa"/>
          </w:tcPr>
          <w:p w14:paraId="52B35433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4B216F9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281E41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1D8E9C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3D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5F4DF33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2369EA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4544" w:rsidRPr="00623D0C" w14:paraId="6BF2AC59" w14:textId="77777777" w:rsidTr="00A02381">
        <w:tc>
          <w:tcPr>
            <w:tcW w:w="2970" w:type="dxa"/>
          </w:tcPr>
          <w:p w14:paraId="61A43E2B" w14:textId="42506774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23D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623D0C"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4F1F247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E874E6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D94CA1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DBBB7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F75132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02381" w:rsidRPr="00623D0C" w14:paraId="1CC68A50" w14:textId="77777777" w:rsidTr="00A02381">
        <w:tc>
          <w:tcPr>
            <w:tcW w:w="2970" w:type="dxa"/>
          </w:tcPr>
          <w:p w14:paraId="05309507" w14:textId="27A48017" w:rsidR="00A02381" w:rsidRPr="00623D0C" w:rsidRDefault="00186F6E" w:rsidP="00A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470D0" w:rsidRPr="00623D0C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</w:tcPr>
          <w:p w14:paraId="33D1D7BB" w14:textId="667B34B7" w:rsidR="00A02381" w:rsidRPr="00623D0C" w:rsidRDefault="009470D0" w:rsidP="0094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23D0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44DDE87" w14:textId="00BDE8EB" w:rsidR="00A02381" w:rsidRPr="00623D0C" w:rsidRDefault="00A02381" w:rsidP="00A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623D0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A5EA05C" w14:textId="3AA2F57C" w:rsidR="00A02381" w:rsidRPr="00623D0C" w:rsidRDefault="00A02381" w:rsidP="00A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6B3AAF8D" w14:textId="77777777" w:rsidR="00A02381" w:rsidRPr="00623D0C" w:rsidRDefault="00A02381" w:rsidP="00A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6DB506" w14:textId="4124EDCF" w:rsidR="00A02381" w:rsidRPr="00623D0C" w:rsidRDefault="00A02381" w:rsidP="00A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>338.9</w:t>
            </w:r>
            <w:r w:rsidR="0088022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54544" w:rsidRPr="00623D0C" w14:paraId="69B4CDC5" w14:textId="77777777" w:rsidTr="00A02381">
        <w:tc>
          <w:tcPr>
            <w:tcW w:w="2970" w:type="dxa"/>
          </w:tcPr>
          <w:p w14:paraId="65D65DF1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DEDFA2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363812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11EBE0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2A1FB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CD71A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544" w:rsidRPr="00623D0C" w14:paraId="099F79D3" w14:textId="77777777" w:rsidTr="00A02381">
        <w:tc>
          <w:tcPr>
            <w:tcW w:w="2970" w:type="dxa"/>
          </w:tcPr>
          <w:p w14:paraId="5D420DE6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3D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623D0C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4A1C22F8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766BF2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17F350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E1A15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B5F2F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544" w:rsidRPr="00623D0C" w14:paraId="57B75A39" w14:textId="77777777" w:rsidTr="00A02381">
        <w:tc>
          <w:tcPr>
            <w:tcW w:w="2970" w:type="dxa"/>
          </w:tcPr>
          <w:p w14:paraId="46114EC5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2107C179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23D0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4195F3A2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23D0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0B05BEE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78C37746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C3B302" w14:textId="77777777" w:rsidR="00C54544" w:rsidRPr="00623D0C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>271.16</w:t>
            </w:r>
          </w:p>
        </w:tc>
      </w:tr>
    </w:tbl>
    <w:p w14:paraId="569CD0A9" w14:textId="77777777" w:rsidR="009470D0" w:rsidRPr="00623D0C" w:rsidRDefault="009470D0" w:rsidP="00C54544">
      <w:pPr>
        <w:rPr>
          <w:rFonts w:cs="Arial"/>
          <w:sz w:val="30"/>
          <w:szCs w:val="30"/>
          <w:cs/>
          <w:lang w:val="th-TH" w:eastAsia="x-none"/>
        </w:rPr>
      </w:pPr>
    </w:p>
    <w:p w14:paraId="346AE76E" w14:textId="190C4B33" w:rsidR="00B245AD" w:rsidRPr="00623D0C" w:rsidRDefault="00B245AD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043D3CE8" w14:textId="77777777" w:rsidR="006A60C8" w:rsidRPr="00623D0C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C5650DF" w14:textId="77777777" w:rsidR="00A837DE" w:rsidRPr="00623D0C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23D0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6694484" w14:textId="77777777" w:rsidR="00A837DE" w:rsidRPr="00623D0C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F765D10" w14:textId="01284F3D" w:rsidR="00FD32DB" w:rsidRPr="00623D0C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79C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E179C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="0091795D" w:rsidRPr="00E179C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179CB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E179CB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E179CB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35393C4" w14:textId="7F6C23D1" w:rsidR="003C11BA" w:rsidRDefault="009F30B9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3D0C">
        <w:rPr>
          <w:rFonts w:asciiTheme="majorBidi" w:hAnsiTheme="majorBidi" w:cstheme="majorBidi"/>
          <w:sz w:val="30"/>
          <w:szCs w:val="30"/>
          <w:lang w:bidi="th-TH"/>
        </w:rPr>
        <w:br w:type="page"/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8"/>
        <w:gridCol w:w="1122"/>
        <w:gridCol w:w="236"/>
        <w:gridCol w:w="1326"/>
        <w:gridCol w:w="236"/>
        <w:gridCol w:w="961"/>
        <w:gridCol w:w="236"/>
        <w:gridCol w:w="809"/>
        <w:gridCol w:w="236"/>
        <w:gridCol w:w="809"/>
        <w:gridCol w:w="236"/>
        <w:gridCol w:w="885"/>
        <w:gridCol w:w="15"/>
      </w:tblGrid>
      <w:tr w:rsidR="00D42CF2" w:rsidRPr="00623D0C" w14:paraId="5F0CA831" w14:textId="77777777" w:rsidTr="00454B86">
        <w:trPr>
          <w:gridAfter w:val="1"/>
          <w:wAfter w:w="15" w:type="dxa"/>
          <w:trHeight w:val="256"/>
        </w:trPr>
        <w:tc>
          <w:tcPr>
            <w:tcW w:w="2238" w:type="dxa"/>
            <w:shd w:val="clear" w:color="auto" w:fill="auto"/>
            <w:vAlign w:val="bottom"/>
          </w:tcPr>
          <w:p w14:paraId="063360E4" w14:textId="77777777" w:rsidR="00D42CF2" w:rsidRPr="00623D0C" w:rsidRDefault="00D42CF2" w:rsidP="00454B8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2" w:type="dxa"/>
            <w:gridSpan w:val="11"/>
            <w:vAlign w:val="bottom"/>
          </w:tcPr>
          <w:p w14:paraId="7C18D0BC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2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/</w:t>
            </w:r>
            <w:r w:rsidRPr="00623D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2CF2" w:rsidRPr="00623D0C" w14:paraId="3153A3DC" w14:textId="77777777" w:rsidTr="00454B86">
        <w:trPr>
          <w:gridAfter w:val="1"/>
          <w:wAfter w:w="15" w:type="dxa"/>
          <w:trHeight w:val="256"/>
        </w:trPr>
        <w:tc>
          <w:tcPr>
            <w:tcW w:w="2238" w:type="dxa"/>
            <w:shd w:val="clear" w:color="auto" w:fill="auto"/>
            <w:vAlign w:val="bottom"/>
          </w:tcPr>
          <w:p w14:paraId="039D4F39" w14:textId="77777777" w:rsidR="00D42CF2" w:rsidRPr="00623D0C" w:rsidRDefault="00D42CF2" w:rsidP="00454B8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81" w:type="dxa"/>
            <w:gridSpan w:val="5"/>
            <w:vAlign w:val="bottom"/>
          </w:tcPr>
          <w:p w14:paraId="44F4F501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4680328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75" w:type="dxa"/>
            <w:gridSpan w:val="5"/>
            <w:vAlign w:val="bottom"/>
          </w:tcPr>
          <w:p w14:paraId="254DB634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2CF2" w:rsidRPr="00623D0C" w14:paraId="69093390" w14:textId="77777777" w:rsidTr="00454B86">
        <w:trPr>
          <w:trHeight w:val="256"/>
        </w:trPr>
        <w:tc>
          <w:tcPr>
            <w:tcW w:w="2238" w:type="dxa"/>
            <w:shd w:val="clear" w:color="auto" w:fill="auto"/>
            <w:vAlign w:val="bottom"/>
          </w:tcPr>
          <w:p w14:paraId="70C206E3" w14:textId="77777777" w:rsidR="00D42CF2" w:rsidRPr="00623D0C" w:rsidRDefault="00D42CF2" w:rsidP="00454B86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E8F15BE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  <w:r w:rsidRPr="00623D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2420DCA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B17CA36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4AB54C90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28470D13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48CD66CC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  <w:p w14:paraId="0AED723C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41E45" w14:textId="77777777" w:rsidR="00D42CF2" w:rsidRPr="00623D0C" w:rsidRDefault="00D42CF2" w:rsidP="00454B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A4A18EE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7AB3077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D6EFC13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23D0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5C9639B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9FF1125" w14:textId="77777777" w:rsidR="00D42CF2" w:rsidRPr="00623D0C" w:rsidRDefault="00D42CF2" w:rsidP="00454B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23D0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9417822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FAA72F7" w14:textId="77777777" w:rsidR="00D42CF2" w:rsidRPr="00623D0C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2CF2" w:rsidRPr="00623D0C" w14:paraId="08040B51" w14:textId="77777777" w:rsidTr="00454B86">
        <w:trPr>
          <w:gridAfter w:val="1"/>
          <w:wAfter w:w="15" w:type="dxa"/>
          <w:trHeight w:val="256"/>
        </w:trPr>
        <w:tc>
          <w:tcPr>
            <w:tcW w:w="2238" w:type="dxa"/>
            <w:shd w:val="clear" w:color="auto" w:fill="auto"/>
          </w:tcPr>
          <w:p w14:paraId="210C003E" w14:textId="77777777" w:rsidR="00D42CF2" w:rsidRPr="00623D0C" w:rsidRDefault="00D42CF2" w:rsidP="00454B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092" w:type="dxa"/>
            <w:gridSpan w:val="11"/>
          </w:tcPr>
          <w:p w14:paraId="647217B3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23D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23D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42CF2" w:rsidRPr="00623D0C" w14:paraId="20173C44" w14:textId="77777777" w:rsidTr="00454B86">
        <w:trPr>
          <w:gridAfter w:val="1"/>
          <w:wAfter w:w="15" w:type="dxa"/>
          <w:trHeight w:val="256"/>
        </w:trPr>
        <w:tc>
          <w:tcPr>
            <w:tcW w:w="2238" w:type="dxa"/>
            <w:shd w:val="clear" w:color="auto" w:fill="auto"/>
          </w:tcPr>
          <w:p w14:paraId="1E32DB60" w14:textId="77777777" w:rsidR="00D42CF2" w:rsidRPr="00623D0C" w:rsidRDefault="00D42CF2" w:rsidP="00454B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092" w:type="dxa"/>
            <w:gridSpan w:val="11"/>
          </w:tcPr>
          <w:p w14:paraId="2016A727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42CF2" w:rsidRPr="00623D0C" w14:paraId="3A15D6D9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366FBFEA" w14:textId="77777777" w:rsidR="00D42CF2" w:rsidRPr="00623D0C" w:rsidRDefault="00D42CF2" w:rsidP="00454B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78224B39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CB407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A836728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9319C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79123D6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88D6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56F48466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825C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6B1F272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E7F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6CCCE5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CF2" w:rsidRPr="00623D0C" w14:paraId="0A5955B9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72E00F7B" w14:textId="77777777" w:rsidR="00D42CF2" w:rsidRPr="00623D0C" w:rsidRDefault="00D42CF2" w:rsidP="00454B86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2" w:type="dxa"/>
            <w:shd w:val="clear" w:color="auto" w:fill="auto"/>
          </w:tcPr>
          <w:p w14:paraId="18BEDAEC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E13F5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1846C704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</w:rPr>
              <w:t>144,886</w:t>
            </w:r>
          </w:p>
        </w:tc>
        <w:tc>
          <w:tcPr>
            <w:tcW w:w="236" w:type="dxa"/>
            <w:shd w:val="clear" w:color="auto" w:fill="auto"/>
          </w:tcPr>
          <w:p w14:paraId="6E4DAE1B" w14:textId="77777777" w:rsidR="00D42CF2" w:rsidRPr="00623D0C" w:rsidRDefault="00D42CF2" w:rsidP="00454B86">
            <w:pPr>
              <w:tabs>
                <w:tab w:val="decimal" w:pos="100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351D30DA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</w:rPr>
              <w:t>144,886</w:t>
            </w:r>
          </w:p>
        </w:tc>
        <w:tc>
          <w:tcPr>
            <w:tcW w:w="236" w:type="dxa"/>
            <w:shd w:val="clear" w:color="auto" w:fill="auto"/>
          </w:tcPr>
          <w:p w14:paraId="3BE7FC87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4DCF9F0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144,886</w:t>
            </w:r>
          </w:p>
        </w:tc>
        <w:tc>
          <w:tcPr>
            <w:tcW w:w="236" w:type="dxa"/>
            <w:shd w:val="clear" w:color="auto" w:fill="auto"/>
          </w:tcPr>
          <w:p w14:paraId="3113F30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45"/>
                <w:tab w:val="decimal" w:pos="1003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655E610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E1AF1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4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81C8CFB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144,886</w:t>
            </w:r>
          </w:p>
        </w:tc>
      </w:tr>
      <w:tr w:rsidR="00D42CF2" w:rsidRPr="00623D0C" w14:paraId="00DA4A5D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33B111C5" w14:textId="77777777" w:rsidR="00D42CF2" w:rsidRPr="00623D0C" w:rsidRDefault="00D42CF2" w:rsidP="00454B86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122" w:type="dxa"/>
          </w:tcPr>
          <w:p w14:paraId="2B03818B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10,529</w:t>
            </w:r>
          </w:p>
        </w:tc>
        <w:tc>
          <w:tcPr>
            <w:tcW w:w="236" w:type="dxa"/>
          </w:tcPr>
          <w:p w14:paraId="408D763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DFC9863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6ECC3B" w14:textId="77777777" w:rsidR="00D42CF2" w:rsidRPr="00623D0C" w:rsidRDefault="00D42CF2" w:rsidP="00454B86">
            <w:pPr>
              <w:tabs>
                <w:tab w:val="decimal" w:pos="100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6B9DCB19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</w:rPr>
              <w:t>10,529</w:t>
            </w:r>
          </w:p>
        </w:tc>
        <w:tc>
          <w:tcPr>
            <w:tcW w:w="236" w:type="dxa"/>
          </w:tcPr>
          <w:p w14:paraId="1F856BDB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5C876814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1B0B7F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038E130A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</w:rPr>
              <w:t>10,529</w:t>
            </w:r>
          </w:p>
        </w:tc>
        <w:tc>
          <w:tcPr>
            <w:tcW w:w="236" w:type="dxa"/>
          </w:tcPr>
          <w:p w14:paraId="7C7D22B9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7AA06F8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10,529</w:t>
            </w:r>
          </w:p>
        </w:tc>
      </w:tr>
      <w:tr w:rsidR="00D42CF2" w:rsidRPr="00623D0C" w14:paraId="51156E9D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51638556" w14:textId="77777777" w:rsidR="00D42CF2" w:rsidRPr="00623D0C" w:rsidRDefault="00D42CF2" w:rsidP="00454B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71FF0CE1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9E1AD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2C784A67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CB0FE9" w14:textId="77777777" w:rsidR="00D42CF2" w:rsidRPr="00623D0C" w:rsidRDefault="00D42CF2" w:rsidP="00454B8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122E23DB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F22439B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08849E1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7871BE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546144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83E964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9D6AC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2CF2" w:rsidRPr="00623D0C" w14:paraId="2C40C64B" w14:textId="77777777" w:rsidTr="00454B86">
        <w:trPr>
          <w:trHeight w:val="364"/>
        </w:trPr>
        <w:tc>
          <w:tcPr>
            <w:tcW w:w="2238" w:type="dxa"/>
            <w:shd w:val="clear" w:color="auto" w:fill="auto"/>
          </w:tcPr>
          <w:p w14:paraId="3E416A95" w14:textId="77777777" w:rsidR="00D42CF2" w:rsidRPr="00623D0C" w:rsidRDefault="00D42CF2" w:rsidP="00454B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22" w:type="dxa"/>
          </w:tcPr>
          <w:p w14:paraId="6EA29F08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FBBEBF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1759534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DD9DB1" w14:textId="77777777" w:rsidR="00D42CF2" w:rsidRPr="00623D0C" w:rsidRDefault="00D42CF2" w:rsidP="00454B8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48F77EA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C256A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0F8264C3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60538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427013F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BBBD7B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D60F918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2CF2" w:rsidRPr="00623D0C" w14:paraId="4CFAAEE5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4C03E40B" w14:textId="77777777" w:rsidR="00D42CF2" w:rsidRPr="00623D0C" w:rsidRDefault="00D42CF2" w:rsidP="00454B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4C5047B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DB5F5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0E65B9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554DEF" w14:textId="77777777" w:rsidR="00D42CF2" w:rsidRPr="00623D0C" w:rsidRDefault="00D42CF2" w:rsidP="00454B8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039B90A3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086EC9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88EBB46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6B328A3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22AD0E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F9C8A8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37C274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2CF2" w:rsidRPr="00623D0C" w14:paraId="6383368D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48146F91" w14:textId="77777777" w:rsidR="00D42CF2" w:rsidRPr="00623D0C" w:rsidRDefault="00D42CF2" w:rsidP="00454B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2" w:type="dxa"/>
          </w:tcPr>
          <w:p w14:paraId="5308E87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7CBE2F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3CE2819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</w:rPr>
              <w:t>67,649</w:t>
            </w:r>
          </w:p>
        </w:tc>
        <w:tc>
          <w:tcPr>
            <w:tcW w:w="236" w:type="dxa"/>
            <w:shd w:val="clear" w:color="auto" w:fill="auto"/>
          </w:tcPr>
          <w:p w14:paraId="16E4F3D1" w14:textId="77777777" w:rsidR="00D42CF2" w:rsidRPr="00623D0C" w:rsidRDefault="00D42CF2" w:rsidP="00454B8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686A5D4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</w:rPr>
              <w:t>67,649</w:t>
            </w:r>
          </w:p>
        </w:tc>
        <w:tc>
          <w:tcPr>
            <w:tcW w:w="236" w:type="dxa"/>
          </w:tcPr>
          <w:p w14:paraId="53889FF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B6EA62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623D0C">
              <w:rPr>
                <w:rFonts w:asciiTheme="majorBidi" w:hAnsiTheme="majorBidi" w:cstheme="majorBidi"/>
                <w:sz w:val="28"/>
                <w:szCs w:val="28"/>
              </w:rPr>
              <w:t>,649</w:t>
            </w:r>
          </w:p>
        </w:tc>
        <w:tc>
          <w:tcPr>
            <w:tcW w:w="236" w:type="dxa"/>
          </w:tcPr>
          <w:p w14:paraId="1EE8AF3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5F9769C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C3224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F08110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67,649</w:t>
            </w:r>
          </w:p>
        </w:tc>
      </w:tr>
      <w:tr w:rsidR="00D42CF2" w:rsidRPr="00623D0C" w14:paraId="508BB243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3BD0B1B7" w14:textId="77777777" w:rsidR="00D42CF2" w:rsidRPr="00623D0C" w:rsidRDefault="00D42CF2" w:rsidP="00454B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503E81E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90BA078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1E17CBA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EB7D2A" w14:textId="77777777" w:rsidR="00D42CF2" w:rsidRPr="00623D0C" w:rsidRDefault="00D42CF2" w:rsidP="00454B8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122D650A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89ED9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06DE76C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53DB0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430739C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400F51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F984B4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2CF2" w:rsidRPr="00623D0C" w14:paraId="593F6C03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1A429048" w14:textId="77777777" w:rsidR="00D42CF2" w:rsidRPr="00623D0C" w:rsidRDefault="00D42CF2" w:rsidP="00454B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2" w:type="dxa"/>
          </w:tcPr>
          <w:p w14:paraId="06A5C8C4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113B9E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CD0B82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367296" w14:textId="77777777" w:rsidR="00D42CF2" w:rsidRPr="00623D0C" w:rsidRDefault="00D42CF2" w:rsidP="00454B8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49D6AEF8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034F1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5FCF307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0421B1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6D8D6E7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5D301E0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AFBCEF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2CF2" w:rsidRPr="00623D0C" w14:paraId="6BC6A675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711F9537" w14:textId="77777777" w:rsidR="00D42CF2" w:rsidRPr="00623D0C" w:rsidRDefault="00D42CF2" w:rsidP="00454B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122" w:type="dxa"/>
          </w:tcPr>
          <w:p w14:paraId="63AC4EEC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645C9BF5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4FD7F93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81A74D" w14:textId="77777777" w:rsidR="00D42CF2" w:rsidRPr="00623D0C" w:rsidRDefault="00D42CF2" w:rsidP="00454B8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27FBFE67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095B8F8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89F282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CD36942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4579D8B3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6E7B2F0E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6C918BC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</w:tr>
    </w:tbl>
    <w:p w14:paraId="1FCC5622" w14:textId="0F3F43CF" w:rsidR="00D42CF2" w:rsidRDefault="00D42CF2" w:rsidP="003C11BA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F67CCD3" w14:textId="77777777" w:rsidR="00D42CF2" w:rsidRPr="00623D0C" w:rsidRDefault="00D42CF2" w:rsidP="00D42CF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23D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623D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6C298787" w14:textId="77777777" w:rsidR="00D42CF2" w:rsidRPr="00623D0C" w:rsidRDefault="00D42CF2" w:rsidP="00D42CF2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D42CF2" w:rsidRPr="00623D0C" w14:paraId="3B5A1A9F" w14:textId="77777777" w:rsidTr="00454B86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10412DD2" w14:textId="77777777" w:rsidR="00D42CF2" w:rsidRPr="00623D0C" w:rsidRDefault="00D42CF2" w:rsidP="00454B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79ACC" w14:textId="77777777" w:rsidR="00D42CF2" w:rsidRPr="00623D0C" w:rsidRDefault="00D42CF2" w:rsidP="00454B86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004A3EDB" w14:textId="77777777" w:rsidR="00D42CF2" w:rsidRPr="00623D0C" w:rsidRDefault="00D42CF2" w:rsidP="00454B86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42CF2" w:rsidRPr="00623D0C" w14:paraId="246657CE" w14:textId="77777777" w:rsidTr="00454B86">
        <w:trPr>
          <w:trHeight w:val="1289"/>
        </w:trPr>
        <w:tc>
          <w:tcPr>
            <w:tcW w:w="4410" w:type="dxa"/>
            <w:shd w:val="clear" w:color="auto" w:fill="auto"/>
          </w:tcPr>
          <w:p w14:paraId="0ABC0F0C" w14:textId="77777777" w:rsidR="00D42CF2" w:rsidRPr="00623D0C" w:rsidRDefault="00D42CF2" w:rsidP="00454B86">
            <w:pPr>
              <w:pStyle w:val="block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    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6B99F395" w14:textId="77777777" w:rsidR="00D42CF2" w:rsidRPr="00623D0C" w:rsidRDefault="00D42CF2" w:rsidP="00454B8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0C228C20" w14:textId="77777777" w:rsidR="00D42CF2" w:rsidRPr="00623D0C" w:rsidRDefault="00D42CF2" w:rsidP="00454B86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42CF2" w:rsidRPr="00623D0C" w14:paraId="432720B1" w14:textId="77777777" w:rsidTr="00454B86">
        <w:tc>
          <w:tcPr>
            <w:tcW w:w="4410" w:type="dxa"/>
            <w:shd w:val="clear" w:color="auto" w:fill="auto"/>
          </w:tcPr>
          <w:p w14:paraId="05434BD0" w14:textId="77777777" w:rsidR="00D42CF2" w:rsidRPr="00623D0C" w:rsidRDefault="00D42CF2" w:rsidP="00454B86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01C0131A" w14:textId="77777777" w:rsidR="00D42CF2" w:rsidRPr="00623D0C" w:rsidRDefault="00D42CF2" w:rsidP="00454B8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40A98A30" w14:textId="77777777" w:rsidR="00D42CF2" w:rsidRPr="00623D0C" w:rsidRDefault="00D42CF2" w:rsidP="00454B8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C3A7F49" w14:textId="77777777" w:rsidR="00D42CF2" w:rsidRPr="00623D0C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623D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x-none"/>
        </w:rPr>
        <w:t xml:space="preserve">การค้ำประกัน </w:t>
      </w:r>
    </w:p>
    <w:p w14:paraId="7B31F05A" w14:textId="77777777" w:rsidR="00D42CF2" w:rsidRPr="00623D0C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EAEEC" w14:textId="0D4EF280" w:rsidR="00D42CF2" w:rsidRPr="00623D0C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D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23D0C">
        <w:rPr>
          <w:rFonts w:asciiTheme="majorBidi" w:hAnsiTheme="majorBidi" w:cstheme="majorBidi"/>
          <w:sz w:val="30"/>
          <w:szCs w:val="30"/>
        </w:rPr>
        <w:t xml:space="preserve">30 </w:t>
      </w:r>
      <w:r w:rsidRPr="00623D0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23D0C">
        <w:rPr>
          <w:rFonts w:asciiTheme="majorBidi" w:hAnsiTheme="majorBidi" w:cstheme="majorBidi"/>
          <w:sz w:val="30"/>
          <w:szCs w:val="30"/>
        </w:rPr>
        <w:t xml:space="preserve">2564 </w:t>
      </w:r>
      <w:r w:rsidRPr="00623D0C">
        <w:rPr>
          <w:rFonts w:asciiTheme="majorBidi" w:hAnsiTheme="majorBidi" w:cstheme="majorBidi"/>
          <w:sz w:val="30"/>
          <w:szCs w:val="30"/>
          <w:cs/>
        </w:rPr>
        <w:t>กลุ่มบริษัทให้การค้ำประกันวงเงินสินเชื่อและสัญญากู้เงินกับธนาคารแห่ง</w:t>
      </w:r>
      <w:r w:rsidR="00B60AD4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623D0C">
        <w:rPr>
          <w:rFonts w:asciiTheme="majorBidi" w:hAnsiTheme="majorBidi" w:cstheme="majorBidi"/>
          <w:sz w:val="30"/>
          <w:szCs w:val="30"/>
          <w:cs/>
        </w:rPr>
        <w:t>สำหรับหนี้สินของบริษัทร่วม เป็นจำนวนเงินทั้งสิ้น</w:t>
      </w:r>
      <w:r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="0071092F">
        <w:rPr>
          <w:rFonts w:asciiTheme="majorBidi" w:hAnsiTheme="majorBidi" w:cstheme="majorBidi"/>
          <w:sz w:val="30"/>
          <w:szCs w:val="30"/>
        </w:rPr>
        <w:t>230</w:t>
      </w:r>
      <w:r w:rsidRPr="00623D0C">
        <w:rPr>
          <w:rFonts w:asciiTheme="majorBidi" w:hAnsiTheme="majorBidi" w:cstheme="majorBidi"/>
          <w:sz w:val="30"/>
          <w:szCs w:val="30"/>
        </w:rPr>
        <w:t xml:space="preserve"> </w:t>
      </w:r>
      <w:r w:rsidRPr="00623D0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23D0C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623D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623D0C">
        <w:rPr>
          <w:rFonts w:asciiTheme="majorBidi" w:hAnsiTheme="majorBidi" w:cstheme="majorBidi"/>
          <w:i/>
          <w:iCs/>
          <w:sz w:val="30"/>
          <w:szCs w:val="30"/>
        </w:rPr>
        <w:t xml:space="preserve">2563 : 1,140 </w:t>
      </w:r>
      <w:r w:rsidRPr="00623D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AE961E3" w14:textId="77777777" w:rsidR="00D42CF2" w:rsidRPr="00623D0C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D0640" w14:textId="77777777" w:rsidR="00D42CF2" w:rsidRPr="00623D0C" w:rsidRDefault="00D42CF2" w:rsidP="00D42CF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</w:p>
    <w:p w14:paraId="29C5955A" w14:textId="77777777" w:rsidR="00D42CF2" w:rsidRPr="00623D0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D42CF2" w:rsidRPr="00623D0C" w14:paraId="5ED92775" w14:textId="77777777" w:rsidTr="00454B86">
        <w:tc>
          <w:tcPr>
            <w:tcW w:w="2045" w:type="pct"/>
          </w:tcPr>
          <w:p w14:paraId="1BFF57D8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2DD9AB26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8794B1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6601381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CF2" w:rsidRPr="00623D0C" w14:paraId="628B2A2E" w14:textId="77777777" w:rsidTr="00454B86">
        <w:tc>
          <w:tcPr>
            <w:tcW w:w="2045" w:type="pct"/>
          </w:tcPr>
          <w:p w14:paraId="4BCBAD69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C8834A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882C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B1D51A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2D7A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624B80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77D1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C72C2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23D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42CF2" w:rsidRPr="00623D0C" w14:paraId="127B1D27" w14:textId="77777777" w:rsidTr="00454B86">
        <w:tc>
          <w:tcPr>
            <w:tcW w:w="2045" w:type="pct"/>
          </w:tcPr>
          <w:p w14:paraId="0FDE1F46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627DDF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BC0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60D97C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6A41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ECEAFF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18FF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BB8BE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42CF2" w:rsidRPr="00623D0C" w14:paraId="40AB64D0" w14:textId="77777777" w:rsidTr="00454B86">
        <w:tc>
          <w:tcPr>
            <w:tcW w:w="2045" w:type="pct"/>
          </w:tcPr>
          <w:p w14:paraId="181A29A0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EBBAB67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CF2" w:rsidRPr="00623D0C" w14:paraId="0BFC0C38" w14:textId="77777777" w:rsidTr="00454B86">
        <w:tc>
          <w:tcPr>
            <w:tcW w:w="2045" w:type="pct"/>
          </w:tcPr>
          <w:p w14:paraId="0A47439A" w14:textId="77777777" w:rsidR="00D42CF2" w:rsidRPr="00623D0C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AF91BB9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A96B8F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B9047C3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1DAC3A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265033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3A10A7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269DBA2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CF2" w:rsidRPr="00623D0C" w14:paraId="648CC751" w14:textId="77777777" w:rsidTr="00454B86">
        <w:tc>
          <w:tcPr>
            <w:tcW w:w="2045" w:type="pct"/>
          </w:tcPr>
          <w:p w14:paraId="5F6D78D7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5C1A84D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1,667,806</w:t>
            </w:r>
          </w:p>
        </w:tc>
        <w:tc>
          <w:tcPr>
            <w:tcW w:w="128" w:type="pct"/>
          </w:tcPr>
          <w:p w14:paraId="71623D6E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0DB8C49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1,373,746</w:t>
            </w:r>
          </w:p>
        </w:tc>
        <w:tc>
          <w:tcPr>
            <w:tcW w:w="147" w:type="pct"/>
          </w:tcPr>
          <w:p w14:paraId="61A1B8F0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1440C906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1,667,806</w:t>
            </w:r>
          </w:p>
        </w:tc>
        <w:tc>
          <w:tcPr>
            <w:tcW w:w="147" w:type="pct"/>
          </w:tcPr>
          <w:p w14:paraId="146CABFF" w14:textId="77777777" w:rsidR="00D42CF2" w:rsidRPr="00623D0C" w:rsidRDefault="00D42CF2" w:rsidP="00454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80F0DAF" w14:textId="77777777" w:rsidR="00D42CF2" w:rsidRPr="00623D0C" w:rsidRDefault="00D42CF2" w:rsidP="00454B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1,373,746</w:t>
            </w:r>
          </w:p>
        </w:tc>
      </w:tr>
    </w:tbl>
    <w:p w14:paraId="07C758FA" w14:textId="77777777" w:rsidR="00D42CF2" w:rsidRPr="00623D0C" w:rsidRDefault="00D42CF2" w:rsidP="00D42CF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</w:p>
    <w:p w14:paraId="05AD2D8A" w14:textId="3956E26E" w:rsidR="00D42CF2" w:rsidRDefault="00D42CF2" w:rsidP="00D42CF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23D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53956A0" w14:textId="03457A65" w:rsidR="00EA7297" w:rsidRDefault="00EA7297" w:rsidP="00EA7297">
      <w:pPr>
        <w:rPr>
          <w:lang w:val="th-TH" w:eastAsia="x-none"/>
        </w:rPr>
      </w:pPr>
    </w:p>
    <w:p w14:paraId="40061278" w14:textId="0CD25ABA" w:rsidR="00025863" w:rsidRDefault="00025863" w:rsidP="00025863">
      <w:pPr>
        <w:pStyle w:val="ListParagraph"/>
        <w:numPr>
          <w:ilvl w:val="0"/>
          <w:numId w:val="18"/>
        </w:numPr>
        <w:jc w:val="both"/>
        <w:rPr>
          <w:rFonts w:ascii="Angsana New" w:hAnsi="Angsana New"/>
          <w:sz w:val="30"/>
          <w:szCs w:val="30"/>
          <w:lang w:val="en-GB" w:eastAsia="x-none" w:bidi="ar-SA"/>
        </w:rPr>
      </w:pP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23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กรกฎาคม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2564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บริษัท เน็คซ์ แคปปิตอล จำกัด (มหาชน) ซึ่งเป็นบริษัทร่วมของกลุ่มบริษัทได้                       จดทะเบียนเพิ่มทุนจาก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450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ล้านบาท (หุ้นสามัญจำนวน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900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ล้านหุ้น มูลค่าหุ้นละ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0.5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บาท) เป็นจำนวนเงิน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469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ล้านบาท (หุ้นสามัญ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938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ล้านหุ้น มูลค่าหุ้นละ </w:t>
      </w:r>
      <w:r w:rsidRPr="00025863">
        <w:rPr>
          <w:rFonts w:ascii="Angsana New" w:hAnsi="Angsana New"/>
          <w:sz w:val="30"/>
          <w:szCs w:val="30"/>
          <w:lang w:val="en-GB" w:eastAsia="x-none" w:bidi="ar-SA"/>
        </w:rPr>
        <w:t>0.5</w:t>
      </w:r>
      <w:r w:rsidRPr="00025863">
        <w:rPr>
          <w:rFonts w:ascii="Angsana New" w:hAnsi="Angsana New"/>
          <w:sz w:val="30"/>
          <w:szCs w:val="30"/>
          <w:cs/>
          <w:lang w:val="en-GB" w:eastAsia="x-none"/>
        </w:rPr>
        <w:t xml:space="preserve"> บาท)</w:t>
      </w:r>
    </w:p>
    <w:p w14:paraId="47AAB323" w14:textId="77777777" w:rsidR="00025863" w:rsidRPr="00025863" w:rsidRDefault="00025863" w:rsidP="00025863">
      <w:pPr>
        <w:pStyle w:val="ListParagraph"/>
        <w:ind w:left="907"/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5E2276ED" w14:textId="52C48F30" w:rsidR="00025863" w:rsidRPr="00F41FE7" w:rsidRDefault="00025863" w:rsidP="00F41F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pacing w:val="-2"/>
          <w:sz w:val="30"/>
          <w:szCs w:val="30"/>
          <w:lang w:val="en-GB" w:eastAsia="x-none" w:bidi="ar-SA"/>
        </w:rPr>
      </w:pPr>
      <w:r w:rsidRPr="00F41FE7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ในการประชุมคณะกรรมการบริษัทเมื่อวันที่ </w:t>
      </w:r>
      <w:r w:rsidRPr="00F41FE7">
        <w:rPr>
          <w:rFonts w:asciiTheme="majorBidi" w:hAnsiTheme="majorBidi" w:cstheme="majorBidi"/>
          <w:spacing w:val="-4"/>
          <w:sz w:val="30"/>
          <w:szCs w:val="30"/>
          <w:lang w:val="en-GB" w:eastAsia="x-none" w:bidi="ar-SA"/>
        </w:rPr>
        <w:t>10</w:t>
      </w:r>
      <w:r w:rsidRPr="00F41FE7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สิงหาคม </w:t>
      </w:r>
      <w:r w:rsidRPr="00F41FE7">
        <w:rPr>
          <w:rFonts w:asciiTheme="majorBidi" w:hAnsiTheme="majorBidi" w:cstheme="majorBidi"/>
          <w:spacing w:val="-4"/>
          <w:sz w:val="30"/>
          <w:szCs w:val="30"/>
          <w:lang w:val="en-GB" w:eastAsia="x-none" w:bidi="ar-SA"/>
        </w:rPr>
        <w:t>2564</w:t>
      </w:r>
      <w:r w:rsidRPr="00F41FE7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คณะกรรมการมีมติอนุมัติจ่ายเงินปันผลระหว่างกาลในอัตราหุ้นละ </w:t>
      </w:r>
      <w:r w:rsidR="00F6196E">
        <w:rPr>
          <w:rFonts w:asciiTheme="majorBidi" w:hAnsiTheme="majorBidi"/>
          <w:spacing w:val="-4"/>
          <w:sz w:val="30"/>
          <w:szCs w:val="30"/>
          <w:lang w:val="en-GB" w:eastAsia="x-none"/>
        </w:rPr>
        <w:t>0.18</w:t>
      </w:r>
      <w:r w:rsidRPr="00F41FE7">
        <w:rPr>
          <w:rFonts w:asciiTheme="majorBidi" w:hAnsiTheme="majorBidi" w:cstheme="majorBidi"/>
          <w:spacing w:val="-4"/>
          <w:sz w:val="30"/>
          <w:szCs w:val="30"/>
          <w:lang w:val="en-GB" w:eastAsia="x-none" w:bidi="ar-SA"/>
        </w:rPr>
        <w:t xml:space="preserve"> </w:t>
      </w:r>
      <w:r w:rsidRPr="00F41FE7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บาท เป็นจำนวนเงินทั้งสิ้น </w:t>
      </w:r>
      <w:r w:rsidR="00F6196E">
        <w:rPr>
          <w:rFonts w:asciiTheme="majorBidi" w:hAnsiTheme="majorBidi"/>
          <w:spacing w:val="-4"/>
          <w:sz w:val="30"/>
          <w:szCs w:val="30"/>
          <w:lang w:val="en-GB" w:eastAsia="x-none"/>
        </w:rPr>
        <w:t>152.53</w:t>
      </w:r>
      <w:r w:rsidRPr="00F41FE7">
        <w:rPr>
          <w:rFonts w:asciiTheme="majorBidi" w:hAnsiTheme="majorBidi" w:cstheme="majorBidi"/>
          <w:spacing w:val="-4"/>
          <w:sz w:val="30"/>
          <w:szCs w:val="30"/>
          <w:lang w:val="en-GB" w:eastAsia="x-none" w:bidi="ar-SA"/>
        </w:rPr>
        <w:t xml:space="preserve"> </w:t>
      </w:r>
      <w:r w:rsidRPr="00F41FE7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>ล้านบาท เงินปันผลดังกล่าวจะจ่ายให้แก่ผู้ถือหุ้นในวันที่</w:t>
      </w:r>
      <w:r w:rsidR="00F6196E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br/>
      </w:r>
      <w:r w:rsidR="00F6196E">
        <w:rPr>
          <w:rFonts w:asciiTheme="majorBidi" w:hAnsiTheme="majorBidi"/>
          <w:spacing w:val="-4"/>
          <w:sz w:val="30"/>
          <w:szCs w:val="30"/>
          <w:lang w:val="en-GB" w:eastAsia="x-none"/>
        </w:rPr>
        <w:t xml:space="preserve">3 </w:t>
      </w:r>
      <w:r w:rsidR="00F6196E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กันยายน</w:t>
      </w:r>
      <w:r w:rsidRPr="00F41FE7">
        <w:rPr>
          <w:rFonts w:asciiTheme="majorBidi" w:hAnsiTheme="majorBidi" w:cstheme="majorBidi"/>
          <w:spacing w:val="-4"/>
          <w:sz w:val="30"/>
          <w:szCs w:val="30"/>
          <w:lang w:val="en-GB" w:eastAsia="x-none" w:bidi="ar-SA"/>
        </w:rPr>
        <w:t xml:space="preserve"> 2564</w:t>
      </w:r>
    </w:p>
    <w:p w14:paraId="25CA14AA" w14:textId="43FF5C83" w:rsidR="00025863" w:rsidRDefault="00025863" w:rsidP="00025863">
      <w:pPr>
        <w:pStyle w:val="block"/>
        <w:spacing w:after="0" w:line="240" w:lineRule="atLeast"/>
        <w:ind w:left="90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B7535BB" w14:textId="7A9B13E2" w:rsidR="00025863" w:rsidRPr="00025863" w:rsidRDefault="00025863" w:rsidP="00EA7297">
      <w:pPr>
        <w:rPr>
          <w:lang w:val="en-GB" w:eastAsia="x-none" w:bidi="ar-SA"/>
        </w:rPr>
      </w:pPr>
    </w:p>
    <w:p w14:paraId="2A56CADA" w14:textId="5EB0C983" w:rsidR="00025863" w:rsidRDefault="00025863" w:rsidP="00EA7297">
      <w:pPr>
        <w:rPr>
          <w:lang w:val="th-TH" w:eastAsia="x-none"/>
        </w:rPr>
      </w:pPr>
    </w:p>
    <w:p w14:paraId="3F2F88E5" w14:textId="1DA39F05" w:rsidR="00025863" w:rsidRDefault="00025863" w:rsidP="00EA7297">
      <w:pPr>
        <w:rPr>
          <w:lang w:val="th-TH" w:eastAsia="x-none"/>
        </w:rPr>
      </w:pPr>
    </w:p>
    <w:p w14:paraId="5FB8BBE1" w14:textId="77777777" w:rsidR="00D42CF2" w:rsidRPr="00623D0C" w:rsidRDefault="00D42CF2" w:rsidP="00EA7297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187EC40" w14:textId="77777777" w:rsidR="0068316B" w:rsidRPr="00446958" w:rsidRDefault="0068316B" w:rsidP="0068316B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4A0E91" w14:textId="77777777" w:rsidR="00D42CF2" w:rsidRPr="0030120C" w:rsidRDefault="00D42CF2" w:rsidP="003C11BA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sectPr w:rsidR="00D42CF2" w:rsidRPr="0030120C" w:rsidSect="00D42CF2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6896C" w14:textId="77777777" w:rsidR="009C0CE9" w:rsidRDefault="009C0CE9">
      <w:r>
        <w:separator/>
      </w:r>
    </w:p>
  </w:endnote>
  <w:endnote w:type="continuationSeparator" w:id="0">
    <w:p w14:paraId="731F7989" w14:textId="77777777" w:rsidR="009C0CE9" w:rsidRDefault="009C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14763390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807252" w14:textId="4BB61761" w:rsidR="00AD159A" w:rsidRPr="000F3C02" w:rsidRDefault="00AD159A" w:rsidP="000F3C0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3C0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3C0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3C0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3C0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3C0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1289554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9CC246" w14:textId="2DB03ED7" w:rsidR="00AD159A" w:rsidRPr="000F3C02" w:rsidRDefault="00AD159A" w:rsidP="000F3C0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3C0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3C0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3C0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24</w:t>
        </w:r>
        <w:r w:rsidRPr="000F3C0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4940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5FFEA1B" w14:textId="0561DF95" w:rsidR="00AD159A" w:rsidRPr="00603F2D" w:rsidRDefault="00AD159A" w:rsidP="000D41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F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F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F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5266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7C15A" w14:textId="08BF2CFF" w:rsidR="00AD159A" w:rsidRPr="00603F2D" w:rsidRDefault="00AD159A" w:rsidP="00603F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F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F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F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CDD0F" w14:textId="171F2B8D" w:rsidR="00AD159A" w:rsidRPr="00005ACB" w:rsidRDefault="00AD159A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AD159A" w:rsidRPr="002E241D" w:rsidRDefault="00AD159A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5CEEA" w14:textId="77777777" w:rsidR="009C0CE9" w:rsidRDefault="009C0CE9">
      <w:r>
        <w:separator/>
      </w:r>
    </w:p>
  </w:footnote>
  <w:footnote w:type="continuationSeparator" w:id="0">
    <w:p w14:paraId="741A92C4" w14:textId="77777777" w:rsidR="009C0CE9" w:rsidRDefault="009C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90435" w14:textId="77777777" w:rsidR="00AD159A" w:rsidRPr="00BB549B" w:rsidRDefault="00AD159A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D0320D2" w14:textId="77777777" w:rsidR="00AD159A" w:rsidRPr="00FA7747" w:rsidRDefault="00AD159A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C0F01A3" w14:textId="2E4EB604" w:rsidR="00AD159A" w:rsidRPr="00AF256D" w:rsidRDefault="00AD159A" w:rsidP="00DA329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66BEB30A" w14:textId="77777777" w:rsidR="00AD159A" w:rsidRPr="004F6D6D" w:rsidRDefault="00AD159A" w:rsidP="006D701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71650" w14:textId="77777777" w:rsidR="00AD159A" w:rsidRPr="004F6D6D" w:rsidRDefault="00AD159A" w:rsidP="006D701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CA5B1" w14:textId="77777777" w:rsidR="00AD159A" w:rsidRPr="000C766A" w:rsidRDefault="00AD159A" w:rsidP="000C76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3DD5B8F" w14:textId="77777777" w:rsidR="00AD159A" w:rsidRPr="00FA7747" w:rsidRDefault="00AD159A" w:rsidP="000C76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E0E31C6" w14:textId="77777777" w:rsidR="00AD159A" w:rsidRPr="00AF256D" w:rsidRDefault="00AD159A" w:rsidP="000C76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C766A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0C766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766A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0C76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C766A">
      <w:rPr>
        <w:rFonts w:ascii="Angsana New" w:hAnsi="Angsana New"/>
        <w:b/>
        <w:bCs/>
        <w:sz w:val="32"/>
        <w:szCs w:val="32"/>
      </w:rPr>
      <w:t>30</w:t>
    </w:r>
    <w:r w:rsidRPr="000C766A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0C766A">
      <w:rPr>
        <w:rFonts w:ascii="Angsana New" w:hAnsi="Angsana New"/>
        <w:b/>
        <w:bCs/>
        <w:sz w:val="32"/>
        <w:szCs w:val="32"/>
      </w:rPr>
      <w:t>2564 (</w:t>
    </w:r>
    <w:r w:rsidRPr="000C766A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C766A">
      <w:rPr>
        <w:rFonts w:ascii="Angsana New" w:hAnsi="Angsana New"/>
        <w:b/>
        <w:bCs/>
        <w:sz w:val="32"/>
        <w:szCs w:val="32"/>
      </w:rPr>
      <w:t>)</w:t>
    </w:r>
  </w:p>
  <w:p w14:paraId="2BA4B125" w14:textId="77777777" w:rsidR="00AD159A" w:rsidRPr="000C766A" w:rsidRDefault="00AD159A" w:rsidP="006D701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C171A" w14:textId="77777777" w:rsidR="00AD159A" w:rsidRPr="00BB549B" w:rsidRDefault="00AD159A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EEFEC8" w14:textId="77777777" w:rsidR="00AD159A" w:rsidRPr="00FA7747" w:rsidRDefault="00AD159A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B143A7" w14:textId="77777777" w:rsidR="00AD159A" w:rsidRPr="00AF256D" w:rsidRDefault="00AD159A" w:rsidP="00DA329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667D4764" w14:textId="77777777" w:rsidR="00AD159A" w:rsidRPr="004F6D6D" w:rsidRDefault="00AD159A" w:rsidP="006D701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F5CA" w14:textId="77777777" w:rsidR="00AD159A" w:rsidRPr="00BB549B" w:rsidRDefault="00AD159A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BCE4443" w14:textId="77777777" w:rsidR="00AD159A" w:rsidRPr="00FA7747" w:rsidRDefault="00AD159A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1DA9B7" w14:textId="0670ACA4" w:rsidR="00AD159A" w:rsidRPr="00AF256D" w:rsidRDefault="00AD159A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7404901E" w14:textId="77777777" w:rsidR="00AD159A" w:rsidRPr="007938D5" w:rsidRDefault="00AD159A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A3B4" w14:textId="77777777" w:rsidR="00AD159A" w:rsidRPr="00BB549B" w:rsidRDefault="00AD159A" w:rsidP="00574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468DED8" w14:textId="77777777" w:rsidR="00AD159A" w:rsidRPr="00FA7747" w:rsidRDefault="00AD159A" w:rsidP="00574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39F5FB" w14:textId="77777777" w:rsidR="00AD159A" w:rsidRPr="00AF256D" w:rsidRDefault="00AD159A" w:rsidP="005745F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289EA595" w14:textId="77777777" w:rsidR="00AD159A" w:rsidRPr="007938D5" w:rsidRDefault="00AD159A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3A3DF5"/>
    <w:multiLevelType w:val="hybridMultilevel"/>
    <w:tmpl w:val="CCFEBA36"/>
    <w:lvl w:ilvl="0" w:tplc="2290453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3173FB3"/>
    <w:multiLevelType w:val="hybridMultilevel"/>
    <w:tmpl w:val="CE9A9612"/>
    <w:lvl w:ilvl="0" w:tplc="00BA355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461A6"/>
    <w:multiLevelType w:val="hybridMultilevel"/>
    <w:tmpl w:val="786EAB76"/>
    <w:lvl w:ilvl="0" w:tplc="DE24C9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0" w15:restartNumberingAfterBreak="0">
    <w:nsid w:val="63946D27"/>
    <w:multiLevelType w:val="hybridMultilevel"/>
    <w:tmpl w:val="8132D6C2"/>
    <w:lvl w:ilvl="0" w:tplc="B41AF5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30" w15:restartNumberingAfterBreak="0">
    <w:nsid w:val="7FF820D3"/>
    <w:multiLevelType w:val="hybridMultilevel"/>
    <w:tmpl w:val="C582AD08"/>
    <w:lvl w:ilvl="0" w:tplc="F00A77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9"/>
  </w:num>
  <w:num w:numId="5">
    <w:abstractNumId w:val="29"/>
  </w:num>
  <w:num w:numId="6">
    <w:abstractNumId w:val="7"/>
  </w:num>
  <w:num w:numId="7">
    <w:abstractNumId w:val="19"/>
  </w:num>
  <w:num w:numId="8">
    <w:abstractNumId w:val="4"/>
  </w:num>
  <w:num w:numId="9">
    <w:abstractNumId w:val="15"/>
  </w:num>
  <w:num w:numId="10">
    <w:abstractNumId w:val="2"/>
  </w:num>
  <w:num w:numId="11">
    <w:abstractNumId w:val="0"/>
  </w:num>
  <w:num w:numId="12">
    <w:abstractNumId w:val="21"/>
  </w:num>
  <w:num w:numId="13">
    <w:abstractNumId w:val="0"/>
  </w:num>
  <w:num w:numId="14">
    <w:abstractNumId w:val="10"/>
  </w:num>
  <w:num w:numId="15">
    <w:abstractNumId w:val="28"/>
  </w:num>
  <w:num w:numId="16">
    <w:abstractNumId w:val="6"/>
  </w:num>
  <w:num w:numId="17">
    <w:abstractNumId w:val="26"/>
  </w:num>
  <w:num w:numId="18">
    <w:abstractNumId w:val="27"/>
  </w:num>
  <w:num w:numId="19">
    <w:abstractNumId w:val="22"/>
  </w:num>
  <w:num w:numId="20">
    <w:abstractNumId w:val="23"/>
  </w:num>
  <w:num w:numId="21">
    <w:abstractNumId w:val="13"/>
  </w:num>
  <w:num w:numId="22">
    <w:abstractNumId w:val="0"/>
  </w:num>
  <w:num w:numId="23">
    <w:abstractNumId w:val="1"/>
  </w:num>
  <w:num w:numId="24">
    <w:abstractNumId w:val="0"/>
  </w:num>
  <w:num w:numId="25">
    <w:abstractNumId w:val="11"/>
  </w:num>
  <w:num w:numId="26">
    <w:abstractNumId w:val="12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6"/>
  </w:num>
  <w:num w:numId="38">
    <w:abstractNumId w:val="0"/>
  </w:num>
  <w:num w:numId="39">
    <w:abstractNumId w:val="0"/>
  </w:num>
  <w:num w:numId="40">
    <w:abstractNumId w:val="24"/>
  </w:num>
  <w:num w:numId="41">
    <w:abstractNumId w:val="17"/>
  </w:num>
  <w:num w:numId="42">
    <w:abstractNumId w:val="20"/>
  </w:num>
  <w:num w:numId="43">
    <w:abstractNumId w:val="25"/>
  </w:num>
  <w:num w:numId="44">
    <w:abstractNumId w:val="0"/>
  </w:num>
  <w:num w:numId="45">
    <w:abstractNumId w:val="8"/>
  </w:num>
  <w:num w:numId="46">
    <w:abstractNumId w:val="0"/>
  </w:num>
  <w:num w:numId="47">
    <w:abstractNumId w:val="5"/>
  </w:num>
  <w:num w:numId="48">
    <w:abstractNumId w:val="30"/>
  </w:num>
  <w:num w:numId="49">
    <w:abstractNumId w:val="18"/>
  </w:num>
  <w:num w:numId="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DD5"/>
    <w:rsid w:val="00006F2E"/>
    <w:rsid w:val="00007613"/>
    <w:rsid w:val="00007962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870"/>
    <w:rsid w:val="00087AA6"/>
    <w:rsid w:val="00087D01"/>
    <w:rsid w:val="00087E79"/>
    <w:rsid w:val="00090150"/>
    <w:rsid w:val="000901DA"/>
    <w:rsid w:val="000901E2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A5F"/>
    <w:rsid w:val="000967D6"/>
    <w:rsid w:val="000969F9"/>
    <w:rsid w:val="00096A4A"/>
    <w:rsid w:val="00096F1D"/>
    <w:rsid w:val="000972EB"/>
    <w:rsid w:val="00097659"/>
    <w:rsid w:val="000977AD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71A"/>
    <w:rsid w:val="000A1CB5"/>
    <w:rsid w:val="000A1DC3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A93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FA"/>
    <w:rsid w:val="000D1947"/>
    <w:rsid w:val="000D1A4F"/>
    <w:rsid w:val="000D1D6F"/>
    <w:rsid w:val="000D1F12"/>
    <w:rsid w:val="000D219A"/>
    <w:rsid w:val="000D21E5"/>
    <w:rsid w:val="000D21F6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C02"/>
    <w:rsid w:val="000F3E8F"/>
    <w:rsid w:val="000F4515"/>
    <w:rsid w:val="000F47D7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D0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113"/>
    <w:rsid w:val="0021609C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AC3"/>
    <w:rsid w:val="00225D4D"/>
    <w:rsid w:val="0022602C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D0E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22BA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38A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84"/>
    <w:rsid w:val="002D78BF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829"/>
    <w:rsid w:val="00300C6D"/>
    <w:rsid w:val="0030120C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620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62BE"/>
    <w:rsid w:val="00336933"/>
    <w:rsid w:val="00336964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7F4"/>
    <w:rsid w:val="00372A4F"/>
    <w:rsid w:val="00372AAC"/>
    <w:rsid w:val="00372B9B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CBB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770"/>
    <w:rsid w:val="0042596C"/>
    <w:rsid w:val="00425DF9"/>
    <w:rsid w:val="0042693F"/>
    <w:rsid w:val="00426A1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61A5"/>
    <w:rsid w:val="004565C9"/>
    <w:rsid w:val="00456B2F"/>
    <w:rsid w:val="00456BE3"/>
    <w:rsid w:val="00456BEF"/>
    <w:rsid w:val="00456D39"/>
    <w:rsid w:val="00457483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C71"/>
    <w:rsid w:val="004F003A"/>
    <w:rsid w:val="004F008D"/>
    <w:rsid w:val="004F05CA"/>
    <w:rsid w:val="004F07F8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38C1"/>
    <w:rsid w:val="00533923"/>
    <w:rsid w:val="00533D9A"/>
    <w:rsid w:val="00534339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4193"/>
    <w:rsid w:val="005C4256"/>
    <w:rsid w:val="005C44B7"/>
    <w:rsid w:val="005C48FF"/>
    <w:rsid w:val="005C4CFB"/>
    <w:rsid w:val="005C4D2D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32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7C"/>
    <w:rsid w:val="006142EB"/>
    <w:rsid w:val="006145E0"/>
    <w:rsid w:val="006147FC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A13"/>
    <w:rsid w:val="00644C2B"/>
    <w:rsid w:val="00644CE6"/>
    <w:rsid w:val="00645298"/>
    <w:rsid w:val="0064529E"/>
    <w:rsid w:val="00646AAC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DC7"/>
    <w:rsid w:val="00660E9C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4ECB"/>
    <w:rsid w:val="006950D7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915"/>
    <w:rsid w:val="007541BD"/>
    <w:rsid w:val="00754441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731"/>
    <w:rsid w:val="00837A60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5F"/>
    <w:rsid w:val="008433BF"/>
    <w:rsid w:val="00843567"/>
    <w:rsid w:val="0084360E"/>
    <w:rsid w:val="008437C5"/>
    <w:rsid w:val="00843B70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387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4EEE"/>
    <w:rsid w:val="00A1544E"/>
    <w:rsid w:val="00A155E8"/>
    <w:rsid w:val="00A15691"/>
    <w:rsid w:val="00A157AB"/>
    <w:rsid w:val="00A15B3C"/>
    <w:rsid w:val="00A15D78"/>
    <w:rsid w:val="00A162A9"/>
    <w:rsid w:val="00A162C1"/>
    <w:rsid w:val="00A16441"/>
    <w:rsid w:val="00A16777"/>
    <w:rsid w:val="00A169B6"/>
    <w:rsid w:val="00A17A8D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0B7"/>
    <w:rsid w:val="00AC16D0"/>
    <w:rsid w:val="00AC1782"/>
    <w:rsid w:val="00AC191E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4D79"/>
    <w:rsid w:val="00CD501A"/>
    <w:rsid w:val="00CD5110"/>
    <w:rsid w:val="00CD528D"/>
    <w:rsid w:val="00CD5B7A"/>
    <w:rsid w:val="00CD68A4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070D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7"/>
    <w:rsid w:val="00DF2E12"/>
    <w:rsid w:val="00DF2E38"/>
    <w:rsid w:val="00DF2F65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E00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5AB"/>
    <w:rsid w:val="00F31B8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71"/>
    <w:rsid w:val="00F854BB"/>
    <w:rsid w:val="00F85739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6C5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2781</Words>
  <Characters>13336</Characters>
  <Application>Microsoft Office Word</Application>
  <DocSecurity>0</DocSecurity>
  <Lines>111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2</cp:revision>
  <cp:lastPrinted>2021-08-10T05:08:00Z</cp:lastPrinted>
  <dcterms:created xsi:type="dcterms:W3CDTF">2021-08-10T05:47:00Z</dcterms:created>
  <dcterms:modified xsi:type="dcterms:W3CDTF">2021-08-10T05:47:00Z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